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9FA92" w14:textId="5DF4B166" w:rsidR="00F53166" w:rsidRPr="00C07F18" w:rsidRDefault="009E4C64" w:rsidP="008B0504">
      <w:pPr>
        <w:spacing w:line="60" w:lineRule="atLeast"/>
        <w:ind w:left="547" w:hanging="547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sz w:val="28"/>
          <w:cs/>
        </w:rPr>
        <w:t>หมายเหตุประกอบงบการเงินระหว่างกาลแบบย่อเป็นส่วนหนึ่งของงบการเงินระหว่างกาลนี้</w:t>
      </w:r>
    </w:p>
    <w:p w14:paraId="2EDE12AC" w14:textId="113F02DB" w:rsidR="00F53166" w:rsidRPr="00C07F18" w:rsidRDefault="009E4C64" w:rsidP="008B0504">
      <w:pPr>
        <w:spacing w:before="240" w:line="60" w:lineRule="atLeast"/>
        <w:ind w:left="547" w:hanging="547"/>
        <w:rPr>
          <w:rFonts w:asciiTheme="majorBidi" w:hAnsiTheme="majorBidi" w:cstheme="majorBidi"/>
          <w:sz w:val="28"/>
          <w:cs/>
        </w:rPr>
      </w:pPr>
      <w:r w:rsidRPr="00C07F18">
        <w:rPr>
          <w:rFonts w:asciiTheme="majorBidi" w:hAnsiTheme="majorBidi" w:cstheme="majorBidi"/>
          <w:sz w:val="28"/>
          <w:cs/>
        </w:rPr>
        <w:t>คณะกรรมการบริษัทได้อนุมัติให้ออกงบ</w:t>
      </w:r>
      <w:r w:rsidRPr="0037751C">
        <w:rPr>
          <w:rFonts w:asciiTheme="majorBidi" w:hAnsiTheme="majorBidi" w:cstheme="majorBidi"/>
          <w:sz w:val="28"/>
          <w:cs/>
        </w:rPr>
        <w:t>การเงิน</w:t>
      </w:r>
      <w:r w:rsidRPr="00C34A65">
        <w:rPr>
          <w:rFonts w:asciiTheme="majorBidi" w:hAnsiTheme="majorBidi" w:cstheme="majorBidi"/>
          <w:sz w:val="28"/>
          <w:cs/>
        </w:rPr>
        <w:t xml:space="preserve">ระหว่างกาลนี้เมื่อวันที่ </w:t>
      </w:r>
      <w:r w:rsidR="00386A17" w:rsidRPr="00753825">
        <w:rPr>
          <w:rFonts w:asciiTheme="majorBidi" w:hAnsiTheme="majorBidi" w:cstheme="majorBidi"/>
          <w:sz w:val="28"/>
        </w:rPr>
        <w:t>1</w:t>
      </w:r>
      <w:r w:rsidR="00753825" w:rsidRPr="00753825">
        <w:rPr>
          <w:rFonts w:asciiTheme="majorBidi" w:hAnsiTheme="majorBidi" w:cstheme="majorBidi"/>
          <w:sz w:val="28"/>
        </w:rPr>
        <w:t>1</w:t>
      </w:r>
      <w:r w:rsidR="008E769B" w:rsidRPr="00753825">
        <w:rPr>
          <w:rFonts w:asciiTheme="majorBidi" w:hAnsiTheme="majorBidi" w:cstheme="majorBidi"/>
          <w:sz w:val="28"/>
        </w:rPr>
        <w:t xml:space="preserve"> </w:t>
      </w:r>
      <w:r w:rsidR="008E769B" w:rsidRPr="00753825">
        <w:rPr>
          <w:rFonts w:asciiTheme="majorBidi" w:hAnsiTheme="majorBidi" w:cstheme="majorBidi" w:hint="cs"/>
          <w:sz w:val="28"/>
          <w:cs/>
        </w:rPr>
        <w:t>พฤ</w:t>
      </w:r>
      <w:r w:rsidR="00C86E4A" w:rsidRPr="00753825">
        <w:rPr>
          <w:rFonts w:asciiTheme="majorBidi" w:hAnsiTheme="majorBidi" w:cstheme="majorBidi" w:hint="cs"/>
          <w:sz w:val="28"/>
          <w:cs/>
        </w:rPr>
        <w:t>ษภ</w:t>
      </w:r>
      <w:r w:rsidR="008E769B" w:rsidRPr="00753825">
        <w:rPr>
          <w:rFonts w:asciiTheme="majorBidi" w:hAnsiTheme="majorBidi" w:cstheme="majorBidi" w:hint="cs"/>
          <w:sz w:val="28"/>
          <w:cs/>
        </w:rPr>
        <w:t>า</w:t>
      </w:r>
      <w:r w:rsidR="00C86E4A" w:rsidRPr="00753825">
        <w:rPr>
          <w:rFonts w:asciiTheme="majorBidi" w:hAnsiTheme="majorBidi" w:cstheme="majorBidi" w:hint="cs"/>
          <w:sz w:val="28"/>
          <w:cs/>
        </w:rPr>
        <w:t>คม</w:t>
      </w:r>
      <w:r w:rsidR="00A46F6F" w:rsidRPr="00753825">
        <w:rPr>
          <w:rFonts w:asciiTheme="majorBidi" w:hAnsiTheme="majorBidi" w:cstheme="majorBidi" w:hint="cs"/>
          <w:sz w:val="28"/>
          <w:cs/>
        </w:rPr>
        <w:t xml:space="preserve"> </w:t>
      </w:r>
      <w:r w:rsidR="00386A17" w:rsidRPr="00753825">
        <w:rPr>
          <w:rFonts w:asciiTheme="majorBidi" w:hAnsiTheme="majorBidi" w:cstheme="majorBidi"/>
          <w:sz w:val="28"/>
        </w:rPr>
        <w:t>256</w:t>
      </w:r>
      <w:r w:rsidR="00C86E4A" w:rsidRPr="00753825">
        <w:rPr>
          <w:rFonts w:asciiTheme="majorBidi" w:hAnsiTheme="majorBidi" w:cstheme="majorBidi"/>
          <w:sz w:val="28"/>
        </w:rPr>
        <w:t>6</w:t>
      </w:r>
    </w:p>
    <w:p w14:paraId="462796B9" w14:textId="1922CFC1" w:rsidR="00D1149F" w:rsidRPr="00C07F18" w:rsidRDefault="009E4C64" w:rsidP="00081754">
      <w:pPr>
        <w:pStyle w:val="ListParagraph"/>
        <w:numPr>
          <w:ilvl w:val="0"/>
          <w:numId w:val="1"/>
        </w:numPr>
        <w:spacing w:before="240" w:line="360" w:lineRule="auto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053B5692" w14:textId="54B13482" w:rsidR="007F111E" w:rsidRPr="00C07F18" w:rsidRDefault="007F111E" w:rsidP="006358BF">
      <w:pPr>
        <w:tabs>
          <w:tab w:val="left" w:pos="9270"/>
        </w:tabs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บริษัท เซเว่น ยูทิลิตี้ส์ แอนด์ พาวเวอร์ จำกัด (มหาชน) (“บริษัท”) จดทะเบียนเป็นบริษัทจำกัดเมื่อวันที่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กันยายน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2538</w:t>
      </w:r>
      <w:r w:rsidR="002F3A35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13331F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ภายใต้กฎหมายแพ่งและพาณิชย์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ด้วยทุนจดทะเบียน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และได้แปรสภาพเป็นบริษัทมหาชนตามพระราชบัญญัติบริษัทมหาชนจำกัด พ.ศ.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เพื่อนำเข้าเป็นหลักทรัพย์จดทะเบียนในตลาดหลักทรัพย์แห่งประเทศไทย เมื่อวันที่</w:t>
      </w:r>
      <w:r w:rsidR="002F3A35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13331F">
        <w:rPr>
          <w:rFonts w:asciiTheme="majorBidi" w:hAnsiTheme="majorBidi" w:cstheme="majorBidi"/>
          <w:color w:val="000000"/>
          <w:spacing w:val="-2"/>
          <w:sz w:val="28"/>
        </w:rPr>
        <w:t xml:space="preserve">      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11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2545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และเป็นบริษัทจดทะเบ</w:t>
      </w:r>
      <w:r w:rsidR="00ED4C9C">
        <w:rPr>
          <w:rFonts w:asciiTheme="majorBidi" w:hAnsiTheme="majorBidi" w:cstheme="majorBidi" w:hint="cs"/>
          <w:color w:val="000000"/>
          <w:spacing w:val="-2"/>
          <w:sz w:val="28"/>
          <w:cs/>
        </w:rPr>
        <w:t>ี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ยนในตลาดหลักทรัพย์แห่งประเทศไทย บริษัทจัดตั้งและมีภูมิลำเนาในประเทศไทย </w:t>
      </w:r>
      <w:r w:rsidR="0013331F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ที่อยู่ตามที่จดทะเบียนของบริษัทอยู่ที่ </w:t>
      </w:r>
      <w:r w:rsidR="00374426" w:rsidRPr="00C07F18"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อาคารมหาชล ซอยสุขุมวิท </w:t>
      </w:r>
      <w:r w:rsidR="00374426" w:rsidRPr="00C07F18"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ถนนสุขุมวิท แขวงพระโขนงใต้ เขตพระโขนง กรุงเทพมหานคร</w:t>
      </w:r>
    </w:p>
    <w:p w14:paraId="5074D00B" w14:textId="77777777" w:rsidR="007F111E" w:rsidRPr="00C07F18" w:rsidRDefault="007F111E" w:rsidP="00BC259B">
      <w:pPr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5192E44" w14:textId="091BD537" w:rsidR="007F111E" w:rsidRPr="00C07F18" w:rsidRDefault="007F111E" w:rsidP="006358BF">
      <w:pPr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ธุรกิจหลักของกลุ่มบริษัทคือ</w:t>
      </w:r>
      <w:r w:rsidR="00E81941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ธุรกิจสถานี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จำหน่ายและสถานีบริการแก๊ส</w:t>
      </w:r>
      <w:r w:rsidR="004F74A8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และน้ำมัน</w:t>
      </w:r>
      <w:r w:rsidR="003C761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538F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ธุรกิจพลังงาน</w:t>
      </w:r>
      <w:r w:rsidR="009538F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ทดแทน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ธุรกิจ</w:t>
      </w:r>
      <w:r w:rsidR="004F74A8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สาธารณูปโภค</w:t>
      </w:r>
      <w:r w:rsidR="003C761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และธุรกิจอื่น</w:t>
      </w:r>
      <w:r w:rsidR="00F764C2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ๆ</w:t>
      </w:r>
    </w:p>
    <w:p w14:paraId="466FDBF5" w14:textId="44E13972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เกณฑ์ในการจัดทำงบการเงินระหว่างกาล</w:t>
      </w:r>
    </w:p>
    <w:p w14:paraId="01FA9EEC" w14:textId="17165F98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มีการปัดเศษในหมายเหตุประกอบงบการเงินระหว่างกาลแบบย่อ เพื่อให้แสดงเป็นหลักพันบาทและงบการเงินนี้ได้จัดทำขึ้นตามมาตรฐานการบัญชี</w:t>
      </w:r>
      <w:r w:rsidR="0013331F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ฉบับที่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(ปรับปรุง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47F30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)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88C75D" w14:textId="469E5563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B02DE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62C7FE1" w14:textId="0C69D000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ผลการดำเนินงานซึ่งยังไม่ได้ตรวจสอบที่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>ปรากฏใน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146898" w:rsidRPr="009A002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94369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994369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มีนาคม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9A0027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94369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9A0027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>มิใช่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เครื่องบ่งชี</w:t>
      </w:r>
      <w:r w:rsidR="003E764B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และมิใช่การคาดการณ์ถึงผลการดำเนินงานเต็มปี</w:t>
      </w:r>
    </w:p>
    <w:p w14:paraId="2273C4AF" w14:textId="32400AA1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90"/>
          <w:tab w:val="left" w:pos="918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ดังนั้นงบการเงินระหว่างกาลสำหรับงวดสามเดือ</w:t>
      </w:r>
      <w:r w:rsidR="0004273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นสิ้น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สุดวันที่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1B3909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1B3909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มีนาคม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B3909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จึงควรอ่านประกอบกับงบการเงินสำหรับปีสิ้นสุดวันที่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F9522E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B2AB8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5675D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ซึ่งได้มีการตรวจสอบแล้ว</w:t>
      </w:r>
    </w:p>
    <w:p w14:paraId="02EB378F" w14:textId="387E54E9" w:rsidR="00F53166" w:rsidRPr="00B47C93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รายการบัญชีระหว่าง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ที่มีสาระสำคัญได้ถูกตัดบัญชีออกจากงบการเงินระหว่างกาลรวมนี้แล้ว</w:t>
      </w:r>
      <w:r w:rsidR="004C1926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งบการเงินระหว่างกาลรวมสำหรับ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B2AB8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5B2AB8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B2AB8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ได้จัดทำขึ้นโดยรวมงบการเงินระหว่างกาลของบริษัทย่อยสำหรับ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B2AB8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5B2AB8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B2AB8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ซึ่งได้สอบทานแล้ว</w:t>
      </w:r>
    </w:p>
    <w:p w14:paraId="7E7D21C2" w14:textId="50F12889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36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</w:t>
      </w:r>
      <w:r w:rsidR="0084662D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ผลที่เกิดขึ้นจริงอาจมีความแตกต่างไปจากประมาณการนั้น</w:t>
      </w:r>
    </w:p>
    <w:p w14:paraId="2F1F55F0" w14:textId="1C31945B" w:rsidR="00F53166" w:rsidRPr="00C07F18" w:rsidRDefault="009E4C64" w:rsidP="00BC259B">
      <w:pPr>
        <w:spacing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B7282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สำหรับปีสิ้นสุดวันที่ </w:t>
      </w:r>
      <w:r w:rsidRPr="00B72829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7282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72829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738F8" w:rsidRPr="00B72829">
        <w:rPr>
          <w:rFonts w:asciiTheme="majorBidi" w:hAnsiTheme="majorBidi" w:cstheme="majorBidi"/>
          <w:color w:val="000000"/>
          <w:spacing w:val="-2"/>
          <w:sz w:val="28"/>
        </w:rPr>
        <w:t>5</w:t>
      </w:r>
    </w:p>
    <w:p w14:paraId="6E2C1171" w14:textId="40892CEF" w:rsidR="00F53166" w:rsidRPr="00484244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ในกรณีที่มีเนื้อควา</w:t>
      </w:r>
      <w:r w:rsidR="005E31F1"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ม</w:t>
      </w: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1D32C31A" w14:textId="4F5EFB8F" w:rsidR="00F53166" w:rsidRPr="00C07F18" w:rsidRDefault="009D1999" w:rsidP="00A01EC0">
      <w:pPr>
        <w:pStyle w:val="ListParagraph"/>
        <w:numPr>
          <w:ilvl w:val="0"/>
          <w:numId w:val="1"/>
        </w:numPr>
        <w:spacing w:before="240" w:line="276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0EB32ED5" w14:textId="0DC1A6F4" w:rsidR="003D04A9" w:rsidRPr="00A6709B" w:rsidRDefault="00997E8D" w:rsidP="00A6709B">
      <w:pPr>
        <w:ind w:left="360"/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  <w:r w:rsidRPr="00C07F18">
        <w:rPr>
          <w:rFonts w:asciiTheme="majorBidi" w:hAnsiTheme="majorBidi" w:cstheme="majorBidi"/>
          <w:spacing w:val="-2"/>
          <w:sz w:val="28"/>
          <w:cs/>
        </w:rPr>
        <w:t>งบการเงินระหว่างกาลนี้จัดทำขึ้นโดยใช้</w:t>
      </w:r>
      <w:r w:rsidR="004249A9" w:rsidRPr="00C07F18">
        <w:rPr>
          <w:rFonts w:asciiTheme="majorBidi" w:hAnsiTheme="majorBidi" w:cstheme="majorBidi"/>
          <w:spacing w:val="-2"/>
          <w:sz w:val="28"/>
          <w:cs/>
        </w:rPr>
        <w:t>หลักเกณฑ์</w:t>
      </w:r>
      <w:r w:rsidRPr="00C07F18">
        <w:rPr>
          <w:rFonts w:asciiTheme="majorBidi" w:hAnsiTheme="majorBidi" w:cstheme="majorBidi"/>
          <w:spacing w:val="-2"/>
          <w:sz w:val="28"/>
          <w:cs/>
        </w:rPr>
        <w:t>นโยบายการบัญชีและวิธีการคำนวณเช่นเดียวกับที่ใช้ในงบการเงิ</w:t>
      </w:r>
      <w:r w:rsidR="00950868" w:rsidRPr="00C07F18">
        <w:rPr>
          <w:rFonts w:asciiTheme="majorBidi" w:hAnsiTheme="majorBidi" w:cstheme="majorBidi"/>
          <w:spacing w:val="-2"/>
          <w:sz w:val="28"/>
          <w:cs/>
        </w:rPr>
        <w:t>น</w:t>
      </w:r>
      <w:r w:rsidRPr="00C07F18">
        <w:rPr>
          <w:rFonts w:asciiTheme="majorBidi" w:hAnsiTheme="majorBidi" w:cstheme="majorBidi"/>
          <w:spacing w:val="-2"/>
          <w:sz w:val="28"/>
          <w:cs/>
        </w:rPr>
        <w:t>สำหรับปีสิ้นสุด</w:t>
      </w:r>
      <w:r w:rsidRPr="002B71B3">
        <w:rPr>
          <w:rFonts w:asciiTheme="majorBidi" w:hAnsiTheme="majorBidi" w:cstheme="majorBidi"/>
          <w:spacing w:val="-2"/>
          <w:sz w:val="28"/>
          <w:cs/>
        </w:rPr>
        <w:t xml:space="preserve">วันที่ </w:t>
      </w:r>
      <w:r w:rsidRPr="002B71B3">
        <w:rPr>
          <w:rFonts w:asciiTheme="majorBidi" w:hAnsiTheme="majorBidi" w:cstheme="majorBidi"/>
          <w:spacing w:val="-2"/>
          <w:sz w:val="28"/>
        </w:rPr>
        <w:t xml:space="preserve">31 </w:t>
      </w:r>
      <w:r w:rsidRPr="002B71B3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2B71B3">
        <w:rPr>
          <w:rFonts w:asciiTheme="majorBidi" w:hAnsiTheme="majorBidi" w:cstheme="majorBidi"/>
          <w:spacing w:val="-2"/>
          <w:sz w:val="28"/>
        </w:rPr>
        <w:t>256</w:t>
      </w:r>
      <w:r w:rsidR="002738F8" w:rsidRPr="002B71B3">
        <w:rPr>
          <w:rFonts w:asciiTheme="majorBidi" w:hAnsiTheme="majorBidi" w:cstheme="majorBidi"/>
          <w:spacing w:val="-2"/>
          <w:sz w:val="28"/>
        </w:rPr>
        <w:t>5</w:t>
      </w:r>
      <w:r w:rsidR="00950868" w:rsidRPr="002B71B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4908FE" w:rsidRPr="002B71B3">
        <w:rPr>
          <w:rFonts w:asciiTheme="majorBidi" w:hAnsiTheme="majorBidi" w:cstheme="majorBidi"/>
          <w:spacing w:val="-2"/>
          <w:sz w:val="28"/>
          <w:cs/>
        </w:rPr>
        <w:t>ยกเว้น</w:t>
      </w:r>
      <w:r w:rsidR="00A6709B">
        <w:rPr>
          <w:rFonts w:asciiTheme="majorBidi" w:eastAsia="Arial Unicode MS" w:hAnsiTheme="majorBidi" w:cstheme="majorBidi"/>
          <w:color w:val="000000" w:themeColor="text1"/>
          <w:sz w:val="28"/>
        </w:rPr>
        <w:t xml:space="preserve"> </w:t>
      </w:r>
      <w:r w:rsidR="003D04A9" w:rsidRPr="00A6709B">
        <w:rPr>
          <w:rFonts w:asciiTheme="majorBidi" w:hAnsiTheme="majorBidi" w:hint="cs"/>
          <w:sz w:val="28"/>
          <w:cs/>
          <w:lang w:eastAsia="en-GB"/>
        </w:rPr>
        <w:t>การนำมาตรฐานการรายงานทางการเงินฉบับใหม่และฉบับปรับปรุงมาถือปฏิบัติ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hint="cs"/>
          <w:sz w:val="28"/>
          <w:cs/>
          <w:lang w:eastAsia="en-GB"/>
        </w:rPr>
        <w:t>ซึ่งมีผลบังคับใช้วันที่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cstheme="majorBidi"/>
          <w:sz w:val="28"/>
          <w:lang w:eastAsia="en-GB"/>
        </w:rPr>
        <w:t>1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hint="cs"/>
          <w:sz w:val="28"/>
          <w:cs/>
          <w:lang w:eastAsia="en-GB"/>
        </w:rPr>
        <w:t>มกราคม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cstheme="majorBidi"/>
          <w:sz w:val="28"/>
          <w:lang w:eastAsia="en-GB"/>
        </w:rPr>
        <w:t>256</w:t>
      </w:r>
      <w:r w:rsidR="002738F8">
        <w:rPr>
          <w:rFonts w:asciiTheme="majorBidi" w:hAnsiTheme="majorBidi" w:cstheme="majorBidi"/>
          <w:sz w:val="28"/>
          <w:lang w:eastAsia="en-GB"/>
        </w:rPr>
        <w:t>6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hint="cs"/>
          <w:sz w:val="28"/>
          <w:cs/>
          <w:lang w:eastAsia="en-GB"/>
        </w:rPr>
        <w:t>ไม่มีผลกระทบที่มีนัยสำคัญต่อกลุ่มกิจกา</w:t>
      </w:r>
      <w:r w:rsidR="00836F6D" w:rsidRPr="00A6709B">
        <w:rPr>
          <w:rFonts w:asciiTheme="majorBidi" w:hAnsiTheme="majorBidi" w:hint="cs"/>
          <w:sz w:val="28"/>
          <w:cs/>
          <w:lang w:eastAsia="en-GB"/>
        </w:rPr>
        <w:t>ร</w:t>
      </w:r>
    </w:p>
    <w:p w14:paraId="2818F7F9" w14:textId="60E1947B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hanging="356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776B1CE2" w14:textId="5A4B5DAA" w:rsidR="00F53166" w:rsidRPr="00C07F18" w:rsidRDefault="009E4C64" w:rsidP="006358B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879D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5879D0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DF38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>25</w:t>
      </w:r>
      <w:r w:rsidR="005879D0">
        <w:rPr>
          <w:rFonts w:asciiTheme="majorBidi" w:hAnsiTheme="majorBidi" w:cstheme="majorBidi"/>
          <w:color w:val="000000"/>
          <w:spacing w:val="-2"/>
          <w:sz w:val="28"/>
        </w:rPr>
        <w:t>66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879D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7145CF9C" w14:textId="0B2575A3" w:rsidR="00F53166" w:rsidRPr="00C07F18" w:rsidRDefault="009E4C64" w:rsidP="00BC259B">
      <w:pPr>
        <w:tabs>
          <w:tab w:val="left" w:pos="630"/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การขายสินค้าระหว่างกันกำหนดราคาตามราคาตลาด </w:t>
      </w:r>
    </w:p>
    <w:p w14:paraId="432BA011" w14:textId="2D02B6EA" w:rsidR="00F53166" w:rsidRPr="00C07F18" w:rsidRDefault="009E4C64" w:rsidP="00BC259B">
      <w:pPr>
        <w:tabs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50E4C778" w14:textId="1880F9DB" w:rsidR="00F53166" w:rsidRPr="006720AB" w:rsidRDefault="009E4C64" w:rsidP="00490CC4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เงินให้กู้ยืมระยะสั้นแก่</w:t>
      </w:r>
      <w:r w:rsidR="007C7E8B"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บุคคลและ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กิจการที่เกี่ยวข้องกันคิดดอกเบี้ยใน</w:t>
      </w:r>
      <w:r w:rsidRPr="006720A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อัตราร้อยละ </w:t>
      </w:r>
      <w:r w:rsidR="00213252" w:rsidRPr="006E2EAD">
        <w:rPr>
          <w:rFonts w:asciiTheme="majorBidi" w:hAnsiTheme="majorBidi" w:cstheme="majorBidi"/>
          <w:color w:val="000000"/>
          <w:spacing w:val="-2"/>
          <w:sz w:val="28"/>
        </w:rPr>
        <w:t>0.075 - 6.</w:t>
      </w:r>
      <w:r w:rsidR="00D06744" w:rsidRPr="006E2EAD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213252" w:rsidRPr="006E2EAD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6720A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</w:t>
      </w:r>
      <w:r w:rsidR="00BA5900" w:rsidRPr="006720AB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="00BA5900" w:rsidRPr="00C1462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879D0" w:rsidRPr="00C14625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C14625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C14625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Pr="00C1462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bookmarkStart w:id="0" w:name="_Hlk85451316"/>
      <w:r w:rsidR="00C71C70" w:rsidRPr="00C14625">
        <w:rPr>
          <w:rFonts w:ascii="Angsana New" w:hAnsi="Angsana New"/>
          <w:color w:val="000000"/>
          <w:spacing w:val="-2"/>
          <w:sz w:val="28"/>
        </w:rPr>
        <w:t>0.075</w:t>
      </w:r>
      <w:r w:rsidR="005705B6" w:rsidRPr="00C14625">
        <w:rPr>
          <w:rFonts w:ascii="Angsana New" w:hAnsi="Angsana New"/>
          <w:color w:val="000000"/>
          <w:spacing w:val="-2"/>
          <w:sz w:val="28"/>
        </w:rPr>
        <w:t xml:space="preserve">   </w:t>
      </w:r>
      <w:r w:rsidR="000A4620" w:rsidRPr="00C14625">
        <w:rPr>
          <w:rFonts w:ascii="Angsana New" w:hAnsi="Angsana New"/>
          <w:color w:val="000000"/>
          <w:spacing w:val="-2"/>
          <w:sz w:val="28"/>
        </w:rPr>
        <w:t>-</w:t>
      </w:r>
      <w:r w:rsidR="008A6859" w:rsidRPr="00C14625">
        <w:rPr>
          <w:rFonts w:ascii="Angsana New" w:hAnsi="Angsana New"/>
          <w:color w:val="000000"/>
          <w:spacing w:val="-2"/>
          <w:sz w:val="28"/>
        </w:rPr>
        <w:t xml:space="preserve"> </w:t>
      </w:r>
      <w:r w:rsidR="005C1ADD" w:rsidRPr="00C14625">
        <w:rPr>
          <w:rFonts w:ascii="Angsana New" w:hAnsi="Angsana New"/>
          <w:color w:val="000000"/>
          <w:spacing w:val="-2"/>
          <w:sz w:val="28"/>
        </w:rPr>
        <w:t>6</w:t>
      </w:r>
      <w:r w:rsidR="00AF211B" w:rsidRPr="00C14625">
        <w:rPr>
          <w:rFonts w:ascii="Angsana New" w:hAnsi="Angsana New"/>
          <w:color w:val="000000"/>
          <w:spacing w:val="-2"/>
          <w:sz w:val="28"/>
        </w:rPr>
        <w:t>.</w:t>
      </w:r>
      <w:r w:rsidR="005C1ADD" w:rsidRPr="00C14625">
        <w:rPr>
          <w:rFonts w:ascii="Angsana New" w:hAnsi="Angsana New"/>
          <w:color w:val="000000"/>
          <w:spacing w:val="-2"/>
          <w:sz w:val="28"/>
        </w:rPr>
        <w:t>7</w:t>
      </w:r>
      <w:r w:rsidR="00AF211B" w:rsidRPr="00C14625">
        <w:rPr>
          <w:rFonts w:ascii="Angsana New" w:hAnsi="Angsana New"/>
          <w:color w:val="000000"/>
          <w:spacing w:val="-2"/>
          <w:sz w:val="28"/>
        </w:rPr>
        <w:t>5</w:t>
      </w:r>
      <w:r w:rsidR="00C71C70" w:rsidRPr="00C14625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bookmarkEnd w:id="0"/>
      <w:r w:rsidRPr="00C14625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Pr="00C14625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6D8DB8CE" w14:textId="14E48134" w:rsidR="006F65FE" w:rsidRPr="00E63B5E" w:rsidRDefault="009E4C64" w:rsidP="00BC259B">
      <w:pPr>
        <w:tabs>
          <w:tab w:val="left" w:pos="72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720AB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6720AB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6720A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6720AB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เงินให้กู้ยืมระยะยาวแก่กิจการที่เกี่ยวข้องกันคิดดอกเบี้ยในอัตราร้อย</w:t>
      </w:r>
      <w:r w:rsidR="006F65FE" w:rsidRPr="00E63B5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ละ </w:t>
      </w:r>
      <w:r w:rsidR="00213252" w:rsidRPr="00E63B5E">
        <w:rPr>
          <w:rFonts w:asciiTheme="majorBidi" w:hAnsiTheme="majorBidi" w:cstheme="majorBidi"/>
          <w:color w:val="000000"/>
          <w:spacing w:val="-2"/>
          <w:sz w:val="28"/>
        </w:rPr>
        <w:t>0.075</w:t>
      </w:r>
      <w:r w:rsidR="00567969" w:rsidRPr="00E63B5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E63B5E">
        <w:rPr>
          <w:rFonts w:asciiTheme="majorBidi" w:hAnsiTheme="majorBidi" w:cstheme="majorBidi"/>
          <w:color w:val="000000"/>
          <w:spacing w:val="-2"/>
          <w:sz w:val="28"/>
          <w:cs/>
        </w:rPr>
        <w:t>ต่อปี (</w:t>
      </w:r>
      <w:r w:rsidR="00B8353B" w:rsidRPr="00E63B5E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64DC2" w:rsidRPr="00E63B5E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6F65FE" w:rsidRPr="00E63B5E">
        <w:rPr>
          <w:rFonts w:asciiTheme="majorBidi" w:hAnsiTheme="majorBidi" w:cstheme="majorBidi"/>
          <w:color w:val="000000"/>
          <w:spacing w:val="-2"/>
          <w:sz w:val="28"/>
          <w:cs/>
        </w:rPr>
        <w:t>:</w:t>
      </w:r>
      <w:r w:rsidR="00A9342F" w:rsidRPr="00E63B5E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A9342F" w:rsidRPr="00E63B5E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="006F65FE" w:rsidRPr="00E63B5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E45A8D" w:rsidRPr="00E63B5E">
        <w:rPr>
          <w:rFonts w:asciiTheme="majorBidi" w:hAnsiTheme="majorBidi" w:cstheme="majorBidi"/>
          <w:color w:val="000000"/>
          <w:spacing w:val="-2"/>
          <w:sz w:val="28"/>
        </w:rPr>
        <w:t xml:space="preserve">0.075 </w:t>
      </w:r>
      <w:r w:rsidR="00E45A8D" w:rsidRPr="00E63B5E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="006F65FE" w:rsidRPr="00E63B5E">
        <w:rPr>
          <w:rFonts w:asciiTheme="majorBidi" w:hAnsiTheme="majorBidi" w:cstheme="majorBidi"/>
          <w:color w:val="000000"/>
          <w:spacing w:val="-2"/>
          <w:sz w:val="28"/>
          <w:cs/>
        </w:rPr>
        <w:t>)</w:t>
      </w:r>
    </w:p>
    <w:p w14:paraId="1D177118" w14:textId="0792E03C" w:rsidR="00917745" w:rsidRPr="00C07F18" w:rsidRDefault="00917745" w:rsidP="000B0829">
      <w:pPr>
        <w:tabs>
          <w:tab w:val="left" w:pos="720"/>
          <w:tab w:val="left" w:pos="810"/>
        </w:tabs>
        <w:spacing w:before="120" w:after="120"/>
        <w:ind w:left="360" w:right="-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E63B5E">
        <w:rPr>
          <w:rFonts w:asciiTheme="majorBidi" w:hAnsiTheme="majorBidi" w:cstheme="majorBidi"/>
          <w:color w:val="000000"/>
          <w:spacing w:val="-2"/>
          <w:sz w:val="28"/>
        </w:rPr>
        <w:t>5.</w:t>
      </w:r>
      <w:r w:rsidR="006F65FE" w:rsidRPr="00E63B5E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F65FE" w:rsidRPr="00E63B5E">
        <w:rPr>
          <w:rFonts w:asciiTheme="majorBidi" w:hAnsiTheme="majorBidi" w:cstheme="majorBidi"/>
          <w:color w:val="000000"/>
          <w:spacing w:val="-8"/>
          <w:sz w:val="28"/>
          <w:cs/>
        </w:rPr>
        <w:t>เงินกู้ยืมระยะสั้นจาก</w:t>
      </w:r>
      <w:r w:rsidR="007C7E8B" w:rsidRPr="00E63B5E">
        <w:rPr>
          <w:rFonts w:asciiTheme="majorBidi" w:hAnsiTheme="majorBidi" w:cstheme="majorBidi" w:hint="cs"/>
          <w:color w:val="000000"/>
          <w:spacing w:val="-8"/>
          <w:sz w:val="28"/>
          <w:cs/>
        </w:rPr>
        <w:t>บุคคลและ</w:t>
      </w:r>
      <w:r w:rsidR="006F65FE" w:rsidRPr="00E63B5E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กิจการที่เกี่ยวข้องกันคิดดอกเบี้ยในอัตราร้อยละ </w:t>
      </w:r>
      <w:r w:rsidR="00213252" w:rsidRPr="00E63B5E">
        <w:rPr>
          <w:rFonts w:asciiTheme="majorBidi" w:hAnsiTheme="majorBidi" w:cstheme="majorBidi"/>
          <w:color w:val="000000"/>
          <w:spacing w:val="-8"/>
          <w:sz w:val="28"/>
        </w:rPr>
        <w:t>0.075 - 6.</w:t>
      </w:r>
      <w:r w:rsidR="00F0636A">
        <w:rPr>
          <w:rFonts w:asciiTheme="majorBidi" w:hAnsiTheme="majorBidi" w:cstheme="majorBidi"/>
          <w:color w:val="000000"/>
          <w:spacing w:val="-8"/>
          <w:sz w:val="28"/>
        </w:rPr>
        <w:t>2</w:t>
      </w:r>
      <w:r w:rsidR="00146D48" w:rsidRPr="00E63B5E">
        <w:rPr>
          <w:rFonts w:asciiTheme="majorBidi" w:hAnsiTheme="majorBidi" w:cstheme="majorBidi"/>
          <w:color w:val="000000"/>
          <w:spacing w:val="-8"/>
          <w:sz w:val="28"/>
        </w:rPr>
        <w:t>5</w:t>
      </w:r>
      <w:r w:rsidR="00567969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 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ต่อปี (</w:t>
      </w:r>
      <w:r w:rsidR="00B8353B" w:rsidRPr="00C14625">
        <w:rPr>
          <w:rFonts w:asciiTheme="majorBidi" w:hAnsiTheme="majorBidi" w:cstheme="majorBidi"/>
          <w:color w:val="000000"/>
          <w:spacing w:val="-8"/>
          <w:sz w:val="28"/>
        </w:rPr>
        <w:t>256</w:t>
      </w:r>
      <w:r w:rsidR="00064DC2" w:rsidRPr="00C14625">
        <w:rPr>
          <w:rFonts w:asciiTheme="majorBidi" w:hAnsiTheme="majorBidi" w:cstheme="majorBidi"/>
          <w:color w:val="000000"/>
          <w:spacing w:val="-8"/>
          <w:sz w:val="28"/>
        </w:rPr>
        <w:t>5</w:t>
      </w:r>
      <w:r w:rsidR="006F65FE" w:rsidRPr="00C14625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: ร้อยละ </w:t>
      </w:r>
      <w:r w:rsidR="002853B7" w:rsidRPr="00C14625">
        <w:rPr>
          <w:rFonts w:ascii="Angsana New" w:hAnsi="Angsana New"/>
          <w:color w:val="000000"/>
          <w:spacing w:val="-8"/>
          <w:sz w:val="28"/>
        </w:rPr>
        <w:t>0.075 - 6.</w:t>
      </w:r>
      <w:r w:rsidR="00C14625" w:rsidRPr="00C14625">
        <w:rPr>
          <w:rFonts w:ascii="Angsana New" w:hAnsi="Angsana New"/>
          <w:color w:val="000000"/>
          <w:spacing w:val="-8"/>
          <w:sz w:val="28"/>
        </w:rPr>
        <w:t>2</w:t>
      </w:r>
      <w:r w:rsidR="00042738" w:rsidRPr="00C14625">
        <w:rPr>
          <w:rFonts w:ascii="Angsana New" w:hAnsi="Angsana New"/>
          <w:color w:val="000000"/>
          <w:spacing w:val="-8"/>
          <w:sz w:val="28"/>
        </w:rPr>
        <w:t>5</w:t>
      </w:r>
      <w:r w:rsidR="002853B7" w:rsidRPr="00C14625">
        <w:rPr>
          <w:rFonts w:ascii="Angsana New" w:hAnsi="Angsana New" w:hint="cs"/>
          <w:color w:val="000000"/>
          <w:spacing w:val="-8"/>
          <w:sz w:val="28"/>
        </w:rPr>
        <w:t xml:space="preserve"> </w:t>
      </w:r>
      <w:r w:rsidR="006F65FE" w:rsidRPr="00C14625">
        <w:rPr>
          <w:rFonts w:asciiTheme="majorBidi" w:hAnsiTheme="majorBidi" w:cstheme="majorBidi"/>
          <w:color w:val="000000"/>
          <w:spacing w:val="-8"/>
          <w:sz w:val="28"/>
          <w:cs/>
        </w:rPr>
        <w:t>ต่อปี)</w:t>
      </w:r>
    </w:p>
    <w:p w14:paraId="7A1A979D" w14:textId="0CA924ED" w:rsidR="002A3E95" w:rsidRDefault="00917745" w:rsidP="00BC259B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  <w:r w:rsidR="00FB49B9">
        <w:rPr>
          <w:rFonts w:asciiTheme="majorBidi" w:hAnsiTheme="majorBidi" w:cstheme="majorBidi"/>
          <w:color w:val="000000"/>
          <w:spacing w:val="-2"/>
          <w:sz w:val="28"/>
        </w:rPr>
        <w:tab/>
      </w:r>
    </w:p>
    <w:p w14:paraId="378B2714" w14:textId="77777777" w:rsidR="002A3E95" w:rsidRDefault="002A3E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19D265AB" w14:textId="3FA001DF" w:rsidR="00231BC6" w:rsidRPr="00042340" w:rsidRDefault="009E4C64" w:rsidP="00231B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60"/>
        <w:gridCol w:w="236"/>
        <w:gridCol w:w="4484"/>
      </w:tblGrid>
      <w:tr w:rsidR="00D326CD" w:rsidRPr="007B225A" w14:paraId="39A909C5" w14:textId="77777777" w:rsidTr="009A6206">
        <w:trPr>
          <w:trHeight w:val="20"/>
          <w:tblHeader/>
        </w:trPr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9057C51" w14:textId="77777777" w:rsidR="00D326CD" w:rsidRPr="005855F2" w:rsidRDefault="00D326CD" w:rsidP="007677C0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ชื่อกิจการ</w:t>
            </w:r>
          </w:p>
        </w:tc>
        <w:tc>
          <w:tcPr>
            <w:tcW w:w="236" w:type="dxa"/>
          </w:tcPr>
          <w:p w14:paraId="327ED378" w14:textId="77777777" w:rsidR="00D326CD" w:rsidRPr="005855F2" w:rsidRDefault="00D326CD" w:rsidP="007677C0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484" w:type="dxa"/>
            <w:tcBorders>
              <w:bottom w:val="single" w:sz="4" w:space="0" w:color="auto"/>
            </w:tcBorders>
            <w:shd w:val="clear" w:color="auto" w:fill="auto"/>
          </w:tcPr>
          <w:p w14:paraId="4683643B" w14:textId="77777777" w:rsidR="00D326CD" w:rsidRPr="005855F2" w:rsidRDefault="00D326CD" w:rsidP="007677C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ความสัมพันธ์</w:t>
            </w:r>
          </w:p>
        </w:tc>
      </w:tr>
      <w:tr w:rsidR="006F155C" w:rsidRPr="007B225A" w14:paraId="1DE340FD" w14:textId="77777777" w:rsidTr="009A6206">
        <w:trPr>
          <w:trHeight w:val="20"/>
        </w:trPr>
        <w:tc>
          <w:tcPr>
            <w:tcW w:w="4460" w:type="dxa"/>
            <w:tcBorders>
              <w:top w:val="single" w:sz="4" w:space="0" w:color="auto"/>
            </w:tcBorders>
            <w:shd w:val="clear" w:color="auto" w:fill="auto"/>
          </w:tcPr>
          <w:p w14:paraId="24E89858" w14:textId="5E9EB48A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36" w:type="dxa"/>
          </w:tcPr>
          <w:p w14:paraId="0A293047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tcBorders>
              <w:top w:val="single" w:sz="4" w:space="0" w:color="auto"/>
            </w:tcBorders>
            <w:shd w:val="clear" w:color="auto" w:fill="auto"/>
          </w:tcPr>
          <w:p w14:paraId="692DD222" w14:textId="34F75DF4" w:rsidR="006F155C" w:rsidRPr="005855F2" w:rsidRDefault="006F155C" w:rsidP="006F155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67FF6A4D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5CCD6461" w14:textId="087D1AEB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36" w:type="dxa"/>
          </w:tcPr>
          <w:p w14:paraId="4E90C2EA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2927782" w14:textId="0729A693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70E7C19A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4C9DEF07" w14:textId="566D3FA3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36" w:type="dxa"/>
          </w:tcPr>
          <w:p w14:paraId="61E7BE5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127D6DBE" w14:textId="034DB9B2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01E420CC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05FB17E7" w14:textId="4FAEA999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0CD09C3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A058C4C" w14:textId="62EC819E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2062A3" w:rsidRPr="007B225A" w14:paraId="10FA8837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70CAD29F" w14:textId="404B70E8" w:rsidR="002062A3" w:rsidRPr="005855F2" w:rsidRDefault="002062A3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="009B088F">
              <w:rPr>
                <w:rFonts w:asciiTheme="majorBidi" w:hAnsiTheme="majorBidi" w:cstheme="majorBidi" w:hint="cs"/>
                <w:sz w:val="28"/>
                <w:cs/>
              </w:rPr>
              <w:t>โกลด์ ชอร์ส จำกัด</w:t>
            </w:r>
          </w:p>
        </w:tc>
        <w:tc>
          <w:tcPr>
            <w:tcW w:w="236" w:type="dxa"/>
          </w:tcPr>
          <w:p w14:paraId="2FFF0B02" w14:textId="77777777" w:rsidR="002062A3" w:rsidRPr="005855F2" w:rsidRDefault="002062A3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6561F45" w14:textId="48865AE7" w:rsidR="002062A3" w:rsidRPr="005855F2" w:rsidRDefault="009B088F" w:rsidP="006F155C">
            <w:pPr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7EEA1B47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26D2BFD7" w14:textId="48418FA0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36" w:type="dxa"/>
          </w:tcPr>
          <w:p w14:paraId="7E1655FF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9EE1D62" w14:textId="44D941E8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6F155C" w:rsidRPr="007B225A" w14:paraId="179EF95E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76257B76" w14:textId="00573AF2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36" w:type="dxa"/>
          </w:tcPr>
          <w:p w14:paraId="16FE43B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377D7CF" w14:textId="300C3C72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6F155C" w:rsidRPr="007B225A" w14:paraId="5A50E48A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48D14478" w14:textId="67C592EB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เอ็มเนอร์ยี่ จำกัด</w:t>
            </w:r>
          </w:p>
        </w:tc>
        <w:tc>
          <w:tcPr>
            <w:tcW w:w="236" w:type="dxa"/>
          </w:tcPr>
          <w:p w14:paraId="1F3C87B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702F1BF8" w14:textId="670E2957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6F155C" w:rsidRPr="007B225A" w14:paraId="3722E6E2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4236ADCD" w14:textId="52DC45EC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36" w:type="dxa"/>
          </w:tcPr>
          <w:p w14:paraId="46B65C1A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CF827FC" w14:textId="4CEA9E9E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:rsidRPr="007B225A" w14:paraId="571AAA7A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64968B94" w14:textId="50745401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รีโวลูชั่น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E7588C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7E0D163A" w14:textId="1564195C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:rsidRPr="007B225A" w14:paraId="70790981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350AEA74" w14:textId="3CF222D4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36" w:type="dxa"/>
          </w:tcPr>
          <w:p w14:paraId="7ED13FB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C85B4E2" w14:textId="1455C383" w:rsidR="006F155C" w:rsidRPr="005855F2" w:rsidRDefault="006F155C" w:rsidP="006F155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9B088F" w:rsidRPr="007B225A" w14:paraId="02DFEFB1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0FDBD1D0" w14:textId="6D483303" w:rsidR="009B088F" w:rsidRPr="005855F2" w:rsidRDefault="00585CE2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ไฮโดรเอ็นเตอร์ไพร์ส แอนด์ อะควอ</w:t>
            </w:r>
            <w:r w:rsidR="007A402A">
              <w:rPr>
                <w:rFonts w:asciiTheme="majorBidi" w:hAnsiTheme="majorBidi" w:cstheme="majorBidi" w:hint="cs"/>
                <w:sz w:val="28"/>
                <w:cs/>
              </w:rPr>
              <w:t>ดีซายน์ จำกัด</w:t>
            </w:r>
          </w:p>
        </w:tc>
        <w:tc>
          <w:tcPr>
            <w:tcW w:w="236" w:type="dxa"/>
          </w:tcPr>
          <w:p w14:paraId="7F0CC8BD" w14:textId="77777777" w:rsidR="009B088F" w:rsidRPr="005855F2" w:rsidRDefault="009B088F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87DF2FF" w14:textId="44E6633B" w:rsidR="009B088F" w:rsidRPr="005855F2" w:rsidRDefault="009249B0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 โกลด์ ชอร์ส จำกัด</w:t>
            </w:r>
          </w:p>
        </w:tc>
      </w:tr>
      <w:tr w:rsidR="00722239" w:rsidRPr="007B225A" w14:paraId="1097B62B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7FB06DB6" w14:textId="08008199" w:rsidR="00722239" w:rsidRPr="005855F2" w:rsidRDefault="00722239" w:rsidP="007D2CB2">
            <w:pPr>
              <w:ind w:left="-112"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236" w:type="dxa"/>
          </w:tcPr>
          <w:p w14:paraId="2E6DD85A" w14:textId="77777777" w:rsidR="00722239" w:rsidRPr="005855F2" w:rsidRDefault="00722239" w:rsidP="007D2CB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711CAA3" w14:textId="7783D77A" w:rsidR="00722239" w:rsidRPr="005855F2" w:rsidRDefault="00722239" w:rsidP="007D2CB2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ของบริษัท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อี อาร์ วี อินเตอร์เนชั่นแนล จำกัด</w:t>
            </w:r>
          </w:p>
        </w:tc>
      </w:tr>
      <w:tr w:rsidR="006F155C" w:rsidRPr="007B225A" w14:paraId="41EFAF08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0E1BD89D" w14:textId="2C0A5E84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5D51BA87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36DAF6D" w14:textId="27A71443" w:rsidR="006F155C" w:rsidRPr="005855F2" w:rsidRDefault="006F155C" w:rsidP="006F155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6F155C" w:rsidRPr="007B225A" w14:paraId="3D933791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231A95DB" w14:textId="3A9CE5AB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236" w:type="dxa"/>
          </w:tcPr>
          <w:p w14:paraId="4DF3C521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1BDE6346" w14:textId="245566A8" w:rsidR="006F155C" w:rsidRPr="005855F2" w:rsidRDefault="006F155C" w:rsidP="00844F1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2062A3" w:rsidRPr="007B225A" w14:paraId="34D60F3A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53C785EC" w14:textId="0A972361" w:rsidR="002062A3" w:rsidRPr="005855F2" w:rsidRDefault="002062A3" w:rsidP="006F155C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36" w:type="dxa"/>
          </w:tcPr>
          <w:p w14:paraId="28699D2E" w14:textId="77777777" w:rsidR="002062A3" w:rsidRPr="005855F2" w:rsidRDefault="002062A3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0908F81" w14:textId="77777777" w:rsidR="002062A3" w:rsidRPr="005855F2" w:rsidRDefault="002062A3" w:rsidP="00844F1E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76BFBD82" w14:textId="44DDEB4E" w:rsidR="002062A3" w:rsidRPr="005855F2" w:rsidRDefault="002062A3" w:rsidP="0060271A">
            <w:pPr>
              <w:ind w:left="14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2062A3" w:rsidRPr="007B225A" w14:paraId="2CC23914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54BAA60B" w14:textId="77777777" w:rsidR="002062A3" w:rsidRPr="005855F2" w:rsidRDefault="002062A3" w:rsidP="002F2EB1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การจัดการสิ่งแวดล้อมหาดใหญ่ จำกัด</w:t>
            </w:r>
          </w:p>
          <w:p w14:paraId="1312E63C" w14:textId="1098E5F5" w:rsidR="002062A3" w:rsidRPr="005855F2" w:rsidRDefault="002062A3" w:rsidP="006F155C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7174E2F" w14:textId="77777777" w:rsidR="002062A3" w:rsidRPr="005855F2" w:rsidRDefault="002062A3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5AFC208" w14:textId="77777777" w:rsidR="002062A3" w:rsidRPr="005855F2" w:rsidRDefault="002062A3" w:rsidP="002F2EB1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341F385E" w14:textId="02B38999" w:rsidR="002062A3" w:rsidRPr="005855F2" w:rsidRDefault="002062A3" w:rsidP="0060271A">
            <w:pPr>
              <w:ind w:left="14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2062A3" w:rsidRPr="007B225A" w14:paraId="5D8E63D8" w14:textId="77777777" w:rsidTr="009A6206">
        <w:trPr>
          <w:trHeight w:val="20"/>
        </w:trPr>
        <w:tc>
          <w:tcPr>
            <w:tcW w:w="4460" w:type="dxa"/>
            <w:shd w:val="clear" w:color="auto" w:fill="auto"/>
          </w:tcPr>
          <w:p w14:paraId="32148052" w14:textId="3AE5B47B" w:rsidR="002062A3" w:rsidRPr="005855F2" w:rsidRDefault="002062A3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578B8B46" w14:textId="77777777" w:rsidR="002062A3" w:rsidRPr="005855F2" w:rsidRDefault="002062A3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50074D1" w14:textId="37F11EEF" w:rsidR="002062A3" w:rsidRPr="005855F2" w:rsidRDefault="002062A3" w:rsidP="0060271A">
            <w:pPr>
              <w:ind w:left="140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3B0BA799" w14:textId="4E506F2A" w:rsidR="00F142A9" w:rsidRPr="0060271A" w:rsidRDefault="00F142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18"/>
          <w:szCs w:val="18"/>
        </w:rPr>
      </w:pPr>
    </w:p>
    <w:p w14:paraId="6A185117" w14:textId="77777777" w:rsidR="00176334" w:rsidRDefault="00176334" w:rsidP="004154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104B49DE" w14:textId="77777777" w:rsidR="00176334" w:rsidRDefault="00176334" w:rsidP="004154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249BC60A" w14:textId="77777777" w:rsidR="00176334" w:rsidRDefault="00176334" w:rsidP="004154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08BA4DA2" w14:textId="77777777" w:rsidR="00176334" w:rsidRDefault="00176334" w:rsidP="004154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4F58D171" w14:textId="77777777" w:rsidR="00176334" w:rsidRDefault="00176334" w:rsidP="004154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3057AAE1" w14:textId="77777777" w:rsidR="00176334" w:rsidRDefault="00176334" w:rsidP="004154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65270640" w14:textId="77777777" w:rsidR="00176334" w:rsidRDefault="00176334" w:rsidP="004154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7E706B9B" w14:textId="77777777" w:rsidR="00176334" w:rsidRDefault="00176334" w:rsidP="004154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7364BA1C" w14:textId="77777777" w:rsidR="00176334" w:rsidRDefault="00176334" w:rsidP="004154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0A673E3C" w14:textId="77777777" w:rsidR="00176334" w:rsidRDefault="00176334" w:rsidP="004154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547E7D91" w14:textId="6962B283" w:rsidR="00F53166" w:rsidRPr="00042340" w:rsidRDefault="009E4C64" w:rsidP="00FA4CA3">
      <w:pPr>
        <w:overflowPunct/>
        <w:autoSpaceDE/>
        <w:autoSpaceDN/>
        <w:adjustRightInd/>
        <w:ind w:left="360"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รายการธุรกิจที่สำคัญระหว่างบริษัทและกิจการที่เกี่ยวข้องกัน สามารถสรุปได้ดังนี้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323949" w:rsidRPr="007B225A" w14:paraId="4C774CE3" w14:textId="77777777" w:rsidTr="006358BF">
        <w:trPr>
          <w:tblHeader/>
        </w:trPr>
        <w:tc>
          <w:tcPr>
            <w:tcW w:w="4140" w:type="dxa"/>
          </w:tcPr>
          <w:p w14:paraId="3C1238CB" w14:textId="77777777" w:rsidR="00323949" w:rsidRPr="005855F2" w:rsidRDefault="0032394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2219A262" w14:textId="0A51BAE3" w:rsidR="00323949" w:rsidRPr="005855F2" w:rsidRDefault="00323949" w:rsidP="0032394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F53166" w:rsidRPr="007B225A" w14:paraId="54FC5D52" w14:textId="77777777" w:rsidTr="006358BF">
        <w:trPr>
          <w:tblHeader/>
        </w:trPr>
        <w:tc>
          <w:tcPr>
            <w:tcW w:w="4140" w:type="dxa"/>
          </w:tcPr>
          <w:p w14:paraId="631CDF97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50863DD" w14:textId="5C3F5208" w:rsidR="00F53166" w:rsidRPr="005855F2" w:rsidRDefault="003000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4F52C9">
              <w:rPr>
                <w:rFonts w:asciiTheme="majorBidi" w:hAnsiTheme="majorBidi" w:cstheme="majorBidi"/>
                <w:sz w:val="28"/>
              </w:rPr>
              <w:t>31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4F52C9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</w:tr>
      <w:tr w:rsidR="00F53166" w:rsidRPr="007B225A" w14:paraId="26B64A3F" w14:textId="77777777" w:rsidTr="000B38A0">
        <w:trPr>
          <w:tblHeader/>
        </w:trPr>
        <w:tc>
          <w:tcPr>
            <w:tcW w:w="4140" w:type="dxa"/>
          </w:tcPr>
          <w:p w14:paraId="31FE71E4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07DC22F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9BCABCD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198B20D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B225A" w14:paraId="7978934E" w14:textId="77777777" w:rsidTr="000B38A0">
        <w:trPr>
          <w:tblHeader/>
        </w:trPr>
        <w:tc>
          <w:tcPr>
            <w:tcW w:w="4140" w:type="dxa"/>
          </w:tcPr>
          <w:p w14:paraId="2D28C23C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B8B1" w14:textId="4D40ECA1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4F52C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7357C3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C4EB28" w14:textId="20BC70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4F52C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0C23292F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953512" w14:textId="5FBD0D4E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4F52C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2222D7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A72AC" w14:textId="09B8590E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4F52C9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F50FF0" w:rsidRPr="007B225A" w14:paraId="612D609A" w14:textId="77777777" w:rsidTr="006358BF">
        <w:tc>
          <w:tcPr>
            <w:tcW w:w="4140" w:type="dxa"/>
          </w:tcPr>
          <w:p w14:paraId="3BBECB8B" w14:textId="29699CD4" w:rsidR="00F50FF0" w:rsidRPr="005855F2" w:rsidRDefault="00DC64A4" w:rsidP="00DC64A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</w:t>
            </w:r>
            <w:r w:rsidR="00F50FF0"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89CBF" w14:textId="77777777" w:rsidR="00F50FF0" w:rsidRPr="005855F2" w:rsidRDefault="00F50FF0" w:rsidP="00F50FF0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AF4878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AAD782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721097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4998899" w14:textId="77777777" w:rsidR="00F50FF0" w:rsidRPr="005855F2" w:rsidRDefault="00F50FF0" w:rsidP="00F50FF0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AB4751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461D88" w14:textId="77777777" w:rsidR="00F50FF0" w:rsidRPr="005855F2" w:rsidRDefault="00F50FF0" w:rsidP="00F50FF0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A09ED" w:rsidRPr="007B225A" w14:paraId="76B3DA28" w14:textId="77777777" w:rsidTr="006358BF">
        <w:tc>
          <w:tcPr>
            <w:tcW w:w="4140" w:type="dxa"/>
            <w:vAlign w:val="bottom"/>
          </w:tcPr>
          <w:p w14:paraId="03F93704" w14:textId="3D8FAB2A" w:rsidR="003A09ED" w:rsidRPr="005855F2" w:rsidRDefault="003A09ED" w:rsidP="003A09ED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8DB4D" w14:textId="6BA10425" w:rsidR="003A09ED" w:rsidRPr="00284129" w:rsidRDefault="00145C7B" w:rsidP="003A09ED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20CEA" w14:textId="77777777" w:rsidR="003A09ED" w:rsidRPr="00234052" w:rsidRDefault="003A09ED" w:rsidP="003A09E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14808" w14:textId="789DB464" w:rsidR="003A09ED" w:rsidRPr="00234052" w:rsidRDefault="00B11337" w:rsidP="003A09ED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F866C5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4EA11" w14:textId="6556E7DD" w:rsidR="003A09ED" w:rsidRPr="00284129" w:rsidRDefault="00145C7B" w:rsidP="003A09ED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0210DD7E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9841BE" w14:textId="2AB4E6BB" w:rsidR="003A09ED" w:rsidRPr="00234052" w:rsidRDefault="00145C7B" w:rsidP="003A09ED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</w:tr>
      <w:tr w:rsidR="003A09ED" w:rsidRPr="007B225A" w14:paraId="7CAE609A" w14:textId="77777777" w:rsidTr="006358BF">
        <w:tc>
          <w:tcPr>
            <w:tcW w:w="4140" w:type="dxa"/>
          </w:tcPr>
          <w:p w14:paraId="371B39D9" w14:textId="6F8EE9BD" w:rsidR="003A09ED" w:rsidRPr="005855F2" w:rsidRDefault="003A09ED" w:rsidP="003A09ED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71C4A" w14:textId="1B28F78E" w:rsidR="003A09ED" w:rsidRPr="00284129" w:rsidRDefault="00145C7B" w:rsidP="003A09ED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551049" w14:textId="77777777" w:rsidR="003A09ED" w:rsidRPr="00234052" w:rsidRDefault="003A09ED" w:rsidP="003A09E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E8C5A" w14:textId="11D95D0C" w:rsidR="003A09ED" w:rsidRPr="00234052" w:rsidRDefault="00B11337" w:rsidP="003A09ED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3B0546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6518F" w14:textId="520A02BE" w:rsidR="003A09ED" w:rsidRPr="00284129" w:rsidRDefault="00145C7B" w:rsidP="003A09ED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80" w:type="dxa"/>
          </w:tcPr>
          <w:p w14:paraId="7FB389A0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B3C58C" w14:textId="4CFBE0CB" w:rsidR="003A09ED" w:rsidRPr="00234052" w:rsidRDefault="00145C7B" w:rsidP="003A09ED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</w:t>
            </w:r>
          </w:p>
        </w:tc>
      </w:tr>
      <w:tr w:rsidR="00BE32C3" w:rsidRPr="007B225A" w14:paraId="66E02A68" w14:textId="77777777" w:rsidTr="006358BF">
        <w:tc>
          <w:tcPr>
            <w:tcW w:w="4140" w:type="dxa"/>
          </w:tcPr>
          <w:p w14:paraId="162C7124" w14:textId="67D6BF90" w:rsidR="00BE32C3" w:rsidRPr="005855F2" w:rsidRDefault="00145C7B" w:rsidP="003A09ED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FD30F1" w14:textId="1964734F" w:rsidR="00BE32C3" w:rsidRPr="00284129" w:rsidRDefault="00145C7B" w:rsidP="003A09ED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4B769A" w14:textId="77777777" w:rsidR="00BE32C3" w:rsidRPr="00234052" w:rsidRDefault="00BE32C3" w:rsidP="003A09E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1BEBF" w14:textId="6BEDB5CD" w:rsidR="00BE32C3" w:rsidRDefault="00145C7B" w:rsidP="003A09ED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CF8631" w14:textId="77777777" w:rsidR="00BE32C3" w:rsidRPr="00234052" w:rsidRDefault="00BE32C3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5BF9B8" w14:textId="3A1C54CB" w:rsidR="00BE32C3" w:rsidRPr="00284129" w:rsidRDefault="00145C7B" w:rsidP="003A09ED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6D87BB51" w14:textId="77777777" w:rsidR="00BE32C3" w:rsidRPr="00234052" w:rsidRDefault="00BE32C3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2A0A77" w14:textId="79046ED2" w:rsidR="00BE32C3" w:rsidRDefault="00145C7B" w:rsidP="003A09ED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</w:tr>
      <w:tr w:rsidR="001B79D8" w:rsidRPr="007B225A" w14:paraId="64BAF311" w14:textId="77777777" w:rsidTr="00834A03">
        <w:trPr>
          <w:trHeight w:val="252"/>
        </w:trPr>
        <w:tc>
          <w:tcPr>
            <w:tcW w:w="4140" w:type="dxa"/>
            <w:vAlign w:val="bottom"/>
          </w:tcPr>
          <w:p w14:paraId="6AA8367D" w14:textId="70B5B4DE" w:rsidR="001B79D8" w:rsidRPr="005855F2" w:rsidRDefault="001B79D8" w:rsidP="001B79D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BFDB0" w14:textId="77777777" w:rsidR="001B79D8" w:rsidRPr="00284129" w:rsidRDefault="001B79D8" w:rsidP="001B79D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2FA98D" w14:textId="77777777" w:rsidR="001B79D8" w:rsidRPr="00234052" w:rsidRDefault="001B79D8" w:rsidP="001B79D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07026" w14:textId="77777777" w:rsidR="001B79D8" w:rsidRPr="00234052" w:rsidRDefault="001B79D8" w:rsidP="001B79D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610692" w14:textId="77777777" w:rsidR="001B79D8" w:rsidRPr="00234052" w:rsidRDefault="001B79D8" w:rsidP="001B79D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73534" w14:textId="77777777" w:rsidR="001B79D8" w:rsidRPr="00284129" w:rsidRDefault="001B79D8" w:rsidP="001B79D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814E077" w14:textId="77777777" w:rsidR="001B79D8" w:rsidRPr="00234052" w:rsidRDefault="001B79D8" w:rsidP="001B79D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5FE86C" w14:textId="77777777" w:rsidR="001B79D8" w:rsidRPr="00234052" w:rsidRDefault="001B79D8" w:rsidP="001B79D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B79D8" w:rsidRPr="007B225A" w14:paraId="0C036B64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4499060D" w14:textId="44AD5F9F" w:rsidR="001B79D8" w:rsidRPr="005855F2" w:rsidRDefault="001B79D8" w:rsidP="001B79D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ผลิต/บริการ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1DBAD" w14:textId="0DADBCA9" w:rsidR="001B79D8" w:rsidRPr="00284129" w:rsidRDefault="00145C7B" w:rsidP="001B79D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1B4DA0F" w14:textId="77777777" w:rsidR="001B79D8" w:rsidRPr="00234052" w:rsidRDefault="001B79D8" w:rsidP="001B79D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65A47" w14:textId="71A53194" w:rsidR="001B79D8" w:rsidRPr="00234052" w:rsidRDefault="00FB4556" w:rsidP="001B79D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B663432" w14:textId="77777777" w:rsidR="001B79D8" w:rsidRPr="00234052" w:rsidRDefault="001B79D8" w:rsidP="001B79D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6122A" w14:textId="75EBA189" w:rsidR="001B79D8" w:rsidRPr="00284129" w:rsidRDefault="00145C7B" w:rsidP="001B79D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08AAA810" w14:textId="77777777" w:rsidR="001B79D8" w:rsidRPr="001B79D8" w:rsidRDefault="001B79D8" w:rsidP="001B79D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00459" w14:textId="4C91CBF3" w:rsidR="001B79D8" w:rsidRPr="001B79D8" w:rsidRDefault="001B79D8" w:rsidP="001B79D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1B79D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68560B4C" w14:textId="4D9A307C" w:rsidR="001243C0" w:rsidRPr="0060271A" w:rsidRDefault="00D071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Cs w:val="24"/>
        </w:rPr>
        <w:t xml:space="preserve"> </w:t>
      </w:r>
    </w:p>
    <w:p w14:paraId="025A076C" w14:textId="0E54A6F4" w:rsidR="00F53166" w:rsidRPr="005855F2" w:rsidRDefault="009E4C64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ยอดคงค้างระหว่างบริษัทและกิจการที่เกี่ยวข้องกัน ณ วันที่ </w:t>
      </w:r>
      <w:r w:rsidR="0062455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24558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A026D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24558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24558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>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4"/>
        <w:gridCol w:w="1080"/>
        <w:gridCol w:w="180"/>
        <w:gridCol w:w="1080"/>
        <w:gridCol w:w="180"/>
        <w:gridCol w:w="1166"/>
      </w:tblGrid>
      <w:tr w:rsidR="00F53166" w:rsidRPr="005855F2" w14:paraId="5D3D05D3" w14:textId="77777777" w:rsidTr="009A3EAB">
        <w:trPr>
          <w:tblHeader/>
        </w:trPr>
        <w:tc>
          <w:tcPr>
            <w:tcW w:w="4140" w:type="dxa"/>
            <w:shd w:val="clear" w:color="auto" w:fill="auto"/>
          </w:tcPr>
          <w:p w14:paraId="39BF548E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6F7F107B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24ED7C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3E810C8C" w14:textId="77777777" w:rsidR="00F53166" w:rsidRPr="005855F2" w:rsidRDefault="009E4C64" w:rsidP="00B93F91">
            <w:pPr>
              <w:ind w:left="-108"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855F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5855F2" w14:paraId="55ED69B6" w14:textId="77777777" w:rsidTr="009A3EAB">
        <w:trPr>
          <w:tblHeader/>
        </w:trPr>
        <w:tc>
          <w:tcPr>
            <w:tcW w:w="4140" w:type="dxa"/>
            <w:shd w:val="clear" w:color="auto" w:fill="auto"/>
          </w:tcPr>
          <w:p w14:paraId="330838BD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5F1C9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3941A625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83284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5855F2" w14:paraId="336EF36A" w14:textId="77777777" w:rsidTr="009A3EAB">
        <w:trPr>
          <w:tblHeader/>
        </w:trPr>
        <w:tc>
          <w:tcPr>
            <w:tcW w:w="4140" w:type="dxa"/>
            <w:shd w:val="clear" w:color="auto" w:fill="auto"/>
          </w:tcPr>
          <w:p w14:paraId="1BF5E8EE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7B1AD" w14:textId="3D07AA88" w:rsidR="00F53166" w:rsidRPr="005855F2" w:rsidRDefault="0016489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7814B2">
              <w:rPr>
                <w:rFonts w:asciiTheme="majorBidi" w:hAnsiTheme="majorBidi" w:cstheme="majorBidi"/>
                <w:sz w:val="28"/>
              </w:rPr>
              <w:t>1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7814B2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B3403DF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2544AB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DB483DF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DBA81F" w14:textId="706D2004" w:rsidR="00F53166" w:rsidRPr="005855F2" w:rsidRDefault="0016489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7814B2">
              <w:rPr>
                <w:rFonts w:asciiTheme="majorBidi" w:hAnsiTheme="majorBidi" w:cstheme="majorBidi"/>
                <w:sz w:val="28"/>
              </w:rPr>
              <w:t xml:space="preserve">1 </w:t>
            </w:r>
            <w:r w:rsidR="007814B2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94303C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B46AA2D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5855F2" w14:paraId="293FE705" w14:textId="77777777" w:rsidTr="009A3EAB">
        <w:trPr>
          <w:tblHeader/>
        </w:trPr>
        <w:tc>
          <w:tcPr>
            <w:tcW w:w="4140" w:type="dxa"/>
            <w:shd w:val="clear" w:color="auto" w:fill="auto"/>
          </w:tcPr>
          <w:p w14:paraId="0613CC25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10D286" w14:textId="51023906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814B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7836CA9C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9F3ECE" w14:textId="4CA26061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814B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40836A0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52C47" w14:textId="32B2F530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814B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4A57484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CAFA242" w14:textId="20039865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814B2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126870" w:rsidRPr="005855F2" w14:paraId="74BDB7E5" w14:textId="77777777" w:rsidTr="009A3EAB">
        <w:tc>
          <w:tcPr>
            <w:tcW w:w="4140" w:type="dxa"/>
            <w:shd w:val="clear" w:color="auto" w:fill="auto"/>
            <w:vAlign w:val="bottom"/>
          </w:tcPr>
          <w:p w14:paraId="191F9415" w14:textId="39663AFE" w:rsidR="00126870" w:rsidRPr="003A354A" w:rsidRDefault="00126870" w:rsidP="0012687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</w:t>
            </w:r>
            <w:r w:rsidRPr="005D4EE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กัน </w:t>
            </w:r>
            <w:r w:rsidRPr="005D4EE4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Pr="005D4EE4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Pr="005D4EE4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6)</w:t>
            </w:r>
          </w:p>
        </w:tc>
        <w:tc>
          <w:tcPr>
            <w:tcW w:w="1080" w:type="dxa"/>
            <w:shd w:val="clear" w:color="auto" w:fill="auto"/>
          </w:tcPr>
          <w:p w14:paraId="13D271C3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C0DA9BA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287B89" w14:textId="77777777" w:rsidR="00126870" w:rsidRPr="003A354A" w:rsidRDefault="00126870" w:rsidP="00126870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1C584A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163F8E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3AE814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7EC72A95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26870" w:rsidRPr="005855F2" w14:paraId="3F20D69E" w14:textId="77777777" w:rsidTr="009A3EAB">
        <w:tc>
          <w:tcPr>
            <w:tcW w:w="4140" w:type="dxa"/>
            <w:shd w:val="clear" w:color="auto" w:fill="auto"/>
            <w:vAlign w:val="bottom"/>
          </w:tcPr>
          <w:p w14:paraId="5864E68E" w14:textId="77777777" w:rsidR="00126870" w:rsidRPr="003A354A" w:rsidRDefault="00126870" w:rsidP="0012687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3A354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8754D" w14:textId="2B397B33" w:rsidR="00126870" w:rsidRPr="003A354A" w:rsidRDefault="00FE5FA0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B2C3BEE" w14:textId="77777777" w:rsidR="00126870" w:rsidRPr="003A354A" w:rsidRDefault="00126870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21969" w14:textId="08A8EE02" w:rsidR="00126870" w:rsidRPr="003A354A" w:rsidRDefault="00126870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75F981" w14:textId="77777777" w:rsidR="00126870" w:rsidRPr="003A354A" w:rsidRDefault="00126870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548D0E" w14:textId="5722CEEC" w:rsidR="00126870" w:rsidRPr="003A354A" w:rsidRDefault="00FE5FA0" w:rsidP="00DD660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2E0C3C" w14:textId="77777777" w:rsidR="00126870" w:rsidRPr="003A354A" w:rsidRDefault="00126870" w:rsidP="00DD660F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2656EA1" w14:textId="41AD46E3" w:rsidR="00126870" w:rsidRPr="003A354A" w:rsidRDefault="007814B2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5,179</w:t>
            </w:r>
          </w:p>
        </w:tc>
      </w:tr>
      <w:tr w:rsidR="00126870" w:rsidRPr="005855F2" w14:paraId="41C7E80F" w14:textId="77777777" w:rsidTr="009A3EAB">
        <w:tc>
          <w:tcPr>
            <w:tcW w:w="4140" w:type="dxa"/>
            <w:shd w:val="clear" w:color="auto" w:fill="auto"/>
            <w:vAlign w:val="bottom"/>
          </w:tcPr>
          <w:p w14:paraId="41C82C3C" w14:textId="77777777" w:rsidR="00126870" w:rsidRPr="003A354A" w:rsidRDefault="00126870" w:rsidP="0012687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3A354A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559CF" w14:textId="3EF79E2B" w:rsidR="00126870" w:rsidRPr="003A354A" w:rsidRDefault="00FE5FA0" w:rsidP="00DD660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FA4CA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9013C57" w14:textId="77777777" w:rsidR="00126870" w:rsidRPr="003A354A" w:rsidRDefault="00126870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DFF7AB" w14:textId="018BD494" w:rsidR="00126870" w:rsidRPr="003A354A" w:rsidRDefault="000030CB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921DD6" w14:textId="77777777" w:rsidR="00126870" w:rsidRPr="003A354A" w:rsidRDefault="00126870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5DE9BE" w14:textId="24F51C2D" w:rsidR="00126870" w:rsidRPr="003A354A" w:rsidRDefault="00B009FB" w:rsidP="00DD660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2D7643" w14:textId="77777777" w:rsidR="00126870" w:rsidRPr="003A354A" w:rsidRDefault="00126870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6BDEF73" w14:textId="1C0DDC21" w:rsidR="00126870" w:rsidRPr="003A354A" w:rsidRDefault="007814B2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5D4EE4" w:rsidRPr="005855F2" w14:paraId="3237D0AC" w14:textId="77777777" w:rsidTr="009A3EAB">
        <w:tc>
          <w:tcPr>
            <w:tcW w:w="4140" w:type="dxa"/>
            <w:shd w:val="clear" w:color="auto" w:fill="auto"/>
            <w:vAlign w:val="bottom"/>
          </w:tcPr>
          <w:p w14:paraId="137588B2" w14:textId="5789DF07" w:rsidR="005D4EE4" w:rsidRPr="003A354A" w:rsidRDefault="005D4EE4" w:rsidP="0012687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D4EE4">
              <w:rPr>
                <w:rFonts w:asciiTheme="majorBidi" w:hAnsiTheme="majorBidi" w:hint="cs"/>
                <w:sz w:val="28"/>
                <w:cs/>
              </w:rPr>
              <w:t>บริษัทที่เกี่ยวข้องกัน</w:t>
            </w:r>
            <w:r w:rsidRPr="005D4EE4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5D4EE4">
              <w:rPr>
                <w:rFonts w:asciiTheme="majorBidi" w:hAnsiTheme="majorBidi" w:hint="cs"/>
                <w:sz w:val="28"/>
                <w:cs/>
              </w:rPr>
              <w:t>มีกรรมการร่วมกัน</w:t>
            </w:r>
            <w:r w:rsidRPr="005D4EE4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09D195" w14:textId="1BD7887A" w:rsidR="005D4EE4" w:rsidRDefault="00FE5FA0" w:rsidP="00DD660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BA0E74" w14:textId="77777777" w:rsidR="005D4EE4" w:rsidRPr="003A354A" w:rsidRDefault="005D4EE4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9635D" w14:textId="4446F83F" w:rsidR="005D4EE4" w:rsidRPr="003A354A" w:rsidRDefault="000030CB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F5BDDA" w14:textId="77777777" w:rsidR="005D4EE4" w:rsidRPr="003A354A" w:rsidRDefault="005D4EE4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13096" w14:textId="3A5782F3" w:rsidR="005D4EE4" w:rsidRDefault="006735A2" w:rsidP="00DD660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319C8C" w14:textId="77777777" w:rsidR="005D4EE4" w:rsidRPr="003A354A" w:rsidRDefault="005D4EE4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54F6739" w14:textId="7C4DD8F7" w:rsidR="005D4EE4" w:rsidRPr="003A354A" w:rsidRDefault="005D4EE4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26870" w:rsidRPr="005855F2" w14:paraId="3DEA4717" w14:textId="77777777" w:rsidTr="009A3EAB">
        <w:tc>
          <w:tcPr>
            <w:tcW w:w="4140" w:type="dxa"/>
            <w:shd w:val="clear" w:color="auto" w:fill="auto"/>
            <w:vAlign w:val="center"/>
          </w:tcPr>
          <w:p w14:paraId="343F346E" w14:textId="47034149" w:rsidR="00126870" w:rsidRPr="003A354A" w:rsidRDefault="00126870" w:rsidP="0012687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รวมลูกหนี้อื่น 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54B64" w14:textId="01EF939C" w:rsidR="00126870" w:rsidRPr="003A354A" w:rsidRDefault="00FE5FA0" w:rsidP="00DD660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FA4CA3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F784C44" w14:textId="77777777" w:rsidR="00126870" w:rsidRPr="003A354A" w:rsidRDefault="00126870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2361B" w14:textId="25756542" w:rsidR="00126870" w:rsidRPr="003A354A" w:rsidRDefault="000030CB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E3613C" w14:textId="77777777" w:rsidR="00126870" w:rsidRPr="003A354A" w:rsidRDefault="00126870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5FD34" w14:textId="0F4FE9AD" w:rsidR="00126870" w:rsidRPr="003A354A" w:rsidRDefault="00FE5FA0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5,2</w:t>
            </w:r>
            <w:r w:rsidR="00B1342C">
              <w:rPr>
                <w:rFonts w:asciiTheme="majorBidi" w:hAnsiTheme="majorBidi" w:cstheme="majorBidi"/>
                <w:b/>
                <w:bCs/>
                <w:sz w:val="28"/>
              </w:rPr>
              <w:t>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7766DD" w14:textId="77777777" w:rsidR="00126870" w:rsidRPr="003A354A" w:rsidRDefault="00126870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043ED" w14:textId="7D1AA3A9" w:rsidR="00126870" w:rsidRPr="003A354A" w:rsidRDefault="009A3A76" w:rsidP="00DD660F">
            <w:pPr>
              <w:tabs>
                <w:tab w:val="decimal" w:pos="98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5,187</w:t>
            </w:r>
          </w:p>
        </w:tc>
      </w:tr>
      <w:tr w:rsidR="00126870" w:rsidRPr="005855F2" w14:paraId="074B9FCA" w14:textId="77777777" w:rsidTr="009A3EAB">
        <w:trPr>
          <w:trHeight w:val="213"/>
        </w:trPr>
        <w:tc>
          <w:tcPr>
            <w:tcW w:w="4140" w:type="dxa"/>
            <w:shd w:val="clear" w:color="auto" w:fill="auto"/>
            <w:vAlign w:val="center"/>
          </w:tcPr>
          <w:p w14:paraId="4400DE88" w14:textId="77777777" w:rsidR="00126870" w:rsidRPr="00C81989" w:rsidRDefault="00126870" w:rsidP="00C81989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5D82D" w14:textId="77777777" w:rsidR="00126870" w:rsidRPr="00C81989" w:rsidRDefault="00126870" w:rsidP="00C81989">
            <w:pPr>
              <w:tabs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E232F36" w14:textId="77777777" w:rsidR="00126870" w:rsidRPr="00C81989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D6DDA4" w14:textId="77777777" w:rsidR="00126870" w:rsidRPr="00C81989" w:rsidRDefault="00126870" w:rsidP="00C81989">
            <w:pPr>
              <w:tabs>
                <w:tab w:val="decimal" w:pos="900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C01D12B" w14:textId="77777777" w:rsidR="00126870" w:rsidRPr="00C81989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C22A5F" w14:textId="77777777" w:rsidR="00126870" w:rsidRPr="00C81989" w:rsidRDefault="00126870" w:rsidP="00C81989">
            <w:pPr>
              <w:tabs>
                <w:tab w:val="decimal" w:pos="900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FE070DB" w14:textId="77777777" w:rsidR="00126870" w:rsidRPr="00C81989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563C15" w14:textId="77777777" w:rsidR="00126870" w:rsidRPr="00C81989" w:rsidRDefault="00126870" w:rsidP="00C81989">
            <w:pPr>
              <w:tabs>
                <w:tab w:val="decimal" w:pos="98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1037DB" w:rsidRPr="005855F2" w14:paraId="2AE8E03A" w14:textId="77777777" w:rsidTr="009A3EAB">
        <w:tc>
          <w:tcPr>
            <w:tcW w:w="4140" w:type="dxa"/>
            <w:shd w:val="clear" w:color="auto" w:fill="auto"/>
            <w:vAlign w:val="bottom"/>
          </w:tcPr>
          <w:p w14:paraId="5FD4194D" w14:textId="5067C19B" w:rsidR="001037DB" w:rsidRPr="005855F2" w:rsidRDefault="001037DB" w:rsidP="001037DB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- 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1037D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1037DB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6</w:t>
            </w:r>
            <w:r w:rsidRPr="001037D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44676D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9871886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7C029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D1ED56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29E5B4" w14:textId="4AEAB1B6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86D37F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33FB565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037DB" w:rsidRPr="005855F2" w14:paraId="38DF3336" w14:textId="77777777" w:rsidTr="009A3EAB">
        <w:tc>
          <w:tcPr>
            <w:tcW w:w="4140" w:type="dxa"/>
            <w:shd w:val="clear" w:color="auto" w:fill="auto"/>
            <w:vAlign w:val="bottom"/>
          </w:tcPr>
          <w:p w14:paraId="3C61CD59" w14:textId="77777777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43681" w14:textId="4C1BCB1C" w:rsidR="001037DB" w:rsidRPr="005855F2" w:rsidRDefault="00FE5FA0" w:rsidP="00DD660F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BDDEA17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40E0E" w14:textId="0E94D62A" w:rsidR="001037DB" w:rsidRPr="005855F2" w:rsidRDefault="001037DB" w:rsidP="00DD660F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CBE861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E8FA5" w14:textId="26FDCAC5" w:rsidR="001037DB" w:rsidRPr="005855F2" w:rsidRDefault="00FE5FA0" w:rsidP="00DD660F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154,63</w:t>
            </w:r>
            <w:r w:rsidR="006735A2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A8F23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F2D6E55" w14:textId="147AAD37" w:rsidR="001037DB" w:rsidRPr="005855F2" w:rsidRDefault="00D9498E" w:rsidP="00DD660F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147,215</w:t>
            </w:r>
          </w:p>
        </w:tc>
      </w:tr>
      <w:tr w:rsidR="001037DB" w:rsidRPr="005855F2" w14:paraId="5AF40184" w14:textId="77777777" w:rsidTr="009A3EAB">
        <w:trPr>
          <w:trHeight w:val="288"/>
        </w:trPr>
        <w:tc>
          <w:tcPr>
            <w:tcW w:w="4140" w:type="dxa"/>
            <w:shd w:val="clear" w:color="auto" w:fill="auto"/>
            <w:vAlign w:val="bottom"/>
          </w:tcPr>
          <w:p w14:paraId="2EF5F1CC" w14:textId="77777777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B0A63" w14:textId="31134A72" w:rsidR="001037DB" w:rsidRPr="005855F2" w:rsidRDefault="00FE5FA0" w:rsidP="00DD660F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1,163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803923" w14:textId="77777777" w:rsidR="001037DB" w:rsidRPr="005855F2" w:rsidRDefault="001037DB" w:rsidP="00DD660F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45962" w14:textId="36684A92" w:rsidR="001037DB" w:rsidRPr="005855F2" w:rsidRDefault="003B55E6" w:rsidP="00DD660F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1,018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2612E7" w14:textId="77777777" w:rsidR="001037DB" w:rsidRPr="005855F2" w:rsidRDefault="001037DB" w:rsidP="00DD660F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E1433" w14:textId="034F1E8D" w:rsidR="001037DB" w:rsidRPr="005855F2" w:rsidRDefault="00FE5FA0" w:rsidP="00DD660F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CAE9C8" w14:textId="77777777" w:rsidR="001037DB" w:rsidRPr="005855F2" w:rsidRDefault="001037DB" w:rsidP="00DD660F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978FDD" w14:textId="545915A6" w:rsidR="001037DB" w:rsidRPr="005855F2" w:rsidRDefault="00D9498E" w:rsidP="00DD660F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252</w:t>
            </w:r>
          </w:p>
        </w:tc>
      </w:tr>
      <w:tr w:rsidR="001037DB" w:rsidRPr="005855F2" w14:paraId="3C0A825D" w14:textId="77777777" w:rsidTr="009A3EAB">
        <w:trPr>
          <w:trHeight w:val="288"/>
        </w:trPr>
        <w:tc>
          <w:tcPr>
            <w:tcW w:w="4140" w:type="dxa"/>
            <w:shd w:val="clear" w:color="auto" w:fill="auto"/>
            <w:vAlign w:val="bottom"/>
          </w:tcPr>
          <w:p w14:paraId="74208FA6" w14:textId="181CFFEE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33D7EE" w14:textId="2C46030B" w:rsidR="001037DB" w:rsidRDefault="00FE5FA0" w:rsidP="00DD660F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2,716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FEF8C6A" w14:textId="77777777" w:rsidR="001037DB" w:rsidRPr="005855F2" w:rsidRDefault="001037DB" w:rsidP="00DD660F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EABF3D" w14:textId="0D9AFACD" w:rsidR="001037DB" w:rsidRPr="005855F2" w:rsidRDefault="001037DB" w:rsidP="00DD660F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2,7</w:t>
            </w:r>
            <w:r w:rsidR="003B55E6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73D08" w14:textId="77777777" w:rsidR="001037DB" w:rsidRPr="005855F2" w:rsidRDefault="001037DB" w:rsidP="00DD660F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AD4CC0" w14:textId="0D53C6FD" w:rsidR="001037DB" w:rsidRDefault="00FE5FA0" w:rsidP="00DD660F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662A82" w14:textId="77777777" w:rsidR="001037DB" w:rsidRPr="005855F2" w:rsidRDefault="001037DB" w:rsidP="00DD660F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C797F03" w14:textId="79EBC02A" w:rsidR="001037DB" w:rsidRPr="005855F2" w:rsidRDefault="001037DB" w:rsidP="00DD660F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1037DB" w:rsidRPr="005855F2" w14:paraId="1B870019" w14:textId="77777777" w:rsidTr="009A3EAB">
        <w:tc>
          <w:tcPr>
            <w:tcW w:w="4140" w:type="dxa"/>
            <w:shd w:val="clear" w:color="auto" w:fill="auto"/>
            <w:vAlign w:val="bottom"/>
          </w:tcPr>
          <w:p w14:paraId="58C5F934" w14:textId="77777777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B8F7" w14:textId="594BFB55" w:rsidR="001037DB" w:rsidRPr="005855F2" w:rsidRDefault="00FE5FA0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3,879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416B0FC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EB6" w14:textId="0AFE33C6" w:rsidR="001037DB" w:rsidRPr="005855F2" w:rsidRDefault="001037DB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</w:t>
            </w:r>
            <w:r w:rsidR="003B55E6">
              <w:rPr>
                <w:rFonts w:ascii="Angsana New" w:hAnsi="Angsana New"/>
                <w:sz w:val="28"/>
              </w:rPr>
              <w:t>734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1EBC08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3CCD7" w14:textId="712970AE" w:rsidR="001037DB" w:rsidRPr="005855F2" w:rsidRDefault="00FE5FA0" w:rsidP="00DD660F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154,93</w:t>
            </w:r>
            <w:r w:rsidR="006735A2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823EE7" w14:textId="77777777" w:rsidR="001037DB" w:rsidRPr="005855F2" w:rsidRDefault="001037DB" w:rsidP="00DD660F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46CAC" w14:textId="784C809C" w:rsidR="001037DB" w:rsidRPr="005855F2" w:rsidRDefault="001037DB" w:rsidP="00DD660F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</w:t>
            </w:r>
            <w:r w:rsidR="00D9498E">
              <w:rPr>
                <w:rFonts w:ascii="Angsana New" w:hAnsi="Angsana New"/>
                <w:sz w:val="28"/>
              </w:rPr>
              <w:t>47,467</w:t>
            </w:r>
          </w:p>
        </w:tc>
      </w:tr>
      <w:tr w:rsidR="001037DB" w:rsidRPr="005855F2" w14:paraId="00B35EF1" w14:textId="77777777" w:rsidTr="009A3EAB">
        <w:tc>
          <w:tcPr>
            <w:tcW w:w="4140" w:type="dxa"/>
            <w:shd w:val="clear" w:color="auto" w:fill="auto"/>
            <w:vAlign w:val="center"/>
          </w:tcPr>
          <w:p w14:paraId="33DE7754" w14:textId="3630B2B7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="00236202" w:rsidRPr="00236202">
              <w:rPr>
                <w:rFonts w:asciiTheme="majorBidi" w:hAnsiTheme="majorBidi" w:cstheme="majorBidi"/>
                <w:sz w:val="28"/>
              </w:rPr>
              <w:t>: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9C61" w14:textId="4147FA4C" w:rsidR="001037DB" w:rsidRPr="005855F2" w:rsidRDefault="00FE5FA0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(2,716)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C6EB220" w14:textId="77777777" w:rsidR="001037DB" w:rsidRPr="005855F2" w:rsidRDefault="001037DB" w:rsidP="00DD660F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3839" w14:textId="66A6D7BC" w:rsidR="001037DB" w:rsidRPr="005855F2" w:rsidRDefault="001037DB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(2,716)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2D48B9" w14:textId="77777777" w:rsidR="001037DB" w:rsidRPr="005855F2" w:rsidRDefault="001037DB" w:rsidP="00DD660F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4D67E" w14:textId="44C71D5C" w:rsidR="001037DB" w:rsidRPr="005855F2" w:rsidRDefault="006735A2" w:rsidP="00DD660F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FE5FA0">
              <w:rPr>
                <w:rFonts w:asciiTheme="majorBidi" w:hAnsiTheme="majorBidi" w:cstheme="majorBidi"/>
                <w:sz w:val="28"/>
              </w:rPr>
              <w:t>11,620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D151C" w14:textId="77777777" w:rsidR="001037DB" w:rsidRPr="005855F2" w:rsidRDefault="001037DB" w:rsidP="00DD660F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542C8" w14:textId="34C42725" w:rsidR="001037DB" w:rsidRPr="005855F2" w:rsidRDefault="001037DB" w:rsidP="00DD660F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(1</w:t>
            </w:r>
            <w:r w:rsidR="00D9498E">
              <w:rPr>
                <w:rFonts w:ascii="Angsana New" w:hAnsi="Angsana New"/>
                <w:sz w:val="28"/>
              </w:rPr>
              <w:t>1,620)</w:t>
            </w:r>
          </w:p>
        </w:tc>
      </w:tr>
      <w:tr w:rsidR="001037DB" w:rsidRPr="005855F2" w14:paraId="1AD1F89D" w14:textId="77777777" w:rsidTr="009A3EAB">
        <w:tc>
          <w:tcPr>
            <w:tcW w:w="4140" w:type="dxa"/>
            <w:shd w:val="clear" w:color="auto" w:fill="auto"/>
            <w:vAlign w:val="bottom"/>
          </w:tcPr>
          <w:p w14:paraId="27BCBA5F" w14:textId="77777777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73A94" w14:textId="7C2632C8" w:rsidR="001037DB" w:rsidRPr="005855F2" w:rsidRDefault="00FE5FA0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1,163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165889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7E099" w14:textId="4CD0F217" w:rsidR="001037DB" w:rsidRPr="005855F2" w:rsidRDefault="003B55E6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1,018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2247C8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FE63" w14:textId="0CE86A2D" w:rsidR="001037DB" w:rsidRPr="005855F2" w:rsidRDefault="00FE5FA0" w:rsidP="00DD660F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143,31</w:t>
            </w:r>
            <w:r w:rsidR="006735A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9B7D1" w14:textId="77777777" w:rsidR="001037DB" w:rsidRPr="005855F2" w:rsidRDefault="001037DB" w:rsidP="00DD660F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44941" w14:textId="7F1D2290" w:rsidR="001037DB" w:rsidRPr="005855F2" w:rsidRDefault="00D9498E" w:rsidP="00DD660F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135,847</w:t>
            </w:r>
          </w:p>
        </w:tc>
      </w:tr>
      <w:tr w:rsidR="001037DB" w:rsidRPr="005855F2" w14:paraId="72241D2F" w14:textId="77777777" w:rsidTr="009A3EAB">
        <w:tc>
          <w:tcPr>
            <w:tcW w:w="4140" w:type="dxa"/>
            <w:shd w:val="clear" w:color="auto" w:fill="auto"/>
            <w:vAlign w:val="bottom"/>
          </w:tcPr>
          <w:p w14:paraId="5EEAC298" w14:textId="497EA968" w:rsidR="001037DB" w:rsidRPr="005855F2" w:rsidRDefault="001037DB" w:rsidP="001037DB">
            <w:pPr>
              <w:spacing w:line="24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D1B4C6" w14:textId="77777777" w:rsidR="001037DB" w:rsidRPr="005855F2" w:rsidRDefault="001037DB" w:rsidP="001037DB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6348AF1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3390F6" w14:textId="77777777" w:rsidR="001037DB" w:rsidRPr="005855F2" w:rsidRDefault="001037DB" w:rsidP="001037DB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1D9252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9F5909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B44F5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46009881" w14:textId="77777777" w:rsidR="001037DB" w:rsidRPr="005855F2" w:rsidRDefault="001037DB" w:rsidP="001037DB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037DB" w:rsidRPr="005855F2" w14:paraId="6A9E4773" w14:textId="77777777" w:rsidTr="009A3EAB">
        <w:tc>
          <w:tcPr>
            <w:tcW w:w="4140" w:type="dxa"/>
            <w:shd w:val="clear" w:color="auto" w:fill="auto"/>
            <w:vAlign w:val="bottom"/>
          </w:tcPr>
          <w:p w14:paraId="085850F7" w14:textId="77777777" w:rsidR="00AE1E3E" w:rsidRDefault="00AE1E3E" w:rsidP="001037D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BAFA534" w14:textId="77777777" w:rsidR="00AE1E3E" w:rsidRDefault="00AE1E3E" w:rsidP="001037D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8972323" w14:textId="77777777" w:rsidR="00AE1E3E" w:rsidRDefault="00AE1E3E" w:rsidP="001037D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588D278" w14:textId="475A08D3" w:rsidR="001037DB" w:rsidRPr="005855F2" w:rsidRDefault="001037DB" w:rsidP="001037D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เจ้าหนี้การค้า - กิจการที่เกี่ยวข้อง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กัน (ดูหมายเหตุข้อ </w:t>
            </w:r>
            <w:r w:rsidR="00E163E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DD3E25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183DC0" w14:textId="77777777" w:rsidR="001037DB" w:rsidRPr="005855F2" w:rsidRDefault="001037DB" w:rsidP="001037D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7C028FB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C8CAA1" w14:textId="77777777" w:rsidR="001037DB" w:rsidRPr="005855F2" w:rsidRDefault="001037DB" w:rsidP="001037D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EFBFC0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2A7C9" w14:textId="77777777" w:rsidR="001037DB" w:rsidRPr="005855F2" w:rsidRDefault="001037DB" w:rsidP="001037D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DD8F0" w14:textId="77777777" w:rsidR="001037DB" w:rsidRPr="005855F2" w:rsidRDefault="001037DB" w:rsidP="001037DB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16A89B89" w14:textId="77777777" w:rsidR="001037DB" w:rsidRPr="005855F2" w:rsidRDefault="001037DB" w:rsidP="001037DB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037DB" w:rsidRPr="005855F2" w14:paraId="7700E76E" w14:textId="77777777" w:rsidTr="009A3EAB">
        <w:tc>
          <w:tcPr>
            <w:tcW w:w="4140" w:type="dxa"/>
            <w:shd w:val="clear" w:color="auto" w:fill="auto"/>
            <w:vAlign w:val="center"/>
          </w:tcPr>
          <w:p w14:paraId="067E2A06" w14:textId="77777777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2620D" w14:textId="305A866E" w:rsidR="001037DB" w:rsidRPr="005855F2" w:rsidRDefault="00FE5FA0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206202A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2D3E0" w14:textId="33F76172" w:rsidR="001037DB" w:rsidRPr="005855F2" w:rsidRDefault="001037DB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8A857E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AB77F" w14:textId="1F974F90" w:rsidR="001037DB" w:rsidRPr="005855F2" w:rsidRDefault="00FE5FA0" w:rsidP="00DD660F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B0D7CB" w14:textId="77777777" w:rsidR="001037DB" w:rsidRPr="005855F2" w:rsidRDefault="001037DB" w:rsidP="00DD660F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293DE" w14:textId="77777777" w:rsidR="001037DB" w:rsidRPr="005855F2" w:rsidRDefault="001037DB" w:rsidP="00DD660F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037DB" w:rsidRPr="005855F2" w14:paraId="2DD66EFC" w14:textId="77777777" w:rsidTr="009A3EAB">
        <w:tc>
          <w:tcPr>
            <w:tcW w:w="4140" w:type="dxa"/>
            <w:shd w:val="clear" w:color="auto" w:fill="auto"/>
            <w:vAlign w:val="bottom"/>
          </w:tcPr>
          <w:p w14:paraId="3A1A7214" w14:textId="1B8AFF3B" w:rsidR="001037DB" w:rsidRPr="005855F2" w:rsidRDefault="001037DB" w:rsidP="001037DB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รวมเจ้าหนี้การค้า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C6B8F" w14:textId="0E38440D" w:rsidR="001037DB" w:rsidRPr="005855F2" w:rsidRDefault="00FE5FA0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1,302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5B20969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4618F" w14:textId="32770BBF" w:rsidR="001037DB" w:rsidRPr="002E4BD1" w:rsidRDefault="001037DB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886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9ECDB7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352308" w14:textId="0AD3FA91" w:rsidR="001037DB" w:rsidRPr="005855F2" w:rsidRDefault="00FE5FA0" w:rsidP="00DD660F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E03AE" w14:textId="77777777" w:rsidR="001037DB" w:rsidRPr="005855F2" w:rsidRDefault="001037DB" w:rsidP="00DD660F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E8AE5" w14:textId="77777777" w:rsidR="001037DB" w:rsidRPr="005855F2" w:rsidRDefault="001037DB" w:rsidP="00DD660F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1037DB" w:rsidRPr="005855F2" w14:paraId="05DC0218" w14:textId="77777777" w:rsidTr="009A3EAB">
        <w:tc>
          <w:tcPr>
            <w:tcW w:w="4140" w:type="dxa"/>
            <w:shd w:val="clear" w:color="auto" w:fill="auto"/>
            <w:vAlign w:val="bottom"/>
          </w:tcPr>
          <w:p w14:paraId="176924FD" w14:textId="77777777" w:rsidR="001037DB" w:rsidRPr="005855F2" w:rsidRDefault="001037DB" w:rsidP="001037DB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5691DDA" w14:textId="77777777" w:rsidR="001037DB" w:rsidRPr="005855F2" w:rsidRDefault="001037DB" w:rsidP="001037DB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36455E4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43FA822" w14:textId="77777777" w:rsidR="001037DB" w:rsidRPr="005855F2" w:rsidRDefault="001037DB" w:rsidP="001037DB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90789D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E20AB3F" w14:textId="77777777" w:rsidR="001037DB" w:rsidRPr="005855F2" w:rsidRDefault="001037DB" w:rsidP="001037DB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13B6A8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7825458B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037DB" w:rsidRPr="00B118B0" w14:paraId="66442542" w14:textId="77777777" w:rsidTr="009A3EAB">
        <w:tc>
          <w:tcPr>
            <w:tcW w:w="4140" w:type="dxa"/>
            <w:shd w:val="clear" w:color="auto" w:fill="auto"/>
            <w:vAlign w:val="bottom"/>
          </w:tcPr>
          <w:p w14:paraId="119B71BF" w14:textId="4FAA51E4" w:rsidR="001037DB" w:rsidRPr="00B118B0" w:rsidRDefault="001037DB" w:rsidP="001037D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ค่าใช้จ่ายค้างจ่าย - กิจการที่เกี่ยวข้องกัน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  <w:p w14:paraId="46B7460A" w14:textId="07D548CA" w:rsidR="001037DB" w:rsidRPr="00B118B0" w:rsidRDefault="001037DB" w:rsidP="002E3A5F">
            <w:pPr>
              <w:ind w:left="184"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="00E163E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DD3E25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06CB99" w14:textId="77777777" w:rsidR="001037DB" w:rsidRPr="00B118B0" w:rsidRDefault="001037DB" w:rsidP="001037DB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FBD5785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D33FDE" w14:textId="77777777" w:rsidR="001037DB" w:rsidRPr="00B118B0" w:rsidRDefault="001037DB" w:rsidP="001037D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45F1C0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58453D" w14:textId="77777777" w:rsidR="001037DB" w:rsidRPr="00B118B0" w:rsidRDefault="001037DB" w:rsidP="001037DB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6523FB" w14:textId="77777777" w:rsidR="001037DB" w:rsidRPr="00B118B0" w:rsidRDefault="001037DB" w:rsidP="001037DB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06222077" w14:textId="77777777" w:rsidR="001037DB" w:rsidRPr="00B118B0" w:rsidRDefault="001037DB" w:rsidP="001037DB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50CC1" w:rsidRPr="00B118B0" w14:paraId="0AD1C31F" w14:textId="77777777" w:rsidTr="009A3EAB">
        <w:tc>
          <w:tcPr>
            <w:tcW w:w="4140" w:type="dxa"/>
            <w:shd w:val="clear" w:color="auto" w:fill="auto"/>
            <w:vAlign w:val="bottom"/>
          </w:tcPr>
          <w:p w14:paraId="788E4C87" w14:textId="77777777" w:rsidR="00850CC1" w:rsidRPr="00B118B0" w:rsidRDefault="00850CC1" w:rsidP="00850CC1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1ADA9F" w14:textId="08A7F177" w:rsidR="00850CC1" w:rsidRPr="00B118B0" w:rsidRDefault="00D75BA8" w:rsidP="00DD660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F41B7BD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2AD6C" w14:textId="1B9BD75F" w:rsidR="00850CC1" w:rsidRPr="00B118B0" w:rsidRDefault="00542571" w:rsidP="00DD660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33C0F4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7E3DBE" w14:textId="712F8BC7" w:rsidR="00850CC1" w:rsidRPr="00B118B0" w:rsidRDefault="00D75BA8" w:rsidP="00DD660F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13411E" w14:textId="77777777" w:rsidR="00850CC1" w:rsidRPr="00B118B0" w:rsidRDefault="00850CC1" w:rsidP="00DD660F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B6045A" w14:textId="3F216220" w:rsidR="00850CC1" w:rsidRPr="00B118B0" w:rsidRDefault="00850CC1" w:rsidP="00DD660F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850CC1" w:rsidRPr="00B118B0" w14:paraId="53CD2F7C" w14:textId="77777777" w:rsidTr="009A3EAB">
        <w:tc>
          <w:tcPr>
            <w:tcW w:w="4140" w:type="dxa"/>
            <w:shd w:val="clear" w:color="auto" w:fill="auto"/>
            <w:vAlign w:val="bottom"/>
          </w:tcPr>
          <w:p w14:paraId="24D5402A" w14:textId="1C31A49A" w:rsidR="00850CC1" w:rsidRPr="00B118B0" w:rsidRDefault="00850CC1" w:rsidP="00850CC1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0B5BBC" w14:textId="09034122" w:rsidR="00850CC1" w:rsidRPr="00B118B0" w:rsidRDefault="00D75BA8" w:rsidP="00DD660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2CB08EC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222678" w14:textId="4BCCFAC5" w:rsidR="00850CC1" w:rsidRPr="00B118B0" w:rsidRDefault="00542571" w:rsidP="00DD660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2A902E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E9EC3B" w14:textId="481236AC" w:rsidR="00850CC1" w:rsidRPr="00B118B0" w:rsidRDefault="00D75BA8" w:rsidP="00DD660F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88420" w14:textId="77777777" w:rsidR="00850CC1" w:rsidRPr="00B118B0" w:rsidRDefault="00850CC1" w:rsidP="00DD660F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E91A0A9" w14:textId="64F9F9DD" w:rsidR="00850CC1" w:rsidRPr="00B118B0" w:rsidRDefault="00850CC1" w:rsidP="00DD660F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850CC1" w:rsidRPr="00B118B0" w14:paraId="44755E60" w14:textId="77777777" w:rsidTr="009A3EAB">
        <w:tc>
          <w:tcPr>
            <w:tcW w:w="4140" w:type="dxa"/>
            <w:shd w:val="clear" w:color="auto" w:fill="auto"/>
            <w:vAlign w:val="bottom"/>
          </w:tcPr>
          <w:p w14:paraId="2C37283F" w14:textId="77777777" w:rsidR="00850CC1" w:rsidRPr="00B118B0" w:rsidRDefault="00850CC1" w:rsidP="00850CC1">
            <w:pPr>
              <w:ind w:right="-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FC443" w14:textId="41224BF2" w:rsidR="00850CC1" w:rsidRPr="00D07C8F" w:rsidRDefault="00D75BA8" w:rsidP="00DD660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1,051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6E93435" w14:textId="77777777" w:rsidR="00850CC1" w:rsidRPr="00D07C8F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47E04" w14:textId="6DF7EC29" w:rsidR="00850CC1" w:rsidRPr="00D07C8F" w:rsidRDefault="00542571" w:rsidP="00DD660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1,032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E33219" w14:textId="77777777" w:rsidR="00850CC1" w:rsidRPr="00D07C8F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5D054" w14:textId="7DC8352E" w:rsidR="00850CC1" w:rsidRPr="00D07C8F" w:rsidRDefault="00D75BA8" w:rsidP="00DD660F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163242" w14:textId="77777777" w:rsidR="00850CC1" w:rsidRPr="00D07C8F" w:rsidRDefault="00850CC1" w:rsidP="00DD660F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7C8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2DEAC" w14:textId="6D8B09CE" w:rsidR="00850CC1" w:rsidRPr="00D07C8F" w:rsidRDefault="00850CC1" w:rsidP="00DD660F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7C8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850CC1" w:rsidRPr="00B118B0" w14:paraId="1D0CDD24" w14:textId="77777777" w:rsidTr="009A3EAB">
        <w:tc>
          <w:tcPr>
            <w:tcW w:w="4140" w:type="dxa"/>
            <w:shd w:val="clear" w:color="auto" w:fill="auto"/>
            <w:vAlign w:val="bottom"/>
          </w:tcPr>
          <w:p w14:paraId="416C0146" w14:textId="77777777" w:rsidR="00850CC1" w:rsidRPr="002D1373" w:rsidRDefault="00850CC1" w:rsidP="00850CC1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79A595" w14:textId="77777777" w:rsidR="00850CC1" w:rsidRPr="002D1373" w:rsidRDefault="00850CC1" w:rsidP="00850CC1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0D22616" w14:textId="77777777" w:rsidR="00850CC1" w:rsidRPr="002D1373" w:rsidRDefault="00850CC1" w:rsidP="00850CC1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BF57A" w14:textId="77777777" w:rsidR="00850CC1" w:rsidRPr="002D1373" w:rsidRDefault="00850CC1" w:rsidP="00850CC1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AD54135" w14:textId="77777777" w:rsidR="00850CC1" w:rsidRPr="002D1373" w:rsidRDefault="00850CC1" w:rsidP="00850CC1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359B5" w14:textId="77777777" w:rsidR="00850CC1" w:rsidRPr="002D1373" w:rsidRDefault="00850CC1" w:rsidP="00850CC1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7054B39" w14:textId="77777777" w:rsidR="00850CC1" w:rsidRPr="002D1373" w:rsidRDefault="00850CC1" w:rsidP="00850CC1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394B7" w14:textId="77777777" w:rsidR="00850CC1" w:rsidRPr="002D1373" w:rsidRDefault="00850CC1" w:rsidP="00850CC1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50CC1" w:rsidRPr="00B118B0" w14:paraId="002886EE" w14:textId="77777777" w:rsidTr="009A3EAB">
        <w:tc>
          <w:tcPr>
            <w:tcW w:w="4140" w:type="dxa"/>
            <w:shd w:val="clear" w:color="auto" w:fill="auto"/>
            <w:vAlign w:val="bottom"/>
          </w:tcPr>
          <w:p w14:paraId="65B2664F" w14:textId="77777777" w:rsidR="00850CC1" w:rsidRPr="00B118B0" w:rsidRDefault="00850CC1" w:rsidP="00850CC1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ดอกเบี้ยค้างจ่าย - กิจการที่เกี่ยวข้องกัน</w:t>
            </w:r>
          </w:p>
          <w:p w14:paraId="080BD1F3" w14:textId="2D90DC9B" w:rsidR="00850CC1" w:rsidRPr="00B118B0" w:rsidRDefault="00850CC1" w:rsidP="002E3A5F">
            <w:pPr>
              <w:ind w:left="184"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="00E163E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DD3E25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82044F" w14:textId="77777777" w:rsidR="00850CC1" w:rsidRPr="00B118B0" w:rsidRDefault="00850CC1" w:rsidP="00850CC1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EEC2AE8" w14:textId="77777777" w:rsidR="00850CC1" w:rsidRPr="00B118B0" w:rsidRDefault="00850CC1" w:rsidP="00850CC1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36E8D1" w14:textId="77777777" w:rsidR="00850CC1" w:rsidRPr="00B118B0" w:rsidRDefault="00850CC1" w:rsidP="00850CC1">
            <w:pPr>
              <w:tabs>
                <w:tab w:val="decimal" w:pos="557"/>
              </w:tabs>
              <w:ind w:left="-10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8E47EF" w14:textId="77777777" w:rsidR="00850CC1" w:rsidRPr="00B118B0" w:rsidRDefault="00850CC1" w:rsidP="00850CC1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6A6388" w14:textId="77777777" w:rsidR="00850CC1" w:rsidRPr="00B118B0" w:rsidRDefault="00850CC1" w:rsidP="00850CC1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92BB9" w14:textId="77777777" w:rsidR="00850CC1" w:rsidRPr="00B118B0" w:rsidRDefault="00850CC1" w:rsidP="00850CC1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728F57CF" w14:textId="77777777" w:rsidR="00850CC1" w:rsidRPr="00B118B0" w:rsidRDefault="00850CC1" w:rsidP="00850CC1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50CC1" w:rsidRPr="00B118B0" w14:paraId="481E34E6" w14:textId="77777777" w:rsidTr="009A3EAB">
        <w:tc>
          <w:tcPr>
            <w:tcW w:w="4140" w:type="dxa"/>
            <w:shd w:val="clear" w:color="auto" w:fill="auto"/>
            <w:vAlign w:val="bottom"/>
          </w:tcPr>
          <w:p w14:paraId="2DCD0D23" w14:textId="77777777" w:rsidR="00850CC1" w:rsidRPr="00B118B0" w:rsidRDefault="00850CC1" w:rsidP="00850CC1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DC5CB" w14:textId="6AE6EA2D" w:rsidR="00850CC1" w:rsidRPr="00B118B0" w:rsidRDefault="00D75BA8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A19C8F3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EE1B4" w14:textId="7BE15CE5" w:rsidR="00850CC1" w:rsidRPr="00B118B0" w:rsidRDefault="00850CC1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657E8D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51C9C0" w14:textId="2C7F3122" w:rsidR="00850CC1" w:rsidRPr="00B118B0" w:rsidRDefault="00D75BA8" w:rsidP="00DD660F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497A0" w14:textId="5355DED1" w:rsidR="00850CC1" w:rsidRPr="00B118B0" w:rsidRDefault="00850CC1" w:rsidP="00DD660F">
            <w:pPr>
              <w:ind w:right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C29BC00" w14:textId="51C98917" w:rsidR="00850CC1" w:rsidRPr="00B118B0" w:rsidRDefault="00850CC1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10,</w:t>
            </w:r>
            <w:r w:rsidR="00566927">
              <w:rPr>
                <w:rFonts w:ascii="Angsana New" w:hAnsi="Angsana New"/>
                <w:sz w:val="28"/>
              </w:rPr>
              <w:t>483</w:t>
            </w:r>
          </w:p>
        </w:tc>
      </w:tr>
      <w:tr w:rsidR="00850CC1" w:rsidRPr="00B118B0" w14:paraId="37A8955E" w14:textId="77777777" w:rsidTr="009A3EAB">
        <w:tc>
          <w:tcPr>
            <w:tcW w:w="4140" w:type="dxa"/>
            <w:shd w:val="clear" w:color="auto" w:fill="auto"/>
            <w:vAlign w:val="bottom"/>
          </w:tcPr>
          <w:p w14:paraId="24EC2F99" w14:textId="351F9EBF" w:rsidR="00850CC1" w:rsidRPr="00B118B0" w:rsidRDefault="00850CC1" w:rsidP="00850CC1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AD45B" w14:textId="31F6FA23" w:rsidR="00850CC1" w:rsidRDefault="00D75BA8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2E15D62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84688" w14:textId="007D916C" w:rsidR="00850CC1" w:rsidRPr="00B118B0" w:rsidRDefault="00E955FD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850CC1" w:rsidRPr="004517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467F49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DEFFB" w14:textId="268CB8F9" w:rsidR="00850CC1" w:rsidRDefault="00D75BA8" w:rsidP="00DD660F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3C4F91" w14:textId="77777777" w:rsidR="00850CC1" w:rsidRPr="00B118B0" w:rsidRDefault="00850CC1" w:rsidP="00DD660F">
            <w:pPr>
              <w:tabs>
                <w:tab w:val="decimal" w:pos="882"/>
              </w:tabs>
              <w:ind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5505C" w14:textId="25728C5E" w:rsidR="00850CC1" w:rsidRPr="00B118B0" w:rsidRDefault="00850CC1" w:rsidP="00DD660F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850CC1" w:rsidRPr="00B118B0" w14:paraId="64ABC1CF" w14:textId="77777777" w:rsidTr="009A3EAB">
        <w:tc>
          <w:tcPr>
            <w:tcW w:w="4140" w:type="dxa"/>
            <w:shd w:val="clear" w:color="auto" w:fill="auto"/>
            <w:vAlign w:val="bottom"/>
          </w:tcPr>
          <w:p w14:paraId="2FEBD5FF" w14:textId="77777777" w:rsidR="00850CC1" w:rsidRPr="00B118B0" w:rsidRDefault="00850CC1" w:rsidP="00850CC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D67AA" w14:textId="7F975ED5" w:rsidR="00850CC1" w:rsidRPr="002E789C" w:rsidRDefault="00D75BA8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6FE97EF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787FC" w14:textId="6C4085F8" w:rsidR="00850CC1" w:rsidRPr="00B118B0" w:rsidRDefault="00E955FD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</w:t>
            </w:r>
            <w:r w:rsidR="00850CC1" w:rsidRPr="004517A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C8B86D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7D3F7" w14:textId="4A3CD79E" w:rsidR="00850CC1" w:rsidRPr="00B118B0" w:rsidRDefault="00D75BA8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10,506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B5E36" w14:textId="77777777" w:rsidR="00850CC1" w:rsidRPr="00B118B0" w:rsidRDefault="00850CC1" w:rsidP="00DD660F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9FFEB" w14:textId="18F85CDD" w:rsidR="00850CC1" w:rsidRPr="00B118B0" w:rsidRDefault="00850CC1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10,</w:t>
            </w:r>
            <w:r w:rsidR="00566927">
              <w:rPr>
                <w:rFonts w:ascii="Angsana New" w:hAnsi="Angsana New"/>
                <w:b/>
                <w:bCs/>
                <w:sz w:val="28"/>
              </w:rPr>
              <w:t>483</w:t>
            </w:r>
          </w:p>
        </w:tc>
      </w:tr>
      <w:tr w:rsidR="00850CC1" w:rsidRPr="00B118B0" w14:paraId="085AD762" w14:textId="77777777" w:rsidTr="009A3EAB">
        <w:trPr>
          <w:trHeight w:val="213"/>
        </w:trPr>
        <w:tc>
          <w:tcPr>
            <w:tcW w:w="4140" w:type="dxa"/>
            <w:shd w:val="clear" w:color="auto" w:fill="auto"/>
            <w:vAlign w:val="bottom"/>
          </w:tcPr>
          <w:p w14:paraId="15CC2CE7" w14:textId="77777777" w:rsidR="00850CC1" w:rsidRPr="00B118B0" w:rsidRDefault="00850CC1" w:rsidP="00850CC1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E348F9" w14:textId="77777777" w:rsidR="00850CC1" w:rsidRPr="00B118B0" w:rsidRDefault="00850CC1" w:rsidP="00850CC1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E7354FF" w14:textId="77777777" w:rsidR="00850CC1" w:rsidRPr="00B118B0" w:rsidRDefault="00850CC1" w:rsidP="00850CC1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907AA1" w14:textId="77777777" w:rsidR="00850CC1" w:rsidRPr="00B118B0" w:rsidRDefault="00850CC1" w:rsidP="00850CC1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BD2A9C" w14:textId="77777777" w:rsidR="00850CC1" w:rsidRPr="00B118B0" w:rsidRDefault="00850CC1" w:rsidP="00850CC1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187E63" w14:textId="77777777" w:rsidR="00850CC1" w:rsidRPr="00B118B0" w:rsidRDefault="00850CC1" w:rsidP="00850CC1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B55C07" w14:textId="77777777" w:rsidR="00850CC1" w:rsidRPr="00B118B0" w:rsidRDefault="00850CC1" w:rsidP="00850CC1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78985DFE" w14:textId="77777777" w:rsidR="00850CC1" w:rsidRPr="00B118B0" w:rsidRDefault="00850CC1" w:rsidP="00850CC1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50CC1" w:rsidRPr="00B118B0" w14:paraId="19FF3F61" w14:textId="77777777" w:rsidTr="009A3EAB">
        <w:tc>
          <w:tcPr>
            <w:tcW w:w="4140" w:type="dxa"/>
            <w:shd w:val="clear" w:color="auto" w:fill="auto"/>
            <w:vAlign w:val="bottom"/>
          </w:tcPr>
          <w:p w14:paraId="5A04F7FC" w14:textId="3655EAE3" w:rsidR="00850CC1" w:rsidRPr="00B118B0" w:rsidRDefault="00850CC1" w:rsidP="00850CC1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0BAA7490" w14:textId="77777777" w:rsidR="00850CC1" w:rsidRPr="002D1373" w:rsidRDefault="00850CC1" w:rsidP="00850CC1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5466F03" w14:textId="77777777" w:rsidR="00850CC1" w:rsidRPr="00B118B0" w:rsidRDefault="00850CC1" w:rsidP="00850CC1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1D907F" w14:textId="77777777" w:rsidR="00850CC1" w:rsidRPr="00B118B0" w:rsidRDefault="00850CC1" w:rsidP="00850CC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3D19C5" w14:textId="77777777" w:rsidR="00850CC1" w:rsidRPr="00B118B0" w:rsidRDefault="00850CC1" w:rsidP="00850CC1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129F43" w14:textId="77777777" w:rsidR="00850CC1" w:rsidRPr="00B118B0" w:rsidRDefault="00850CC1" w:rsidP="00850CC1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4C18E" w14:textId="77777777" w:rsidR="00850CC1" w:rsidRPr="00B118B0" w:rsidRDefault="00850CC1" w:rsidP="00850CC1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D3233EF" w14:textId="77777777" w:rsidR="00850CC1" w:rsidRPr="00B118B0" w:rsidRDefault="00850CC1" w:rsidP="00850CC1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65AF6" w:rsidRPr="00B118B0" w14:paraId="50655E6C" w14:textId="77777777" w:rsidTr="009A3EAB">
        <w:tc>
          <w:tcPr>
            <w:tcW w:w="4140" w:type="dxa"/>
            <w:shd w:val="clear" w:color="auto" w:fill="auto"/>
            <w:vAlign w:val="bottom"/>
          </w:tcPr>
          <w:p w14:paraId="702F20C3" w14:textId="77777777" w:rsidR="00C65AF6" w:rsidRPr="00B118B0" w:rsidRDefault="00C65AF6" w:rsidP="00C65AF6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08BF57" w14:textId="0465D53A" w:rsidR="00C65AF6" w:rsidRPr="00B118B0" w:rsidRDefault="00D75BA8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9A15906" w14:textId="77777777" w:rsidR="00C65AF6" w:rsidRPr="00B118B0" w:rsidRDefault="00C65AF6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E13503" w14:textId="1C430C45" w:rsidR="00C65AF6" w:rsidRPr="00B118B0" w:rsidRDefault="00C65AF6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BB9B6C" w14:textId="77777777" w:rsidR="00C65AF6" w:rsidRPr="00B118B0" w:rsidRDefault="00C65AF6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461DDA" w14:textId="430896A4" w:rsidR="00C65AF6" w:rsidRPr="00B118B0" w:rsidRDefault="00D75BA8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4270F" w14:textId="77777777" w:rsidR="00C65AF6" w:rsidRPr="00B118B0" w:rsidRDefault="00C65AF6" w:rsidP="00DD660F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48B55BF" w14:textId="7124E1AC" w:rsidR="00C65AF6" w:rsidRPr="00B118B0" w:rsidRDefault="00C65AF6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231</w:t>
            </w:r>
          </w:p>
        </w:tc>
      </w:tr>
      <w:tr w:rsidR="00C65AF6" w:rsidRPr="00B118B0" w14:paraId="6B408D9E" w14:textId="77777777" w:rsidTr="009A3EAB">
        <w:tc>
          <w:tcPr>
            <w:tcW w:w="4140" w:type="dxa"/>
            <w:shd w:val="clear" w:color="auto" w:fill="auto"/>
            <w:vAlign w:val="bottom"/>
          </w:tcPr>
          <w:p w14:paraId="5BE42D80" w14:textId="77777777" w:rsidR="00C65AF6" w:rsidRPr="00B118B0" w:rsidRDefault="00C65AF6" w:rsidP="00C65AF6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B2604A" w14:textId="29C9967E" w:rsidR="00C65AF6" w:rsidRPr="00B118B0" w:rsidRDefault="00D75BA8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24DA16" w14:textId="77777777" w:rsidR="00C65AF6" w:rsidRPr="00B118B0" w:rsidRDefault="00C65AF6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CF6AB6" w14:textId="05FD8BD2" w:rsidR="00C65AF6" w:rsidRPr="00B118B0" w:rsidRDefault="00C65AF6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3DB777" w14:textId="77777777" w:rsidR="00C65AF6" w:rsidRPr="00B118B0" w:rsidRDefault="00C65AF6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B4008F" w14:textId="68791860" w:rsidR="00C65AF6" w:rsidRPr="00B118B0" w:rsidRDefault="00D75BA8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64DDC" w14:textId="77777777" w:rsidR="00C65AF6" w:rsidRPr="00B118B0" w:rsidRDefault="00C65AF6" w:rsidP="00DD660F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A65B794" w14:textId="2793559E" w:rsidR="00C65AF6" w:rsidRPr="00B118B0" w:rsidRDefault="00C65AF6" w:rsidP="00DD660F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</w:t>
            </w:r>
          </w:p>
        </w:tc>
      </w:tr>
      <w:tr w:rsidR="00C65AF6" w:rsidRPr="00B118B0" w14:paraId="020615A8" w14:textId="77777777" w:rsidTr="009A3EAB">
        <w:tc>
          <w:tcPr>
            <w:tcW w:w="4140" w:type="dxa"/>
            <w:shd w:val="clear" w:color="auto" w:fill="auto"/>
            <w:vAlign w:val="bottom"/>
          </w:tcPr>
          <w:p w14:paraId="09F2FF44" w14:textId="77777777" w:rsidR="00C65AF6" w:rsidRPr="00B118B0" w:rsidRDefault="00C65AF6" w:rsidP="00C65AF6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37829C" w14:textId="36D70034" w:rsidR="00C65AF6" w:rsidRPr="00B118B0" w:rsidRDefault="00D75BA8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E9A6945" w14:textId="77777777" w:rsidR="00C65AF6" w:rsidRPr="00B118B0" w:rsidRDefault="00C65AF6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C56AAA" w14:textId="24009395" w:rsidR="00C65AF6" w:rsidRPr="00B118B0" w:rsidRDefault="00C65AF6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99B320" w14:textId="77777777" w:rsidR="00C65AF6" w:rsidRPr="00B118B0" w:rsidRDefault="00C65AF6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9DBBE" w14:textId="49BD17F2" w:rsidR="00C65AF6" w:rsidRPr="00B118B0" w:rsidRDefault="00D75BA8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27</w:t>
            </w:r>
            <w:r w:rsidR="006735A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FF173" w14:textId="77777777" w:rsidR="00C65AF6" w:rsidRPr="00B118B0" w:rsidRDefault="00C65AF6" w:rsidP="00DD660F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E920F" w14:textId="265263A7" w:rsidR="00C65AF6" w:rsidRPr="00B118B0" w:rsidRDefault="00C65AF6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241</w:t>
            </w:r>
          </w:p>
        </w:tc>
      </w:tr>
    </w:tbl>
    <w:p w14:paraId="19D43670" w14:textId="77777777" w:rsidR="00C65AF6" w:rsidRDefault="00C65AF6" w:rsidP="00C65AF6">
      <w:pPr>
        <w:tabs>
          <w:tab w:val="left" w:pos="360"/>
          <w:tab w:val="left" w:pos="45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4F90100D" w14:textId="77777777" w:rsidR="00176334" w:rsidRDefault="00176334" w:rsidP="00C65AF6">
      <w:pPr>
        <w:tabs>
          <w:tab w:val="left" w:pos="360"/>
          <w:tab w:val="left" w:pos="45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54F96A3" w14:textId="77777777" w:rsidR="00176334" w:rsidRDefault="00176334" w:rsidP="00C65AF6">
      <w:pPr>
        <w:tabs>
          <w:tab w:val="left" w:pos="360"/>
          <w:tab w:val="left" w:pos="45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C49831D" w14:textId="77777777" w:rsidR="00176334" w:rsidRDefault="00176334" w:rsidP="00C65AF6">
      <w:pPr>
        <w:tabs>
          <w:tab w:val="left" w:pos="360"/>
          <w:tab w:val="left" w:pos="45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55D93DAF" w14:textId="77777777" w:rsidR="00176334" w:rsidRDefault="00176334" w:rsidP="00C65AF6">
      <w:pPr>
        <w:tabs>
          <w:tab w:val="left" w:pos="360"/>
          <w:tab w:val="left" w:pos="45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432E3BB" w14:textId="77777777" w:rsidR="00176334" w:rsidRDefault="00176334" w:rsidP="00C65AF6">
      <w:pPr>
        <w:tabs>
          <w:tab w:val="left" w:pos="360"/>
          <w:tab w:val="left" w:pos="45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50F42647" w14:textId="77777777" w:rsidR="00176334" w:rsidRDefault="00176334" w:rsidP="00C65AF6">
      <w:pPr>
        <w:tabs>
          <w:tab w:val="left" w:pos="360"/>
          <w:tab w:val="left" w:pos="45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B7F3A8F" w14:textId="77777777" w:rsidR="00176334" w:rsidRDefault="00176334" w:rsidP="00C65AF6">
      <w:pPr>
        <w:tabs>
          <w:tab w:val="left" w:pos="360"/>
          <w:tab w:val="left" w:pos="45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51B2732F" w14:textId="77777777" w:rsidR="00176334" w:rsidRDefault="00176334" w:rsidP="00C65AF6">
      <w:pPr>
        <w:tabs>
          <w:tab w:val="left" w:pos="360"/>
          <w:tab w:val="left" w:pos="45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6AC7D07" w14:textId="77777777" w:rsidR="00176334" w:rsidRDefault="00176334" w:rsidP="00C65AF6">
      <w:pPr>
        <w:tabs>
          <w:tab w:val="left" w:pos="360"/>
          <w:tab w:val="left" w:pos="45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701C8DD" w14:textId="208A8342" w:rsidR="00F53166" w:rsidRPr="00B118B0" w:rsidRDefault="009E4C64" w:rsidP="00C65AF6">
      <w:pPr>
        <w:tabs>
          <w:tab w:val="left" w:pos="360"/>
          <w:tab w:val="left" w:pos="45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</w:t>
      </w:r>
      <w:r w:rsidR="008518C1" w:rsidRPr="00B118B0">
        <w:rPr>
          <w:rFonts w:asciiTheme="majorBidi" w:hAnsiTheme="majorBidi" w:cstheme="majorBidi"/>
          <w:b/>
          <w:bCs/>
          <w:sz w:val="28"/>
          <w:cs/>
        </w:rPr>
        <w:t>บุคคล</w:t>
      </w:r>
      <w:r w:rsidR="00DC47DA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  <w:r w:rsidR="00C82DE1" w:rsidRPr="00B118B0">
        <w:rPr>
          <w:rFonts w:asciiTheme="majorBidi" w:hAnsiTheme="majorBidi" w:cstheme="majorBidi"/>
          <w:b/>
          <w:bCs/>
          <w:sz w:val="28"/>
          <w:cs/>
        </w:rPr>
        <w:t xml:space="preserve"> เงินให้กู้ยืมระย</w:t>
      </w:r>
      <w:r w:rsidR="00E02500" w:rsidRPr="00B118B0">
        <w:rPr>
          <w:rFonts w:asciiTheme="majorBidi" w:hAnsiTheme="majorBidi" w:cstheme="majorBidi"/>
          <w:b/>
          <w:bCs/>
          <w:sz w:val="28"/>
          <w:cs/>
        </w:rPr>
        <w:t xml:space="preserve">าวแก่กิจการที่เกี่ยวข้องกัน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และเงินกู้ยืมระยะสั้นจากบุคคล</w:t>
      </w:r>
      <w:r w:rsidR="00DC47DA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5A803713" w14:textId="7DAD9F61" w:rsidR="00F53166" w:rsidRPr="00B118B0" w:rsidRDefault="009E4C64" w:rsidP="00D332B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ยอดคงเหลือของเงินให้กู้ยืมระยะสั้นแก่บุคคล</w:t>
      </w:r>
      <w:r w:rsidR="00DC47DA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1901EA">
        <w:rPr>
          <w:rFonts w:asciiTheme="majorBidi" w:hAnsiTheme="majorBidi" w:cstheme="majorBidi"/>
          <w:sz w:val="28"/>
        </w:rPr>
        <w:t xml:space="preserve">31 </w:t>
      </w:r>
      <w:r w:rsidR="001901EA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1901EA">
        <w:rPr>
          <w:rFonts w:asciiTheme="majorBidi" w:hAnsiTheme="majorBidi" w:cstheme="majorBidi"/>
          <w:sz w:val="28"/>
        </w:rPr>
        <w:t>2566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</w:t>
      </w:r>
      <w:r w:rsidR="000719DC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="00D332B9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901EA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D332B9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รวมถึง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การเคลื่อนไหวของเงินให้กู้ยืมระยะสั้นดังกล่าวมีรายละเอียดดังนี้ </w:t>
      </w:r>
    </w:p>
    <w:tbl>
      <w:tblPr>
        <w:tblW w:w="927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080"/>
        <w:gridCol w:w="180"/>
        <w:gridCol w:w="1170"/>
        <w:gridCol w:w="90"/>
        <w:gridCol w:w="1080"/>
        <w:gridCol w:w="180"/>
        <w:gridCol w:w="1260"/>
      </w:tblGrid>
      <w:tr w:rsidR="00D332B9" w:rsidRPr="00B118B0" w14:paraId="0CF4AAF2" w14:textId="77777777" w:rsidTr="00590EE4">
        <w:trPr>
          <w:trHeight w:val="80"/>
        </w:trPr>
        <w:tc>
          <w:tcPr>
            <w:tcW w:w="2520" w:type="dxa"/>
            <w:vAlign w:val="bottom"/>
          </w:tcPr>
          <w:p w14:paraId="0A2944FB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C48142B" w14:textId="77777777" w:rsidR="00D332B9" w:rsidRPr="00B118B0" w:rsidRDefault="00D332B9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43A9E4C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7D79A01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253C14BF" w14:textId="3950929C" w:rsidR="00D332B9" w:rsidRPr="00B118B0" w:rsidRDefault="00D332B9" w:rsidP="00801454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6F92C63C" w14:textId="77777777" w:rsidTr="00590EE4">
        <w:trPr>
          <w:trHeight w:val="80"/>
        </w:trPr>
        <w:tc>
          <w:tcPr>
            <w:tcW w:w="2520" w:type="dxa"/>
            <w:vAlign w:val="bottom"/>
          </w:tcPr>
          <w:p w14:paraId="27AC590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0CA780B" w14:textId="77777777" w:rsidR="00F53166" w:rsidRPr="00B118B0" w:rsidRDefault="00F53166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DF0B6D1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A48C83B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0D04CF5" w14:textId="77777777" w:rsidR="00F53166" w:rsidRPr="00B118B0" w:rsidRDefault="009E4C64" w:rsidP="00C542E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03ECF" w:rsidRPr="00B118B0" w14:paraId="79428D76" w14:textId="77777777" w:rsidTr="00590EE4">
        <w:trPr>
          <w:trHeight w:val="375"/>
        </w:trPr>
        <w:tc>
          <w:tcPr>
            <w:tcW w:w="2520" w:type="dxa"/>
            <w:vMerge w:val="restart"/>
            <w:vAlign w:val="bottom"/>
          </w:tcPr>
          <w:p w14:paraId="36CE7FBF" w14:textId="5495AB02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บุคคล</w:t>
            </w:r>
            <w:r w:rsidR="00DC47DA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2B078B9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5B830B73" w14:textId="5E51FBD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4D5B34AF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F010BB8" w14:textId="47C8B30C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A13AE3"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  <w:tc>
          <w:tcPr>
            <w:tcW w:w="180" w:type="dxa"/>
          </w:tcPr>
          <w:p w14:paraId="262B6C22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A2DEF50" w14:textId="4E3F3395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ECF">
              <w:rPr>
                <w:rFonts w:asciiTheme="majorBidi" w:hAnsiTheme="majorBidi" w:hint="cs"/>
                <w:sz w:val="28"/>
                <w:cs/>
              </w:rPr>
              <w:t>ในระหว่างงวด</w:t>
            </w:r>
          </w:p>
        </w:tc>
        <w:tc>
          <w:tcPr>
            <w:tcW w:w="180" w:type="dxa"/>
            <w:vAlign w:val="bottom"/>
          </w:tcPr>
          <w:p w14:paraId="1F428DA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591B2881" w14:textId="4E625F56" w:rsidR="0060271A" w:rsidRDefault="006B3F80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A13AE3">
              <w:rPr>
                <w:rFonts w:asciiTheme="majorBidi" w:hAnsiTheme="majorBidi" w:cstheme="majorBidi"/>
                <w:sz w:val="28"/>
              </w:rPr>
              <w:t>1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A13AE3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57412558" w14:textId="54F93338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A13AE3"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</w:tr>
      <w:tr w:rsidR="00A03ECF" w:rsidRPr="00B118B0" w14:paraId="5D9CE519" w14:textId="77777777" w:rsidTr="00590EE4">
        <w:trPr>
          <w:trHeight w:val="375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3E8C4B39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72EAD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44CED1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D53FCD1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2A16B91D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4C8698C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85FBCC" w14:textId="65445A3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4A199614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9F565B" w14:textId="37EBC3D8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45C0B9C6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0DA3BD2B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D75BA8" w:rsidRPr="00B118B0" w14:paraId="38A93BDB" w14:textId="77777777" w:rsidTr="00DD660F">
        <w:trPr>
          <w:trHeight w:val="20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2B51FC44" w14:textId="3F3CADE2" w:rsidR="00D75BA8" w:rsidRPr="00B118B0" w:rsidRDefault="00D75BA8" w:rsidP="00D75BA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</w:p>
        </w:tc>
        <w:tc>
          <w:tcPr>
            <w:tcW w:w="90" w:type="dxa"/>
            <w:vAlign w:val="bottom"/>
          </w:tcPr>
          <w:p w14:paraId="7645C1E0" w14:textId="77777777" w:rsidR="00D75BA8" w:rsidRPr="00B118B0" w:rsidRDefault="00D75BA8" w:rsidP="00D75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EDBA544" w14:textId="77777777" w:rsidR="00D75BA8" w:rsidRPr="00B118B0" w:rsidRDefault="00D75BA8" w:rsidP="00D75BA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5B46B099" w14:textId="77777777" w:rsidR="00D75BA8" w:rsidRPr="00B118B0" w:rsidRDefault="00D75BA8" w:rsidP="00D75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DC551F" w14:textId="1ABEE619" w:rsidR="00D75BA8" w:rsidRPr="00B118B0" w:rsidRDefault="00D75BA8" w:rsidP="00D75BA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10,400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9487046" w14:textId="77777777" w:rsidR="00D75BA8" w:rsidRPr="00B118B0" w:rsidRDefault="00D75BA8" w:rsidP="00D75BA8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129CB" w14:textId="1A8268C4" w:rsidR="00D75BA8" w:rsidRPr="00B118B0" w:rsidRDefault="00D75BA8" w:rsidP="00D75BA8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BF4FEE" w14:textId="77777777" w:rsidR="00D75BA8" w:rsidRPr="00B118B0" w:rsidRDefault="00D75BA8" w:rsidP="00D75BA8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12B317" w14:textId="3A102AA2" w:rsidR="00D75BA8" w:rsidRPr="00B118B0" w:rsidRDefault="00D75BA8" w:rsidP="00D75BA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A2677" w14:textId="77777777" w:rsidR="00D75BA8" w:rsidRPr="00B118B0" w:rsidRDefault="00D75BA8" w:rsidP="00D75BA8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9D9EC5" w14:textId="40070053" w:rsidR="00D75BA8" w:rsidRPr="00B118B0" w:rsidRDefault="00D75BA8" w:rsidP="00D75BA8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10,400</w:t>
            </w:r>
          </w:p>
        </w:tc>
      </w:tr>
      <w:tr w:rsidR="00D75BA8" w:rsidRPr="00B118B0" w14:paraId="5E295B43" w14:textId="77777777" w:rsidTr="00DD660F">
        <w:trPr>
          <w:trHeight w:val="20"/>
        </w:trPr>
        <w:tc>
          <w:tcPr>
            <w:tcW w:w="2520" w:type="dxa"/>
          </w:tcPr>
          <w:p w14:paraId="0F54D20F" w14:textId="77777777" w:rsidR="00D75BA8" w:rsidRDefault="00D75BA8" w:rsidP="00D75BA8">
            <w:pPr>
              <w:tabs>
                <w:tab w:val="left" w:pos="2160"/>
              </w:tabs>
              <w:ind w:left="273" w:hanging="27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แอนด์ซอฟท์แวร์</w:t>
            </w:r>
          </w:p>
          <w:p w14:paraId="08A46689" w14:textId="46187882" w:rsidR="00D75BA8" w:rsidRPr="00B118B0" w:rsidRDefault="00D75BA8" w:rsidP="00D75BA8">
            <w:pPr>
              <w:tabs>
                <w:tab w:val="left" w:pos="2160"/>
              </w:tabs>
              <w:ind w:left="273"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2A588897" w14:textId="77777777" w:rsidR="00D75BA8" w:rsidRPr="00B118B0" w:rsidRDefault="00D75BA8" w:rsidP="00D75BA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6D0E448" w14:textId="5453270B" w:rsidR="00D75BA8" w:rsidRPr="00B118B0" w:rsidRDefault="00D75BA8" w:rsidP="00D75BA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1B5826E2" w14:textId="77777777" w:rsidR="00D75BA8" w:rsidRPr="00B118B0" w:rsidRDefault="00D75BA8" w:rsidP="00D75BA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E9BB85E" w14:textId="2B9D0AC7" w:rsidR="00D75BA8" w:rsidRPr="00B118B0" w:rsidRDefault="00D75BA8" w:rsidP="00D75BA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3,450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64203D4C" w14:textId="77777777" w:rsidR="00D75BA8" w:rsidRPr="00B118B0" w:rsidRDefault="00D75BA8" w:rsidP="00D75BA8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DD8D4" w14:textId="60CFAF3C" w:rsidR="00D75BA8" w:rsidRPr="00B118B0" w:rsidRDefault="00D75BA8" w:rsidP="00D75BA8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DB3B76" w14:textId="77777777" w:rsidR="00D75BA8" w:rsidRPr="00B118B0" w:rsidRDefault="00D75BA8" w:rsidP="00D75BA8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1D320" w14:textId="19404C37" w:rsidR="00D75BA8" w:rsidRPr="00B118B0" w:rsidRDefault="00D75BA8" w:rsidP="00D75BA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54A74E2" w14:textId="77777777" w:rsidR="00D75BA8" w:rsidRPr="00B118B0" w:rsidRDefault="00D75BA8" w:rsidP="00D75BA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6204F" w14:textId="67A44C8A" w:rsidR="00D75BA8" w:rsidRPr="00B118B0" w:rsidRDefault="00D75BA8" w:rsidP="00D75BA8">
            <w:pPr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3,450</w:t>
            </w:r>
          </w:p>
        </w:tc>
      </w:tr>
      <w:tr w:rsidR="00D75BA8" w:rsidRPr="00B118B0" w14:paraId="7602BCE4" w14:textId="77777777" w:rsidTr="00DD660F">
        <w:trPr>
          <w:trHeight w:val="20"/>
        </w:trPr>
        <w:tc>
          <w:tcPr>
            <w:tcW w:w="2520" w:type="dxa"/>
          </w:tcPr>
          <w:p w14:paraId="40D0AA70" w14:textId="5F528EB8" w:rsidR="00D75BA8" w:rsidRPr="00B118B0" w:rsidRDefault="00D75BA8" w:rsidP="00D75BA8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2027553E" w14:textId="77777777" w:rsidR="00D75BA8" w:rsidRPr="00B118B0" w:rsidRDefault="00D75BA8" w:rsidP="00D75BA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FFDFB19" w14:textId="7D3A2239" w:rsidR="00D75BA8" w:rsidRPr="00B118B0" w:rsidRDefault="00D75BA8" w:rsidP="00D75BA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6D96C42C" w14:textId="77777777" w:rsidR="00D75BA8" w:rsidRPr="00B118B0" w:rsidRDefault="00D75BA8" w:rsidP="00D75BA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BF0C0DF" w14:textId="7556F71D" w:rsidR="00D75BA8" w:rsidRPr="00B118B0" w:rsidRDefault="00D75BA8" w:rsidP="00D75BA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eastAsia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8,100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E2412A3" w14:textId="77777777" w:rsidR="00D75BA8" w:rsidRPr="00B118B0" w:rsidRDefault="00D75BA8" w:rsidP="00D75BA8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BD911" w14:textId="4C367913" w:rsidR="00D75BA8" w:rsidRPr="00B118B0" w:rsidRDefault="00D75BA8" w:rsidP="00D75BA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F36A13" w14:textId="77777777" w:rsidR="00D75BA8" w:rsidRPr="00B118B0" w:rsidRDefault="00D75BA8" w:rsidP="00D75BA8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908FC" w14:textId="52B898C5" w:rsidR="00D75BA8" w:rsidRPr="00B118B0" w:rsidRDefault="00D75BA8" w:rsidP="00D75BA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A7A39" w14:textId="77777777" w:rsidR="00D75BA8" w:rsidRPr="00B118B0" w:rsidRDefault="00D75BA8" w:rsidP="00D75BA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FABE7" w14:textId="07413043" w:rsidR="00D75BA8" w:rsidRPr="00B118B0" w:rsidRDefault="006735A2" w:rsidP="00D75BA8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</w:t>
            </w:r>
            <w:r w:rsidR="00D75BA8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9</w:t>
            </w:r>
            <w:r w:rsidR="00D75BA8">
              <w:rPr>
                <w:rFonts w:ascii="Angsana New" w:hAnsi="Angsana New"/>
                <w:sz w:val="28"/>
              </w:rPr>
              <w:t>00</w:t>
            </w:r>
          </w:p>
        </w:tc>
      </w:tr>
      <w:tr w:rsidR="00D75BA8" w:rsidRPr="00B118B0" w14:paraId="2363F0BF" w14:textId="77777777" w:rsidTr="00DD660F">
        <w:trPr>
          <w:trHeight w:val="20"/>
        </w:trPr>
        <w:tc>
          <w:tcPr>
            <w:tcW w:w="2520" w:type="dxa"/>
          </w:tcPr>
          <w:p w14:paraId="2DAACB87" w14:textId="77777777" w:rsidR="00D75BA8" w:rsidRDefault="00D75BA8" w:rsidP="00D75BA8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/>
                <w:sz w:val="28"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22500C5B" w14:textId="5FE037F0" w:rsidR="00D75BA8" w:rsidRPr="00B118B0" w:rsidRDefault="00D75BA8" w:rsidP="00D75BA8">
            <w:pPr>
              <w:tabs>
                <w:tab w:val="left" w:pos="360"/>
                <w:tab w:val="left" w:pos="2160"/>
              </w:tabs>
              <w:ind w:left="162" w:firstLine="108"/>
              <w:rPr>
                <w:rFonts w:asciiTheme="majorBidi" w:hAnsiTheme="majorBidi" w:cstheme="majorBidi"/>
                <w:sz w:val="28"/>
                <w:cs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73F6B18F" w14:textId="77777777" w:rsidR="00D75BA8" w:rsidRPr="00B118B0" w:rsidRDefault="00D75BA8" w:rsidP="00D75BA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C0B13F4" w14:textId="77777777" w:rsidR="00D75BA8" w:rsidRDefault="00D75BA8" w:rsidP="00D75BA8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A06A51F" w14:textId="70093095" w:rsidR="00D75BA8" w:rsidRPr="00B118B0" w:rsidRDefault="00D75BA8" w:rsidP="00D75BA8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4BF97EF0" w14:textId="77777777" w:rsidR="00D75BA8" w:rsidRPr="00B118B0" w:rsidRDefault="00D75BA8" w:rsidP="00D75BA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D878D83" w14:textId="28A6D414" w:rsidR="00D75BA8" w:rsidRPr="00B118B0" w:rsidRDefault="00D75BA8" w:rsidP="00D75BA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9,364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44CA9A4" w14:textId="77777777" w:rsidR="00D75BA8" w:rsidRPr="00B118B0" w:rsidRDefault="00D75BA8" w:rsidP="00D75BA8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14C441" w14:textId="17F9E41F" w:rsidR="00D75BA8" w:rsidRDefault="00D75BA8" w:rsidP="00D75BA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9DCFD" w14:textId="77777777" w:rsidR="00D75BA8" w:rsidRPr="00B118B0" w:rsidRDefault="00D75BA8" w:rsidP="00D75BA8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5F948D" w14:textId="0EC99FA7" w:rsidR="00D75BA8" w:rsidRPr="00B118B0" w:rsidRDefault="00D75BA8" w:rsidP="00D75BA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2B95D" w14:textId="77777777" w:rsidR="00D75BA8" w:rsidRPr="00B118B0" w:rsidRDefault="00D75BA8" w:rsidP="00D75BA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1E2450" w14:textId="53C1B3E2" w:rsidR="00D75BA8" w:rsidRPr="00B118B0" w:rsidRDefault="00D75BA8" w:rsidP="00D75BA8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9,364</w:t>
            </w:r>
          </w:p>
        </w:tc>
      </w:tr>
      <w:tr w:rsidR="00D75BA8" w:rsidRPr="00B118B0" w14:paraId="0E4242F2" w14:textId="77777777" w:rsidTr="00DD660F">
        <w:trPr>
          <w:trHeight w:val="20"/>
        </w:trPr>
        <w:tc>
          <w:tcPr>
            <w:tcW w:w="2520" w:type="dxa"/>
          </w:tcPr>
          <w:p w14:paraId="57F72D8A" w14:textId="77777777" w:rsidR="00D75BA8" w:rsidRPr="00B118B0" w:rsidRDefault="00D75BA8" w:rsidP="00D75BA8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77D5438" w14:textId="77777777" w:rsidR="00D75BA8" w:rsidRPr="00B118B0" w:rsidRDefault="00D75BA8" w:rsidP="00D75BA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7C5CA77" w14:textId="77777777" w:rsidR="00D75BA8" w:rsidRPr="00B118B0" w:rsidRDefault="00D75BA8" w:rsidP="00D75BA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900796E" w14:textId="77777777" w:rsidR="00D75BA8" w:rsidRPr="00B118B0" w:rsidRDefault="00D75BA8" w:rsidP="00D75BA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8FDA7D" w14:textId="690090C2" w:rsidR="00D75BA8" w:rsidRPr="00B118B0" w:rsidRDefault="00D75BA8" w:rsidP="00D75BA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41,314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15BA3315" w14:textId="77777777" w:rsidR="00D75BA8" w:rsidRPr="00B118B0" w:rsidRDefault="00D75BA8" w:rsidP="00D75BA8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9FDC51" w14:textId="7EE1DE0A" w:rsidR="00D75BA8" w:rsidRPr="00B118B0" w:rsidRDefault="00D75BA8" w:rsidP="00D75BA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2AA75C" w14:textId="77777777" w:rsidR="00D75BA8" w:rsidRPr="00B118B0" w:rsidRDefault="00D75BA8" w:rsidP="00D75BA8">
            <w:pPr>
              <w:tabs>
                <w:tab w:val="decimal" w:pos="770"/>
                <w:tab w:val="decimal" w:pos="1242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51CF04" w14:textId="67FE743A" w:rsidR="00D75BA8" w:rsidRPr="00B118B0" w:rsidRDefault="00D75BA8" w:rsidP="00D75BA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DA79342" w14:textId="77777777" w:rsidR="00D75BA8" w:rsidRPr="00B118B0" w:rsidRDefault="00D75BA8" w:rsidP="00D75BA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D4CF92" w14:textId="10166F6A" w:rsidR="00D75BA8" w:rsidRPr="00B118B0" w:rsidRDefault="00D75BA8" w:rsidP="00D75BA8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49,114</w:t>
            </w:r>
          </w:p>
        </w:tc>
      </w:tr>
      <w:tr w:rsidR="00D75BA8" w:rsidRPr="00B118B0" w14:paraId="1DD3742E" w14:textId="77777777" w:rsidTr="00DD660F">
        <w:trPr>
          <w:trHeight w:val="720"/>
        </w:trPr>
        <w:tc>
          <w:tcPr>
            <w:tcW w:w="2520" w:type="dxa"/>
            <w:vAlign w:val="bottom"/>
          </w:tcPr>
          <w:p w14:paraId="7FD4AF6D" w14:textId="2E460D0B" w:rsidR="00D75BA8" w:rsidRPr="00B118B0" w:rsidRDefault="00D75BA8" w:rsidP="00D75BA8">
            <w:pPr>
              <w:tabs>
                <w:tab w:val="left" w:pos="2160"/>
              </w:tabs>
              <w:ind w:left="453" w:hanging="450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="002F2436" w:rsidRPr="00C662E6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</w:p>
        </w:tc>
        <w:tc>
          <w:tcPr>
            <w:tcW w:w="90" w:type="dxa"/>
            <w:vAlign w:val="bottom"/>
          </w:tcPr>
          <w:p w14:paraId="4671AF1F" w14:textId="77777777" w:rsidR="00D75BA8" w:rsidRPr="00B118B0" w:rsidRDefault="00D75BA8" w:rsidP="00D75BA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549F8B5" w14:textId="77777777" w:rsidR="00D75BA8" w:rsidRPr="00B118B0" w:rsidRDefault="00D75BA8" w:rsidP="00D75BA8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F7AADCC" w14:textId="77777777" w:rsidR="00D75BA8" w:rsidRPr="00B118B0" w:rsidRDefault="00D75BA8" w:rsidP="00D75BA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E5225" w14:textId="569DD42B" w:rsidR="00D75BA8" w:rsidRPr="00B118B0" w:rsidRDefault="00D75BA8" w:rsidP="00D75BA8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</w:t>
            </w:r>
            <w:r>
              <w:rPr>
                <w:rFonts w:ascii="Angsana New" w:hAnsi="Angsana New"/>
                <w:sz w:val="28"/>
              </w:rPr>
              <w:t>0,400)</w:t>
            </w:r>
          </w:p>
        </w:tc>
        <w:tc>
          <w:tcPr>
            <w:tcW w:w="180" w:type="dxa"/>
            <w:vAlign w:val="bottom"/>
          </w:tcPr>
          <w:p w14:paraId="7DB604B1" w14:textId="77777777" w:rsidR="00D75BA8" w:rsidRPr="00B118B0" w:rsidRDefault="00D75BA8" w:rsidP="00D75BA8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7D7A43" w14:textId="2472BE60" w:rsidR="00D75BA8" w:rsidRPr="00B118B0" w:rsidRDefault="00D75BA8" w:rsidP="00D75BA8">
            <w:pPr>
              <w:tabs>
                <w:tab w:val="decimal" w:pos="124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2E156" w14:textId="77777777" w:rsidR="00D75BA8" w:rsidRPr="00B118B0" w:rsidRDefault="00D75BA8" w:rsidP="00D75BA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807A44" w14:textId="60FE34ED" w:rsidR="00D75BA8" w:rsidRPr="00B118B0" w:rsidRDefault="00D75BA8" w:rsidP="00D75BA8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9A875" w14:textId="77777777" w:rsidR="00D75BA8" w:rsidRPr="00B118B0" w:rsidRDefault="00D75BA8" w:rsidP="00D75BA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134476" w14:textId="35CFB6E2" w:rsidR="00D75BA8" w:rsidRPr="00B118B0" w:rsidRDefault="00D75BA8" w:rsidP="00D75BA8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</w:t>
            </w:r>
            <w:r>
              <w:rPr>
                <w:rFonts w:ascii="Angsana New" w:hAnsi="Angsana New"/>
                <w:sz w:val="28"/>
              </w:rPr>
              <w:t>0,400)</w:t>
            </w:r>
          </w:p>
        </w:tc>
      </w:tr>
      <w:tr w:rsidR="00D75BA8" w:rsidRPr="00B118B0" w14:paraId="58E927F1" w14:textId="77777777" w:rsidTr="00DD660F">
        <w:trPr>
          <w:trHeight w:val="20"/>
        </w:trPr>
        <w:tc>
          <w:tcPr>
            <w:tcW w:w="2520" w:type="dxa"/>
            <w:tcBorders>
              <w:bottom w:val="nil"/>
            </w:tcBorders>
            <w:vAlign w:val="bottom"/>
          </w:tcPr>
          <w:p w14:paraId="2EA7AC42" w14:textId="77777777" w:rsidR="00D75BA8" w:rsidRPr="00B118B0" w:rsidRDefault="00D75BA8" w:rsidP="00D75BA8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CDB6EAC" w14:textId="77777777" w:rsidR="00D75BA8" w:rsidRPr="00B118B0" w:rsidRDefault="00D75BA8" w:rsidP="00D75BA8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8C59919" w14:textId="77777777" w:rsidR="00D75BA8" w:rsidRPr="00B118B0" w:rsidRDefault="00D75BA8" w:rsidP="00D75BA8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81EC7BA" w14:textId="77777777" w:rsidR="00D75BA8" w:rsidRPr="00B118B0" w:rsidRDefault="00D75BA8" w:rsidP="00D75BA8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DFE59" w14:textId="5F16859B" w:rsidR="00D75BA8" w:rsidRPr="00B118B0" w:rsidRDefault="00D75BA8" w:rsidP="00D75BA8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30,914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488DA39" w14:textId="77777777" w:rsidR="00D75BA8" w:rsidRPr="00B118B0" w:rsidRDefault="00D75BA8" w:rsidP="00D75BA8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E6EC5B" w14:textId="44310176" w:rsidR="00D75BA8" w:rsidRPr="00B118B0" w:rsidRDefault="00D75BA8" w:rsidP="00D75BA8">
            <w:pPr>
              <w:tabs>
                <w:tab w:val="decimal" w:pos="124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7836EA" w14:textId="77777777" w:rsidR="00D75BA8" w:rsidRPr="00B118B0" w:rsidRDefault="00D75BA8" w:rsidP="00D75BA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FB8F6F" w14:textId="7449899B" w:rsidR="00D75BA8" w:rsidRPr="00B118B0" w:rsidRDefault="00D75BA8" w:rsidP="00D75BA8">
            <w:pPr>
              <w:tabs>
                <w:tab w:val="decimal" w:pos="124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ADAAD6C" w14:textId="77777777" w:rsidR="00D75BA8" w:rsidRPr="00B118B0" w:rsidRDefault="00D75BA8" w:rsidP="00D75BA8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805C8" w14:textId="43A17783" w:rsidR="00D75BA8" w:rsidRPr="00B118B0" w:rsidRDefault="00D75BA8" w:rsidP="00D75BA8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38,714</w:t>
            </w:r>
          </w:p>
        </w:tc>
      </w:tr>
    </w:tbl>
    <w:p w14:paraId="125BD6A0" w14:textId="6D1D405C" w:rsidR="00944504" w:rsidRDefault="00944504">
      <w:pPr>
        <w:rPr>
          <w:rFonts w:hint="eastAsia"/>
        </w:rPr>
      </w:pPr>
    </w:p>
    <w:p w14:paraId="163AEF1A" w14:textId="77777777" w:rsidR="00944504" w:rsidRDefault="00944504">
      <w:pPr>
        <w:overflowPunct/>
        <w:autoSpaceDE/>
        <w:autoSpaceDN/>
        <w:adjustRightInd/>
        <w:textAlignment w:val="auto"/>
        <w:rPr>
          <w:rFonts w:hint="eastAsia"/>
        </w:rPr>
      </w:pPr>
      <w:r>
        <w:rPr>
          <w:rFonts w:hint="eastAsia"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170"/>
        <w:gridCol w:w="90"/>
        <w:gridCol w:w="1170"/>
        <w:gridCol w:w="90"/>
        <w:gridCol w:w="1170"/>
        <w:gridCol w:w="90"/>
        <w:gridCol w:w="1260"/>
      </w:tblGrid>
      <w:tr w:rsidR="00667D4A" w:rsidRPr="00B118B0" w14:paraId="57A82798" w14:textId="77777777" w:rsidTr="00590EE4">
        <w:trPr>
          <w:trHeight w:val="20"/>
        </w:trPr>
        <w:tc>
          <w:tcPr>
            <w:tcW w:w="2520" w:type="dxa"/>
            <w:vAlign w:val="bottom"/>
          </w:tcPr>
          <w:p w14:paraId="55F11FDA" w14:textId="3E374DD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65D180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1030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9734FD5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FCAA76F" w14:textId="7418CD4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667D4A" w:rsidRPr="00B118B0" w14:paraId="1A4CA563" w14:textId="77777777" w:rsidTr="00410235">
        <w:trPr>
          <w:trHeight w:val="20"/>
        </w:trPr>
        <w:tc>
          <w:tcPr>
            <w:tcW w:w="2520" w:type="dxa"/>
            <w:vAlign w:val="bottom"/>
          </w:tcPr>
          <w:p w14:paraId="24C72B9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E0A956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0CCFB6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2D6140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49CB60C8" w14:textId="642FE7CE" w:rsidR="00667D4A" w:rsidRPr="00B118B0" w:rsidRDefault="00667D4A" w:rsidP="00283663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67D4A" w:rsidRPr="00B118B0" w14:paraId="2F2B383D" w14:textId="77777777" w:rsidTr="00410235">
        <w:trPr>
          <w:trHeight w:val="20"/>
        </w:trPr>
        <w:tc>
          <w:tcPr>
            <w:tcW w:w="2520" w:type="dxa"/>
            <w:vMerge w:val="restart"/>
          </w:tcPr>
          <w:p w14:paraId="4A1A4690" w14:textId="1418B412" w:rsidR="00667D4A" w:rsidRPr="00B118B0" w:rsidRDefault="00667D4A" w:rsidP="00283663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01F7AB2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6CCDB07D" w14:textId="4F6D545A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584A9812" w14:textId="29F88B3F" w:rsidR="00667D4A" w:rsidRPr="00B118B0" w:rsidRDefault="00667D4A" w:rsidP="00283663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28C423F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095B25FB" w14:textId="59AE4A51" w:rsidR="00667D4A" w:rsidRPr="00B118B0" w:rsidRDefault="00667D4A" w:rsidP="00283663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AB279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3165F6E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BD86CDB" w14:textId="77777777" w:rsidR="00667D4A" w:rsidRPr="00B118B0" w:rsidRDefault="00667D4A" w:rsidP="00283663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</w:tcPr>
          <w:p w14:paraId="19DECF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3DE9E380" w14:textId="72DF63A3" w:rsidR="002F4313" w:rsidRDefault="00AB2793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2CCB82BF" w14:textId="75050771" w:rsidR="00667D4A" w:rsidRPr="00B118B0" w:rsidRDefault="00667D4A" w:rsidP="00283663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AB2793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667D4A" w:rsidRPr="00B118B0" w14:paraId="4EE95CBF" w14:textId="77777777" w:rsidTr="00410235">
        <w:trPr>
          <w:trHeight w:val="20"/>
        </w:trPr>
        <w:tc>
          <w:tcPr>
            <w:tcW w:w="2520" w:type="dxa"/>
            <w:vMerge/>
          </w:tcPr>
          <w:p w14:paraId="26B33999" w14:textId="06467C6B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7C12D97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2CF5B240" w14:textId="0EE8D2CB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1E990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/>
            <w:vAlign w:val="bottom"/>
          </w:tcPr>
          <w:p w14:paraId="75D7552C" w14:textId="368BFEB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A32508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A42ACCE" w14:textId="77777777" w:rsidR="00667D4A" w:rsidRPr="00B118B0" w:rsidRDefault="00667D4A" w:rsidP="00283663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203BB1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7F74EB" w14:textId="77777777" w:rsidR="00667D4A" w:rsidRPr="00B118B0" w:rsidRDefault="00667D4A" w:rsidP="00283663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</w:tcPr>
          <w:p w14:paraId="315D61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vAlign w:val="bottom"/>
          </w:tcPr>
          <w:p w14:paraId="4C43F0E8" w14:textId="5EE31440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67D4A" w:rsidRPr="00B118B0" w14:paraId="268D3C5A" w14:textId="77777777" w:rsidTr="00410235">
        <w:trPr>
          <w:trHeight w:val="180"/>
        </w:trPr>
        <w:tc>
          <w:tcPr>
            <w:tcW w:w="2520" w:type="dxa"/>
          </w:tcPr>
          <w:p w14:paraId="0BC8CECA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339BE7B3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F111C7E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6DFB510" w14:textId="77777777" w:rsidR="00667D4A" w:rsidRPr="00B118B0" w:rsidRDefault="00667D4A" w:rsidP="00667D4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CFC2781" w14:textId="2AA8C6F1" w:rsidR="00667D4A" w:rsidRPr="00B118B0" w:rsidRDefault="00E60A2C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329,200</w:t>
            </w:r>
          </w:p>
        </w:tc>
        <w:tc>
          <w:tcPr>
            <w:tcW w:w="90" w:type="dxa"/>
            <w:vAlign w:val="bottom"/>
          </w:tcPr>
          <w:p w14:paraId="1D99066B" w14:textId="77777777" w:rsidR="00667D4A" w:rsidRPr="00B118B0" w:rsidRDefault="00667D4A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888EFB" w14:textId="113EDBDE" w:rsidR="00667D4A" w:rsidRPr="00B118B0" w:rsidRDefault="00D75BA8" w:rsidP="00415BF9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DFA65" w14:textId="77777777" w:rsidR="00667D4A" w:rsidRPr="00B118B0" w:rsidRDefault="00667D4A" w:rsidP="00415BF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44C663" w14:textId="33859B35" w:rsidR="00667D4A" w:rsidRPr="00B118B0" w:rsidRDefault="00D75BA8" w:rsidP="00415BF9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FD4DBD" w14:textId="77777777" w:rsidR="00667D4A" w:rsidRPr="00B118B0" w:rsidRDefault="00667D4A" w:rsidP="00415BF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82AD11" w14:textId="64118CC5" w:rsidR="00667D4A" w:rsidRPr="00B118B0" w:rsidRDefault="00D75BA8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329,200</w:t>
            </w:r>
          </w:p>
        </w:tc>
      </w:tr>
      <w:tr w:rsidR="00667D4A" w:rsidRPr="00B118B0" w14:paraId="1D8D45EF" w14:textId="77777777" w:rsidTr="00410235">
        <w:trPr>
          <w:trHeight w:val="20"/>
        </w:trPr>
        <w:tc>
          <w:tcPr>
            <w:tcW w:w="2520" w:type="dxa"/>
          </w:tcPr>
          <w:p w14:paraId="0E0FAB5F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0C934B6A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33E834B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082E80C" w14:textId="77777777" w:rsidR="00667D4A" w:rsidRPr="00B118B0" w:rsidRDefault="00667D4A" w:rsidP="00667D4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75492E" w14:textId="3389DC5B" w:rsidR="00667D4A" w:rsidRPr="00B118B0" w:rsidRDefault="00E60A2C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87,824</w:t>
            </w:r>
          </w:p>
        </w:tc>
        <w:tc>
          <w:tcPr>
            <w:tcW w:w="90" w:type="dxa"/>
            <w:vAlign w:val="bottom"/>
          </w:tcPr>
          <w:p w14:paraId="5B11012F" w14:textId="77777777" w:rsidR="00667D4A" w:rsidRPr="00B118B0" w:rsidRDefault="00667D4A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99B0EF" w14:textId="7AFC070F" w:rsidR="00667D4A" w:rsidRPr="00B118B0" w:rsidRDefault="006735A2" w:rsidP="00415BF9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F9E104" w14:textId="77777777" w:rsidR="00667D4A" w:rsidRPr="00B118B0" w:rsidRDefault="00667D4A" w:rsidP="00415BF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3281A9" w14:textId="2C4FF3D9" w:rsidR="00667D4A" w:rsidRPr="00B118B0" w:rsidRDefault="00D75BA8" w:rsidP="00415BF9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</w:t>
            </w:r>
            <w:r w:rsidR="006735A2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="006735A2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350</w:t>
            </w: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765D55" w14:textId="77777777" w:rsidR="00667D4A" w:rsidRPr="00B118B0" w:rsidRDefault="00667D4A" w:rsidP="00415BF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F0BD92" w14:textId="3A3DF97F" w:rsidR="00667D4A" w:rsidRPr="00B118B0" w:rsidRDefault="00D75BA8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86,474</w:t>
            </w:r>
          </w:p>
        </w:tc>
      </w:tr>
      <w:tr w:rsidR="004B2792" w:rsidRPr="00B118B0" w14:paraId="56D8E1B1" w14:textId="77777777" w:rsidTr="00410235">
        <w:trPr>
          <w:trHeight w:val="20"/>
        </w:trPr>
        <w:tc>
          <w:tcPr>
            <w:tcW w:w="2520" w:type="dxa"/>
          </w:tcPr>
          <w:p w14:paraId="4243CF97" w14:textId="77777777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2BA1FF8E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23C6B8F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EF61A30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81D92E" w14:textId="6223CDF4" w:rsidR="004B2792" w:rsidRPr="00B118B0" w:rsidRDefault="004B2792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44,</w:t>
            </w:r>
            <w:r w:rsidR="00E60A2C"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90" w:type="dxa"/>
            <w:vAlign w:val="bottom"/>
          </w:tcPr>
          <w:p w14:paraId="69943D69" w14:textId="77777777" w:rsidR="004B2792" w:rsidRPr="00B118B0" w:rsidRDefault="004B2792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173C04" w14:textId="74E6F4BE" w:rsidR="004B2792" w:rsidRPr="00B118B0" w:rsidRDefault="00D75BA8" w:rsidP="00415BF9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064BBA" w14:textId="77777777" w:rsidR="004B2792" w:rsidRPr="00B118B0" w:rsidRDefault="004B2792" w:rsidP="00415BF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1FDC2" w14:textId="5B481BE0" w:rsidR="004B2792" w:rsidRPr="00B118B0" w:rsidRDefault="00D75BA8" w:rsidP="00415BF9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C8D039" w14:textId="77777777" w:rsidR="004B2792" w:rsidRPr="00B118B0" w:rsidRDefault="004B2792" w:rsidP="00415BF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1BFD7A" w14:textId="24C6ACFC" w:rsidR="004B2792" w:rsidRPr="00B118B0" w:rsidRDefault="00D75BA8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44,180</w:t>
            </w:r>
          </w:p>
        </w:tc>
      </w:tr>
      <w:tr w:rsidR="004B2792" w:rsidRPr="00B118B0" w14:paraId="33441840" w14:textId="77777777" w:rsidTr="00410235">
        <w:trPr>
          <w:trHeight w:val="20"/>
        </w:trPr>
        <w:tc>
          <w:tcPr>
            <w:tcW w:w="2520" w:type="dxa"/>
          </w:tcPr>
          <w:p w14:paraId="6D0711CA" w14:textId="7E09310F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9F159D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3AF142C6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61394C8" w14:textId="7F0CA43E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82A90F2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B0F2EA" w14:textId="34666A13" w:rsidR="004B2792" w:rsidRPr="00B118B0" w:rsidRDefault="004B2792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2,62</w:t>
            </w:r>
            <w:r w:rsidRPr="004517A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  <w:vAlign w:val="bottom"/>
          </w:tcPr>
          <w:p w14:paraId="12F32960" w14:textId="77777777" w:rsidR="004B2792" w:rsidRPr="00B118B0" w:rsidRDefault="004B2792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EA8113" w14:textId="5B749EB2" w:rsidR="004B2792" w:rsidRPr="00B118B0" w:rsidRDefault="00D75BA8" w:rsidP="00415BF9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2,763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07D01" w14:textId="77777777" w:rsidR="004B2792" w:rsidRPr="00B118B0" w:rsidRDefault="004B2792" w:rsidP="00415BF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2D3E76" w14:textId="23F90CCD" w:rsidR="004B2792" w:rsidRPr="00B118B0" w:rsidRDefault="00D75BA8" w:rsidP="00415BF9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62B0CE" w14:textId="77777777" w:rsidR="004B2792" w:rsidRPr="00B118B0" w:rsidRDefault="004B2792" w:rsidP="00415BF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C4549D" w14:textId="5D5928FA" w:rsidR="004B2792" w:rsidRPr="00B118B0" w:rsidRDefault="00D75BA8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5,389</w:t>
            </w:r>
          </w:p>
        </w:tc>
      </w:tr>
      <w:tr w:rsidR="004B2792" w:rsidRPr="00B118B0" w14:paraId="51B97B6D" w14:textId="77777777" w:rsidTr="00410235">
        <w:trPr>
          <w:trHeight w:val="20"/>
        </w:trPr>
        <w:tc>
          <w:tcPr>
            <w:tcW w:w="2520" w:type="dxa"/>
          </w:tcPr>
          <w:p w14:paraId="35850C1D" w14:textId="16DAFDE7" w:rsidR="004B2792" w:rsidRPr="009F159D" w:rsidRDefault="004B2792" w:rsidP="004B2792">
            <w:pPr>
              <w:tabs>
                <w:tab w:val="left" w:pos="360"/>
                <w:tab w:val="left" w:pos="2160"/>
              </w:tabs>
              <w:ind w:left="273" w:right="-108" w:hanging="273"/>
              <w:contextualSpacing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90" w:type="dxa"/>
          </w:tcPr>
          <w:p w14:paraId="465B5B37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F96290A" w14:textId="642E594D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BEABAF7" w14:textId="77777777" w:rsidR="004B2792" w:rsidRPr="00B118B0" w:rsidRDefault="004B2792" w:rsidP="004B2792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E1C6DC" w14:textId="599EEC0D" w:rsidR="004B2792" w:rsidRPr="00B118B0" w:rsidRDefault="004B2792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90" w:type="dxa"/>
            <w:vAlign w:val="bottom"/>
          </w:tcPr>
          <w:p w14:paraId="5CF7733B" w14:textId="77777777" w:rsidR="004B2792" w:rsidRPr="00B118B0" w:rsidRDefault="004B2792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E7F5" w14:textId="045A58B4" w:rsidR="004B2792" w:rsidRPr="00B118B0" w:rsidRDefault="000475D3" w:rsidP="00415BF9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EA588" w14:textId="77777777" w:rsidR="004B2792" w:rsidRPr="00B118B0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EEE452" w14:textId="1909997B" w:rsidR="004B2792" w:rsidRPr="00B118B0" w:rsidRDefault="000475D3" w:rsidP="00415BF9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17330B" w14:textId="77777777" w:rsidR="004B2792" w:rsidRPr="00B118B0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58BB7B" w14:textId="1088E4C1" w:rsidR="004B2792" w:rsidRPr="00B118B0" w:rsidRDefault="000475D3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4B2792" w:rsidRPr="00B118B0" w14:paraId="334E75D8" w14:textId="77777777" w:rsidTr="00410235">
        <w:trPr>
          <w:trHeight w:val="20"/>
        </w:trPr>
        <w:tc>
          <w:tcPr>
            <w:tcW w:w="2520" w:type="dxa"/>
          </w:tcPr>
          <w:p w14:paraId="326A0764" w14:textId="69E1960F" w:rsidR="004B2792" w:rsidRPr="00B118B0" w:rsidRDefault="004B2792" w:rsidP="00590EE4">
            <w:pPr>
              <w:tabs>
                <w:tab w:val="left" w:pos="360"/>
                <w:tab w:val="left" w:pos="2160"/>
              </w:tabs>
              <w:ind w:left="267" w:right="-108" w:hanging="26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F453E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อาร์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วี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อินเตอร์เนชั่นแนล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28AA4A9E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7FD4739" w14:textId="45D05BED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AA2158C" w14:textId="77777777" w:rsidR="004B2792" w:rsidRPr="00B118B0" w:rsidRDefault="004B2792" w:rsidP="004B2792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216C67" w14:textId="605D6F2D" w:rsidR="004B2792" w:rsidRPr="00B118B0" w:rsidRDefault="00E60A2C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4,314</w:t>
            </w:r>
          </w:p>
        </w:tc>
        <w:tc>
          <w:tcPr>
            <w:tcW w:w="90" w:type="dxa"/>
            <w:vAlign w:val="bottom"/>
          </w:tcPr>
          <w:p w14:paraId="5848B5BC" w14:textId="77777777" w:rsidR="004B2792" w:rsidRPr="00B118B0" w:rsidRDefault="004B2792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0D31F" w14:textId="6EBC6A72" w:rsidR="004B2792" w:rsidRPr="00B118B0" w:rsidRDefault="000475D3" w:rsidP="00415BF9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6046B2" w14:textId="77777777" w:rsidR="004B2792" w:rsidRPr="00B118B0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4ED02" w14:textId="4D4C894E" w:rsidR="004B2792" w:rsidRPr="00B118B0" w:rsidRDefault="000475D3" w:rsidP="00415BF9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855778" w14:textId="77777777" w:rsidR="004B2792" w:rsidRPr="00B118B0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796619" w14:textId="1869CAF6" w:rsidR="004B2792" w:rsidRPr="00B118B0" w:rsidRDefault="000475D3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4,314</w:t>
            </w:r>
          </w:p>
        </w:tc>
      </w:tr>
      <w:tr w:rsidR="004B2792" w:rsidRPr="00B118B0" w14:paraId="20453CA7" w14:textId="77777777" w:rsidTr="00410235">
        <w:trPr>
          <w:trHeight w:val="20"/>
        </w:trPr>
        <w:tc>
          <w:tcPr>
            <w:tcW w:w="2520" w:type="dxa"/>
          </w:tcPr>
          <w:p w14:paraId="6FB8BE2B" w14:textId="71BBFB4B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270" w:right="-108" w:hanging="2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โกลด์ ชอร์ส จำกัด</w:t>
            </w:r>
          </w:p>
        </w:tc>
        <w:tc>
          <w:tcPr>
            <w:tcW w:w="90" w:type="dxa"/>
          </w:tcPr>
          <w:p w14:paraId="1D6469AA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3663EB" w14:textId="638B646C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1A3FAF3" w14:textId="77777777" w:rsidR="004B2792" w:rsidRPr="00B118B0" w:rsidRDefault="004B2792" w:rsidP="004B2792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F082D" w14:textId="295D8B5E" w:rsidR="004B2792" w:rsidRPr="00B118B0" w:rsidRDefault="00E60A2C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74,611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49A6A0" w14:textId="77777777" w:rsidR="004B2792" w:rsidRPr="00B118B0" w:rsidRDefault="004B2792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A20C3" w14:textId="25240282" w:rsidR="004B2792" w:rsidRDefault="000475D3" w:rsidP="00415BF9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17D479" w14:textId="77777777" w:rsidR="004B2792" w:rsidRPr="00B118B0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3EF4B6" w14:textId="7180F79C" w:rsidR="004B2792" w:rsidRPr="00B118B0" w:rsidRDefault="000475D3" w:rsidP="00415BF9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3E99EB" w14:textId="77777777" w:rsidR="004B2792" w:rsidRPr="00B118B0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A3C83A" w14:textId="7954F205" w:rsidR="004B2792" w:rsidRPr="00B118B0" w:rsidRDefault="000475D3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80,169</w:t>
            </w:r>
          </w:p>
        </w:tc>
      </w:tr>
      <w:tr w:rsidR="00663AA0" w:rsidRPr="00B118B0" w14:paraId="7F90AAB9" w14:textId="77777777" w:rsidTr="00410235">
        <w:trPr>
          <w:trHeight w:val="20"/>
        </w:trPr>
        <w:tc>
          <w:tcPr>
            <w:tcW w:w="2520" w:type="dxa"/>
          </w:tcPr>
          <w:p w14:paraId="1C919F6F" w14:textId="663C07B4" w:rsidR="00663AA0" w:rsidRPr="00B118B0" w:rsidRDefault="00663AA0" w:rsidP="004B2792">
            <w:pPr>
              <w:tabs>
                <w:tab w:val="left" w:pos="360"/>
                <w:tab w:val="left" w:pos="2160"/>
              </w:tabs>
              <w:ind w:left="270" w:right="-108" w:hanging="2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63AA0">
              <w:rPr>
                <w:rFonts w:asciiTheme="majorBidi" w:hAnsiTheme="majorBidi" w:hint="cs"/>
                <w:sz w:val="28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ไฮโดรเอ็นเตอร์ไพร์ส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8F1E62">
              <w:rPr>
                <w:rFonts w:asciiTheme="majorBidi" w:hAnsiTheme="majorBidi"/>
                <w:sz w:val="28"/>
              </w:rPr>
              <w:br/>
            </w:r>
            <w:r w:rsidRPr="00663AA0">
              <w:rPr>
                <w:rFonts w:asciiTheme="majorBidi" w:hAnsiTheme="majorBidi" w:hint="cs"/>
                <w:sz w:val="28"/>
                <w:cs/>
              </w:rPr>
              <w:t>แอนด์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อะควอดีซายน์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199E2684" w14:textId="77777777" w:rsidR="00663AA0" w:rsidRPr="00B118B0" w:rsidRDefault="00663AA0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3384A7A" w14:textId="67C81B44" w:rsidR="00663AA0" w:rsidRPr="00B118B0" w:rsidRDefault="00663AA0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18E10D4" w14:textId="77777777" w:rsidR="00663AA0" w:rsidRPr="00B118B0" w:rsidRDefault="00663AA0" w:rsidP="004B2792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834B6" w14:textId="00380C47" w:rsidR="00663AA0" w:rsidRDefault="00E60A2C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10,367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7AFD97" w14:textId="77777777" w:rsidR="00663AA0" w:rsidRPr="00B118B0" w:rsidRDefault="00663AA0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5F5622" w14:textId="2D1B929C" w:rsidR="00663AA0" w:rsidRDefault="000475D3" w:rsidP="00415BF9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8,615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782CBE" w14:textId="77777777" w:rsidR="00663AA0" w:rsidRPr="00B118B0" w:rsidRDefault="00663AA0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595F6D" w14:textId="15D42412" w:rsidR="00663AA0" w:rsidRPr="00B118B0" w:rsidRDefault="000475D3" w:rsidP="00415BF9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AE8960" w14:textId="77777777" w:rsidR="00663AA0" w:rsidRPr="00B118B0" w:rsidRDefault="00663AA0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D90B3A" w14:textId="132E2629" w:rsidR="00663AA0" w:rsidRPr="00B118B0" w:rsidRDefault="000475D3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18,982</w:t>
            </w:r>
          </w:p>
        </w:tc>
      </w:tr>
      <w:tr w:rsidR="004B2792" w:rsidRPr="00B118B0" w14:paraId="7EE650D2" w14:textId="77777777" w:rsidTr="00410235">
        <w:trPr>
          <w:trHeight w:val="20"/>
        </w:trPr>
        <w:tc>
          <w:tcPr>
            <w:tcW w:w="2520" w:type="dxa"/>
          </w:tcPr>
          <w:p w14:paraId="27A33BAC" w14:textId="55863C47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4B2792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ค้าไม้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วังวิเศษ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3E044A93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D74551D" w14:textId="7BF8198C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1F7FAD21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5CB7E" w14:textId="5C8381DA" w:rsidR="004B2792" w:rsidRPr="00B118B0" w:rsidRDefault="004B2792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E60A2C">
              <w:rPr>
                <w:rFonts w:asciiTheme="majorBidi" w:hAnsiTheme="majorBidi" w:cstheme="majorBidi"/>
                <w:sz w:val="28"/>
              </w:rPr>
              <w:t>8,100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BD1561" w14:textId="77777777" w:rsidR="004B2792" w:rsidRPr="00B118B0" w:rsidRDefault="004B2792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49680" w14:textId="42D64CB0" w:rsidR="004B2792" w:rsidRPr="00B118B0" w:rsidRDefault="000475D3" w:rsidP="00415BF9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7,800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CFD307" w14:textId="77777777" w:rsidR="004B2792" w:rsidRPr="00B118B0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63DA" w14:textId="2CE58CA9" w:rsidR="004B2792" w:rsidRPr="00B118B0" w:rsidRDefault="000475D3" w:rsidP="00415BF9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B8CEF2" w14:textId="77777777" w:rsidR="004B2792" w:rsidRPr="00B118B0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6819B" w14:textId="60951FE5" w:rsidR="004B2792" w:rsidRPr="00B118B0" w:rsidRDefault="000475D3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25,900</w:t>
            </w:r>
          </w:p>
        </w:tc>
      </w:tr>
      <w:tr w:rsidR="00410235" w:rsidRPr="00B118B0" w14:paraId="2B38C92A" w14:textId="77777777" w:rsidTr="00410235">
        <w:trPr>
          <w:trHeight w:val="20"/>
        </w:trPr>
        <w:tc>
          <w:tcPr>
            <w:tcW w:w="2520" w:type="dxa"/>
          </w:tcPr>
          <w:p w14:paraId="60BD763F" w14:textId="34182B19" w:rsidR="00410235" w:rsidRPr="004B2792" w:rsidRDefault="00410235" w:rsidP="00410235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F6E3683" w14:textId="77777777" w:rsidR="00410235" w:rsidRPr="00B118B0" w:rsidRDefault="00410235" w:rsidP="0041023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22E2173" w14:textId="77777777" w:rsidR="00410235" w:rsidRPr="00B118B0" w:rsidRDefault="00410235" w:rsidP="0041023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EC5F4CB" w14:textId="77777777" w:rsidR="00410235" w:rsidRPr="00B118B0" w:rsidRDefault="00410235" w:rsidP="0041023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4CFC8A" w14:textId="04975058" w:rsidR="00410235" w:rsidRDefault="00410235" w:rsidP="0041023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576,222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813073" w14:textId="77777777" w:rsidR="00410235" w:rsidRPr="00B118B0" w:rsidRDefault="00410235" w:rsidP="00410235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C5810" w14:textId="25726ADB" w:rsidR="00410235" w:rsidRPr="00B118B0" w:rsidRDefault="006735A2" w:rsidP="00410235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24</w:t>
            </w:r>
            <w:r w:rsidR="000475D3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736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3B1EB3" w14:textId="77777777" w:rsidR="00410235" w:rsidRPr="00B118B0" w:rsidRDefault="00410235" w:rsidP="00410235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59E68" w14:textId="1AC04667" w:rsidR="00410235" w:rsidRPr="00B118B0" w:rsidRDefault="000475D3" w:rsidP="00410235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</w:t>
            </w:r>
            <w:r w:rsidR="006735A2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="006735A2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350</w:t>
            </w: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6ACC68" w14:textId="77777777" w:rsidR="00410235" w:rsidRPr="00B118B0" w:rsidRDefault="00410235" w:rsidP="00410235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07658" w14:textId="53DD5F1E" w:rsidR="00410235" w:rsidRPr="00B118B0" w:rsidRDefault="000475D3" w:rsidP="00410235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599,608</w:t>
            </w:r>
          </w:p>
        </w:tc>
      </w:tr>
      <w:tr w:rsidR="00410235" w:rsidRPr="00B118B0" w14:paraId="20A420AA" w14:textId="77777777" w:rsidTr="00410235">
        <w:trPr>
          <w:trHeight w:val="20"/>
        </w:trPr>
        <w:tc>
          <w:tcPr>
            <w:tcW w:w="2520" w:type="dxa"/>
          </w:tcPr>
          <w:p w14:paraId="6EBA29E5" w14:textId="77777777" w:rsidR="00410235" w:rsidRPr="002D3DAB" w:rsidRDefault="00410235" w:rsidP="00410235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/>
                <w:sz w:val="28"/>
              </w:rPr>
            </w:pPr>
            <w:r w:rsidRPr="008B3C5D">
              <w:rPr>
                <w:rFonts w:asciiTheme="majorBidi" w:hAnsiTheme="majorBidi" w:hint="cs"/>
                <w:sz w:val="28"/>
                <w:u w:val="single"/>
                <w:cs/>
              </w:rPr>
              <w:t>หัก</w:t>
            </w:r>
            <w:r w:rsidRPr="002D3DAB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2D3DAB">
              <w:rPr>
                <w:rFonts w:asciiTheme="majorBidi" w:hAnsiTheme="majorBidi" w:hint="cs"/>
                <w:sz w:val="28"/>
                <w:cs/>
              </w:rPr>
              <w:t>ค่าเผื่อผลขาดทุนจาก</w:t>
            </w:r>
          </w:p>
          <w:p w14:paraId="6EA849EE" w14:textId="76E624C8" w:rsidR="00410235" w:rsidRPr="004B2792" w:rsidRDefault="00410235" w:rsidP="00410235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/>
                <w:sz w:val="28"/>
                <w:cs/>
              </w:rPr>
            </w:pPr>
            <w:r w:rsidRPr="002D3DAB">
              <w:rPr>
                <w:rFonts w:asciiTheme="majorBidi" w:hAnsiTheme="majorBidi"/>
                <w:sz w:val="28"/>
                <w:cs/>
              </w:rPr>
              <w:t xml:space="preserve">      </w:t>
            </w:r>
            <w:r w:rsidRPr="002D3DAB">
              <w:rPr>
                <w:rFonts w:asciiTheme="majorBidi" w:hAnsiTheme="majorBidi" w:hint="cs"/>
                <w:sz w:val="28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49291EE1" w14:textId="77777777" w:rsidR="00410235" w:rsidRPr="00B118B0" w:rsidRDefault="00410235" w:rsidP="0041023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9927B79" w14:textId="77777777" w:rsidR="00410235" w:rsidRPr="00B118B0" w:rsidRDefault="00410235" w:rsidP="0041023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397B3B7" w14:textId="77777777" w:rsidR="00410235" w:rsidRPr="00B118B0" w:rsidRDefault="00410235" w:rsidP="0041023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63664" w14:textId="3066C612" w:rsidR="00410235" w:rsidRDefault="000475D3" w:rsidP="0041023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F17C08" w14:textId="77777777" w:rsidR="00410235" w:rsidRPr="00B118B0" w:rsidRDefault="00410235" w:rsidP="00410235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039B7" w14:textId="71C962FF" w:rsidR="00410235" w:rsidRPr="00B118B0" w:rsidRDefault="000475D3" w:rsidP="00410235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22F028" w14:textId="77777777" w:rsidR="00410235" w:rsidRPr="00B118B0" w:rsidRDefault="00410235" w:rsidP="00410235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3FDBA" w14:textId="55E7D542" w:rsidR="00410235" w:rsidRPr="00B118B0" w:rsidRDefault="000475D3" w:rsidP="00410235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09C88C" w14:textId="77777777" w:rsidR="00410235" w:rsidRPr="00B118B0" w:rsidRDefault="00410235" w:rsidP="00410235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F85FE" w14:textId="6E96F5F6" w:rsidR="00410235" w:rsidRPr="00B118B0" w:rsidRDefault="000475D3" w:rsidP="00410235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10235" w:rsidRPr="00B118B0" w14:paraId="3C5F0096" w14:textId="77777777" w:rsidTr="00410235">
        <w:trPr>
          <w:trHeight w:val="20"/>
        </w:trPr>
        <w:tc>
          <w:tcPr>
            <w:tcW w:w="2520" w:type="dxa"/>
          </w:tcPr>
          <w:p w14:paraId="2B078DF5" w14:textId="0597A5FD" w:rsidR="00410235" w:rsidRPr="001B3CF8" w:rsidRDefault="00741E93" w:rsidP="00410235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5BDDB5FC" w14:textId="77777777" w:rsidR="00410235" w:rsidRPr="00B118B0" w:rsidRDefault="00410235" w:rsidP="0041023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39B7769" w14:textId="77777777" w:rsidR="00410235" w:rsidRPr="00B118B0" w:rsidRDefault="00410235" w:rsidP="0041023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E40E271" w14:textId="77777777" w:rsidR="00410235" w:rsidRPr="00B118B0" w:rsidRDefault="00410235" w:rsidP="0041023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3BE715" w14:textId="536B7DAF" w:rsidR="00410235" w:rsidRPr="001B3CF8" w:rsidRDefault="00410235" w:rsidP="00410235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576,222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1D0F41" w14:textId="77777777" w:rsidR="00410235" w:rsidRPr="001B3CF8" w:rsidRDefault="00410235" w:rsidP="00410235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F2FEA" w14:textId="32D1E008" w:rsidR="00410235" w:rsidRPr="001B3CF8" w:rsidRDefault="00410235" w:rsidP="00410235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3E1526" w14:textId="77777777" w:rsidR="00410235" w:rsidRPr="001B3CF8" w:rsidRDefault="00410235" w:rsidP="00410235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E374A" w14:textId="311CA425" w:rsidR="00410235" w:rsidRPr="001B3CF8" w:rsidRDefault="00410235" w:rsidP="00410235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95BB552" w14:textId="77777777" w:rsidR="00410235" w:rsidRPr="001B3CF8" w:rsidRDefault="00410235" w:rsidP="00410235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4807C5" w14:textId="0CAD02D1" w:rsidR="00410235" w:rsidRPr="001B3CF8" w:rsidRDefault="000475D3" w:rsidP="00410235">
            <w:pPr>
              <w:ind w:right="89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599,608</w:t>
            </w:r>
          </w:p>
        </w:tc>
      </w:tr>
    </w:tbl>
    <w:p w14:paraId="48F017F0" w14:textId="711A0795" w:rsidR="00E02500" w:rsidRPr="00B118B0" w:rsidRDefault="00E02500" w:rsidP="00D31C89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ยอดคงเหลือของเงินให้กู้ยืมระยะยาวแก่กิจการที่เกี่ยวข้องกัน ณ วันที่ </w:t>
      </w:r>
      <w:r w:rsidR="00F845D9">
        <w:rPr>
          <w:rFonts w:asciiTheme="majorBidi" w:hAnsiTheme="majorBidi" w:cstheme="majorBidi"/>
          <w:sz w:val="28"/>
        </w:rPr>
        <w:t>31</w:t>
      </w:r>
      <w:r w:rsidR="006B3F80" w:rsidRPr="002D5555">
        <w:rPr>
          <w:rFonts w:asciiTheme="majorBidi" w:hAnsiTheme="majorBidi" w:cstheme="majorBidi"/>
          <w:sz w:val="28"/>
        </w:rPr>
        <w:t xml:space="preserve"> </w:t>
      </w:r>
      <w:r w:rsidR="00F845D9">
        <w:rPr>
          <w:rFonts w:asciiTheme="majorBidi" w:hAnsiTheme="majorBidi" w:cstheme="majorBidi" w:hint="cs"/>
          <w:sz w:val="28"/>
          <w:cs/>
        </w:rPr>
        <w:t>มีนาคม</w:t>
      </w:r>
      <w:r w:rsidR="00BF1C06">
        <w:rPr>
          <w:rFonts w:asciiTheme="majorBidi" w:hAnsiTheme="majorBidi" w:cstheme="majorBidi" w:hint="cs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845D9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719DC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845D9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10367D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20"/>
        <w:gridCol w:w="90"/>
        <w:gridCol w:w="1080"/>
        <w:gridCol w:w="90"/>
        <w:gridCol w:w="1170"/>
        <w:gridCol w:w="90"/>
        <w:gridCol w:w="1170"/>
        <w:gridCol w:w="90"/>
        <w:gridCol w:w="1260"/>
      </w:tblGrid>
      <w:tr w:rsidR="00E02500" w:rsidRPr="00B118B0" w14:paraId="3A89E12A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79ADD5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CEABFB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4C890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D5065B1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05A12A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02500" w:rsidRPr="00B118B0" w14:paraId="7FD733D1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568FDB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F5F55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1D29C7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C97D7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37DEF7D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2500" w:rsidRPr="00B118B0" w14:paraId="36BE5B36" w14:textId="77777777" w:rsidTr="009D72CE">
        <w:trPr>
          <w:trHeight w:val="20"/>
        </w:trPr>
        <w:tc>
          <w:tcPr>
            <w:tcW w:w="2520" w:type="dxa"/>
            <w:vMerge w:val="restart"/>
          </w:tcPr>
          <w:p w14:paraId="7DEBE005" w14:textId="086D3BC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5CFE0CD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193F52AC" w14:textId="37C1B3D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2D535D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723CF9AD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28436786" w14:textId="6E86A526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F845D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E734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7541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1922CA8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5526E30" w14:textId="10B0AD8D" w:rsidR="009D72CE" w:rsidRDefault="00F845D9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7FC8003F" w14:textId="2F2AAECF" w:rsidR="00E02500" w:rsidRPr="00B118B0" w:rsidRDefault="006D1DFD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="00E02500" w:rsidRPr="00B118B0">
              <w:rPr>
                <w:rFonts w:asciiTheme="majorBidi" w:hAnsiTheme="majorBidi" w:cstheme="majorBidi"/>
                <w:sz w:val="28"/>
              </w:rPr>
              <w:t>6</w:t>
            </w:r>
            <w:r w:rsidR="00F845D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E02500" w:rsidRPr="00B118B0" w14:paraId="08E08074" w14:textId="77777777" w:rsidTr="009D72CE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3FBDF6DE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B46AB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56F57B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B858C02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0D58F1D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84343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75601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F4B33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8C22C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F891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75DBB5F5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84976" w:rsidRPr="00B118B0" w14:paraId="3D2F4F5D" w14:textId="77777777" w:rsidTr="00984976">
        <w:trPr>
          <w:trHeight w:val="20"/>
        </w:trPr>
        <w:tc>
          <w:tcPr>
            <w:tcW w:w="2520" w:type="dxa"/>
          </w:tcPr>
          <w:p w14:paraId="182DB7A0" w14:textId="77777777" w:rsidR="00984976" w:rsidRPr="00B118B0" w:rsidRDefault="00984976" w:rsidP="00984976">
            <w:pPr>
              <w:tabs>
                <w:tab w:val="left" w:pos="360"/>
                <w:tab w:val="left" w:pos="2160"/>
              </w:tabs>
              <w:ind w:left="267" w:right="-110" w:hanging="26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1" w:name="_Hlk78315268"/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CEA393C" w14:textId="77777777" w:rsidR="00984976" w:rsidRPr="00B118B0" w:rsidRDefault="00984976" w:rsidP="0098497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0A290E8" w14:textId="77777777" w:rsidR="00984976" w:rsidRPr="00B118B0" w:rsidRDefault="00984976" w:rsidP="0098497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679DF383" w14:textId="77777777" w:rsidR="00984976" w:rsidRPr="00B118B0" w:rsidRDefault="00984976" w:rsidP="0098497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193E3A0" w14:textId="7863E169" w:rsidR="00984976" w:rsidRPr="00B118B0" w:rsidRDefault="00984976" w:rsidP="00984976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13,646</w:t>
            </w:r>
          </w:p>
        </w:tc>
        <w:tc>
          <w:tcPr>
            <w:tcW w:w="90" w:type="dxa"/>
            <w:vAlign w:val="bottom"/>
          </w:tcPr>
          <w:p w14:paraId="11902E58" w14:textId="77777777" w:rsidR="00984976" w:rsidRPr="00B118B0" w:rsidRDefault="00984976" w:rsidP="0098497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EA8CE" w14:textId="78B4522C" w:rsidR="00984976" w:rsidRPr="00B118B0" w:rsidRDefault="007A5B5A" w:rsidP="00984976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14,645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EC193" w14:textId="77777777" w:rsidR="00984976" w:rsidRPr="00B118B0" w:rsidRDefault="00984976" w:rsidP="0098497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4FCF7" w14:textId="378D8FEA" w:rsidR="00984976" w:rsidRPr="00B118B0" w:rsidRDefault="007A5B5A" w:rsidP="00984976">
            <w:pPr>
              <w:tabs>
                <w:tab w:val="decimal" w:pos="807"/>
              </w:tabs>
              <w:spacing w:beforeLines="20" w:before="48" w:afterLines="20" w:after="48"/>
              <w:ind w:right="95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98465" w14:textId="3522B49A" w:rsidR="00984976" w:rsidRPr="00B118B0" w:rsidRDefault="00984976" w:rsidP="0098497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48E96A" w14:textId="2DC69C4A" w:rsidR="00984976" w:rsidRPr="00B118B0" w:rsidRDefault="007A5B5A" w:rsidP="00984976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28,291</w:t>
            </w:r>
          </w:p>
        </w:tc>
      </w:tr>
      <w:bookmarkEnd w:id="1"/>
      <w:tr w:rsidR="00984976" w:rsidRPr="00B118B0" w14:paraId="2CA382CC" w14:textId="77777777" w:rsidTr="005A6A05">
        <w:trPr>
          <w:trHeight w:val="20"/>
        </w:trPr>
        <w:tc>
          <w:tcPr>
            <w:tcW w:w="2520" w:type="dxa"/>
          </w:tcPr>
          <w:p w14:paraId="385668D7" w14:textId="58C584CE" w:rsidR="00984976" w:rsidRPr="00B118B0" w:rsidRDefault="00F351D0" w:rsidP="00984976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600CB42" w14:textId="77777777" w:rsidR="00984976" w:rsidRPr="00B118B0" w:rsidRDefault="00984976" w:rsidP="0098497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78283EF" w14:textId="77777777" w:rsidR="00984976" w:rsidRPr="00B118B0" w:rsidRDefault="00984976" w:rsidP="0098497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50C434F" w14:textId="77777777" w:rsidR="00984976" w:rsidRPr="00B118B0" w:rsidRDefault="00984976" w:rsidP="0098497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27F2595" w14:textId="58D335E8" w:rsidR="00984976" w:rsidRPr="00B118B0" w:rsidRDefault="00984976" w:rsidP="00984976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13,646</w:t>
            </w:r>
          </w:p>
        </w:tc>
        <w:tc>
          <w:tcPr>
            <w:tcW w:w="90" w:type="dxa"/>
            <w:vAlign w:val="bottom"/>
          </w:tcPr>
          <w:p w14:paraId="12D1B6F3" w14:textId="77777777" w:rsidR="00984976" w:rsidRPr="00B118B0" w:rsidRDefault="00984976" w:rsidP="00984976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43876" w14:textId="1F73C65D" w:rsidR="00984976" w:rsidRPr="00E75E6B" w:rsidRDefault="007A5B5A" w:rsidP="00984976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14,645</w:t>
            </w:r>
          </w:p>
        </w:tc>
        <w:tc>
          <w:tcPr>
            <w:tcW w:w="90" w:type="dxa"/>
            <w:shd w:val="clear" w:color="auto" w:fill="auto"/>
          </w:tcPr>
          <w:p w14:paraId="29D6B27A" w14:textId="77777777" w:rsidR="00984976" w:rsidRPr="00E75E6B" w:rsidRDefault="00984976" w:rsidP="00984976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9C139" w14:textId="4CD6CB57" w:rsidR="00984976" w:rsidRPr="00E75E6B" w:rsidRDefault="007A5B5A" w:rsidP="00984976">
            <w:pPr>
              <w:tabs>
                <w:tab w:val="decimal" w:pos="470"/>
              </w:tabs>
              <w:spacing w:beforeLines="20" w:before="48" w:afterLines="20" w:after="48"/>
              <w:ind w:right="95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BC66573" w14:textId="77777777" w:rsidR="00984976" w:rsidRPr="00E75E6B" w:rsidRDefault="00984976" w:rsidP="0098497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52EBA07" w14:textId="6E383825" w:rsidR="00984976" w:rsidRPr="00E75E6B" w:rsidRDefault="007A5B5A" w:rsidP="00984976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28,291</w:t>
            </w:r>
          </w:p>
        </w:tc>
      </w:tr>
    </w:tbl>
    <w:p w14:paraId="70DFA479" w14:textId="17917998" w:rsidR="007D08A1" w:rsidRPr="005E6B73" w:rsidRDefault="007D08A1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12"/>
          <w:szCs w:val="12"/>
        </w:rPr>
      </w:pPr>
    </w:p>
    <w:p w14:paraId="48432BD9" w14:textId="77777777" w:rsidR="005C6B97" w:rsidRDefault="005C6B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73783FC5" w14:textId="7D2F7F32" w:rsidR="00F53166" w:rsidRPr="00B118B0" w:rsidRDefault="009E4C64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ยอดคงเหลือของเงินกู้ยืมระยะสั้นจากบุคคล</w:t>
      </w:r>
      <w:r w:rsidR="00F16B32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กิจการที่เกี่ยวข้องกัน ณ วันที่ 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F80DD9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F80DD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มีนาคม</w:t>
      </w:r>
      <w:r w:rsidR="006B295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80DD9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05E32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="00C56BD8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80DD9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C0EE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45"/>
        <w:gridCol w:w="86"/>
        <w:gridCol w:w="1081"/>
        <w:gridCol w:w="86"/>
        <w:gridCol w:w="1152"/>
        <w:gridCol w:w="90"/>
        <w:gridCol w:w="1170"/>
        <w:gridCol w:w="90"/>
        <w:gridCol w:w="1260"/>
      </w:tblGrid>
      <w:tr w:rsidR="00245C41" w:rsidRPr="00B118B0" w14:paraId="7569C325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29FDE8A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CD23F4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78D1877D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</w:tcPr>
          <w:p w14:paraId="1947AF50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29" w:type="dxa"/>
            <w:gridSpan w:val="7"/>
            <w:vAlign w:val="bottom"/>
          </w:tcPr>
          <w:p w14:paraId="6E1D4EED" w14:textId="678039BB" w:rsidR="00245C41" w:rsidRPr="00B118B0" w:rsidRDefault="00245C41" w:rsidP="00245C4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52EB8810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74D326C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DBF71D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2E8878AA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</w:tcPr>
          <w:p w14:paraId="3F0C977C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29" w:type="dxa"/>
            <w:gridSpan w:val="7"/>
            <w:tcBorders>
              <w:bottom w:val="single" w:sz="4" w:space="0" w:color="auto"/>
            </w:tcBorders>
            <w:vAlign w:val="bottom"/>
          </w:tcPr>
          <w:p w14:paraId="1DBAE64A" w14:textId="77777777" w:rsidR="00F53166" w:rsidRPr="00B118B0" w:rsidRDefault="009E4C6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A3E23" w:rsidRPr="00B118B0" w14:paraId="087870A9" w14:textId="77777777" w:rsidTr="009D72CE">
        <w:trPr>
          <w:trHeight w:val="20"/>
        </w:trPr>
        <w:tc>
          <w:tcPr>
            <w:tcW w:w="2520" w:type="dxa"/>
            <w:vMerge w:val="restart"/>
            <w:vAlign w:val="bottom"/>
          </w:tcPr>
          <w:p w14:paraId="0F0A822A" w14:textId="77777777" w:rsidR="002A3E23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2FD53A21" w14:textId="23B910FD" w:rsidR="002A3E23" w:rsidRPr="00B118B0" w:rsidRDefault="002A3E23" w:rsidP="006A237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90" w:type="dxa"/>
          </w:tcPr>
          <w:p w14:paraId="2FF92C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Merge w:val="restart"/>
            <w:vAlign w:val="bottom"/>
          </w:tcPr>
          <w:p w14:paraId="4E2015B4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75D0B12" w14:textId="3FED7069" w:rsidR="002A3E23" w:rsidRPr="00B118B0" w:rsidRDefault="002A3E23" w:rsidP="0042638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86" w:type="dxa"/>
          </w:tcPr>
          <w:p w14:paraId="1579FC3E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Merge w:val="restart"/>
            <w:vAlign w:val="bottom"/>
          </w:tcPr>
          <w:p w14:paraId="71823F69" w14:textId="798029F0" w:rsidR="002A3E23" w:rsidRPr="00B118B0" w:rsidRDefault="002A3E23" w:rsidP="00B321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316A8D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316A8D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มกราคม</w:t>
            </w:r>
            <w:r w:rsidRPr="00316A8D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256</w:t>
            </w:r>
            <w:r w:rsidR="00C025BE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6</w:t>
            </w:r>
          </w:p>
        </w:tc>
        <w:tc>
          <w:tcPr>
            <w:tcW w:w="86" w:type="dxa"/>
          </w:tcPr>
          <w:p w14:paraId="3C2017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bottom"/>
          </w:tcPr>
          <w:p w14:paraId="5CBA08E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right w:val="nil"/>
            </w:tcBorders>
          </w:tcPr>
          <w:p w14:paraId="6098812D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left w:val="nil"/>
            </w:tcBorders>
            <w:vAlign w:val="bottom"/>
          </w:tcPr>
          <w:p w14:paraId="40D94C95" w14:textId="77777777" w:rsidR="00316A8D" w:rsidRPr="003F105E" w:rsidRDefault="00316A8D" w:rsidP="00316A8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  <w:p w14:paraId="2FFD5B6E" w14:textId="5D3DC596" w:rsidR="002A3E23" w:rsidRPr="00B118B0" w:rsidRDefault="00316A8D" w:rsidP="00316A8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F105E">
              <w:rPr>
                <w:rFonts w:asciiTheme="majorBidi" w:hAnsiTheme="majorBidi" w:cstheme="majorBidi"/>
                <w:sz w:val="28"/>
              </w:rPr>
              <w:t>256</w:t>
            </w:r>
            <w:r w:rsidR="00C025BE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A3E23" w:rsidRPr="00B118B0" w14:paraId="51D54CAC" w14:textId="77777777" w:rsidTr="003F105E">
        <w:trPr>
          <w:trHeight w:val="269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084C2DF3" w14:textId="0C7D0237" w:rsidR="002A3E23" w:rsidRPr="00B118B0" w:rsidRDefault="002A3E23" w:rsidP="008E1FB5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F24A910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  <w:vAlign w:val="bottom"/>
          </w:tcPr>
          <w:p w14:paraId="1FD2CD1D" w14:textId="197E27FB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12112BD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Merge/>
            <w:tcBorders>
              <w:bottom w:val="single" w:sz="4" w:space="0" w:color="auto"/>
            </w:tcBorders>
            <w:vAlign w:val="bottom"/>
          </w:tcPr>
          <w:p w14:paraId="5C099A7D" w14:textId="448A4AF5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2848D46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4D0D46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B0FF90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9EC56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10EA3BF4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ACAFEE2" w14:textId="158491A3" w:rsidR="002A3E23" w:rsidRPr="00B118B0" w:rsidRDefault="002A3E2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A5B5A" w:rsidRPr="00B118B0" w14:paraId="18B47479" w14:textId="77777777" w:rsidTr="009D72CE">
        <w:trPr>
          <w:trHeight w:val="20"/>
        </w:trPr>
        <w:tc>
          <w:tcPr>
            <w:tcW w:w="2520" w:type="dxa"/>
            <w:tcBorders>
              <w:top w:val="single" w:sz="4" w:space="0" w:color="auto"/>
            </w:tcBorders>
          </w:tcPr>
          <w:p w14:paraId="6790B354" w14:textId="4305263C" w:rsidR="007A5B5A" w:rsidRDefault="007A5B5A" w:rsidP="007A5B5A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กรรมการของบริษัทย่อ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ย </w:t>
            </w:r>
          </w:p>
          <w:p w14:paraId="06CCA427" w14:textId="26912738" w:rsidR="007A5B5A" w:rsidRPr="00B118B0" w:rsidRDefault="007A5B5A" w:rsidP="007A5B5A">
            <w:pPr>
              <w:tabs>
                <w:tab w:val="left" w:pos="360"/>
                <w:tab w:val="left" w:pos="2160"/>
              </w:tabs>
              <w:ind w:left="177"/>
              <w:rPr>
                <w:rFonts w:asciiTheme="majorBidi" w:hAnsiTheme="majorBidi" w:cstheme="majorBidi"/>
                <w:sz w:val="28"/>
                <w:cs/>
              </w:rPr>
            </w:pPr>
            <w:r w:rsidRPr="00D9369D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D9369D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="003A707F">
              <w:rPr>
                <w:rFonts w:asciiTheme="majorBidi" w:hAnsiTheme="majorBidi" w:cstheme="majorBidi"/>
                <w:spacing w:val="-6"/>
                <w:sz w:val="28"/>
              </w:rPr>
              <w:t>20</w:t>
            </w:r>
            <w:r w:rsidRPr="00D9369D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07B060FF" w14:textId="77777777" w:rsidR="007A5B5A" w:rsidRPr="00B118B0" w:rsidRDefault="007A5B5A" w:rsidP="007A5B5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14:paraId="36AE7B8A" w14:textId="77777777" w:rsidR="007A5B5A" w:rsidRPr="00B118B0" w:rsidRDefault="007A5B5A" w:rsidP="007A5B5A">
            <w:pPr>
              <w:ind w:left="9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14:paraId="556C3A27" w14:textId="77777777" w:rsidR="007A5B5A" w:rsidRPr="00B118B0" w:rsidRDefault="007A5B5A" w:rsidP="007A5B5A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865DFBE" w14:textId="28AB9E95" w:rsidR="007A5B5A" w:rsidRPr="00B118B0" w:rsidRDefault="007A5B5A" w:rsidP="007A5B5A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86" w:type="dxa"/>
            <w:vAlign w:val="bottom"/>
          </w:tcPr>
          <w:p w14:paraId="4B8FAAF7" w14:textId="77777777" w:rsidR="007A5B5A" w:rsidRPr="00B118B0" w:rsidRDefault="007A5B5A" w:rsidP="007A5B5A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905C4" w14:textId="7DCEDAA6" w:rsidR="007A5B5A" w:rsidRPr="00B118B0" w:rsidRDefault="007A5B5A" w:rsidP="007A5B5A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B8908" w14:textId="77777777" w:rsidR="007A5B5A" w:rsidRPr="00B118B0" w:rsidRDefault="007A5B5A" w:rsidP="007A5B5A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B514F" w14:textId="3B72577E" w:rsidR="007A5B5A" w:rsidRPr="00DC29FB" w:rsidRDefault="007A5B5A" w:rsidP="007A5B5A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BE791E5" w14:textId="77777777" w:rsidR="007A5B5A" w:rsidRPr="00B118B0" w:rsidRDefault="007A5B5A" w:rsidP="007A5B5A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960C424" w14:textId="64BFD7C1" w:rsidR="007A5B5A" w:rsidRPr="00B118B0" w:rsidRDefault="007A5B5A" w:rsidP="007A5B5A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</w:tr>
      <w:tr w:rsidR="007A5B5A" w:rsidRPr="00162E71" w14:paraId="2C856D12" w14:textId="77777777" w:rsidTr="005A6A05">
        <w:trPr>
          <w:trHeight w:val="20"/>
        </w:trPr>
        <w:tc>
          <w:tcPr>
            <w:tcW w:w="2520" w:type="dxa"/>
            <w:vAlign w:val="bottom"/>
          </w:tcPr>
          <w:p w14:paraId="03AC3467" w14:textId="77777777" w:rsidR="007A5B5A" w:rsidRPr="00B118B0" w:rsidRDefault="007A5B5A" w:rsidP="007A5B5A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EF4A509" w14:textId="77777777" w:rsidR="007A5B5A" w:rsidRPr="00B118B0" w:rsidRDefault="007A5B5A" w:rsidP="007A5B5A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2BE397DB" w14:textId="77777777" w:rsidR="007A5B5A" w:rsidRPr="00B118B0" w:rsidRDefault="007A5B5A" w:rsidP="007A5B5A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vAlign w:val="bottom"/>
          </w:tcPr>
          <w:p w14:paraId="086EB911" w14:textId="77777777" w:rsidR="007A5B5A" w:rsidRPr="00B118B0" w:rsidRDefault="007A5B5A" w:rsidP="007A5B5A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5D7D943" w14:textId="7850F94C" w:rsidR="007A5B5A" w:rsidRPr="00961A85" w:rsidRDefault="007A5B5A" w:rsidP="007A5B5A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1,413</w:t>
            </w:r>
          </w:p>
        </w:tc>
        <w:tc>
          <w:tcPr>
            <w:tcW w:w="86" w:type="dxa"/>
          </w:tcPr>
          <w:p w14:paraId="5DD04D78" w14:textId="77777777" w:rsidR="007A5B5A" w:rsidRPr="00961A85" w:rsidRDefault="007A5B5A" w:rsidP="007A5B5A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681F0" w14:textId="03A71236" w:rsidR="007A5B5A" w:rsidRPr="00961A85" w:rsidRDefault="007A5B5A" w:rsidP="007A5B5A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AA5E31" w14:textId="77777777" w:rsidR="007A5B5A" w:rsidRPr="00961A85" w:rsidRDefault="007A5B5A" w:rsidP="007A5B5A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F4DC5" w14:textId="2C934741" w:rsidR="007A5B5A" w:rsidRPr="00961A85" w:rsidRDefault="007A5B5A" w:rsidP="007A5B5A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63DF581" w14:textId="77777777" w:rsidR="007A5B5A" w:rsidRPr="00961A85" w:rsidRDefault="007A5B5A" w:rsidP="007A5B5A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03F8C12" w14:textId="2EC4F735" w:rsidR="007A5B5A" w:rsidRPr="00162E71" w:rsidRDefault="007A5B5A" w:rsidP="007A5B5A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1,413</w:t>
            </w:r>
          </w:p>
        </w:tc>
      </w:tr>
    </w:tbl>
    <w:p w14:paraId="17AE95A6" w14:textId="748C68E9" w:rsidR="005411FC" w:rsidRDefault="005411FC" w:rsidP="00162E71">
      <w:pPr>
        <w:tabs>
          <w:tab w:val="decimal" w:pos="990"/>
        </w:tabs>
        <w:ind w:right="90"/>
        <w:jc w:val="right"/>
        <w:rPr>
          <w:rFonts w:asciiTheme="majorBidi" w:hAnsiTheme="majorBidi" w:cstheme="majorBidi"/>
          <w:sz w:val="28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20"/>
        <w:gridCol w:w="90"/>
        <w:gridCol w:w="1080"/>
        <w:gridCol w:w="90"/>
        <w:gridCol w:w="1170"/>
        <w:gridCol w:w="90"/>
        <w:gridCol w:w="1170"/>
        <w:gridCol w:w="90"/>
        <w:gridCol w:w="1260"/>
      </w:tblGrid>
      <w:tr w:rsidR="00245C41" w:rsidRPr="00B118B0" w14:paraId="74A991AB" w14:textId="77777777" w:rsidTr="00245C41">
        <w:trPr>
          <w:trHeight w:val="20"/>
        </w:trPr>
        <w:tc>
          <w:tcPr>
            <w:tcW w:w="2520" w:type="dxa"/>
            <w:vAlign w:val="bottom"/>
          </w:tcPr>
          <w:p w14:paraId="2FF55401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F7F498B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0AEEDF2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0B20239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D8470A3" w14:textId="328EFED2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F105E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3F105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F105E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45C41" w:rsidRPr="00B118B0" w14:paraId="58DF4CFE" w14:textId="77777777" w:rsidTr="00245C41">
        <w:trPr>
          <w:trHeight w:val="20"/>
        </w:trPr>
        <w:tc>
          <w:tcPr>
            <w:tcW w:w="2520" w:type="dxa"/>
            <w:vAlign w:val="bottom"/>
          </w:tcPr>
          <w:p w14:paraId="449CBC32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BEC9E02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F769661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373F769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62E72766" w14:textId="6538CFFC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105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45C41" w:rsidRPr="00B118B0" w14:paraId="3F4C9E4B" w14:textId="77777777" w:rsidTr="003F105E">
        <w:trPr>
          <w:trHeight w:val="368"/>
        </w:trPr>
        <w:tc>
          <w:tcPr>
            <w:tcW w:w="2520" w:type="dxa"/>
            <w:vMerge w:val="restart"/>
            <w:vAlign w:val="bottom"/>
          </w:tcPr>
          <w:p w14:paraId="648CE556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105E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6F88983D" w14:textId="0C471233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105E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7669CDDC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4684D3EE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105E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4B8C062C" w14:textId="70C32C92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105E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569E1C2D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14:paraId="0B10E7D2" w14:textId="45861234" w:rsidR="00245C41" w:rsidRPr="003F105E" w:rsidRDefault="00245C41" w:rsidP="003F105E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F105E">
              <w:rPr>
                <w:rFonts w:asciiTheme="majorBidi" w:hAnsiTheme="majorBidi" w:cstheme="majorBidi"/>
                <w:sz w:val="28"/>
              </w:rPr>
              <w:t>1</w:t>
            </w:r>
            <w:r w:rsidRPr="003F105E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3F105E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AA69F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FDE3A3A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C8724" w14:textId="77777777" w:rsidR="00245C41" w:rsidRPr="003F105E" w:rsidRDefault="00245C41" w:rsidP="003F105E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105E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21D359C8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1BBDA76B" w14:textId="3558B8D7" w:rsidR="00245C41" w:rsidRPr="003F105E" w:rsidRDefault="00AA69F3" w:rsidP="003F105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  <w:p w14:paraId="67B38DEE" w14:textId="04406E92" w:rsidR="00245C41" w:rsidRPr="003F105E" w:rsidRDefault="00245C41" w:rsidP="003F105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105E">
              <w:rPr>
                <w:rFonts w:asciiTheme="majorBidi" w:hAnsiTheme="majorBidi" w:cstheme="majorBidi"/>
                <w:sz w:val="28"/>
              </w:rPr>
              <w:t>256</w:t>
            </w:r>
            <w:r w:rsidR="00AA69F3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45C41" w:rsidRPr="00B118B0" w14:paraId="25734EC5" w14:textId="77777777" w:rsidTr="003F105E">
        <w:trPr>
          <w:trHeight w:val="359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2341EFDC" w14:textId="7E84EC13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184ADE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3D6297E" w14:textId="3BC9A090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511BF3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6C190D01" w14:textId="5449D60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840CF35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44FB60F" w14:textId="77777777" w:rsidR="00245C41" w:rsidRPr="00B118B0" w:rsidRDefault="00245C41" w:rsidP="003F105E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6DFB1443" w14:textId="77777777" w:rsidR="00245C41" w:rsidRPr="00B118B0" w:rsidRDefault="00245C41" w:rsidP="003F105E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90555A8" w14:textId="77777777" w:rsidR="00245C41" w:rsidRPr="00B118B0" w:rsidRDefault="00245C41" w:rsidP="003F105E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1A30BBDC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7B76AFC" w14:textId="125B07D8" w:rsidR="00245C41" w:rsidRPr="00B118B0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66447" w:rsidRPr="00B118B0" w14:paraId="076D7C6A" w14:textId="77777777" w:rsidTr="009D72CE">
        <w:trPr>
          <w:trHeight w:val="64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1066FF12" w14:textId="40CFAB95" w:rsidR="00E66447" w:rsidRPr="000A367E" w:rsidRDefault="00E66447" w:rsidP="00E66447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  <w:r w:rsidRPr="000A367E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="003A707F">
              <w:rPr>
                <w:rFonts w:asciiTheme="majorBidi" w:hAnsiTheme="majorBidi" w:cstheme="majorBidi"/>
                <w:spacing w:val="-6"/>
                <w:sz w:val="28"/>
              </w:rPr>
              <w:t>20</w:t>
            </w: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49EE1A5B" w14:textId="77777777" w:rsidR="00E66447" w:rsidRPr="00B118B0" w:rsidRDefault="00E66447" w:rsidP="00E6644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3068B7" w14:textId="77777777" w:rsidR="00E66447" w:rsidRPr="00B118B0" w:rsidRDefault="00E66447" w:rsidP="00E66447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34FD2529" w14:textId="77777777" w:rsidR="00E66447" w:rsidRPr="00B118B0" w:rsidRDefault="00E66447" w:rsidP="00E66447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4E858F" w14:textId="103D93F4" w:rsidR="00E66447" w:rsidRPr="00B118B0" w:rsidRDefault="00E66447" w:rsidP="00E66447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38,040</w:t>
            </w:r>
          </w:p>
        </w:tc>
        <w:tc>
          <w:tcPr>
            <w:tcW w:w="90" w:type="dxa"/>
            <w:vAlign w:val="bottom"/>
          </w:tcPr>
          <w:p w14:paraId="3599F414" w14:textId="77777777" w:rsidR="00E66447" w:rsidRPr="00B118B0" w:rsidRDefault="00E66447" w:rsidP="00E66447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394C5" w14:textId="4A25013E" w:rsidR="00E66447" w:rsidRPr="00B118B0" w:rsidRDefault="00E66447" w:rsidP="00E66447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3ED568" w14:textId="77777777" w:rsidR="00E66447" w:rsidRPr="00B118B0" w:rsidRDefault="00E66447" w:rsidP="00E66447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EC68" w14:textId="05878499" w:rsidR="00E66447" w:rsidRPr="00B118B0" w:rsidRDefault="00E66447" w:rsidP="00E66447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C2E858" w14:textId="77777777" w:rsidR="00E66447" w:rsidRPr="00B118B0" w:rsidRDefault="00E66447" w:rsidP="00E66447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6901E90" w14:textId="7D82CF6F" w:rsidR="00E66447" w:rsidRPr="00B118B0" w:rsidRDefault="00E66447" w:rsidP="00E66447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38,040</w:t>
            </w:r>
          </w:p>
        </w:tc>
      </w:tr>
      <w:tr w:rsidR="00E66447" w:rsidRPr="00B118B0" w14:paraId="530E1D46" w14:textId="77777777" w:rsidTr="009D72CE">
        <w:trPr>
          <w:trHeight w:val="64"/>
        </w:trPr>
        <w:tc>
          <w:tcPr>
            <w:tcW w:w="2520" w:type="dxa"/>
            <w:vAlign w:val="bottom"/>
          </w:tcPr>
          <w:p w14:paraId="4AC7E7D3" w14:textId="77777777" w:rsidR="00E66447" w:rsidRPr="000A367E" w:rsidRDefault="00E66447" w:rsidP="00E66447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</w:p>
          <w:p w14:paraId="03D9DD43" w14:textId="0A46A1CB" w:rsidR="00E66447" w:rsidRPr="000A367E" w:rsidRDefault="00E66447" w:rsidP="00E66447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0A367E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="003A707F">
              <w:rPr>
                <w:rFonts w:asciiTheme="majorBidi" w:hAnsiTheme="majorBidi" w:cstheme="majorBidi"/>
                <w:spacing w:val="-6"/>
                <w:sz w:val="28"/>
              </w:rPr>
              <w:t>20</w:t>
            </w: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580A156D" w14:textId="77777777" w:rsidR="00E66447" w:rsidRPr="00B118B0" w:rsidRDefault="00E66447" w:rsidP="00E6644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274F2DB2" w14:textId="77777777" w:rsidR="00E66447" w:rsidRDefault="00E66447" w:rsidP="00E66447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5E4D862" w14:textId="122B6F07" w:rsidR="00E66447" w:rsidRPr="00B118B0" w:rsidRDefault="00E66447" w:rsidP="00E66447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74DDCA8" w14:textId="77777777" w:rsidR="00E66447" w:rsidRPr="00B118B0" w:rsidRDefault="00E66447" w:rsidP="00E66447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16BD39" w14:textId="5C33788D" w:rsidR="00E66447" w:rsidRPr="00B118B0" w:rsidRDefault="00E66447" w:rsidP="00E66447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17,950</w:t>
            </w:r>
          </w:p>
        </w:tc>
        <w:tc>
          <w:tcPr>
            <w:tcW w:w="90" w:type="dxa"/>
            <w:vAlign w:val="bottom"/>
          </w:tcPr>
          <w:p w14:paraId="70660347" w14:textId="77777777" w:rsidR="00E66447" w:rsidRPr="00B118B0" w:rsidRDefault="00E66447" w:rsidP="00E66447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98B740" w14:textId="08AD905A" w:rsidR="00E66447" w:rsidRPr="00B118B0" w:rsidRDefault="00E66447" w:rsidP="00E66447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BAE0DA" w14:textId="77777777" w:rsidR="00E66447" w:rsidRPr="00B118B0" w:rsidRDefault="00E66447" w:rsidP="00E66447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50D36D" w14:textId="3AF68207" w:rsidR="00E66447" w:rsidRPr="00B118B0" w:rsidRDefault="00E66447" w:rsidP="00E66447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CCBDA55" w14:textId="77777777" w:rsidR="00E66447" w:rsidRPr="00B118B0" w:rsidRDefault="00E66447" w:rsidP="00E66447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383D1A2" w14:textId="1E5CD754" w:rsidR="00E66447" w:rsidRPr="00B118B0" w:rsidRDefault="00E66447" w:rsidP="00E66447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17,950</w:t>
            </w:r>
          </w:p>
        </w:tc>
      </w:tr>
      <w:tr w:rsidR="00E66447" w:rsidRPr="00B118B0" w14:paraId="2A314FAC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245B999B" w14:textId="77777777" w:rsidR="00E66447" w:rsidRPr="00B118B0" w:rsidRDefault="00E66447" w:rsidP="00E66447">
            <w:pPr>
              <w:tabs>
                <w:tab w:val="left" w:pos="900"/>
                <w:tab w:val="left" w:pos="1440"/>
                <w:tab w:val="left" w:pos="2160"/>
              </w:tabs>
              <w:spacing w:line="276" w:lineRule="auto"/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03CC4E43" w14:textId="77777777" w:rsidR="00E66447" w:rsidRPr="00B118B0" w:rsidRDefault="00E66447" w:rsidP="00E66447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86833A2" w14:textId="77777777" w:rsidR="00E66447" w:rsidRPr="00B118B0" w:rsidRDefault="00E66447" w:rsidP="00E66447">
            <w:pPr>
              <w:tabs>
                <w:tab w:val="left" w:pos="360"/>
                <w:tab w:val="left" w:pos="2160"/>
              </w:tabs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9B2559F" w14:textId="77777777" w:rsidR="00E66447" w:rsidRPr="00B118B0" w:rsidRDefault="00E66447" w:rsidP="00E66447">
            <w:pPr>
              <w:tabs>
                <w:tab w:val="decimal" w:pos="792"/>
              </w:tabs>
              <w:spacing w:line="276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29220" w14:textId="37914AB7" w:rsidR="00E66447" w:rsidRPr="00B118B0" w:rsidRDefault="00E66447" w:rsidP="00E66447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55,990</w:t>
            </w:r>
          </w:p>
        </w:tc>
        <w:tc>
          <w:tcPr>
            <w:tcW w:w="90" w:type="dxa"/>
            <w:vAlign w:val="bottom"/>
          </w:tcPr>
          <w:p w14:paraId="770E4F5D" w14:textId="77777777" w:rsidR="00E66447" w:rsidRPr="00B118B0" w:rsidRDefault="00E66447" w:rsidP="00E66447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F4EE3" w14:textId="23D7A566" w:rsidR="00E66447" w:rsidRPr="00B118B0" w:rsidRDefault="00E66447" w:rsidP="00E66447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607CF" w14:textId="77777777" w:rsidR="00E66447" w:rsidRPr="00B118B0" w:rsidRDefault="00E66447" w:rsidP="00E66447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908E2" w14:textId="22F108A8" w:rsidR="00E66447" w:rsidRPr="00821EEC" w:rsidRDefault="00E66447" w:rsidP="00E66447">
            <w:pPr>
              <w:ind w:right="8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F53DE05" w14:textId="77777777" w:rsidR="00E66447" w:rsidRPr="00B118B0" w:rsidRDefault="00E66447" w:rsidP="00E66447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B6800C3" w14:textId="1FC6AC95" w:rsidR="00E66447" w:rsidRPr="00B118B0" w:rsidRDefault="00E66447" w:rsidP="00E66447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55,990</w:t>
            </w:r>
          </w:p>
        </w:tc>
      </w:tr>
    </w:tbl>
    <w:p w14:paraId="35BB86AB" w14:textId="6DAD75C5" w:rsidR="00F53166" w:rsidRPr="007A206C" w:rsidRDefault="009E4C64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FF1D85">
        <w:rPr>
          <w:rFonts w:asciiTheme="majorBidi" w:hAnsiTheme="majorBidi" w:cstheme="majorBidi"/>
          <w:b/>
          <w:bCs/>
          <w:sz w:val="28"/>
          <w:cs/>
        </w:rPr>
        <w:t>ค่าตอบแทนกรรมการและผู้บริหาร</w:t>
      </w:r>
    </w:p>
    <w:p w14:paraId="205AF151" w14:textId="2617A4C3" w:rsidR="00F53166" w:rsidRPr="007A206C" w:rsidRDefault="009E4C64" w:rsidP="0083352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งวดสามเดือนสิ้นสุดวันที่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BF1C06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561EB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E0315A" w:rsidRPr="00902AC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561EB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6B295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561EB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80658"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561EB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มีค่าใช้จ่ายผลประโยชน์พนักงา</w:t>
      </w:r>
      <w:r w:rsidR="0048138B"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น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ที่ให้แก่กรรมการและผู้บริหาร ดังต่อไปนี้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7A206C" w14:paraId="421BD2F7" w14:textId="77777777" w:rsidTr="00E70D62">
        <w:tc>
          <w:tcPr>
            <w:tcW w:w="4320" w:type="dxa"/>
            <w:vAlign w:val="bottom"/>
          </w:tcPr>
          <w:p w14:paraId="06235BB8" w14:textId="77777777" w:rsidR="004A699C" w:rsidRPr="007A206C" w:rsidRDefault="004A699C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7A206C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7A206C" w14:paraId="08E0EFAC" w14:textId="77777777" w:rsidTr="00E70D62">
        <w:tc>
          <w:tcPr>
            <w:tcW w:w="4320" w:type="dxa"/>
            <w:vAlign w:val="bottom"/>
          </w:tcPr>
          <w:p w14:paraId="79067890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10B3DC30" w:rsidR="00F53166" w:rsidRPr="007A206C" w:rsidRDefault="00BB5D81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D57BF">
              <w:rPr>
                <w:rFonts w:asciiTheme="majorBidi" w:hAnsiTheme="majorBidi" w:cstheme="majorBidi"/>
                <w:sz w:val="28"/>
              </w:rPr>
              <w:t>3</w:t>
            </w:r>
            <w:r w:rsidR="004928C3">
              <w:rPr>
                <w:rFonts w:asciiTheme="majorBidi" w:hAnsiTheme="majorBidi" w:cstheme="majorBidi"/>
                <w:sz w:val="28"/>
              </w:rPr>
              <w:t>1</w:t>
            </w:r>
            <w:r w:rsidR="004928C3">
              <w:rPr>
                <w:rFonts w:asciiTheme="majorBidi" w:hAnsiTheme="majorBidi" w:cstheme="majorBidi" w:hint="cs"/>
                <w:sz w:val="28"/>
                <w:cs/>
              </w:rPr>
              <w:t xml:space="preserve"> มีนาคม</w:t>
            </w:r>
          </w:p>
        </w:tc>
      </w:tr>
      <w:tr w:rsidR="00F53166" w:rsidRPr="007A206C" w14:paraId="349A403D" w14:textId="77777777" w:rsidTr="00E70D62">
        <w:tc>
          <w:tcPr>
            <w:tcW w:w="4320" w:type="dxa"/>
            <w:vAlign w:val="bottom"/>
          </w:tcPr>
          <w:p w14:paraId="3F40A433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A206C" w14:paraId="3D687550" w14:textId="77777777" w:rsidTr="00E70D62">
        <w:trPr>
          <w:trHeight w:val="224"/>
        </w:trPr>
        <w:tc>
          <w:tcPr>
            <w:tcW w:w="4320" w:type="dxa"/>
            <w:vAlign w:val="bottom"/>
          </w:tcPr>
          <w:p w14:paraId="7D470512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689ED" w14:textId="32B3030C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4928C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B3493E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0C555" w14:textId="50FFFD00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4928C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DB5966B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3F00" w14:textId="46C6B4DA" w:rsidR="00F53166" w:rsidRPr="007A206C" w:rsidRDefault="004928C3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A9076A3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91AE" w14:textId="2FA26B1E" w:rsidR="00F53166" w:rsidRPr="007A206C" w:rsidRDefault="004928C3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80659F" w:rsidRPr="007A206C" w14:paraId="1523EDE9" w14:textId="77777777" w:rsidTr="00E70D62">
        <w:trPr>
          <w:trHeight w:val="188"/>
        </w:trPr>
        <w:tc>
          <w:tcPr>
            <w:tcW w:w="4320" w:type="dxa"/>
            <w:shd w:val="clear" w:color="auto" w:fill="auto"/>
            <w:vAlign w:val="center"/>
          </w:tcPr>
          <w:p w14:paraId="75EF5203" w14:textId="77777777" w:rsidR="0080659F" w:rsidRPr="007A206C" w:rsidRDefault="0080659F" w:rsidP="0080659F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AD8EC" w14:textId="5E62A9C3" w:rsidR="0080659F" w:rsidRPr="0080659F" w:rsidRDefault="0080659F" w:rsidP="0080659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0659F">
              <w:rPr>
                <w:rFonts w:asciiTheme="majorBidi" w:hAnsiTheme="majorBidi" w:cstheme="majorBidi"/>
                <w:sz w:val="28"/>
              </w:rPr>
              <w:t>3,948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DD3456" w14:textId="77777777" w:rsidR="0080659F" w:rsidRPr="007A206C" w:rsidRDefault="0080659F" w:rsidP="0080659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98CB" w14:textId="02CAEEC0" w:rsidR="0080659F" w:rsidRPr="000D7805" w:rsidRDefault="0080659F" w:rsidP="0080659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D7805">
              <w:rPr>
                <w:rFonts w:asciiTheme="majorBidi" w:hAnsiTheme="majorBidi" w:cstheme="majorBidi"/>
                <w:sz w:val="28"/>
              </w:rPr>
              <w:t>3,927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42E201" w14:textId="77777777" w:rsidR="0080659F" w:rsidRPr="000D7805" w:rsidRDefault="0080659F" w:rsidP="0080659F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5D440" w14:textId="0A963392" w:rsidR="0080659F" w:rsidRPr="0080659F" w:rsidRDefault="0080659F" w:rsidP="0080659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0659F">
              <w:rPr>
                <w:rFonts w:asciiTheme="majorBidi" w:hAnsiTheme="majorBidi" w:cstheme="majorBidi"/>
                <w:sz w:val="28"/>
              </w:rPr>
              <w:t>2,</w:t>
            </w:r>
            <w:r w:rsidRPr="0080659F">
              <w:rPr>
                <w:rFonts w:asciiTheme="majorBidi" w:hAnsiTheme="majorBidi" w:cstheme="majorBidi"/>
                <w:sz w:val="28"/>
                <w:cs/>
              </w:rPr>
              <w:t>868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F6E03" w14:textId="77777777" w:rsidR="0080659F" w:rsidRPr="000D7805" w:rsidRDefault="0080659F" w:rsidP="0080659F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024CD" w14:textId="64E621C2" w:rsidR="0080659F" w:rsidRPr="000D7805" w:rsidRDefault="0080659F" w:rsidP="0080659F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D7805">
              <w:rPr>
                <w:rFonts w:asciiTheme="majorBidi" w:hAnsiTheme="majorBidi" w:cstheme="majorBidi"/>
                <w:sz w:val="28"/>
              </w:rPr>
              <w:t>2,942</w:t>
            </w:r>
          </w:p>
        </w:tc>
      </w:tr>
      <w:tr w:rsidR="0080659F" w:rsidRPr="007A206C" w14:paraId="5ED01DBC" w14:textId="77777777" w:rsidTr="00E70D62">
        <w:trPr>
          <w:trHeight w:val="360"/>
        </w:trPr>
        <w:tc>
          <w:tcPr>
            <w:tcW w:w="4320" w:type="dxa"/>
            <w:shd w:val="clear" w:color="auto" w:fill="auto"/>
            <w:vAlign w:val="center"/>
          </w:tcPr>
          <w:p w14:paraId="34F4C54C" w14:textId="77777777" w:rsidR="0080659F" w:rsidRPr="007A206C" w:rsidRDefault="0080659F" w:rsidP="0080659F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772E" w14:textId="7D7942A2" w:rsidR="0080659F" w:rsidRPr="0080659F" w:rsidRDefault="0080659F" w:rsidP="0080659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0659F">
              <w:rPr>
                <w:rFonts w:asciiTheme="majorBidi" w:hAnsiTheme="majorBidi" w:cstheme="majorBidi"/>
                <w:sz w:val="28"/>
              </w:rPr>
              <w:t>782</w:t>
            </w:r>
          </w:p>
        </w:tc>
        <w:tc>
          <w:tcPr>
            <w:tcW w:w="90" w:type="dxa"/>
            <w:shd w:val="clear" w:color="auto" w:fill="auto"/>
          </w:tcPr>
          <w:p w14:paraId="7A3D2831" w14:textId="77777777" w:rsidR="0080659F" w:rsidRPr="007A206C" w:rsidRDefault="0080659F" w:rsidP="0080659F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D66F" w14:textId="07BF5F33" w:rsidR="0080659F" w:rsidRPr="000D7805" w:rsidRDefault="0080659F" w:rsidP="0080659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D7805">
              <w:rPr>
                <w:rFonts w:asciiTheme="majorBidi" w:hAnsiTheme="majorBidi" w:cstheme="majorBidi"/>
                <w:sz w:val="28"/>
              </w:rPr>
              <w:t>711</w:t>
            </w:r>
          </w:p>
        </w:tc>
        <w:tc>
          <w:tcPr>
            <w:tcW w:w="90" w:type="dxa"/>
            <w:shd w:val="clear" w:color="auto" w:fill="auto"/>
          </w:tcPr>
          <w:p w14:paraId="07F159E0" w14:textId="77777777" w:rsidR="0080659F" w:rsidRPr="000D7805" w:rsidRDefault="0080659F" w:rsidP="0080659F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D8C1A" w14:textId="3F45275B" w:rsidR="0080659F" w:rsidRPr="0080659F" w:rsidRDefault="0080659F" w:rsidP="0080659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0659F">
              <w:rPr>
                <w:rFonts w:asciiTheme="majorBidi" w:hAnsiTheme="majorBidi" w:cstheme="majorBidi"/>
                <w:sz w:val="28"/>
                <w:cs/>
              </w:rPr>
              <w:t>336</w:t>
            </w:r>
          </w:p>
        </w:tc>
        <w:tc>
          <w:tcPr>
            <w:tcW w:w="90" w:type="dxa"/>
            <w:shd w:val="clear" w:color="auto" w:fill="auto"/>
          </w:tcPr>
          <w:p w14:paraId="6EB3BC2E" w14:textId="77777777" w:rsidR="0080659F" w:rsidRPr="000D7805" w:rsidRDefault="0080659F" w:rsidP="0080659F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A47E3" w14:textId="1A51C3CB" w:rsidR="0080659F" w:rsidRPr="000D7805" w:rsidRDefault="0080659F" w:rsidP="0080659F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D7805">
              <w:rPr>
                <w:rFonts w:asciiTheme="majorBidi" w:hAnsiTheme="majorBidi" w:cstheme="majorBidi"/>
                <w:sz w:val="28"/>
              </w:rPr>
              <w:t>400</w:t>
            </w:r>
          </w:p>
        </w:tc>
      </w:tr>
      <w:tr w:rsidR="0080659F" w:rsidRPr="007A206C" w14:paraId="2A6A909A" w14:textId="77777777" w:rsidTr="00E70D62">
        <w:tc>
          <w:tcPr>
            <w:tcW w:w="4320" w:type="dxa"/>
            <w:shd w:val="clear" w:color="auto" w:fill="auto"/>
            <w:vAlign w:val="center"/>
          </w:tcPr>
          <w:p w14:paraId="3AC18E73" w14:textId="77777777" w:rsidR="0080659F" w:rsidRPr="007A206C" w:rsidRDefault="0080659F" w:rsidP="0080659F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5A6D0" w14:textId="28D4D097" w:rsidR="0080659F" w:rsidRPr="0080659F" w:rsidRDefault="0080659F" w:rsidP="0080659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659F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80659F">
              <w:rPr>
                <w:rFonts w:asciiTheme="majorBidi" w:hAnsiTheme="majorBidi" w:cstheme="majorBidi"/>
                <w:b/>
                <w:bCs/>
                <w:sz w:val="28"/>
                <w:cs/>
              </w:rPr>
              <w:t>,730</w:t>
            </w:r>
          </w:p>
        </w:tc>
        <w:tc>
          <w:tcPr>
            <w:tcW w:w="90" w:type="dxa"/>
            <w:shd w:val="clear" w:color="auto" w:fill="auto"/>
          </w:tcPr>
          <w:p w14:paraId="393029AD" w14:textId="77777777" w:rsidR="0080659F" w:rsidRPr="007A206C" w:rsidRDefault="0080659F" w:rsidP="0080659F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C3655" w14:textId="08C37335" w:rsidR="0080659F" w:rsidRPr="000D7805" w:rsidRDefault="0080659F" w:rsidP="0080659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D7805">
              <w:rPr>
                <w:rFonts w:asciiTheme="majorBidi" w:hAnsiTheme="majorBidi" w:cstheme="majorBidi"/>
                <w:b/>
                <w:bCs/>
                <w:sz w:val="28"/>
              </w:rPr>
              <w:t>4,638</w:t>
            </w:r>
          </w:p>
        </w:tc>
        <w:tc>
          <w:tcPr>
            <w:tcW w:w="90" w:type="dxa"/>
            <w:shd w:val="clear" w:color="auto" w:fill="auto"/>
          </w:tcPr>
          <w:p w14:paraId="59D5D060" w14:textId="77777777" w:rsidR="0080659F" w:rsidRPr="000D7805" w:rsidRDefault="0080659F" w:rsidP="0080659F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E041F" w14:textId="5B039431" w:rsidR="0080659F" w:rsidRPr="0080659F" w:rsidRDefault="0080659F" w:rsidP="0080659F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659F">
              <w:rPr>
                <w:rFonts w:asciiTheme="majorBidi" w:hAnsiTheme="majorBidi" w:cstheme="majorBidi"/>
                <w:b/>
                <w:bCs/>
                <w:sz w:val="28"/>
                <w:cs/>
              </w:rPr>
              <w:t>3,204</w:t>
            </w:r>
          </w:p>
        </w:tc>
        <w:tc>
          <w:tcPr>
            <w:tcW w:w="90" w:type="dxa"/>
            <w:shd w:val="clear" w:color="auto" w:fill="auto"/>
          </w:tcPr>
          <w:p w14:paraId="514F18A6" w14:textId="77777777" w:rsidR="0080659F" w:rsidRPr="000D7805" w:rsidRDefault="0080659F" w:rsidP="0080659F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84D86" w14:textId="78CDF312" w:rsidR="0080659F" w:rsidRPr="000D7805" w:rsidRDefault="0080659F" w:rsidP="0080659F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D7805">
              <w:rPr>
                <w:rFonts w:asciiTheme="majorBidi" w:hAnsiTheme="majorBidi" w:cstheme="majorBidi"/>
                <w:b/>
                <w:bCs/>
                <w:sz w:val="28"/>
              </w:rPr>
              <w:t>3,342</w:t>
            </w:r>
          </w:p>
        </w:tc>
      </w:tr>
      <w:tr w:rsidR="0080659F" w:rsidRPr="007A206C" w14:paraId="3E3796FD" w14:textId="77777777" w:rsidTr="00E70D62">
        <w:trPr>
          <w:trHeight w:val="213"/>
        </w:trPr>
        <w:tc>
          <w:tcPr>
            <w:tcW w:w="4320" w:type="dxa"/>
            <w:vAlign w:val="bottom"/>
          </w:tcPr>
          <w:p w14:paraId="16CDB410" w14:textId="77777777" w:rsidR="0080659F" w:rsidRPr="007A206C" w:rsidRDefault="0080659F" w:rsidP="0080659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C817A24" w14:textId="3A4EA2C0" w:rsidR="0080659F" w:rsidRPr="007A206C" w:rsidRDefault="0080659F" w:rsidP="0080659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</w:tbl>
    <w:p w14:paraId="0B5930CA" w14:textId="77777777" w:rsidR="00E66447" w:rsidRDefault="00E66447" w:rsidP="00E56C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450" w:right="-43"/>
        <w:rPr>
          <w:rFonts w:asciiTheme="majorBidi" w:hAnsiTheme="majorBidi" w:cstheme="majorBidi"/>
          <w:b/>
          <w:bCs/>
          <w:sz w:val="28"/>
        </w:rPr>
      </w:pPr>
    </w:p>
    <w:p w14:paraId="6A9B72EF" w14:textId="77B177C4" w:rsidR="00F53166" w:rsidRPr="007A206C" w:rsidRDefault="009E4C64" w:rsidP="00E56C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450" w:right="-43"/>
        <w:rPr>
          <w:rFonts w:asciiTheme="majorBidi" w:hAnsiTheme="majorBidi" w:cstheme="majorBidi"/>
          <w:b/>
          <w:bCs/>
          <w:sz w:val="28"/>
          <w:cs/>
        </w:rPr>
      </w:pPr>
      <w:r w:rsidRPr="007A206C">
        <w:rPr>
          <w:rFonts w:asciiTheme="majorBidi" w:hAnsiTheme="majorBidi" w:cstheme="majorBidi"/>
          <w:b/>
          <w:bCs/>
          <w:sz w:val="28"/>
          <w:cs/>
        </w:rPr>
        <w:lastRenderedPageBreak/>
        <w:t>ภาระค้ำประกันกับกิจการที่เกี่ยวข้องกัน</w:t>
      </w:r>
    </w:p>
    <w:p w14:paraId="3AA34E35" w14:textId="6E979418" w:rsidR="004F0276" w:rsidRDefault="009E4C64" w:rsidP="00E56C3E">
      <w:pPr>
        <w:spacing w:before="120" w:after="120"/>
        <w:ind w:left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บริษัทมีภาระการค้ำประกันกับกิจการที่เกี่ยวข้องกันตามที่กล่าวไว้ในหมายเหตุประกอบงบ</w:t>
      </w:r>
      <w:r w:rsidRPr="008A5712">
        <w:rPr>
          <w:rFonts w:asciiTheme="majorBidi" w:hAnsiTheme="majorBidi" w:cstheme="majorBidi"/>
          <w:color w:val="000000"/>
          <w:spacing w:val="-2"/>
          <w:sz w:val="28"/>
          <w:cs/>
        </w:rPr>
        <w:t>การเงิน</w:t>
      </w:r>
      <w:r w:rsidRPr="008A571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A571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 w:rsidR="004D01BE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5A634B">
        <w:rPr>
          <w:rFonts w:asciiTheme="majorBidi" w:hAnsiTheme="majorBidi" w:cstheme="majorBidi"/>
          <w:color w:val="000000"/>
          <w:spacing w:val="-2"/>
          <w:sz w:val="28"/>
        </w:rPr>
        <w:t>9</w:t>
      </w:r>
      <w:r w:rsidR="004D01BE">
        <w:rPr>
          <w:rFonts w:asciiTheme="majorBidi" w:hAnsiTheme="majorBidi" w:cstheme="majorBidi"/>
          <w:color w:val="000000"/>
          <w:spacing w:val="-2"/>
          <w:sz w:val="28"/>
        </w:rPr>
        <w:t>.3.2</w:t>
      </w:r>
    </w:p>
    <w:p w14:paraId="560BB199" w14:textId="6D2702E5" w:rsidR="002403B3" w:rsidRPr="00237E45" w:rsidRDefault="002403B3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bookmarkStart w:id="2" w:name="_Hlk39673225"/>
      <w:r w:rsidRPr="00237E45">
        <w:rPr>
          <w:rFonts w:asciiTheme="majorBidi" w:hAnsiTheme="majorBidi" w:cstheme="majorBidi"/>
          <w:b/>
          <w:bCs/>
          <w:sz w:val="28"/>
          <w:cs/>
        </w:rPr>
        <w:t>ข้อมูลเพิ่มเติมเกี่ยวกับกระแสเงินสด</w:t>
      </w:r>
      <w:r w:rsidRPr="00237E4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CF76655" w14:textId="7F185198" w:rsidR="002403B3" w:rsidRPr="00237E45" w:rsidRDefault="003344F2" w:rsidP="006358BF">
      <w:pPr>
        <w:tabs>
          <w:tab w:val="left" w:pos="360"/>
          <w:tab w:val="left" w:pos="630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AA5409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   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ณ วันที่ </w:t>
      </w:r>
      <w:r w:rsidR="00CC2C16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872E5C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CC2C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72E5C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0B235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872E5C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และวันที่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872E5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90"/>
        <w:gridCol w:w="1260"/>
        <w:gridCol w:w="90"/>
        <w:gridCol w:w="1170"/>
        <w:gridCol w:w="90"/>
        <w:gridCol w:w="1350"/>
      </w:tblGrid>
      <w:tr w:rsidR="002403B3" w:rsidRPr="00237E45" w14:paraId="1AD8173E" w14:textId="77777777" w:rsidTr="00E70D6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67B089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C4134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E1BA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8364E" w14:textId="77777777" w:rsidR="002403B3" w:rsidRPr="0002372B" w:rsidRDefault="002403B3" w:rsidP="001376C8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</w:rPr>
            </w:pPr>
            <w:r w:rsidRPr="0002372B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2403B3" w:rsidRPr="00237E45" w14:paraId="34926B92" w14:textId="77777777" w:rsidTr="00E70D6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00753F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D5E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02372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5EBB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BF4FC" w14:textId="77777777" w:rsidR="002403B3" w:rsidRPr="0002372B" w:rsidRDefault="002403B3" w:rsidP="00BA2D3C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403B3" w:rsidRPr="00237E45" w14:paraId="07C36501" w14:textId="77777777" w:rsidTr="00E70D62">
        <w:trPr>
          <w:cantSplit/>
          <w:trHeight w:val="70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359BF9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93879B" w14:textId="77777777" w:rsidR="0052039D" w:rsidRDefault="0052039D" w:rsidP="0052039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</w:p>
          <w:p w14:paraId="24428A6A" w14:textId="5EA20B2C" w:rsidR="002403B3" w:rsidRPr="0002372B" w:rsidRDefault="0052039D" w:rsidP="0052039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D881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9247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8D5AB85" w14:textId="2E1F3793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52039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205BB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2CDA1" w14:textId="2C5AFD08" w:rsidR="00221D47" w:rsidRPr="0002372B" w:rsidRDefault="0052039D" w:rsidP="00221D4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7305D22F" w14:textId="449C5C38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52039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3CC6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9AA60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6EA9EBAE" w14:textId="74EEA84D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52039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F0002" w:rsidRPr="00237E45" w14:paraId="3DBCE5CB" w14:textId="77777777" w:rsidTr="00E70D6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E069554" w14:textId="77777777" w:rsidR="008F0002" w:rsidRPr="0002372B" w:rsidRDefault="008F0002" w:rsidP="008F0002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เงินสดใน</w:t>
            </w:r>
            <w:r w:rsidRPr="0002372B">
              <w:rPr>
                <w:b w:val="0"/>
                <w:bCs w:val="0"/>
                <w:sz w:val="28"/>
                <w:szCs w:val="28"/>
                <w:cs/>
              </w:rPr>
              <w:t>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B99AD" w14:textId="71A19917" w:rsidR="008F0002" w:rsidRPr="00EE2DA5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8F0002">
              <w:rPr>
                <w:rFonts w:ascii="Angsana New" w:hAnsi="Angsana New"/>
                <w:sz w:val="28"/>
              </w:rPr>
              <w:t>2,447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33387" w14:textId="77777777" w:rsidR="008F0002" w:rsidRPr="0002372B" w:rsidRDefault="008F0002" w:rsidP="008F000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BC85ED" w14:textId="1D0E64E3" w:rsidR="008F0002" w:rsidRPr="0002372B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3,888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AC4AC" w14:textId="77777777" w:rsidR="008F0002" w:rsidRPr="0002372B" w:rsidRDefault="008F0002" w:rsidP="008F0002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7995B" w14:textId="2786A89B" w:rsidR="008F0002" w:rsidRPr="0002372B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930B9C" w14:textId="77777777" w:rsidR="008F0002" w:rsidRPr="0002372B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10C97" w14:textId="4D870451" w:rsidR="008F0002" w:rsidRPr="0002372B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</w:tr>
      <w:tr w:rsidR="008F0002" w:rsidRPr="00237E45" w14:paraId="7706A1DA" w14:textId="77777777" w:rsidTr="00E70D6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6DB5A9" w14:textId="387CAE11" w:rsidR="008F0002" w:rsidRPr="0002372B" w:rsidRDefault="008F0002" w:rsidP="008F0002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ED26F" w14:textId="6411F933" w:rsidR="008F0002" w:rsidRPr="008F0002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8F0002">
              <w:rPr>
                <w:rFonts w:ascii="Angsana New" w:hAnsi="Angsana New"/>
                <w:sz w:val="28"/>
              </w:rPr>
              <w:t>45,93</w:t>
            </w:r>
            <w:r w:rsidR="006F041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3BD573" w14:textId="77777777" w:rsidR="008F0002" w:rsidRPr="0002372B" w:rsidRDefault="008F0002" w:rsidP="008F000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8708D" w14:textId="78DDF26A" w:rsidR="008F0002" w:rsidRPr="0002372B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82878C" w14:textId="77777777" w:rsidR="008F0002" w:rsidRPr="0002372B" w:rsidRDefault="008F0002" w:rsidP="008F0002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96D3CA" w14:textId="61A3CF82" w:rsidR="008F0002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4,81</w:t>
            </w:r>
            <w:r w:rsidR="002F127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479C44" w14:textId="77777777" w:rsidR="008F0002" w:rsidRPr="0002372B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4292CD" w14:textId="33BFF795" w:rsidR="008F0002" w:rsidRPr="0002372B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58,673</w:t>
            </w:r>
          </w:p>
        </w:tc>
      </w:tr>
      <w:tr w:rsidR="008F0002" w:rsidRPr="00237E45" w14:paraId="13C9D7CA" w14:textId="77777777" w:rsidTr="00E70D6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5D7349" w14:textId="7E54B55A" w:rsidR="008F0002" w:rsidRPr="0002372B" w:rsidRDefault="008F0002" w:rsidP="008F0002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7256" w14:textId="0A1AD5F3" w:rsidR="008F0002" w:rsidRPr="008F0002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8F0002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5B3DA3" w14:textId="77777777" w:rsidR="008F0002" w:rsidRPr="0002372B" w:rsidRDefault="008F0002" w:rsidP="008F000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85B60" w14:textId="0D811AE8" w:rsidR="008F0002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63E73" w14:textId="77777777" w:rsidR="008F0002" w:rsidRPr="0002372B" w:rsidRDefault="008F0002" w:rsidP="008F0002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86B40B" w14:textId="254C1956" w:rsidR="008F0002" w:rsidRPr="004F1B01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B5E3E8" w14:textId="77777777" w:rsidR="008F0002" w:rsidRPr="0002372B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F53A4A" w14:textId="4F43373D" w:rsidR="008F0002" w:rsidRPr="0002372B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514</w:t>
            </w:r>
          </w:p>
        </w:tc>
      </w:tr>
      <w:tr w:rsidR="008F0002" w:rsidRPr="00003722" w14:paraId="7012E879" w14:textId="77777777" w:rsidTr="00E70D6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D107BB" w14:textId="007A9EF1" w:rsidR="008F0002" w:rsidRPr="0002372B" w:rsidRDefault="008F0002" w:rsidP="008F0002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223F2A" w14:textId="1DD864CB" w:rsidR="008F0002" w:rsidRPr="009E586D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E586D">
              <w:rPr>
                <w:rFonts w:ascii="Angsana New" w:hAnsi="Angsana New"/>
                <w:b/>
                <w:bCs/>
                <w:sz w:val="28"/>
              </w:rPr>
              <w:t>48,40</w:t>
            </w:r>
            <w:r w:rsidR="006F041B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E0ADE" w14:textId="77777777" w:rsidR="008F0002" w:rsidRPr="0002372B" w:rsidRDefault="008F0002" w:rsidP="008F0002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53D3F9" w14:textId="570C0FDF" w:rsidR="008F0002" w:rsidRPr="0002372B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103,534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7AB75" w14:textId="77777777" w:rsidR="008F0002" w:rsidRPr="0002372B" w:rsidRDefault="008F0002" w:rsidP="008F0002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98398" w14:textId="4DF0B96F" w:rsidR="008F0002" w:rsidRPr="0002372B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5,83</w:t>
            </w:r>
            <w:r w:rsidR="002F1274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A1AC2" w14:textId="77777777" w:rsidR="008F0002" w:rsidRPr="0002372B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17BB1" w14:textId="18A3D7BF" w:rsidR="008F0002" w:rsidRPr="0002372B" w:rsidRDefault="008F0002" w:rsidP="008F000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59,207</w:t>
            </w:r>
          </w:p>
        </w:tc>
      </w:tr>
    </w:tbl>
    <w:p w14:paraId="7FDB75E9" w14:textId="77777777" w:rsidR="006C0ED6" w:rsidRPr="00003722" w:rsidRDefault="006C0ED6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highlight w:val="cyan"/>
        </w:rPr>
      </w:pPr>
    </w:p>
    <w:p w14:paraId="71679DC7" w14:textId="38A5F6EF" w:rsidR="00872E5C" w:rsidRPr="00EB4071" w:rsidRDefault="00AA5409" w:rsidP="00EC638C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</w:rPr>
      </w:pPr>
      <w:r w:rsidRPr="00EB4071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ณ วันที่ </w:t>
      </w:r>
      <w:r w:rsidR="00480E06" w:rsidRPr="00EB4071">
        <w:rPr>
          <w:rFonts w:asciiTheme="majorBidi" w:hAnsiTheme="majorBidi" w:cstheme="majorBidi"/>
          <w:color w:val="000000"/>
          <w:spacing w:val="-4"/>
          <w:sz w:val="28"/>
        </w:rPr>
        <w:t xml:space="preserve">31 </w:t>
      </w:r>
      <w:r w:rsidR="00480E06" w:rsidRPr="00EB4071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มีนาคม </w:t>
      </w:r>
      <w:r w:rsidR="00480E06" w:rsidRPr="00EB4071">
        <w:rPr>
          <w:rFonts w:asciiTheme="majorBidi" w:hAnsiTheme="majorBidi" w:cstheme="majorBidi"/>
          <w:color w:val="000000"/>
          <w:spacing w:val="-4"/>
          <w:sz w:val="28"/>
        </w:rPr>
        <w:t>2566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ดอกเบี้ยเงินฝากประจำธนาคารในงบการเงินรวมและงบการเงินเฉพาะกิจการคิดอัตราดอกเบี้ยร้อยละ </w:t>
      </w:r>
      <w:r w:rsidR="002F1274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 </w:t>
      </w:r>
      <w:r w:rsidR="00144C65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>0.</w:t>
      </w:r>
      <w:r w:rsidR="006F041B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>1</w:t>
      </w:r>
      <w:r w:rsidR="006F187F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>5</w:t>
      </w:r>
      <w:r w:rsidR="00144C65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- 0.</w:t>
      </w:r>
      <w:r w:rsidR="006F187F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>4</w:t>
      </w:r>
      <w:r w:rsidR="006F041B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>0</w:t>
      </w:r>
      <w:r w:rsidR="000F66BB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และ </w:t>
      </w:r>
      <w:r w:rsidR="0078124F" w:rsidRPr="00EB4071">
        <w:rPr>
          <w:rFonts w:ascii="Angsana New" w:hAnsi="Angsana New"/>
          <w:color w:val="000000"/>
          <w:spacing w:val="-4"/>
          <w:sz w:val="28"/>
        </w:rPr>
        <w:t>0.</w:t>
      </w:r>
      <w:r w:rsidR="008072A3" w:rsidRPr="00EB4071">
        <w:rPr>
          <w:rFonts w:ascii="Angsana New" w:hAnsi="Angsana New"/>
          <w:color w:val="000000"/>
          <w:spacing w:val="-4"/>
          <w:sz w:val="28"/>
        </w:rPr>
        <w:t>1</w:t>
      </w:r>
      <w:r w:rsidR="0078124F" w:rsidRPr="00EB4071">
        <w:rPr>
          <w:rFonts w:ascii="Angsana New" w:hAnsi="Angsana New"/>
          <w:color w:val="000000"/>
          <w:spacing w:val="-4"/>
          <w:sz w:val="28"/>
        </w:rPr>
        <w:t>5 - 0.</w:t>
      </w:r>
      <w:r w:rsidR="008072A3" w:rsidRPr="00EB4071">
        <w:rPr>
          <w:rFonts w:ascii="Angsana New" w:hAnsi="Angsana New"/>
          <w:color w:val="000000"/>
          <w:spacing w:val="-4"/>
          <w:sz w:val="28"/>
        </w:rPr>
        <w:t>3</w:t>
      </w:r>
      <w:r w:rsidR="006F187F" w:rsidRPr="00EB4071">
        <w:rPr>
          <w:rFonts w:ascii="Angsana New" w:hAnsi="Angsana New"/>
          <w:color w:val="000000"/>
          <w:spacing w:val="-4"/>
          <w:sz w:val="28"/>
        </w:rPr>
        <w:t>2</w:t>
      </w:r>
      <w:r w:rsidR="0078124F" w:rsidRPr="00EB4071">
        <w:rPr>
          <w:rFonts w:ascii="Angsana New" w:hAnsi="Angsana New" w:hint="cs"/>
          <w:color w:val="000000"/>
          <w:spacing w:val="-4"/>
          <w:sz w:val="28"/>
        </w:rPr>
        <w:t xml:space="preserve"> 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ต่อปี ตามลำดับ</w:t>
      </w:r>
      <w:r w:rsidR="00EA4938"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 (</w:t>
      </w:r>
      <w:r w:rsidR="002F1274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31 </w:t>
      </w:r>
      <w:r w:rsidR="002F1274"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ธันวาคม </w:t>
      </w:r>
      <w:r w:rsidR="007952B4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2565: </w:t>
      </w:r>
      <w:r w:rsidR="001E58D1"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อัตราดอกเบี้ยร้อยละ </w:t>
      </w:r>
      <w:r w:rsidR="0067218A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>0.15</w:t>
      </w:r>
      <w:r w:rsidR="00DE7DC6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="002F1274" w:rsidRPr="003A707F">
        <w:rPr>
          <w:rFonts w:asciiTheme="majorBidi" w:hAnsiTheme="majorBidi" w:cstheme="majorBidi"/>
          <w:color w:val="000000" w:themeColor="text1"/>
          <w:spacing w:val="-4"/>
          <w:sz w:val="28"/>
        </w:rPr>
        <w:t>-</w:t>
      </w:r>
      <w:r w:rsidR="00DE7DC6" w:rsidRPr="003A707F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0.3</w:t>
      </w:r>
      <w:r w:rsidR="00341376" w:rsidRPr="003A707F">
        <w:rPr>
          <w:rFonts w:asciiTheme="majorBidi" w:hAnsiTheme="majorBidi" w:cstheme="majorBidi"/>
          <w:color w:val="000000" w:themeColor="text1"/>
          <w:spacing w:val="-4"/>
          <w:sz w:val="28"/>
        </w:rPr>
        <w:t>5</w:t>
      </w:r>
      <w:r w:rsidR="00E80F5A" w:rsidRPr="003A707F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="00E80F5A" w:rsidRPr="003A707F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และ </w:t>
      </w:r>
      <w:r w:rsidR="00E80F5A" w:rsidRPr="003A707F">
        <w:rPr>
          <w:rFonts w:asciiTheme="majorBidi" w:hAnsiTheme="majorBidi" w:cstheme="majorBidi"/>
          <w:color w:val="000000" w:themeColor="text1"/>
          <w:spacing w:val="-4"/>
          <w:sz w:val="28"/>
        </w:rPr>
        <w:t>0.</w:t>
      </w:r>
      <w:r w:rsidR="007164D6" w:rsidRPr="003A707F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15 </w:t>
      </w:r>
      <w:r w:rsidR="002F1274" w:rsidRPr="003A707F">
        <w:rPr>
          <w:rFonts w:asciiTheme="majorBidi" w:hAnsiTheme="majorBidi" w:cstheme="majorBidi"/>
          <w:color w:val="000000" w:themeColor="text1"/>
          <w:spacing w:val="-4"/>
          <w:sz w:val="28"/>
        </w:rPr>
        <w:t>-</w:t>
      </w:r>
      <w:r w:rsidR="007164D6" w:rsidRPr="003A707F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="00866E04" w:rsidRPr="003A707F">
        <w:rPr>
          <w:rFonts w:asciiTheme="majorBidi" w:hAnsiTheme="majorBidi" w:cstheme="majorBidi"/>
          <w:color w:val="000000" w:themeColor="text1"/>
          <w:spacing w:val="-4"/>
          <w:sz w:val="28"/>
        </w:rPr>
        <w:t>0</w:t>
      </w:r>
      <w:r w:rsidR="00866E04"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.30 </w:t>
      </w:r>
      <w:r w:rsidR="00866E04"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>ต่อปี</w:t>
      </w:r>
      <w:r w:rsidR="00EC638C"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 ตามลำดับ</w:t>
      </w:r>
      <w:r w:rsidR="00EA4938"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>)</w:t>
      </w:r>
    </w:p>
    <w:p w14:paraId="697B0FE6" w14:textId="77777777" w:rsidR="00AE1E3E" w:rsidRDefault="00AE1E3E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0613A83" w14:textId="0565808A" w:rsidR="002403B3" w:rsidRPr="00C93D51" w:rsidRDefault="00AE1464" w:rsidP="001E7FEB">
      <w:pPr>
        <w:tabs>
          <w:tab w:val="left" w:pos="360"/>
        </w:tabs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.2 </w:t>
      </w:r>
      <w:r w:rsidR="007B246E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เงินสดจ่ายเพื่อซื้ออุปกรณ์</w:t>
      </w:r>
      <w:r w:rsidR="009F757A" w:rsidRPr="00C93D51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="003C097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งวด</w:t>
      </w:r>
      <w:r w:rsidR="00F91948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สาม</w:t>
      </w:r>
      <w:r w:rsidR="00CA387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เดือน</w:t>
      </w:r>
      <w:r w:rsidR="006D1DFD" w:rsidRPr="00C93D51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 w:rsidR="00480E06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480E06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มีนาคม</w:t>
      </w:r>
      <w:r w:rsidR="000B235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480E06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และสำหรับปีสิ้นสุดวันที่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9F4FB1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480E06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9F4FB1" w:rsidRPr="00C93D5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มีรายละเอียดดังนี้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260"/>
      </w:tblGrid>
      <w:tr w:rsidR="00AA5409" w:rsidRPr="00C93D51" w14:paraId="762E23CD" w14:textId="77777777" w:rsidTr="00635575">
        <w:trPr>
          <w:cantSplit/>
          <w:trHeight w:val="108"/>
        </w:trPr>
        <w:tc>
          <w:tcPr>
            <w:tcW w:w="4230" w:type="dxa"/>
          </w:tcPr>
          <w:p w14:paraId="5657512C" w14:textId="77777777" w:rsidR="00AA5409" w:rsidRPr="00C93D51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ED1F2E7" w14:textId="77777777" w:rsidR="00AA5409" w:rsidRPr="00F00DFA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076073AB" w14:textId="77777777" w:rsidR="00AA5409" w:rsidRPr="00F00DFA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A422264" w14:textId="77777777" w:rsidR="00AA5409" w:rsidRPr="00F00DFA" w:rsidRDefault="00AA5409" w:rsidP="0003241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(หน่วย: พันบาท)</w:t>
            </w:r>
          </w:p>
        </w:tc>
      </w:tr>
      <w:tr w:rsidR="00AA5409" w:rsidRPr="00C93D51" w14:paraId="331B5174" w14:textId="77777777" w:rsidTr="00635575">
        <w:trPr>
          <w:cantSplit/>
          <w:trHeight w:val="108"/>
        </w:trPr>
        <w:tc>
          <w:tcPr>
            <w:tcW w:w="4230" w:type="dxa"/>
          </w:tcPr>
          <w:p w14:paraId="632068A1" w14:textId="77777777" w:rsidR="00AA5409" w:rsidRPr="00C93D51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D5ADDC0" w14:textId="77777777" w:rsidR="00AA5409" w:rsidRPr="00F00DFA" w:rsidRDefault="00AA5409" w:rsidP="00E821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0DF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1F9F2DA" w14:textId="77777777" w:rsidR="00AA5409" w:rsidRPr="00F00DFA" w:rsidRDefault="00AA5409" w:rsidP="00E821F3">
            <w:pPr>
              <w:ind w:left="-126" w:firstLine="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7CE688CE" w14:textId="77777777" w:rsidR="00AA5409" w:rsidRPr="00F00DFA" w:rsidRDefault="00AA5409" w:rsidP="00E821F3">
            <w:pPr>
              <w:ind w:left="-297" w:firstLine="2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0DF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409" w:rsidRPr="00C93D51" w14:paraId="56DF460C" w14:textId="77777777" w:rsidTr="00635575">
        <w:trPr>
          <w:cantSplit/>
          <w:trHeight w:val="1187"/>
        </w:trPr>
        <w:tc>
          <w:tcPr>
            <w:tcW w:w="4230" w:type="dxa"/>
          </w:tcPr>
          <w:p w14:paraId="3A10AA7B" w14:textId="77777777" w:rsidR="00AA5409" w:rsidRPr="00C93D51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BA6A74" w14:textId="0E95B56B" w:rsidR="00E2307F" w:rsidRPr="00F00DFA" w:rsidRDefault="00C0691E" w:rsidP="00E2307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355B57"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F00DF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55B57" w:rsidRPr="00F00DF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55B57"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516FCEC3" w14:textId="402833C7" w:rsidR="00EA3380" w:rsidRPr="00F00DFA" w:rsidRDefault="00C0691E" w:rsidP="00E2307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55B57" w:rsidRPr="00F00DF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5BE48F" w14:textId="77777777" w:rsidR="00AA5409" w:rsidRPr="00F00DFA" w:rsidRDefault="00AA5409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195814" w14:textId="64C89E88" w:rsidR="004532AA" w:rsidRPr="00F00DFA" w:rsidRDefault="00AA5409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  <w:p w14:paraId="655C13FE" w14:textId="3B0403FA" w:rsidR="00AA5409" w:rsidRPr="00F00DFA" w:rsidRDefault="00AA5409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</w:p>
          <w:p w14:paraId="1877F382" w14:textId="77777777" w:rsidR="00AA5409" w:rsidRPr="00F00DFA" w:rsidRDefault="00AA5409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4CC57BD9" w14:textId="31BB6D42" w:rsidR="00AA5409" w:rsidRPr="00F00DFA" w:rsidRDefault="00AA5409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55B57" w:rsidRPr="00F00DF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4F2D0175" w14:textId="77777777" w:rsidR="00AA5409" w:rsidRPr="00F00DFA" w:rsidRDefault="00AA5409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A0D72C" w14:textId="2398572F" w:rsidR="00355B57" w:rsidRPr="00F00DFA" w:rsidRDefault="001743EF" w:rsidP="00355B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F91948"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355B57" w:rsidRPr="00F00DF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355B57"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  <w:p w14:paraId="1BCAD8BF" w14:textId="683EFDF0" w:rsidR="00AA5409" w:rsidRPr="00F00DFA" w:rsidRDefault="00355B57" w:rsidP="00355B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E9CEE8" w14:textId="77777777" w:rsidR="00AA5409" w:rsidRPr="00F00DFA" w:rsidRDefault="00AA5409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2FAC4E" w14:textId="60C7AC32" w:rsidR="004532AA" w:rsidRPr="00F00DFA" w:rsidRDefault="00AA5409" w:rsidP="00AA54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  <w:p w14:paraId="6165D618" w14:textId="7B54AAF6" w:rsidR="00AA5409" w:rsidRPr="00F00DFA" w:rsidRDefault="00AA5409" w:rsidP="00AA54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</w:p>
          <w:p w14:paraId="1AD34012" w14:textId="77777777" w:rsidR="00AA5409" w:rsidRPr="00F00DFA" w:rsidRDefault="00AA5409" w:rsidP="00AA54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00D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4E7AC4DE" w14:textId="0CA09555" w:rsidR="00AA5409" w:rsidRPr="00F00DFA" w:rsidRDefault="00AA5409" w:rsidP="00AA540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55B57" w:rsidRPr="00F00DF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AA5409" w:rsidRPr="00C93D51" w14:paraId="2FBC3CDE" w14:textId="77777777" w:rsidTr="00635575">
        <w:trPr>
          <w:cantSplit/>
        </w:trPr>
        <w:tc>
          <w:tcPr>
            <w:tcW w:w="4230" w:type="dxa"/>
          </w:tcPr>
          <w:p w14:paraId="4E8F2C8D" w14:textId="655C76E0" w:rsidR="00AA5409" w:rsidRPr="00F00DFA" w:rsidRDefault="00AA5409" w:rsidP="00AA5409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เจ้าหนี้ค่าซื้ออุปกรณ์</w:t>
            </w:r>
            <w:r w:rsidR="0093231B" w:rsidRPr="00F00DFA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และงานระหว่างก่อสร้าง</w:t>
            </w:r>
            <w:r w:rsidRPr="00F00DF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ACF02B" w14:textId="77777777" w:rsidR="00AA5409" w:rsidRPr="00F00DFA" w:rsidRDefault="00AA5409" w:rsidP="00E5449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6867E62" w14:textId="77777777" w:rsidR="00AA5409" w:rsidRPr="00F00DFA" w:rsidRDefault="00AA5409" w:rsidP="00E54490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AB4A7E" w14:textId="77777777" w:rsidR="00AA5409" w:rsidRPr="00F00DFA" w:rsidRDefault="00AA5409" w:rsidP="00C1042D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655BC43" w14:textId="77777777" w:rsidR="00AA5409" w:rsidRPr="00F00DFA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240CD0" w14:textId="77777777" w:rsidR="00AA5409" w:rsidRPr="00F00DFA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C0C636C" w14:textId="77777777" w:rsidR="00AA5409" w:rsidRPr="00F00DFA" w:rsidRDefault="00AA5409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F1A9A" w14:textId="77777777" w:rsidR="00AA5409" w:rsidRPr="00F00DFA" w:rsidRDefault="00AA5409" w:rsidP="00BC62FE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51E9" w:rsidRPr="00C93D51" w14:paraId="490D9BAC" w14:textId="77777777" w:rsidTr="00635575">
        <w:trPr>
          <w:cantSplit/>
        </w:trPr>
        <w:tc>
          <w:tcPr>
            <w:tcW w:w="4230" w:type="dxa"/>
          </w:tcPr>
          <w:p w14:paraId="3E336E42" w14:textId="77777777" w:rsidR="00126C5B" w:rsidRDefault="00A251E9" w:rsidP="009B3C14">
            <w:pPr>
              <w:ind w:left="625" w:right="6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(บันทึกเป็นส่วนหนึ่งของเจ้าหนี้การค้าและ</w:t>
            </w:r>
          </w:p>
          <w:p w14:paraId="6377EFF5" w14:textId="1C532EB4" w:rsidR="00A251E9" w:rsidRPr="00F00DFA" w:rsidRDefault="00A251E9" w:rsidP="009B3C14">
            <w:pPr>
              <w:ind w:left="625" w:right="6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</w:t>
            </w:r>
            <w:r w:rsidRPr="00F00DFA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F00DF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อื่น)</w:t>
            </w:r>
          </w:p>
        </w:tc>
        <w:tc>
          <w:tcPr>
            <w:tcW w:w="1170" w:type="dxa"/>
            <w:vAlign w:val="bottom"/>
          </w:tcPr>
          <w:p w14:paraId="0B3D7CA6" w14:textId="0AF227AB" w:rsidR="00A251E9" w:rsidRPr="00F00DFA" w:rsidRDefault="008F0002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7,986</w:t>
            </w:r>
          </w:p>
        </w:tc>
        <w:tc>
          <w:tcPr>
            <w:tcW w:w="90" w:type="dxa"/>
            <w:vAlign w:val="bottom"/>
          </w:tcPr>
          <w:p w14:paraId="50E39C55" w14:textId="77777777" w:rsidR="00A251E9" w:rsidRPr="00F00DFA" w:rsidRDefault="00A251E9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6F15347" w14:textId="408126D5" w:rsidR="00A251E9" w:rsidRPr="00F00DFA" w:rsidRDefault="0020694C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="Angsana New" w:hAnsi="Angsana New"/>
                <w:sz w:val="26"/>
                <w:szCs w:val="26"/>
              </w:rPr>
              <w:t>8,074</w:t>
            </w:r>
          </w:p>
        </w:tc>
        <w:tc>
          <w:tcPr>
            <w:tcW w:w="90" w:type="dxa"/>
            <w:vAlign w:val="bottom"/>
          </w:tcPr>
          <w:p w14:paraId="3314A1F0" w14:textId="77777777" w:rsidR="00A251E9" w:rsidRPr="00F00DFA" w:rsidRDefault="00A251E9" w:rsidP="00415BF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95312E" w14:textId="11A78A57" w:rsidR="00A251E9" w:rsidRPr="00F00DFA" w:rsidRDefault="008F0002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B8C8602" w14:textId="77777777" w:rsidR="00A251E9" w:rsidRPr="00F00DFA" w:rsidRDefault="00A251E9" w:rsidP="00415BF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FDBB77" w14:textId="2814BC6F" w:rsidR="00A251E9" w:rsidRPr="00F00DFA" w:rsidRDefault="00A251E9" w:rsidP="00415BF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51E9" w:rsidRPr="00C93D51" w14:paraId="3CB4EE03" w14:textId="77777777" w:rsidTr="00635575">
        <w:trPr>
          <w:cantSplit/>
        </w:trPr>
        <w:tc>
          <w:tcPr>
            <w:tcW w:w="4230" w:type="dxa"/>
          </w:tcPr>
          <w:p w14:paraId="2A19EE5A" w14:textId="6A2E1449" w:rsidR="00A251E9" w:rsidRPr="00F00DFA" w:rsidRDefault="00A251E9" w:rsidP="00A251E9">
            <w:pPr>
              <w:ind w:left="85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u w:val="single"/>
              </w:rPr>
            </w:pPr>
            <w:r w:rsidRPr="00F00DFA">
              <w:rPr>
                <w:rFonts w:asciiTheme="majorBidi" w:eastAsia="MS Mincho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="00151657" w:rsidRPr="00C73B15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Pr="00F00DFA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F00DF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ซื้ออุปกรณ์</w:t>
            </w:r>
            <w:r w:rsidRPr="00F00DFA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3FD9B681" w14:textId="37F3C368" w:rsidR="00A251E9" w:rsidRPr="00F00DFA" w:rsidRDefault="006F187F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9,65</w:t>
            </w:r>
            <w:r w:rsidR="00EB407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  <w:vAlign w:val="bottom"/>
          </w:tcPr>
          <w:p w14:paraId="1E3B5B77" w14:textId="77777777" w:rsidR="00A251E9" w:rsidRPr="00F00DFA" w:rsidRDefault="00A251E9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630AD95" w14:textId="7B9EE448" w:rsidR="00A251E9" w:rsidRPr="00F00DFA" w:rsidRDefault="0020694C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DFA">
              <w:rPr>
                <w:rFonts w:ascii="Angsana New" w:hAnsi="Angsana New"/>
                <w:sz w:val="26"/>
                <w:szCs w:val="26"/>
              </w:rPr>
              <w:t>93,938</w:t>
            </w:r>
          </w:p>
        </w:tc>
        <w:tc>
          <w:tcPr>
            <w:tcW w:w="90" w:type="dxa"/>
            <w:vAlign w:val="bottom"/>
          </w:tcPr>
          <w:p w14:paraId="748026A9" w14:textId="77777777" w:rsidR="00A251E9" w:rsidRPr="00F00DFA" w:rsidRDefault="00A251E9" w:rsidP="00415BF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58130F" w14:textId="6372D68A" w:rsidR="00A251E9" w:rsidRPr="00F00DFA" w:rsidRDefault="008F0002" w:rsidP="00415BF9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4E0156C" w14:textId="77777777" w:rsidR="00A251E9" w:rsidRPr="00F00DFA" w:rsidRDefault="00A251E9" w:rsidP="00415BF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A28428" w14:textId="4D404E54" w:rsidR="00A251E9" w:rsidRPr="00F00DFA" w:rsidRDefault="005B502E" w:rsidP="00415BF9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="Angsana New" w:hAnsi="Angsana New"/>
                <w:sz w:val="26"/>
                <w:szCs w:val="26"/>
              </w:rPr>
              <w:t>1,229</w:t>
            </w:r>
          </w:p>
        </w:tc>
      </w:tr>
      <w:tr w:rsidR="00A251E9" w:rsidRPr="00C93D51" w14:paraId="46952886" w14:textId="77777777" w:rsidTr="00635575">
        <w:trPr>
          <w:cantSplit/>
        </w:trPr>
        <w:tc>
          <w:tcPr>
            <w:tcW w:w="4230" w:type="dxa"/>
          </w:tcPr>
          <w:p w14:paraId="041BD01F" w14:textId="26BBC98C" w:rsidR="00A251E9" w:rsidRPr="00F00DFA" w:rsidRDefault="00A251E9" w:rsidP="00A251E9">
            <w:pPr>
              <w:ind w:left="815" w:hanging="72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eastAsia="MS Mincho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151657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Pr="00F00DFA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   </w:t>
            </w:r>
            <w:r w:rsidR="009A1DFF" w:rsidRPr="00F00DFA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00DFA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เงินสดจ่ายเพื่อซื้ออุปกรณ์</w:t>
            </w:r>
            <w:r w:rsidRPr="00F00DFA">
              <w:rPr>
                <w:rFonts w:asciiTheme="majorBidi" w:eastAsia="MS Mincho" w:hAnsiTheme="majorBidi" w:hint="cs"/>
                <w:sz w:val="26"/>
                <w:szCs w:val="26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3A0BDF5F" w14:textId="03DF061B" w:rsidR="00A251E9" w:rsidRPr="00F00DFA" w:rsidRDefault="008F0002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F187F" w:rsidRPr="00F00DFA">
              <w:rPr>
                <w:rFonts w:asciiTheme="majorBidi" w:hAnsiTheme="majorBidi" w:cstheme="majorBidi"/>
                <w:sz w:val="26"/>
                <w:szCs w:val="26"/>
              </w:rPr>
              <w:t>17,456</w:t>
            </w:r>
            <w:r w:rsidRPr="00F00DF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74851C7F" w14:textId="77777777" w:rsidR="00A251E9" w:rsidRPr="00F00DFA" w:rsidRDefault="00A251E9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1A31DF0" w14:textId="6CC88347" w:rsidR="00A251E9" w:rsidRPr="00F00DFA" w:rsidRDefault="0020694C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="Angsana New" w:hAnsi="Angsana New"/>
                <w:sz w:val="26"/>
                <w:szCs w:val="26"/>
              </w:rPr>
              <w:t>(</w:t>
            </w:r>
            <w:r w:rsidR="00DF591C" w:rsidRPr="00F00DFA">
              <w:rPr>
                <w:rFonts w:ascii="Angsana New" w:hAnsi="Angsana New"/>
                <w:sz w:val="26"/>
                <w:szCs w:val="26"/>
              </w:rPr>
              <w:t>94,026</w:t>
            </w:r>
            <w:r w:rsidRPr="00F00DF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59C045F2" w14:textId="77777777" w:rsidR="00A251E9" w:rsidRPr="00F00DFA" w:rsidRDefault="00A251E9" w:rsidP="00415BF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4832E0" w14:textId="479D490B" w:rsidR="00A251E9" w:rsidRPr="00F00DFA" w:rsidRDefault="008F0002" w:rsidP="00415BF9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CD48CAC" w14:textId="77777777" w:rsidR="00A251E9" w:rsidRPr="00F00DFA" w:rsidRDefault="00A251E9" w:rsidP="00415BF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257F65" w14:textId="450CF16A" w:rsidR="00A251E9" w:rsidRPr="00F00DFA" w:rsidRDefault="005B502E" w:rsidP="00415BF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0DFA">
              <w:rPr>
                <w:rFonts w:ascii="Angsana New" w:hAnsi="Angsana New"/>
                <w:sz w:val="26"/>
                <w:szCs w:val="26"/>
              </w:rPr>
              <w:t>(1,229)</w:t>
            </w:r>
          </w:p>
        </w:tc>
      </w:tr>
      <w:tr w:rsidR="00A251E9" w:rsidRPr="00C93D51" w14:paraId="39591A9E" w14:textId="77777777" w:rsidTr="00635575">
        <w:trPr>
          <w:cantSplit/>
        </w:trPr>
        <w:tc>
          <w:tcPr>
            <w:tcW w:w="4230" w:type="dxa"/>
          </w:tcPr>
          <w:p w14:paraId="3FAF40B9" w14:textId="27496610" w:rsidR="00A251E9" w:rsidRPr="00F00DFA" w:rsidRDefault="00A251E9" w:rsidP="00A251E9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F00D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เจ้าหนี้ค่าซื้ออุปกรณ์</w:t>
            </w:r>
            <w:r w:rsidRPr="00F00DFA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และงานระหว่างก่อสร้าง</w:t>
            </w:r>
            <w:r w:rsidRPr="00F00D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2C14A" w14:textId="77777777" w:rsidR="00A251E9" w:rsidRPr="00F00DFA" w:rsidRDefault="00A251E9" w:rsidP="00415BF9">
            <w:pPr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ECE03AF" w14:textId="77777777" w:rsidR="00A251E9" w:rsidRPr="00F00DFA" w:rsidRDefault="00A251E9" w:rsidP="00415BF9">
            <w:pPr>
              <w:tabs>
                <w:tab w:val="decimal" w:pos="798"/>
              </w:tabs>
              <w:ind w:right="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01535" w14:textId="77777777" w:rsidR="00A251E9" w:rsidRPr="00F00DFA" w:rsidRDefault="00A251E9" w:rsidP="00415BF9">
            <w:pPr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6EA7AC7" w14:textId="77777777" w:rsidR="00A251E9" w:rsidRPr="00F00DFA" w:rsidRDefault="00A251E9" w:rsidP="00415BF9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50D0B" w14:textId="77777777" w:rsidR="00A251E9" w:rsidRPr="00F00DFA" w:rsidRDefault="00A251E9" w:rsidP="00415BF9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182364A" w14:textId="77777777" w:rsidR="00A251E9" w:rsidRPr="00F00DFA" w:rsidRDefault="00A251E9" w:rsidP="00415BF9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97FD0" w14:textId="77777777" w:rsidR="00A251E9" w:rsidRPr="00F00DFA" w:rsidRDefault="00A251E9" w:rsidP="00415BF9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51E9" w:rsidRPr="007F1A8C" w14:paraId="5B615832" w14:textId="77777777" w:rsidTr="00635575">
        <w:trPr>
          <w:cantSplit/>
        </w:trPr>
        <w:tc>
          <w:tcPr>
            <w:tcW w:w="4230" w:type="dxa"/>
          </w:tcPr>
          <w:p w14:paraId="54A75E4E" w14:textId="6D9BC8AC" w:rsidR="00A251E9" w:rsidRPr="00F00DFA" w:rsidRDefault="00A251E9" w:rsidP="009A1DFF">
            <w:pPr>
              <w:ind w:left="625" w:right="63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F00D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(บันทึกเป็นส่วนหนึ่งของเจ้าหนี้การค้าและ</w:t>
            </w:r>
          </w:p>
          <w:p w14:paraId="2A5EE0E3" w14:textId="0C6E531E" w:rsidR="00A251E9" w:rsidRPr="00F00DFA" w:rsidRDefault="00A251E9" w:rsidP="009A1DFF">
            <w:pPr>
              <w:ind w:left="625" w:right="63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F00D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เจ้าหนี้</w:t>
            </w:r>
            <w:r w:rsidRPr="00F00DFA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F00DFA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อื่น)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E634DE" w14:textId="10C9825E" w:rsidR="00A251E9" w:rsidRPr="00F00DFA" w:rsidRDefault="008F0002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0D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  <w:r w:rsidR="00EB40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" w:type="dxa"/>
            <w:vAlign w:val="bottom"/>
          </w:tcPr>
          <w:p w14:paraId="5E86D84D" w14:textId="77777777" w:rsidR="00A251E9" w:rsidRPr="00F00DFA" w:rsidRDefault="00A251E9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24EFE4" w14:textId="15840B45" w:rsidR="00A251E9" w:rsidRPr="00F00DFA" w:rsidRDefault="00DF591C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0DFA">
              <w:rPr>
                <w:rFonts w:ascii="Angsana New" w:hAnsi="Angsana New"/>
                <w:b/>
                <w:bCs/>
                <w:sz w:val="26"/>
                <w:szCs w:val="26"/>
              </w:rPr>
              <w:t>7,986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0213E994" w14:textId="77777777" w:rsidR="00A251E9" w:rsidRPr="00F00DFA" w:rsidRDefault="00A251E9" w:rsidP="00415BF9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F48E08" w14:textId="680747E5" w:rsidR="00A251E9" w:rsidRPr="00F00DFA" w:rsidRDefault="008F0002" w:rsidP="00415BF9">
            <w:pPr>
              <w:ind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0DF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0F9BCBF" w14:textId="77777777" w:rsidR="00A251E9" w:rsidRPr="00F00DFA" w:rsidRDefault="00A251E9" w:rsidP="00415BF9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CAD530" w14:textId="61D6BC71" w:rsidR="00A251E9" w:rsidRPr="00F00DFA" w:rsidRDefault="00A251E9" w:rsidP="00415BF9">
            <w:pPr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0DF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62471103" w14:textId="613192D5" w:rsidR="002403B3" w:rsidRPr="007F1A8C" w:rsidRDefault="007D7054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.3 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รายการที่ไม่เกี่ยวข้องกับเงินสดสำหรับ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</w:t>
      </w:r>
      <w:r w:rsidR="00F91948">
        <w:rPr>
          <w:rFonts w:asciiTheme="majorBidi" w:hAnsiTheme="majorBidi" w:cstheme="majorBidi" w:hint="cs"/>
          <w:sz w:val="28"/>
          <w:cs/>
          <w:lang w:val="en-GB"/>
        </w:rPr>
        <w:t>สาม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7C2E57">
        <w:rPr>
          <w:rFonts w:asciiTheme="majorBidi" w:hAnsiTheme="majorBidi" w:cstheme="majorBidi"/>
          <w:sz w:val="28"/>
        </w:rPr>
        <w:t>31</w:t>
      </w:r>
      <w:r w:rsidR="00762259">
        <w:rPr>
          <w:rFonts w:asciiTheme="majorBidi" w:hAnsiTheme="majorBidi" w:cstheme="majorBidi"/>
          <w:sz w:val="28"/>
        </w:rPr>
        <w:t xml:space="preserve"> </w:t>
      </w:r>
      <w:r w:rsidR="00652A4C">
        <w:rPr>
          <w:rFonts w:asciiTheme="majorBidi" w:hAnsiTheme="majorBidi" w:cstheme="majorBidi" w:hint="cs"/>
          <w:sz w:val="28"/>
          <w:cs/>
        </w:rPr>
        <w:t>มีนา</w:t>
      </w:r>
      <w:r w:rsidR="007C2E57">
        <w:rPr>
          <w:rFonts w:asciiTheme="majorBidi" w:hAnsiTheme="majorBidi" w:cstheme="majorBidi" w:hint="cs"/>
          <w:sz w:val="28"/>
          <w:cs/>
        </w:rPr>
        <w:t>คม</w:t>
      </w:r>
      <w:r w:rsidR="000B2359">
        <w:rPr>
          <w:rFonts w:asciiTheme="majorBidi" w:hAnsiTheme="majorBidi" w:cstheme="majorBidi" w:hint="cs"/>
          <w:sz w:val="28"/>
          <w:cs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7C2E57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และสำหรับปีสิ้นสุดวันที่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7C2E57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170"/>
        <w:gridCol w:w="90"/>
        <w:gridCol w:w="1260"/>
        <w:gridCol w:w="90"/>
        <w:gridCol w:w="1170"/>
      </w:tblGrid>
      <w:tr w:rsidR="000D7B8A" w:rsidRPr="00652A4C" w14:paraId="33F58921" w14:textId="77777777" w:rsidTr="00722239">
        <w:trPr>
          <w:cantSplit/>
        </w:trPr>
        <w:tc>
          <w:tcPr>
            <w:tcW w:w="4140" w:type="dxa"/>
          </w:tcPr>
          <w:p w14:paraId="24B538C4" w14:textId="77777777" w:rsidR="000D7B8A" w:rsidRPr="00652A4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74F7398" w14:textId="77777777" w:rsidR="000D7B8A" w:rsidRPr="00652A4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1E12777F" w14:textId="77777777" w:rsidR="000D7B8A" w:rsidRPr="00652A4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57EFE7B" w14:textId="77777777" w:rsidR="000D7B8A" w:rsidRPr="00652A4C" w:rsidRDefault="000D7B8A" w:rsidP="00E54490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A4C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(หน่วย: พันบาท)</w:t>
            </w:r>
          </w:p>
        </w:tc>
      </w:tr>
      <w:tr w:rsidR="000D7B8A" w:rsidRPr="00652A4C" w14:paraId="42F2E7B0" w14:textId="77777777" w:rsidTr="00722239">
        <w:trPr>
          <w:cantSplit/>
        </w:trPr>
        <w:tc>
          <w:tcPr>
            <w:tcW w:w="4140" w:type="dxa"/>
          </w:tcPr>
          <w:p w14:paraId="6D9A85A9" w14:textId="77777777" w:rsidR="000D7B8A" w:rsidRPr="00652A4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5C0699F5" w14:textId="77777777" w:rsidR="000D7B8A" w:rsidRPr="00652A4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A4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044D25B2" w14:textId="77777777" w:rsidR="000D7B8A" w:rsidRPr="00652A4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1EABE167" w14:textId="77777777" w:rsidR="000D7B8A" w:rsidRPr="00652A4C" w:rsidRDefault="000D7B8A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A4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53E2" w:rsidRPr="00652A4C" w14:paraId="5F00FBCF" w14:textId="77777777" w:rsidTr="00722239">
        <w:trPr>
          <w:cantSplit/>
        </w:trPr>
        <w:tc>
          <w:tcPr>
            <w:tcW w:w="4140" w:type="dxa"/>
          </w:tcPr>
          <w:p w14:paraId="7BAF1869" w14:textId="77777777" w:rsidR="000D7B8A" w:rsidRPr="00652A4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19C761" w14:textId="699924E3" w:rsidR="008148D1" w:rsidRPr="00652A4C" w:rsidRDefault="00414035" w:rsidP="008148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2A4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C140BD" w:rsidRPr="00652A4C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652A4C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  <w:r w:rsidRPr="00652A4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7C2E57" w:rsidRPr="00652A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7C2E57" w:rsidRPr="00652A4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0096183D" w14:textId="384B615A" w:rsidR="000D7B8A" w:rsidRPr="00652A4C" w:rsidRDefault="000D7B8A" w:rsidP="008148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2A4C">
              <w:rPr>
                <w:rFonts w:ascii="Angsana New" w:hAnsi="Angsana New"/>
                <w:sz w:val="26"/>
                <w:szCs w:val="26"/>
              </w:rPr>
              <w:t>256</w:t>
            </w:r>
            <w:r w:rsidR="007C2E57" w:rsidRPr="00652A4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2C99E7" w14:textId="77777777" w:rsidR="000D7B8A" w:rsidRPr="00652A4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7AB5D7" w14:textId="77777777" w:rsidR="00F644E6" w:rsidRPr="00652A4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2A4C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5F19002B" w14:textId="38BED83F" w:rsidR="000D7B8A" w:rsidRPr="00652A4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2A4C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5D286160" w14:textId="77777777" w:rsidR="000D7B8A" w:rsidRPr="00652A4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2A4C">
              <w:rPr>
                <w:rFonts w:ascii="Angsana New" w:hAnsi="Angsana New"/>
                <w:sz w:val="26"/>
                <w:szCs w:val="26"/>
              </w:rPr>
              <w:t>31</w:t>
            </w:r>
            <w:r w:rsidRPr="00652A4C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712C89AC" w14:textId="165F53A4" w:rsidR="000D7B8A" w:rsidRPr="00652A4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2A4C">
              <w:rPr>
                <w:rFonts w:ascii="Angsana New" w:hAnsi="Angsana New"/>
                <w:sz w:val="26"/>
                <w:szCs w:val="26"/>
              </w:rPr>
              <w:t>256</w:t>
            </w:r>
            <w:r w:rsidR="007C2E57" w:rsidRPr="00652A4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54AA779B" w14:textId="77777777" w:rsidR="000D7B8A" w:rsidRPr="00652A4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E80D8FC" w14:textId="35C735D1" w:rsidR="008148D1" w:rsidRPr="00652A4C" w:rsidRDefault="00762259" w:rsidP="008148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2A4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C140BD" w:rsidRPr="00652A4C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652A4C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  <w:r w:rsidRPr="00652A4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652A4C">
              <w:rPr>
                <w:rFonts w:ascii="Angsana New" w:hAnsi="Angsana New"/>
                <w:sz w:val="26"/>
                <w:szCs w:val="26"/>
              </w:rPr>
              <w:t>3</w:t>
            </w:r>
            <w:r w:rsidR="007C2E57" w:rsidRPr="00652A4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7C2E57" w:rsidRPr="00652A4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6F792F3B" w14:textId="09210694" w:rsidR="000D7B8A" w:rsidRPr="00652A4C" w:rsidRDefault="000D7B8A" w:rsidP="008148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2A4C">
              <w:rPr>
                <w:rFonts w:ascii="Angsana New" w:hAnsi="Angsana New"/>
                <w:sz w:val="26"/>
                <w:szCs w:val="26"/>
              </w:rPr>
              <w:t>256</w:t>
            </w:r>
            <w:r w:rsidR="007C2E57" w:rsidRPr="00652A4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15E997" w14:textId="77777777" w:rsidR="000D7B8A" w:rsidRPr="00652A4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D7C7C8" w14:textId="77777777" w:rsidR="00F644E6" w:rsidRPr="00652A4C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2A4C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3F81D91A" w14:textId="52BAF1B6" w:rsidR="000D7B8A" w:rsidRPr="00652A4C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2A4C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73729BC6" w14:textId="77777777" w:rsidR="000D7B8A" w:rsidRPr="00652A4C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2A4C">
              <w:rPr>
                <w:rFonts w:ascii="Angsana New" w:hAnsi="Angsana New"/>
                <w:sz w:val="26"/>
                <w:szCs w:val="26"/>
              </w:rPr>
              <w:t>31</w:t>
            </w:r>
            <w:r w:rsidRPr="00652A4C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315D2FD6" w14:textId="604B2959" w:rsidR="000D7B8A" w:rsidRPr="00652A4C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2A4C">
              <w:rPr>
                <w:rFonts w:ascii="Angsana New" w:hAnsi="Angsana New"/>
                <w:sz w:val="26"/>
                <w:szCs w:val="26"/>
              </w:rPr>
              <w:t>256</w:t>
            </w:r>
            <w:r w:rsidR="007C2E57" w:rsidRPr="00652A4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D7B8A" w:rsidRPr="00652A4C" w14:paraId="07286DB7" w14:textId="77777777" w:rsidTr="00722239">
        <w:trPr>
          <w:cantSplit/>
        </w:trPr>
        <w:tc>
          <w:tcPr>
            <w:tcW w:w="4140" w:type="dxa"/>
          </w:tcPr>
          <w:p w14:paraId="43C91096" w14:textId="30EE3FDD" w:rsidR="000D7B8A" w:rsidRPr="00652A4C" w:rsidRDefault="000D7B8A" w:rsidP="000D7B8A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52A4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หนี้สินระยะยาวภายใต้สัญญาเช่ายกมา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8E22E9" w14:textId="77777777" w:rsidR="000D7B8A" w:rsidRPr="00652A4C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EDE0502" w14:textId="77777777" w:rsidR="000D7B8A" w:rsidRPr="00652A4C" w:rsidRDefault="000D7B8A" w:rsidP="00E54490">
            <w:pPr>
              <w:tabs>
                <w:tab w:val="decimal" w:pos="798"/>
              </w:tabs>
              <w:ind w:right="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72F8B1" w14:textId="77777777" w:rsidR="000D7B8A" w:rsidRPr="00652A4C" w:rsidRDefault="000D7B8A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3BB6568" w14:textId="77777777" w:rsidR="000D7B8A" w:rsidRPr="00652A4C" w:rsidRDefault="000D7B8A" w:rsidP="00E54490">
            <w:pPr>
              <w:tabs>
                <w:tab w:val="decimal" w:pos="84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2E2F14" w14:textId="77777777" w:rsidR="000D7B8A" w:rsidRPr="00652A4C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1D10C79" w14:textId="77777777" w:rsidR="000D7B8A" w:rsidRPr="00652A4C" w:rsidRDefault="000D7B8A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D861B1" w14:textId="77777777" w:rsidR="000D7B8A" w:rsidRPr="00652A4C" w:rsidRDefault="000D7B8A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0A36" w:rsidRPr="00652A4C" w14:paraId="7DC0D2C0" w14:textId="77777777" w:rsidTr="00415BF9">
        <w:trPr>
          <w:cantSplit/>
        </w:trPr>
        <w:tc>
          <w:tcPr>
            <w:tcW w:w="4140" w:type="dxa"/>
          </w:tcPr>
          <w:p w14:paraId="1EC0942F" w14:textId="77777777" w:rsidR="00B70A36" w:rsidRPr="00652A4C" w:rsidRDefault="00B70A36" w:rsidP="00D75C2D">
            <w:pPr>
              <w:ind w:left="540" w:right="6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52A4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(รวมส่วนของหนี้สินระยะยาวที่ถึงกำหนด</w:t>
            </w:r>
          </w:p>
          <w:p w14:paraId="3505B19D" w14:textId="3AB722D8" w:rsidR="00B70A36" w:rsidRPr="00652A4C" w:rsidRDefault="00B70A36" w:rsidP="00D75C2D">
            <w:pPr>
              <w:ind w:left="540" w:right="63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52A4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ชำระภายในหนึ่งปี)</w:t>
            </w:r>
          </w:p>
        </w:tc>
        <w:tc>
          <w:tcPr>
            <w:tcW w:w="1170" w:type="dxa"/>
            <w:vAlign w:val="bottom"/>
          </w:tcPr>
          <w:p w14:paraId="367BAD5A" w14:textId="6408E30B" w:rsidR="00B70A36" w:rsidRPr="00652A4C" w:rsidRDefault="005D35E5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A4C">
              <w:rPr>
                <w:rFonts w:asciiTheme="majorBidi" w:hAnsiTheme="majorBidi" w:cstheme="majorBidi"/>
                <w:sz w:val="26"/>
                <w:szCs w:val="26"/>
              </w:rPr>
              <w:t>151,70</w:t>
            </w:r>
            <w:r w:rsidR="00AE1E3E" w:rsidRPr="00652A4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" w:type="dxa"/>
            <w:vAlign w:val="bottom"/>
          </w:tcPr>
          <w:p w14:paraId="41B61CF4" w14:textId="77777777" w:rsidR="00B70A36" w:rsidRPr="00652A4C" w:rsidRDefault="00B70A36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818C85" w14:textId="73D1C44B" w:rsidR="00B70A36" w:rsidRPr="00652A4C" w:rsidRDefault="00C140BD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A4C">
              <w:rPr>
                <w:rFonts w:ascii="Angsana New" w:hAnsi="Angsana New"/>
                <w:sz w:val="26"/>
                <w:szCs w:val="26"/>
              </w:rPr>
              <w:t>184,972</w:t>
            </w:r>
          </w:p>
        </w:tc>
        <w:tc>
          <w:tcPr>
            <w:tcW w:w="90" w:type="dxa"/>
            <w:vAlign w:val="bottom"/>
          </w:tcPr>
          <w:p w14:paraId="3EF86F8E" w14:textId="77777777" w:rsidR="00B70A36" w:rsidRPr="00652A4C" w:rsidRDefault="00B70A36" w:rsidP="00415BF9">
            <w:pPr>
              <w:tabs>
                <w:tab w:val="decimal" w:pos="810"/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DC7EFE" w14:textId="7678A275" w:rsidR="00B70A36" w:rsidRPr="00652A4C" w:rsidRDefault="005D35E5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A4C">
              <w:rPr>
                <w:rFonts w:asciiTheme="majorBidi" w:hAnsiTheme="majorBidi" w:cstheme="majorBidi"/>
                <w:sz w:val="26"/>
                <w:szCs w:val="26"/>
              </w:rPr>
              <w:t>930</w:t>
            </w:r>
          </w:p>
        </w:tc>
        <w:tc>
          <w:tcPr>
            <w:tcW w:w="90" w:type="dxa"/>
            <w:vAlign w:val="bottom"/>
          </w:tcPr>
          <w:p w14:paraId="3500B00A" w14:textId="77777777" w:rsidR="00B70A36" w:rsidRPr="00652A4C" w:rsidRDefault="00B70A36" w:rsidP="00415BF9">
            <w:pPr>
              <w:tabs>
                <w:tab w:val="decimal" w:pos="810"/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6E3A55" w14:textId="40659640" w:rsidR="00B70A36" w:rsidRPr="00652A4C" w:rsidRDefault="001E46F4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A4C">
              <w:rPr>
                <w:rFonts w:ascii="Angsana New" w:hAnsi="Angsana New"/>
                <w:sz w:val="26"/>
                <w:szCs w:val="26"/>
              </w:rPr>
              <w:t>3,539</w:t>
            </w:r>
          </w:p>
        </w:tc>
      </w:tr>
      <w:tr w:rsidR="00B70A36" w:rsidRPr="00652A4C" w14:paraId="568AE10D" w14:textId="77777777" w:rsidTr="00415BF9">
        <w:trPr>
          <w:cantSplit/>
        </w:trPr>
        <w:tc>
          <w:tcPr>
            <w:tcW w:w="4140" w:type="dxa"/>
          </w:tcPr>
          <w:p w14:paraId="095D4799" w14:textId="35BC4A78" w:rsidR="00B70A36" w:rsidRPr="00652A4C" w:rsidRDefault="00B70A36" w:rsidP="00B70A36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52A4C">
              <w:rPr>
                <w:rFonts w:asciiTheme="majorBidi" w:eastAsia="MS Mincho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C73B15" w:rsidRPr="00C73B15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Pr="00652A4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ab/>
            </w:r>
            <w:r w:rsidR="000A3D4F" w:rsidRPr="00652A4C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52A4C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เงินสดจ่าย</w:t>
            </w:r>
            <w:r w:rsidRPr="00652A4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5A907D11" w14:textId="69E7085C" w:rsidR="00B70A36" w:rsidRPr="00652A4C" w:rsidRDefault="005D35E5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A4C">
              <w:rPr>
                <w:rFonts w:asciiTheme="majorBidi" w:hAnsiTheme="majorBidi" w:cstheme="majorBidi"/>
                <w:sz w:val="26"/>
                <w:szCs w:val="26"/>
              </w:rPr>
              <w:t>(3,30</w:t>
            </w:r>
            <w:r w:rsidR="00AE1E3E" w:rsidRPr="00652A4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652A4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741ACFC3" w14:textId="77777777" w:rsidR="00B70A36" w:rsidRPr="00652A4C" w:rsidRDefault="00B70A36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A15CD5" w14:textId="358D6F68" w:rsidR="00B70A36" w:rsidRPr="00652A4C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A4C">
              <w:rPr>
                <w:rFonts w:ascii="Angsana New" w:hAnsi="Angsana New"/>
                <w:sz w:val="26"/>
                <w:szCs w:val="26"/>
              </w:rPr>
              <w:t>(</w:t>
            </w:r>
            <w:r w:rsidR="00C140BD" w:rsidRPr="00652A4C">
              <w:rPr>
                <w:rFonts w:ascii="Angsana New" w:hAnsi="Angsana New"/>
                <w:sz w:val="26"/>
                <w:szCs w:val="26"/>
              </w:rPr>
              <w:t>27,081)</w:t>
            </w:r>
          </w:p>
        </w:tc>
        <w:tc>
          <w:tcPr>
            <w:tcW w:w="90" w:type="dxa"/>
            <w:vAlign w:val="bottom"/>
          </w:tcPr>
          <w:p w14:paraId="20732DEC" w14:textId="77777777" w:rsidR="00B70A36" w:rsidRPr="00652A4C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B588B4" w14:textId="4C7BA856" w:rsidR="00B70A36" w:rsidRPr="00652A4C" w:rsidRDefault="005D35E5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A4C"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652A4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52A4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384A56A7" w14:textId="77777777" w:rsidR="00B70A36" w:rsidRPr="00652A4C" w:rsidRDefault="00B70A36" w:rsidP="00415BF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EB28DA" w14:textId="0522EED8" w:rsidR="00B70A36" w:rsidRPr="00652A4C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A4C">
              <w:rPr>
                <w:rFonts w:ascii="Angsana New" w:hAnsi="Angsana New"/>
                <w:sz w:val="26"/>
                <w:szCs w:val="26"/>
              </w:rPr>
              <w:t>(</w:t>
            </w:r>
            <w:r w:rsidR="001E46F4" w:rsidRPr="00652A4C">
              <w:rPr>
                <w:rFonts w:ascii="Angsana New" w:hAnsi="Angsana New"/>
                <w:sz w:val="26"/>
                <w:szCs w:val="26"/>
              </w:rPr>
              <w:t>2,609</w:t>
            </w:r>
            <w:r w:rsidRPr="00652A4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70A36" w:rsidRPr="00652A4C" w14:paraId="5B4A9F22" w14:textId="77777777" w:rsidTr="00415BF9">
        <w:trPr>
          <w:cantSplit/>
        </w:trPr>
        <w:tc>
          <w:tcPr>
            <w:tcW w:w="4140" w:type="dxa"/>
          </w:tcPr>
          <w:p w14:paraId="321DA7DF" w14:textId="153DB274" w:rsidR="00B70A36" w:rsidRPr="00652A4C" w:rsidRDefault="00B70A36" w:rsidP="00B70A36">
            <w:pPr>
              <w:tabs>
                <w:tab w:val="left" w:pos="535"/>
              </w:tabs>
              <w:jc w:val="thai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</w:pPr>
            <w:r w:rsidRPr="00652A4C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</w:t>
            </w:r>
            <w:r w:rsidR="009A1DFF" w:rsidRPr="00652A4C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52A4C"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</w:rPr>
              <w:t>ลดลงระหว่าง</w:t>
            </w:r>
            <w:r w:rsidR="00400C7A" w:rsidRPr="00652A4C"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</w:rPr>
              <w:t>งวด</w:t>
            </w:r>
            <w:r w:rsidR="00CA42F5" w:rsidRPr="00652A4C"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</w:rPr>
              <w:t>จากการ</w:t>
            </w:r>
            <w:r w:rsidR="00AC49EB" w:rsidRPr="00652A4C"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</w:rPr>
              <w:t>เปลี่ยนแปลงสัญญา</w:t>
            </w:r>
            <w:r w:rsidR="00C317D0" w:rsidRPr="00652A4C"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</w:rPr>
              <w:t>เช่า</w:t>
            </w:r>
          </w:p>
        </w:tc>
        <w:tc>
          <w:tcPr>
            <w:tcW w:w="1170" w:type="dxa"/>
            <w:vAlign w:val="bottom"/>
          </w:tcPr>
          <w:p w14:paraId="36BDF6E5" w14:textId="1D5681C6" w:rsidR="00B70A36" w:rsidRPr="00652A4C" w:rsidRDefault="005D35E5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A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0B583B6" w14:textId="77777777" w:rsidR="00B70A36" w:rsidRPr="00652A4C" w:rsidRDefault="00B70A36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8AB2C3" w14:textId="7C3C2069" w:rsidR="00B70A36" w:rsidRPr="00652A4C" w:rsidRDefault="00C140BD" w:rsidP="00415BF9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2A4C">
              <w:rPr>
                <w:rFonts w:ascii="Angsana New" w:hAnsi="Angsana New"/>
                <w:sz w:val="26"/>
                <w:szCs w:val="26"/>
              </w:rPr>
              <w:t>(6,187)</w:t>
            </w:r>
          </w:p>
        </w:tc>
        <w:tc>
          <w:tcPr>
            <w:tcW w:w="90" w:type="dxa"/>
            <w:vAlign w:val="bottom"/>
          </w:tcPr>
          <w:p w14:paraId="69F8ADEA" w14:textId="77777777" w:rsidR="00B70A36" w:rsidRPr="00652A4C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34EA5D" w14:textId="57F41FD4" w:rsidR="00B70A36" w:rsidRPr="00652A4C" w:rsidRDefault="005D35E5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A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D0FAB07" w14:textId="77777777" w:rsidR="00B70A36" w:rsidRPr="00652A4C" w:rsidRDefault="00B70A36" w:rsidP="00415BF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21230D" w14:textId="605859B2" w:rsidR="00B70A36" w:rsidRPr="00652A4C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A4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0A36" w:rsidRPr="00652A4C" w14:paraId="664C71E9" w14:textId="77777777" w:rsidTr="00415BF9">
        <w:trPr>
          <w:cantSplit/>
        </w:trPr>
        <w:tc>
          <w:tcPr>
            <w:tcW w:w="4140" w:type="dxa"/>
          </w:tcPr>
          <w:p w14:paraId="28E88FDB" w14:textId="77777777" w:rsidR="00B70A36" w:rsidRPr="00652A4C" w:rsidRDefault="00B70A36" w:rsidP="00B70A36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652A4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หนี้สินระยะยาวภายใต้สัญญาเช่าทางการเงินยกไป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3A01E" w14:textId="77777777" w:rsidR="00B70A36" w:rsidRPr="00652A4C" w:rsidRDefault="00B70A36" w:rsidP="00415BF9">
            <w:pPr>
              <w:tabs>
                <w:tab w:val="decimal" w:pos="106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3829DC1" w14:textId="77777777" w:rsidR="00B70A36" w:rsidRPr="00652A4C" w:rsidRDefault="00B70A36" w:rsidP="00415BF9">
            <w:pPr>
              <w:tabs>
                <w:tab w:val="decimal" w:pos="798"/>
                <w:tab w:val="decimal" w:pos="106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BC86" w14:textId="65E2A3D0" w:rsidR="00B70A36" w:rsidRPr="00652A4C" w:rsidRDefault="00B70A36" w:rsidP="00415BF9">
            <w:pPr>
              <w:tabs>
                <w:tab w:val="decimal" w:pos="99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1821" w14:textId="77777777" w:rsidR="00B70A36" w:rsidRPr="00652A4C" w:rsidRDefault="00B70A36" w:rsidP="00415BF9">
            <w:pPr>
              <w:tabs>
                <w:tab w:val="decimal" w:pos="841"/>
                <w:tab w:val="decimal" w:pos="106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D6D59" w14:textId="77777777" w:rsidR="00B70A36" w:rsidRPr="00652A4C" w:rsidRDefault="00B70A36" w:rsidP="00415BF9">
            <w:pPr>
              <w:tabs>
                <w:tab w:val="decimal" w:pos="106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8D47C" w14:textId="77777777" w:rsidR="00B70A36" w:rsidRPr="00652A4C" w:rsidRDefault="00B70A36" w:rsidP="00415BF9">
            <w:pPr>
              <w:tabs>
                <w:tab w:val="decimal" w:pos="1060"/>
              </w:tabs>
              <w:ind w:left="-9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C7B20" w14:textId="6A4B9AC9" w:rsidR="00B70A36" w:rsidRPr="00652A4C" w:rsidRDefault="00B70A36" w:rsidP="00415BF9">
            <w:pPr>
              <w:tabs>
                <w:tab w:val="decimal" w:pos="901"/>
                <w:tab w:val="decimal" w:pos="106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70A36" w:rsidRPr="00652A4C" w14:paraId="323B5F6E" w14:textId="77777777" w:rsidTr="00415BF9">
        <w:trPr>
          <w:cantSplit/>
        </w:trPr>
        <w:tc>
          <w:tcPr>
            <w:tcW w:w="4140" w:type="dxa"/>
          </w:tcPr>
          <w:p w14:paraId="24004857" w14:textId="0D69C45C" w:rsidR="00B70A36" w:rsidRPr="00652A4C" w:rsidRDefault="00B70A36" w:rsidP="00D75C2D">
            <w:pPr>
              <w:ind w:left="540" w:right="63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52A4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(รวมส่วนของหนี้สินระยะยาวที่ถึงกำหนด</w:t>
            </w:r>
            <w:r w:rsidR="00BE47A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652A4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ชำ</w:t>
            </w:r>
            <w:r w:rsidRPr="00652A4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ระ</w:t>
            </w:r>
            <w:r w:rsidRPr="00652A4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ภายในหนึ่งปี)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3F99D" w14:textId="1706F05C" w:rsidR="00B70A36" w:rsidRPr="00652A4C" w:rsidRDefault="005D35E5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2A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148,397</w:t>
            </w:r>
          </w:p>
        </w:tc>
        <w:tc>
          <w:tcPr>
            <w:tcW w:w="90" w:type="dxa"/>
            <w:vAlign w:val="bottom"/>
          </w:tcPr>
          <w:p w14:paraId="79EBC4DD" w14:textId="77777777" w:rsidR="00B70A36" w:rsidRPr="00652A4C" w:rsidRDefault="00B70A36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C4167" w14:textId="28845748" w:rsidR="00B70A36" w:rsidRPr="00652A4C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2A4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140BD" w:rsidRPr="00652A4C">
              <w:rPr>
                <w:rFonts w:ascii="Angsana New" w:hAnsi="Angsana New"/>
                <w:b/>
                <w:bCs/>
                <w:sz w:val="26"/>
                <w:szCs w:val="26"/>
              </w:rPr>
              <w:t>51,704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695F4A4" w14:textId="77777777" w:rsidR="00B70A36" w:rsidRPr="00652A4C" w:rsidRDefault="00B70A36" w:rsidP="00415BF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D72AD1" w14:textId="78008C7E" w:rsidR="00B70A36" w:rsidRPr="00652A4C" w:rsidRDefault="005D35E5" w:rsidP="00415BF9">
            <w:pPr>
              <w:tabs>
                <w:tab w:val="decimal" w:pos="887"/>
                <w:tab w:val="decimal" w:pos="1165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2A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</w:t>
            </w:r>
            <w:r w:rsidR="00652A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46927BB4" w14:textId="77777777" w:rsidR="00B70A36" w:rsidRPr="00652A4C" w:rsidRDefault="00B70A36" w:rsidP="00415BF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A071D1" w14:textId="6A59F875" w:rsidR="00B70A36" w:rsidRPr="00652A4C" w:rsidRDefault="001E46F4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2A4C">
              <w:rPr>
                <w:rFonts w:ascii="Angsana New" w:hAnsi="Angsana New"/>
                <w:b/>
                <w:bCs/>
                <w:sz w:val="26"/>
                <w:szCs w:val="26"/>
              </w:rPr>
              <w:t>930</w:t>
            </w:r>
          </w:p>
        </w:tc>
      </w:tr>
    </w:tbl>
    <w:p w14:paraId="303B0B35" w14:textId="77777777" w:rsidR="007E75D9" w:rsidRDefault="007E75D9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3AACC8C" w14:textId="19DC371D" w:rsidR="002403B3" w:rsidRPr="007F1A8C" w:rsidRDefault="007D7054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.4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การเปลี่ยนแปลงในหนี้สินที่เกิดจากกิจกรรมจัดหาเงินสำหรับ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</w:t>
      </w:r>
      <w:r w:rsidR="00F91948">
        <w:rPr>
          <w:rFonts w:asciiTheme="majorBidi" w:hAnsiTheme="majorBidi" w:cstheme="majorBidi" w:hint="cs"/>
          <w:sz w:val="28"/>
          <w:cs/>
          <w:lang w:val="en-GB"/>
        </w:rPr>
        <w:t>สาม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762259">
        <w:rPr>
          <w:rFonts w:asciiTheme="majorBidi" w:hAnsiTheme="majorBidi" w:cstheme="majorBidi"/>
          <w:sz w:val="28"/>
        </w:rPr>
        <w:t>3</w:t>
      </w:r>
      <w:r w:rsidR="001E46F4">
        <w:rPr>
          <w:rFonts w:asciiTheme="majorBidi" w:hAnsiTheme="majorBidi" w:cstheme="majorBidi"/>
          <w:sz w:val="28"/>
        </w:rPr>
        <w:t>1</w:t>
      </w:r>
      <w:r w:rsidR="00762259">
        <w:rPr>
          <w:rFonts w:asciiTheme="majorBidi" w:hAnsiTheme="majorBidi" w:cstheme="majorBidi"/>
          <w:sz w:val="28"/>
        </w:rPr>
        <w:t xml:space="preserve"> </w:t>
      </w:r>
      <w:r w:rsidR="00853660">
        <w:rPr>
          <w:rFonts w:asciiTheme="majorBidi" w:hAnsiTheme="majorBidi" w:cstheme="majorBidi" w:hint="cs"/>
          <w:sz w:val="28"/>
          <w:cs/>
        </w:rPr>
        <w:t>มีนาคม</w:t>
      </w:r>
      <w:r w:rsidR="000B2359">
        <w:rPr>
          <w:rFonts w:asciiTheme="majorBidi" w:hAnsiTheme="majorBidi" w:cstheme="majorBidi" w:hint="cs"/>
          <w:sz w:val="28"/>
          <w:cs/>
        </w:rPr>
        <w:t xml:space="preserve"> 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1E46F4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30"/>
        <w:gridCol w:w="1130"/>
        <w:gridCol w:w="180"/>
        <w:gridCol w:w="1170"/>
        <w:gridCol w:w="180"/>
        <w:gridCol w:w="1260"/>
      </w:tblGrid>
      <w:tr w:rsidR="004353E2" w:rsidRPr="007F1A8C" w14:paraId="6AEB9EE9" w14:textId="77777777" w:rsidTr="00934DD0">
        <w:trPr>
          <w:trHeight w:val="80"/>
        </w:trPr>
        <w:tc>
          <w:tcPr>
            <w:tcW w:w="3690" w:type="dxa"/>
          </w:tcPr>
          <w:p w14:paraId="0E621658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A7FFDD5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80" w:type="dxa"/>
          </w:tcPr>
          <w:p w14:paraId="77CD63D4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0" w:type="dxa"/>
          </w:tcPr>
          <w:p w14:paraId="0641E2E6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10" w:type="dxa"/>
            <w:gridSpan w:val="2"/>
          </w:tcPr>
          <w:p w14:paraId="2F38B099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3FFE471" w14:textId="699C60C1" w:rsidR="004353E2" w:rsidRPr="007F1A8C" w:rsidRDefault="004353E2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4353E2" w:rsidRPr="007F1A8C" w14:paraId="5854C179" w14:textId="77777777" w:rsidTr="00934DD0">
        <w:trPr>
          <w:trHeight w:val="80"/>
        </w:trPr>
        <w:tc>
          <w:tcPr>
            <w:tcW w:w="3690" w:type="dxa"/>
          </w:tcPr>
          <w:p w14:paraId="6C3C4501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</w:tcPr>
          <w:p w14:paraId="5F303B03" w14:textId="2CDB97F4" w:rsidR="004353E2" w:rsidRPr="007F1A8C" w:rsidRDefault="004353E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A2FD2" w:rsidRPr="00003722" w14:paraId="3EA4B1E2" w14:textId="77777777" w:rsidTr="00934DD0">
        <w:trPr>
          <w:trHeight w:val="80"/>
        </w:trPr>
        <w:tc>
          <w:tcPr>
            <w:tcW w:w="3690" w:type="dxa"/>
          </w:tcPr>
          <w:p w14:paraId="39C2C0C1" w14:textId="77777777" w:rsidR="00DA2FD2" w:rsidRPr="007F1A8C" w:rsidRDefault="00DA2FD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6972C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05F84D6" w14:textId="77777777" w:rsidR="006D15C1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635F998" w14:textId="2AC443E3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85366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EEA0AB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3E794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79F7DB00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E954C38" w14:textId="34997EB8" w:rsidR="00DA2FD2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19803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99E040" w14:textId="65213ADD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D60B92C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0E0FFE" w14:textId="1FE2E7BE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2D56C7F" w14:textId="2C913CBD" w:rsidR="00EF063E" w:rsidRPr="00912A05" w:rsidRDefault="00853660" w:rsidP="007904D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4142E700" w14:textId="02860D8A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853660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44495" w:rsidRPr="00003722" w14:paraId="0234C680" w14:textId="77777777" w:rsidTr="00A23023">
        <w:trPr>
          <w:trHeight w:val="80"/>
        </w:trPr>
        <w:tc>
          <w:tcPr>
            <w:tcW w:w="3690" w:type="dxa"/>
          </w:tcPr>
          <w:p w14:paraId="4F48FE7F" w14:textId="0BD2F7B4" w:rsidR="00D44495" w:rsidRPr="003E2CE1" w:rsidRDefault="00D44495" w:rsidP="00D44495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3E2CE1">
              <w:rPr>
                <w:rFonts w:asciiTheme="majorBidi" w:hAnsiTheme="majorBidi" w:cstheme="majorBidi"/>
                <w:sz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  <w:r w:rsidRPr="003E2CE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3E2CE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2F244F">
              <w:rPr>
                <w:rFonts w:asciiTheme="majorBidi" w:hAnsiTheme="majorBidi" w:cstheme="majorBidi"/>
                <w:sz w:val="28"/>
              </w:rPr>
              <w:t>1</w:t>
            </w:r>
            <w:r w:rsidR="005A634B">
              <w:rPr>
                <w:rFonts w:asciiTheme="majorBidi" w:hAnsiTheme="majorBidi" w:cstheme="majorBidi"/>
                <w:sz w:val="28"/>
              </w:rPr>
              <w:t>7</w:t>
            </w:r>
            <w:r w:rsidRPr="003E2CE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E582E58" w14:textId="47EBD15A" w:rsidR="00D44495" w:rsidRPr="007D2FB3" w:rsidRDefault="006143DD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180" w:type="dxa"/>
            <w:vAlign w:val="bottom"/>
          </w:tcPr>
          <w:p w14:paraId="2F8B8249" w14:textId="77777777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7F6C880" w14:textId="4458D89B" w:rsidR="00D44495" w:rsidRPr="007D2FB3" w:rsidRDefault="005D35E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</w:t>
            </w:r>
            <w:r w:rsidR="00652A4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AE80D1" w14:textId="77777777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76AADF" w14:textId="543283B2" w:rsidR="00D44495" w:rsidRPr="007D2FB3" w:rsidRDefault="005D35E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79B115" w14:textId="77777777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0A0A2B" w14:textId="3AC70655" w:rsidR="00D44495" w:rsidRPr="007D2FB3" w:rsidRDefault="005D35E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76,30</w:t>
            </w:r>
            <w:r w:rsidR="00652A4C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44495" w:rsidRPr="00003722" w14:paraId="799A185A" w14:textId="77777777" w:rsidTr="00A23023">
        <w:trPr>
          <w:trHeight w:val="80"/>
        </w:trPr>
        <w:tc>
          <w:tcPr>
            <w:tcW w:w="3690" w:type="dxa"/>
          </w:tcPr>
          <w:p w14:paraId="3DAFDCCA" w14:textId="2FA55296" w:rsidR="00D44495" w:rsidRPr="003E2CE1" w:rsidRDefault="002F244F" w:rsidP="00D4449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3E2CE1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="00D44495" w:rsidRPr="003E2CE1">
              <w:rPr>
                <w:rFonts w:asciiTheme="majorBidi" w:hAnsiTheme="majorBidi" w:cstheme="majorBidi"/>
                <w:sz w:val="28"/>
              </w:rPr>
              <w:t>(</w:t>
            </w:r>
            <w:r w:rsidR="00D44495" w:rsidRPr="003E2CE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5A634B">
              <w:rPr>
                <w:rFonts w:asciiTheme="majorBidi" w:hAnsiTheme="majorBidi" w:cstheme="majorBidi"/>
                <w:sz w:val="28"/>
              </w:rPr>
              <w:t>20</w:t>
            </w:r>
            <w:r w:rsidR="00D44495" w:rsidRPr="003E2CE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EB60562" w14:textId="6A276386" w:rsidR="00D44495" w:rsidRPr="007D2FB3" w:rsidRDefault="006143DD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84,413</w:t>
            </w:r>
          </w:p>
        </w:tc>
        <w:tc>
          <w:tcPr>
            <w:tcW w:w="180" w:type="dxa"/>
            <w:vAlign w:val="bottom"/>
          </w:tcPr>
          <w:p w14:paraId="4BF63DD4" w14:textId="77777777" w:rsidR="00D44495" w:rsidRPr="007D2FB3" w:rsidRDefault="00D44495" w:rsidP="00F2002D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7F93C78" w14:textId="0E89265E" w:rsidR="00D44495" w:rsidRPr="007D2FB3" w:rsidRDefault="00AE1E3E" w:rsidP="00F2002D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D5A9FF" w14:textId="77777777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91A674" w14:textId="30F33209" w:rsidR="00D44495" w:rsidRPr="007D2FB3" w:rsidRDefault="005D35E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F937AE" w14:textId="77777777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99F6B3" w14:textId="0B20CC93" w:rsidR="00D44495" w:rsidRPr="007D2FB3" w:rsidRDefault="005D35E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84,413</w:t>
            </w:r>
          </w:p>
        </w:tc>
      </w:tr>
      <w:tr w:rsidR="00D44495" w:rsidRPr="00003722" w14:paraId="58DDF510" w14:textId="77777777" w:rsidTr="00A23023">
        <w:trPr>
          <w:trHeight w:val="80"/>
        </w:trPr>
        <w:tc>
          <w:tcPr>
            <w:tcW w:w="3690" w:type="dxa"/>
          </w:tcPr>
          <w:p w14:paraId="3B9E75B3" w14:textId="198DAE4F" w:rsidR="00D44495" w:rsidRPr="007F1A8C" w:rsidRDefault="00D44495" w:rsidP="00D4449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  <w:vAlign w:val="bottom"/>
          </w:tcPr>
          <w:p w14:paraId="491630B7" w14:textId="191CB536" w:rsidR="00D44495" w:rsidRPr="007D2FB3" w:rsidRDefault="006143DD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151,704</w:t>
            </w:r>
          </w:p>
        </w:tc>
        <w:tc>
          <w:tcPr>
            <w:tcW w:w="180" w:type="dxa"/>
            <w:vAlign w:val="bottom"/>
          </w:tcPr>
          <w:p w14:paraId="7357AA67" w14:textId="77777777" w:rsidR="00D44495" w:rsidRPr="007D2FB3" w:rsidRDefault="00D44495" w:rsidP="00F2002D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5312E07" w14:textId="1AE81320" w:rsidR="00D44495" w:rsidRPr="007D2FB3" w:rsidRDefault="005D35E5" w:rsidP="00F2002D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(3,307)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BF78B7" w14:textId="77777777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86EAD5" w14:textId="7CD34C19" w:rsidR="00D44495" w:rsidRPr="007D2FB3" w:rsidRDefault="005D35E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EBCBDE" w14:textId="77777777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F8B8FF" w14:textId="35A5963A" w:rsidR="00D44495" w:rsidRPr="007D2FB3" w:rsidRDefault="005D35E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148,397</w:t>
            </w:r>
          </w:p>
        </w:tc>
      </w:tr>
      <w:tr w:rsidR="00D44495" w:rsidRPr="00003722" w14:paraId="04F5BD97" w14:textId="77777777" w:rsidTr="00886817">
        <w:trPr>
          <w:trHeight w:val="80"/>
        </w:trPr>
        <w:tc>
          <w:tcPr>
            <w:tcW w:w="3690" w:type="dxa"/>
          </w:tcPr>
          <w:p w14:paraId="25327642" w14:textId="030E9F6F" w:rsidR="00D44495" w:rsidRPr="007F1A8C" w:rsidRDefault="00D44495" w:rsidP="00D4449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1BEF8EEE" w14:textId="4AD5B1B1" w:rsidR="00D44495" w:rsidRPr="00E40DC0" w:rsidRDefault="00D44495" w:rsidP="00D44495">
            <w:pPr>
              <w:tabs>
                <w:tab w:val="decimal" w:pos="989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A16F3B7" w14:textId="77777777" w:rsidR="00D44495" w:rsidRPr="007F1A8C" w:rsidRDefault="00D44495" w:rsidP="00D44495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</w:tcPr>
          <w:p w14:paraId="504B08D7" w14:textId="52D680C5" w:rsidR="00D44495" w:rsidRPr="007F1A8C" w:rsidRDefault="00D44495" w:rsidP="00D44495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493C883F" w14:textId="77777777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99F0BC6" w14:textId="0E25550D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1A4980E" w14:textId="77777777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32E7DC" w14:textId="2F292FB1" w:rsidR="00D44495" w:rsidRPr="007F1A8C" w:rsidRDefault="00D44495" w:rsidP="00D44495">
            <w:pPr>
              <w:tabs>
                <w:tab w:val="decimal" w:pos="840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33676F5" w14:textId="77777777" w:rsidR="00963369" w:rsidRDefault="00963369">
      <w:pPr>
        <w:rPr>
          <w:rFonts w:asciiTheme="majorBidi" w:hAnsiTheme="majorBidi" w:cstheme="majorBidi"/>
          <w:sz w:val="28"/>
          <w:highlight w:val="cyan"/>
        </w:rPr>
      </w:pPr>
    </w:p>
    <w:p w14:paraId="4D950D98" w14:textId="77777777" w:rsidR="00652A4C" w:rsidRDefault="00652A4C">
      <w:pPr>
        <w:rPr>
          <w:rFonts w:asciiTheme="majorBidi" w:hAnsiTheme="majorBidi" w:cstheme="majorBidi"/>
          <w:sz w:val="28"/>
          <w:highlight w:val="cyan"/>
        </w:rPr>
      </w:pPr>
    </w:p>
    <w:p w14:paraId="6B63D087" w14:textId="77777777" w:rsidR="00652A4C" w:rsidRDefault="00652A4C">
      <w:pPr>
        <w:rPr>
          <w:rFonts w:asciiTheme="majorBidi" w:hAnsiTheme="majorBidi" w:cstheme="majorBidi"/>
          <w:sz w:val="28"/>
          <w:highlight w:val="cyan"/>
        </w:rPr>
      </w:pPr>
    </w:p>
    <w:p w14:paraId="13CE049C" w14:textId="77777777" w:rsidR="00652A4C" w:rsidRDefault="00652A4C">
      <w:pPr>
        <w:rPr>
          <w:rFonts w:asciiTheme="majorBidi" w:hAnsiTheme="majorBidi" w:cstheme="majorBidi"/>
          <w:sz w:val="28"/>
          <w:highlight w:val="cyan"/>
          <w:cs/>
        </w:rPr>
      </w:pPr>
    </w:p>
    <w:p w14:paraId="7BD765BC" w14:textId="77777777" w:rsidR="00963369" w:rsidRDefault="00963369">
      <w:pPr>
        <w:rPr>
          <w:rFonts w:asciiTheme="majorBidi" w:hAnsiTheme="majorBidi" w:cstheme="majorBidi"/>
          <w:sz w:val="28"/>
          <w:highlight w:val="cyan"/>
        </w:rPr>
      </w:pP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20"/>
        <w:gridCol w:w="160"/>
        <w:gridCol w:w="547"/>
        <w:gridCol w:w="713"/>
        <w:gridCol w:w="180"/>
        <w:gridCol w:w="582"/>
        <w:gridCol w:w="588"/>
        <w:gridCol w:w="180"/>
        <w:gridCol w:w="1260"/>
      </w:tblGrid>
      <w:tr w:rsidR="007904D9" w:rsidRPr="00003722" w14:paraId="3E2F6B9A" w14:textId="77777777" w:rsidTr="00934DD0">
        <w:trPr>
          <w:trHeight w:val="80"/>
        </w:trPr>
        <w:tc>
          <w:tcPr>
            <w:tcW w:w="3690" w:type="dxa"/>
          </w:tcPr>
          <w:p w14:paraId="655C28F1" w14:textId="293DF906" w:rsidR="007904D9" w:rsidRPr="007F1A8C" w:rsidRDefault="00E0218D" w:rsidP="0033157A">
            <w:pPr>
              <w:tabs>
                <w:tab w:val="left" w:pos="2160"/>
              </w:tabs>
              <w:ind w:right="65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lastRenderedPageBreak/>
              <w:tab/>
            </w:r>
          </w:p>
        </w:tc>
        <w:tc>
          <w:tcPr>
            <w:tcW w:w="1260" w:type="dxa"/>
          </w:tcPr>
          <w:p w14:paraId="1B9B8696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" w:type="dxa"/>
          </w:tcPr>
          <w:p w14:paraId="3886E496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707" w:type="dxa"/>
            <w:gridSpan w:val="2"/>
          </w:tcPr>
          <w:p w14:paraId="29FC1BE5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</w:tcPr>
          <w:p w14:paraId="47C6EC05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28" w:type="dxa"/>
            <w:gridSpan w:val="3"/>
            <w:vAlign w:val="center"/>
          </w:tcPr>
          <w:p w14:paraId="35594EC3" w14:textId="77777777" w:rsidR="007904D9" w:rsidRPr="007F1A8C" w:rsidRDefault="007904D9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7904D9" w:rsidRPr="00003722" w14:paraId="06EC6EE9" w14:textId="77777777" w:rsidTr="00934DD0">
        <w:trPr>
          <w:trHeight w:val="80"/>
        </w:trPr>
        <w:tc>
          <w:tcPr>
            <w:tcW w:w="3690" w:type="dxa"/>
          </w:tcPr>
          <w:p w14:paraId="3C3FC7D7" w14:textId="77777777" w:rsidR="007904D9" w:rsidRPr="007F1A8C" w:rsidRDefault="007904D9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10"/>
            <w:tcBorders>
              <w:bottom w:val="single" w:sz="4" w:space="0" w:color="auto"/>
            </w:tcBorders>
          </w:tcPr>
          <w:p w14:paraId="75E25539" w14:textId="0B529625" w:rsidR="007904D9" w:rsidRPr="007F1A8C" w:rsidRDefault="007904D9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71794" w:rsidRPr="00003722" w14:paraId="67CE0698" w14:textId="77777777" w:rsidTr="00934DD0">
        <w:trPr>
          <w:trHeight w:val="80"/>
        </w:trPr>
        <w:tc>
          <w:tcPr>
            <w:tcW w:w="3690" w:type="dxa"/>
          </w:tcPr>
          <w:p w14:paraId="37F97DB8" w14:textId="77777777" w:rsidR="00F71794" w:rsidRPr="007F1A8C" w:rsidRDefault="00F71794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58C485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390DE52" w14:textId="77777777" w:rsidR="00842C89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D7829DC" w14:textId="521EC3B6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6143D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</w:tcPr>
          <w:p w14:paraId="65EACD63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11A67C" w14:textId="77777777" w:rsidR="00934DD0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212CBD7D" w14:textId="77777777" w:rsidR="00934DD0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599EDF5" w14:textId="4C6E211A" w:rsidR="00F71794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4AC2B8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CEA35" w14:textId="1ECDB8BA" w:rsidR="00F71794" w:rsidRPr="007F1A8C" w:rsidRDefault="00934DD0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51B32B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A496EA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1EB9F85" w14:textId="551153F0" w:rsidR="00DC63E6" w:rsidRPr="00DC63E6" w:rsidRDefault="00EF063E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63E6">
              <w:rPr>
                <w:rFonts w:asciiTheme="majorBidi" w:hAnsiTheme="majorBidi" w:cstheme="majorBidi"/>
                <w:sz w:val="28"/>
              </w:rPr>
              <w:t>3</w:t>
            </w:r>
            <w:r w:rsidR="006143DD">
              <w:rPr>
                <w:rFonts w:asciiTheme="majorBidi" w:hAnsiTheme="majorBidi" w:cstheme="majorBidi"/>
                <w:sz w:val="28"/>
              </w:rPr>
              <w:t>1</w:t>
            </w:r>
            <w:r w:rsidRPr="00DC63E6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43DD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6E3E519E" w14:textId="40264E62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6143DD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D431A" w:rsidRPr="00003722" w14:paraId="4FE87514" w14:textId="77777777" w:rsidTr="007E75D9">
        <w:trPr>
          <w:trHeight w:val="80"/>
        </w:trPr>
        <w:tc>
          <w:tcPr>
            <w:tcW w:w="3690" w:type="dxa"/>
          </w:tcPr>
          <w:p w14:paraId="44E2CAE7" w14:textId="0605D16C" w:rsidR="00DD431A" w:rsidRPr="00854AE6" w:rsidRDefault="00DD431A" w:rsidP="00DD431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854AE6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854AE6">
              <w:rPr>
                <w:rFonts w:asciiTheme="majorBidi" w:hAnsiTheme="majorBidi" w:cstheme="majorBidi"/>
                <w:sz w:val="28"/>
              </w:rPr>
              <w:t>(</w:t>
            </w:r>
            <w:r w:rsidRPr="00854AE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5A634B">
              <w:rPr>
                <w:rFonts w:asciiTheme="majorBidi" w:hAnsiTheme="majorBidi" w:cstheme="majorBidi"/>
                <w:sz w:val="28"/>
              </w:rPr>
              <w:t>20</w:t>
            </w:r>
            <w:r w:rsidRPr="00854AE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4B8EEC90" w14:textId="6D92119A" w:rsidR="00DD431A" w:rsidRPr="00854AE6" w:rsidRDefault="00011673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135,990</w:t>
            </w:r>
          </w:p>
        </w:tc>
        <w:tc>
          <w:tcPr>
            <w:tcW w:w="180" w:type="dxa"/>
            <w:gridSpan w:val="2"/>
          </w:tcPr>
          <w:p w14:paraId="451638B0" w14:textId="77777777" w:rsidR="00DD431A" w:rsidRPr="007F1A8C" w:rsidRDefault="00DD431A" w:rsidP="00DD431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08992C1" w14:textId="64EA2D0D" w:rsidR="00DD431A" w:rsidRPr="007F1A8C" w:rsidRDefault="005D35E5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CFAF49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2844DB4" w14:textId="132C8BB6" w:rsidR="00DD431A" w:rsidRPr="007F1A8C" w:rsidRDefault="005D35E5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A5AA95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C38596" w14:textId="5010AF6D" w:rsidR="00DD431A" w:rsidRPr="007F1A8C" w:rsidRDefault="005D35E5" w:rsidP="00DD431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135,990</w:t>
            </w:r>
          </w:p>
        </w:tc>
      </w:tr>
      <w:tr w:rsidR="00DD431A" w:rsidRPr="00003722" w14:paraId="2583144E" w14:textId="77777777" w:rsidTr="007E75D9">
        <w:trPr>
          <w:trHeight w:val="80"/>
        </w:trPr>
        <w:tc>
          <w:tcPr>
            <w:tcW w:w="3690" w:type="dxa"/>
          </w:tcPr>
          <w:p w14:paraId="75756624" w14:textId="04F9E338" w:rsidR="00DD431A" w:rsidRPr="007F1A8C" w:rsidRDefault="00DD431A" w:rsidP="00DD431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</w:tcPr>
          <w:p w14:paraId="33DC5828" w14:textId="453B12B8" w:rsidR="00DD431A" w:rsidRPr="007F1A8C" w:rsidRDefault="00011673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930</w:t>
            </w:r>
          </w:p>
        </w:tc>
        <w:tc>
          <w:tcPr>
            <w:tcW w:w="180" w:type="dxa"/>
            <w:gridSpan w:val="2"/>
          </w:tcPr>
          <w:p w14:paraId="272ED1B9" w14:textId="77777777" w:rsidR="00DD431A" w:rsidRPr="007F1A8C" w:rsidRDefault="00DD431A" w:rsidP="00DD431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A305BDB" w14:textId="747064C0" w:rsidR="00DD431A" w:rsidRPr="007F1A8C" w:rsidRDefault="005D35E5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</w:t>
            </w:r>
            <w:r w:rsidR="00652A4C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C40BC7F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A8C291C" w14:textId="2EF87167" w:rsidR="00DD431A" w:rsidRPr="007F1A8C" w:rsidRDefault="005D35E5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11C9E7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B7B5545" w14:textId="2B3EDEF6" w:rsidR="00DD431A" w:rsidRPr="007F1A8C" w:rsidRDefault="005D35E5" w:rsidP="00DD431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88</w:t>
            </w:r>
            <w:r w:rsidR="00652A4C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bookmarkEnd w:id="2"/>
    </w:tbl>
    <w:p w14:paraId="36B64A67" w14:textId="798896E7" w:rsidR="00020B82" w:rsidRDefault="00020B82" w:rsidP="006D1DFD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7C5A70F3" w14:textId="560917D6" w:rsidR="00151816" w:rsidRPr="00B118B0" w:rsidRDefault="009E4C64" w:rsidP="00081754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ลูกหนี้การค้าและลูกหนี้หมุนเวียนอื่น</w:t>
      </w:r>
      <w:r w:rsidR="00854744"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6D44540" w14:textId="3D5379AE" w:rsidR="00F53166" w:rsidRPr="00B118B0" w:rsidRDefault="009E4C64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ลูกหนี้การค้าและลูกหนี้หมุนเวียนอื่น ณ วันที่ </w:t>
      </w:r>
      <w:r w:rsidR="000B586C">
        <w:rPr>
          <w:rFonts w:asciiTheme="majorBidi" w:hAnsiTheme="majorBidi" w:cstheme="majorBidi"/>
          <w:spacing w:val="-6"/>
          <w:sz w:val="28"/>
        </w:rPr>
        <w:t xml:space="preserve">31 </w:t>
      </w:r>
      <w:r w:rsidR="000B586C">
        <w:rPr>
          <w:rFonts w:asciiTheme="majorBidi" w:hAnsiTheme="majorBidi" w:cstheme="majorBidi" w:hint="cs"/>
          <w:spacing w:val="-6"/>
          <w:sz w:val="28"/>
          <w:cs/>
        </w:rPr>
        <w:t>มีนาคม</w:t>
      </w:r>
      <w:r w:rsidR="000B2359">
        <w:rPr>
          <w:rFonts w:ascii="Angsana New" w:hAnsi="Angsana New" w:hint="cs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0B586C">
        <w:rPr>
          <w:rFonts w:asciiTheme="majorBidi" w:hAnsiTheme="majorBidi" w:cstheme="majorBidi"/>
          <w:spacing w:val="-6"/>
          <w:sz w:val="28"/>
        </w:rPr>
        <w:t>6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0B586C">
        <w:rPr>
          <w:rFonts w:asciiTheme="majorBidi" w:hAnsiTheme="majorBidi" w:cstheme="majorBidi"/>
          <w:spacing w:val="-6"/>
          <w:sz w:val="28"/>
        </w:rPr>
        <w:t>5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180"/>
        <w:gridCol w:w="1080"/>
        <w:gridCol w:w="90"/>
        <w:gridCol w:w="1170"/>
      </w:tblGrid>
      <w:tr w:rsidR="009C6FF8" w:rsidRPr="00B118B0" w14:paraId="0643FA6E" w14:textId="77777777" w:rsidTr="00547D61">
        <w:trPr>
          <w:tblHeader/>
        </w:trPr>
        <w:tc>
          <w:tcPr>
            <w:tcW w:w="9090" w:type="dxa"/>
            <w:gridSpan w:val="8"/>
          </w:tcPr>
          <w:p w14:paraId="5C8570C4" w14:textId="529685D4" w:rsidR="009C6FF8" w:rsidRPr="00B118B0" w:rsidRDefault="009C6FF8" w:rsidP="009C6FF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56F6DE99" w14:textId="77777777" w:rsidTr="00547D61">
        <w:trPr>
          <w:tblHeader/>
        </w:trPr>
        <w:tc>
          <w:tcPr>
            <w:tcW w:w="4230" w:type="dxa"/>
          </w:tcPr>
          <w:p w14:paraId="6B1233DF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6338E49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A30619E" w14:textId="77777777" w:rsidR="00F53166" w:rsidRPr="00B118B0" w:rsidRDefault="00F53166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25958A1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D1DFD" w:rsidRPr="00B118B0" w14:paraId="39214489" w14:textId="77777777" w:rsidTr="00547D61">
        <w:trPr>
          <w:tblHeader/>
        </w:trPr>
        <w:tc>
          <w:tcPr>
            <w:tcW w:w="4230" w:type="dxa"/>
          </w:tcPr>
          <w:p w14:paraId="6364809C" w14:textId="77777777" w:rsidR="006D1DFD" w:rsidRPr="00B118B0" w:rsidRDefault="006D1DFD" w:rsidP="006D1DFD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87A056" w14:textId="4A2ED7B0" w:rsidR="006D1DFD" w:rsidRPr="00B118B0" w:rsidRDefault="0045442E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46F062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4E68D5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7DCB64A3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0ABC1F" w14:textId="147EE95B" w:rsidR="006D1DFD" w:rsidRPr="00B118B0" w:rsidRDefault="0045442E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03A9CB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5E6500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6D1DFD" w:rsidRPr="00B118B0" w14:paraId="6064DFDB" w14:textId="77777777" w:rsidTr="00547D61">
        <w:trPr>
          <w:tblHeader/>
        </w:trPr>
        <w:tc>
          <w:tcPr>
            <w:tcW w:w="4230" w:type="dxa"/>
          </w:tcPr>
          <w:p w14:paraId="488BA21A" w14:textId="77777777" w:rsidR="006D1DFD" w:rsidRPr="00B118B0" w:rsidRDefault="006D1DFD" w:rsidP="006D1DFD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07C0ED" w14:textId="073FA985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5442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6547B027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7A3E5C" w14:textId="677CFD89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5442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63A44AA9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8A5836" w14:textId="0E185F93" w:rsidR="006D1DFD" w:rsidRPr="00B118B0" w:rsidRDefault="0045442E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</w:tcPr>
          <w:p w14:paraId="43B6CAA5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393411" w14:textId="63F5D926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5442E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8145F" w:rsidRPr="00B118B0" w14:paraId="37FFADAF" w14:textId="77777777" w:rsidTr="00F2002D">
        <w:tc>
          <w:tcPr>
            <w:tcW w:w="4230" w:type="dxa"/>
          </w:tcPr>
          <w:p w14:paraId="54F3EF33" w14:textId="768571C1" w:rsidR="0048145F" w:rsidRPr="00ED6D91" w:rsidRDefault="0048145F" w:rsidP="0048145F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bookmarkStart w:id="3" w:name="_Hlk86676280"/>
            <w:r w:rsidRPr="00ED6D91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FD22AD" w14:textId="18CEB21A" w:rsidR="0048145F" w:rsidRPr="008E1665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33,124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654BC1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DF2AF3" w14:textId="13E98B09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26,630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526D4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E21EB" w14:textId="032C7C21" w:rsidR="0048145F" w:rsidRPr="00ED6D91" w:rsidRDefault="0048145F" w:rsidP="0048145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2000A8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7A6CC" w14:textId="1A630C99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145F" w:rsidRPr="00B118B0" w14:paraId="401DB500" w14:textId="77777777" w:rsidTr="00F2002D">
        <w:tc>
          <w:tcPr>
            <w:tcW w:w="4230" w:type="dxa"/>
          </w:tcPr>
          <w:p w14:paraId="533A757D" w14:textId="7869F1D2" w:rsidR="0048145F" w:rsidRPr="00616C56" w:rsidRDefault="0048145F" w:rsidP="0048145F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16C56">
              <w:rPr>
                <w:rFonts w:asciiTheme="majorBidi" w:hAnsiTheme="majorBidi" w:cstheme="majorBidi"/>
                <w:sz w:val="28"/>
                <w:cs/>
              </w:rPr>
              <w:t>ลูกหนี้อื่น - กิจการที่เกี่ยวข้องกัน</w:t>
            </w:r>
            <w:r w:rsidRPr="00616C5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16C56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616C56">
              <w:rPr>
                <w:rFonts w:asciiTheme="majorBidi" w:hAnsiTheme="majorBidi" w:cstheme="majorBidi"/>
                <w:sz w:val="28"/>
              </w:rPr>
              <w:t xml:space="preserve"> 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2B47C1" w14:textId="21F32453" w:rsidR="0048145F" w:rsidRPr="008E1665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F16EB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1ACD31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42C777" w14:textId="4A33B719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AA3989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A8A850" w14:textId="5CA2AD91" w:rsidR="0048145F" w:rsidRPr="00ED6D91" w:rsidRDefault="0048145F" w:rsidP="0048145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6EF7B1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FC2B95" w14:textId="2FB243C3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5,187</w:t>
            </w:r>
          </w:p>
        </w:tc>
      </w:tr>
      <w:tr w:rsidR="0048145F" w:rsidRPr="00B118B0" w14:paraId="30E54D4E" w14:textId="77777777" w:rsidTr="00F2002D">
        <w:tc>
          <w:tcPr>
            <w:tcW w:w="4230" w:type="dxa"/>
          </w:tcPr>
          <w:p w14:paraId="119C9865" w14:textId="136EF71C" w:rsidR="0048145F" w:rsidRPr="00616C56" w:rsidRDefault="0048145F" w:rsidP="0048145F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16C56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616C56">
              <w:rPr>
                <w:rFonts w:asciiTheme="majorBidi" w:hAnsiTheme="majorBidi" w:cstheme="majorBidi"/>
                <w:sz w:val="28"/>
              </w:rPr>
              <w:t>-</w:t>
            </w:r>
            <w:r w:rsidRPr="00616C56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FD264" w14:textId="3607B53C" w:rsidR="0048145F" w:rsidRPr="008E1665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75,78</w:t>
            </w:r>
            <w:r w:rsidR="00F16EB3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244D31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F724A9" w14:textId="59FB7B78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77,298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4F1F94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34955E" w14:textId="67E97AA1" w:rsidR="0048145F" w:rsidRPr="00ED6D91" w:rsidRDefault="0048145F" w:rsidP="0048145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F67B3C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9A7A2C" w14:textId="0F0C93C6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376</w:t>
            </w:r>
          </w:p>
        </w:tc>
      </w:tr>
      <w:tr w:rsidR="0048145F" w:rsidRPr="00B118B0" w14:paraId="619E0467" w14:textId="77777777" w:rsidTr="00F2002D">
        <w:tc>
          <w:tcPr>
            <w:tcW w:w="4230" w:type="dxa"/>
          </w:tcPr>
          <w:p w14:paraId="14128765" w14:textId="694357AA" w:rsidR="0048145F" w:rsidRPr="00616C56" w:rsidRDefault="0048145F" w:rsidP="0048145F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16C56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Pr="00616C56">
              <w:rPr>
                <w:rFonts w:asciiTheme="majorBidi" w:hAnsiTheme="majorBidi" w:cstheme="majorBidi"/>
                <w:sz w:val="28"/>
              </w:rPr>
              <w:t>-</w:t>
            </w:r>
            <w:r w:rsidRPr="00616C56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878C91" w14:textId="58560F41" w:rsidR="0048145F" w:rsidRPr="008E1665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7,13</w:t>
            </w:r>
            <w:r w:rsidR="00F16EB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062C13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1899D1" w14:textId="3882BDD6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38E8BC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CB3458" w14:textId="03125300" w:rsidR="0048145F" w:rsidRPr="00ED6D91" w:rsidRDefault="0048145F" w:rsidP="0048145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684296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205488" w14:textId="708DD5EA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bookmarkEnd w:id="3"/>
      <w:tr w:rsidR="0048145F" w:rsidRPr="00B118B0" w14:paraId="539D6409" w14:textId="77777777" w:rsidTr="00F2002D">
        <w:tc>
          <w:tcPr>
            <w:tcW w:w="4230" w:type="dxa"/>
          </w:tcPr>
          <w:p w14:paraId="21331FF8" w14:textId="57870A05" w:rsidR="0048145F" w:rsidRPr="00616C56" w:rsidRDefault="0048145F" w:rsidP="0048145F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16C56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- กิจการที่เกี่ยวข้องกัน </w:t>
            </w:r>
            <w:r w:rsidRPr="00616C56">
              <w:rPr>
                <w:rFonts w:asciiTheme="majorBidi" w:hAnsiTheme="majorBidi" w:cstheme="majorBidi"/>
                <w:sz w:val="28"/>
              </w:rPr>
              <w:t>(</w:t>
            </w:r>
            <w:r w:rsidRPr="00616C5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16C56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A3F9A6" w14:textId="7FEC67D4" w:rsidR="0048145F" w:rsidRPr="008E1665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069F14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90E6FE" w14:textId="4D6B3DD5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31487E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432D1" w14:textId="7106D8AD" w:rsidR="0048145F" w:rsidRPr="00ED6D91" w:rsidRDefault="0048145F" w:rsidP="0048145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154,937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A2A78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F8DCBB" w14:textId="1340DCE7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147,467</w:t>
            </w:r>
          </w:p>
        </w:tc>
      </w:tr>
      <w:tr w:rsidR="0048145F" w:rsidRPr="00B118B0" w14:paraId="2BA7D6E9" w14:textId="77777777" w:rsidTr="00F2002D">
        <w:tc>
          <w:tcPr>
            <w:tcW w:w="4230" w:type="dxa"/>
          </w:tcPr>
          <w:p w14:paraId="464A096A" w14:textId="729845EB" w:rsidR="0048145F" w:rsidRPr="00616C56" w:rsidRDefault="0048145F" w:rsidP="0048145F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16C56">
              <w:rPr>
                <w:rFonts w:asciiTheme="majorBidi" w:hAnsiTheme="majorBidi" w:cstheme="majorBidi"/>
                <w:sz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580CBD" w14:textId="2B582F65" w:rsidR="0048145F" w:rsidRPr="008E1665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ED7159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223022" w14:textId="1767C000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9D6928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81772" w14:textId="2EB34F1A" w:rsidR="0048145F" w:rsidRPr="00ED6D91" w:rsidRDefault="0048145F" w:rsidP="0048145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084A40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15714A" w14:textId="7F1F1EAD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3,442</w:t>
            </w:r>
          </w:p>
        </w:tc>
      </w:tr>
      <w:tr w:rsidR="0048145F" w:rsidRPr="00B118B0" w14:paraId="74341DC8" w14:textId="77777777" w:rsidTr="00F2002D">
        <w:tc>
          <w:tcPr>
            <w:tcW w:w="4230" w:type="dxa"/>
          </w:tcPr>
          <w:p w14:paraId="7D808BA5" w14:textId="56BF3BFC" w:rsidR="0048145F" w:rsidRPr="00B118B0" w:rsidRDefault="0048145F" w:rsidP="0048145F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ภาษีซื้อรอเรียกคืน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646251" w14:textId="711F076F" w:rsidR="0048145F" w:rsidRPr="008E1665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25,237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61D890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B47BA" w14:textId="1F8E1A64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26,918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ECFDF2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C6309" w14:textId="2FEE525E" w:rsidR="0048145F" w:rsidRPr="00ED6D91" w:rsidRDefault="0048145F" w:rsidP="0048145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E9FEFD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5574E8" w14:textId="4DEBF94F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3,235</w:t>
            </w:r>
          </w:p>
        </w:tc>
      </w:tr>
      <w:tr w:rsidR="0048145F" w:rsidRPr="00B118B0" w14:paraId="59731BA1" w14:textId="77777777" w:rsidTr="00F2002D">
        <w:tc>
          <w:tcPr>
            <w:tcW w:w="4230" w:type="dxa"/>
          </w:tcPr>
          <w:p w14:paraId="1D720809" w14:textId="5BD358A9" w:rsidR="0048145F" w:rsidRPr="00B118B0" w:rsidRDefault="0048145F" w:rsidP="0048145F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ภาษีซื้อรอใช้สิทธิ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B01CEB" w14:textId="4E6D340B" w:rsidR="0048145F" w:rsidRPr="008E1665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F5D167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C230AC" w14:textId="7F577F67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98C48F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02FBEF" w14:textId="64DAA348" w:rsidR="0048145F" w:rsidRPr="00ED6D91" w:rsidRDefault="0048145F" w:rsidP="0048145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56B5C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9B96E9" w14:textId="4B71587E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</w:t>
            </w:r>
          </w:p>
        </w:tc>
      </w:tr>
      <w:tr w:rsidR="0048145F" w:rsidRPr="00B118B0" w14:paraId="665B7958" w14:textId="77777777" w:rsidTr="00F2002D">
        <w:tc>
          <w:tcPr>
            <w:tcW w:w="4230" w:type="dxa"/>
          </w:tcPr>
          <w:p w14:paraId="2C7F4077" w14:textId="6CC0B280" w:rsidR="0048145F" w:rsidRPr="00B118B0" w:rsidRDefault="0048145F" w:rsidP="0048145F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18C37C" w14:textId="4E727A9D" w:rsidR="0048145F" w:rsidRPr="008E1665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AB143E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4AB2C0" w14:textId="18A041D3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491B7B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D544FF" w14:textId="32B6F7C5" w:rsidR="0048145F" w:rsidRPr="00ED6D91" w:rsidRDefault="0048145F" w:rsidP="0048145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0E0EA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A75313" w14:textId="58F32984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1,877</w:t>
            </w:r>
          </w:p>
        </w:tc>
      </w:tr>
      <w:tr w:rsidR="0048145F" w:rsidRPr="00B118B0" w14:paraId="7DECD93C" w14:textId="77777777" w:rsidTr="00F2002D">
        <w:tc>
          <w:tcPr>
            <w:tcW w:w="4230" w:type="dxa"/>
            <w:vAlign w:val="bottom"/>
          </w:tcPr>
          <w:p w14:paraId="3F5B1428" w14:textId="7D2832FE" w:rsidR="0048145F" w:rsidRPr="008C343E" w:rsidRDefault="0048145F" w:rsidP="0048145F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Theme="majorBidi" w:hAnsiTheme="majorBidi"/>
                <w:sz w:val="28"/>
                <w:cs/>
              </w:rPr>
            </w:pPr>
            <w:r w:rsidRPr="00C25865">
              <w:rPr>
                <w:rFonts w:asciiTheme="majorBidi" w:hAnsiTheme="majorBidi" w:hint="cs"/>
                <w:sz w:val="28"/>
                <w:cs/>
              </w:rPr>
              <w:t>เงินจ่ายล่วงหน้าสำหรับ</w:t>
            </w:r>
            <w:r>
              <w:rPr>
                <w:rFonts w:asciiTheme="majorBidi" w:hAnsiTheme="majorBidi" w:hint="cs"/>
                <w:sz w:val="28"/>
                <w:cs/>
              </w:rPr>
              <w:t>การศึกษา</w:t>
            </w:r>
            <w:r w:rsidRPr="00C25865">
              <w:rPr>
                <w:rFonts w:asciiTheme="majorBidi" w:hAnsiTheme="majorBidi" w:hint="cs"/>
                <w:sz w:val="28"/>
                <w:cs/>
              </w:rPr>
              <w:t>โครงการ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21177C" w14:textId="6F1BBABC" w:rsidR="0048145F" w:rsidRPr="008E1665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41,0</w:t>
            </w:r>
            <w:r w:rsidR="006F041B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D3B307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08664" w14:textId="523736BC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6AD2C8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23A942" w14:textId="304C08A6" w:rsidR="0048145F" w:rsidRPr="00ED6D91" w:rsidRDefault="0048145F" w:rsidP="0048145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2E8BE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F3C14" w14:textId="7C1BC7AE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145F" w:rsidRPr="00B118B0" w14:paraId="103BE776" w14:textId="77777777" w:rsidTr="00F2002D">
        <w:tc>
          <w:tcPr>
            <w:tcW w:w="4230" w:type="dxa"/>
            <w:vAlign w:val="bottom"/>
          </w:tcPr>
          <w:p w14:paraId="4565EC73" w14:textId="2DDBABBF" w:rsidR="0048145F" w:rsidRPr="00B118B0" w:rsidRDefault="0048145F" w:rsidP="0048145F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67AD06" w14:textId="7FA1ACA8" w:rsidR="0048145F" w:rsidRPr="008E1665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22,961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F78BE9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E99E28" w14:textId="05B2D94A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24,586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EA9311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B36E55" w14:textId="6FF4981A" w:rsidR="0048145F" w:rsidRPr="00ED6D91" w:rsidRDefault="0048145F" w:rsidP="0048145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16,364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EDF4D2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4409C" w14:textId="379832FD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20,314</w:t>
            </w:r>
          </w:p>
        </w:tc>
      </w:tr>
      <w:tr w:rsidR="0048145F" w:rsidRPr="00B118B0" w14:paraId="359D326B" w14:textId="77777777" w:rsidTr="00F2002D">
        <w:tc>
          <w:tcPr>
            <w:tcW w:w="4230" w:type="dxa"/>
            <w:vAlign w:val="bottom"/>
          </w:tcPr>
          <w:p w14:paraId="06D6C1D6" w14:textId="74619D4C" w:rsidR="0048145F" w:rsidRPr="00B118B0" w:rsidRDefault="0048145F" w:rsidP="0048145F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เงินมัดจำการเช่าที่ดิน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D6E955" w14:textId="78699C6B" w:rsidR="0048145F" w:rsidRPr="008E1665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C263BC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78CE87" w14:textId="112CE555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9809D3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BDDC5C" w14:textId="157C0872" w:rsidR="0048145F" w:rsidRPr="00ED6D91" w:rsidRDefault="0048145F" w:rsidP="0048145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BBA729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08C5E8" w14:textId="64E8F444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8145F" w:rsidRPr="00B118B0" w14:paraId="30274B16" w14:textId="77777777" w:rsidTr="00F2002D">
        <w:tc>
          <w:tcPr>
            <w:tcW w:w="4230" w:type="dxa"/>
            <w:vAlign w:val="bottom"/>
          </w:tcPr>
          <w:p w14:paraId="6B473369" w14:textId="5F589467" w:rsidR="0048145F" w:rsidRPr="00B118B0" w:rsidRDefault="0048145F" w:rsidP="0048145F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43AC4" w14:textId="311F4342" w:rsidR="0048145F" w:rsidRPr="008E1665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</w:t>
            </w:r>
            <w:r w:rsidR="00F16EB3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536F65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78CFC" w14:textId="2939893A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AB3246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2C88" w14:textId="525CBF93" w:rsidR="0048145F" w:rsidRPr="00ED6D91" w:rsidRDefault="0048145F" w:rsidP="0048145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A2677" w14:textId="77777777" w:rsidR="0048145F" w:rsidRPr="00ED6D91" w:rsidRDefault="0048145F" w:rsidP="0048145F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05997" w14:textId="57EFC52B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145F" w:rsidRPr="00B118B0" w14:paraId="2F7D9B3E" w14:textId="77777777" w:rsidTr="00F2002D">
        <w:tc>
          <w:tcPr>
            <w:tcW w:w="4230" w:type="dxa"/>
            <w:vAlign w:val="bottom"/>
          </w:tcPr>
          <w:p w14:paraId="1F83FCC9" w14:textId="5805CBFD" w:rsidR="0048145F" w:rsidRPr="00B118B0" w:rsidRDefault="0048145F" w:rsidP="0048145F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29192" w14:textId="2719074C" w:rsidR="0048145F" w:rsidRPr="008E1665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249,</w:t>
            </w:r>
            <w:r w:rsidR="006F041B">
              <w:rPr>
                <w:rFonts w:asciiTheme="majorBidi" w:hAnsiTheme="majorBidi" w:cstheme="majorBidi"/>
                <w:sz w:val="28"/>
              </w:rPr>
              <w:t>7</w:t>
            </w:r>
            <w:r w:rsidR="00F16EB3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515F16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56F3F" w14:textId="4FDBDBF4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249,</w:t>
            </w:r>
            <w:r w:rsidR="00FB49B9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6A105A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14564" w14:textId="3FB1C2E0" w:rsidR="0048145F" w:rsidRPr="00ED6D91" w:rsidRDefault="0048145F" w:rsidP="0048145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186,899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D8704C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84ECD" w14:textId="164D4E20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181,997</w:t>
            </w:r>
          </w:p>
        </w:tc>
      </w:tr>
      <w:tr w:rsidR="0048145F" w:rsidRPr="00B118B0" w14:paraId="28077E06" w14:textId="77777777" w:rsidTr="00F2002D">
        <w:tc>
          <w:tcPr>
            <w:tcW w:w="4230" w:type="dxa"/>
            <w:vAlign w:val="center"/>
          </w:tcPr>
          <w:p w14:paraId="4BD8E7ED" w14:textId="50380F64" w:rsidR="0048145F" w:rsidRPr="00B118B0" w:rsidRDefault="0048145F" w:rsidP="0048145F">
            <w:pPr>
              <w:tabs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="00D74A38" w:rsidRPr="00D74A38">
              <w:rPr>
                <w:rFonts w:asciiTheme="majorBidi" w:hAnsiTheme="majorBidi" w:cstheme="majorBidi"/>
                <w:sz w:val="28"/>
              </w:rPr>
              <w:t>:</w:t>
            </w:r>
            <w:r w:rsidRPr="00D74A3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4653BA" w14:textId="2ED9468E" w:rsidR="0048145F" w:rsidRPr="008E1665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6F041B">
              <w:rPr>
                <w:rFonts w:asciiTheme="majorBidi" w:hAnsiTheme="majorBidi" w:cstheme="majorBidi"/>
                <w:sz w:val="28"/>
              </w:rPr>
              <w:t>4,988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406DE3D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889192" w14:textId="49E30596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(23,512)</w:t>
            </w:r>
          </w:p>
        </w:tc>
        <w:tc>
          <w:tcPr>
            <w:tcW w:w="180" w:type="dxa"/>
            <w:vAlign w:val="bottom"/>
          </w:tcPr>
          <w:p w14:paraId="4045457C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878FC5" w14:textId="28178052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(11,620)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A35DB8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14F3DEE" w14:textId="38044329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(11,620)</w:t>
            </w:r>
          </w:p>
        </w:tc>
      </w:tr>
      <w:tr w:rsidR="0048145F" w:rsidRPr="00B118B0" w14:paraId="123C8B75" w14:textId="77777777" w:rsidTr="00F2002D">
        <w:tc>
          <w:tcPr>
            <w:tcW w:w="4230" w:type="dxa"/>
            <w:vAlign w:val="bottom"/>
          </w:tcPr>
          <w:p w14:paraId="23857ED6" w14:textId="0921249F" w:rsidR="0048145F" w:rsidRPr="00B118B0" w:rsidRDefault="0048145F" w:rsidP="0048145F">
            <w:pPr>
              <w:tabs>
                <w:tab w:val="left" w:pos="2160"/>
              </w:tabs>
              <w:ind w:left="355"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819804" w14:textId="58A081B5" w:rsidR="0048145F" w:rsidRPr="008E1665" w:rsidRDefault="0048145F" w:rsidP="0048145F">
            <w:pPr>
              <w:tabs>
                <w:tab w:val="decimal" w:pos="108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B5EAB93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DD8C04" w14:textId="742E4B79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3A2C048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30895" w14:textId="024708B9" w:rsidR="0048145F" w:rsidRPr="00ED6D91" w:rsidRDefault="0048145F" w:rsidP="0048145F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7677B9" w14:textId="77777777" w:rsidR="0048145F" w:rsidRPr="00ED6D91" w:rsidRDefault="0048145F" w:rsidP="0048145F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DB9150B" w14:textId="2F1264FB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8145F" w:rsidRPr="00B118B0" w14:paraId="48F8F732" w14:textId="77777777" w:rsidTr="00F2002D">
        <w:tc>
          <w:tcPr>
            <w:tcW w:w="4230" w:type="dxa"/>
            <w:vAlign w:val="bottom"/>
          </w:tcPr>
          <w:p w14:paraId="2F07F7E0" w14:textId="1FA1F33C" w:rsidR="0048145F" w:rsidRPr="00B118B0" w:rsidRDefault="0048145F" w:rsidP="0048145F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      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4222F" w14:textId="5724CE4D" w:rsidR="0048145F" w:rsidRPr="008E1665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(4,529)</w:t>
            </w:r>
          </w:p>
        </w:tc>
        <w:tc>
          <w:tcPr>
            <w:tcW w:w="90" w:type="dxa"/>
            <w:vAlign w:val="bottom"/>
          </w:tcPr>
          <w:p w14:paraId="28C87D92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9E564" w14:textId="356F5B97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(4,529)</w:t>
            </w:r>
          </w:p>
        </w:tc>
        <w:tc>
          <w:tcPr>
            <w:tcW w:w="180" w:type="dxa"/>
            <w:vAlign w:val="bottom"/>
          </w:tcPr>
          <w:p w14:paraId="322AC4DE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FA98A" w14:textId="28A2982A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458DCD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D8923D" w14:textId="4705F961" w:rsidR="0048145F" w:rsidRPr="00ED6D91" w:rsidRDefault="00AE1E3E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145F" w:rsidRPr="00B118B0" w14:paraId="0A5245D8" w14:textId="77777777" w:rsidTr="00F2002D">
        <w:tc>
          <w:tcPr>
            <w:tcW w:w="4230" w:type="dxa"/>
          </w:tcPr>
          <w:p w14:paraId="79CED54A" w14:textId="76644358" w:rsidR="0048145F" w:rsidRPr="00B118B0" w:rsidRDefault="0048145F" w:rsidP="0048145F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EA70FC" w14:textId="70D76070" w:rsidR="0048145F" w:rsidRPr="008E1665" w:rsidRDefault="0048145F" w:rsidP="0048145F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</w:t>
            </w:r>
            <w:r w:rsidR="006F041B">
              <w:rPr>
                <w:rFonts w:asciiTheme="majorBidi" w:hAnsiTheme="majorBidi" w:cstheme="majorBidi"/>
                <w:b/>
                <w:bCs/>
                <w:sz w:val="28"/>
              </w:rPr>
              <w:t>0,24</w:t>
            </w:r>
            <w:r w:rsidR="00F16EB3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90" w:type="dxa"/>
            <w:vAlign w:val="bottom"/>
          </w:tcPr>
          <w:p w14:paraId="7321CEEA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16693" w14:textId="5EDD0A6B" w:rsidR="0048145F" w:rsidRPr="00ED6D91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221,377</w:t>
            </w:r>
          </w:p>
        </w:tc>
        <w:tc>
          <w:tcPr>
            <w:tcW w:w="180" w:type="dxa"/>
            <w:vAlign w:val="bottom"/>
          </w:tcPr>
          <w:p w14:paraId="6A563D35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4B639B" w14:textId="13FF66E8" w:rsidR="0048145F" w:rsidRPr="00ED6D91" w:rsidRDefault="006F041B" w:rsidP="0048145F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175,279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2C6E70" w14:textId="77777777" w:rsidR="0048145F" w:rsidRPr="00ED6D91" w:rsidRDefault="0048145F" w:rsidP="0048145F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0611E" w14:textId="5A4AF08F" w:rsidR="0048145F" w:rsidRPr="00475520" w:rsidRDefault="0048145F" w:rsidP="0048145F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75520">
              <w:rPr>
                <w:rFonts w:asciiTheme="majorBidi" w:hAnsiTheme="majorBidi" w:cstheme="majorBidi"/>
                <w:b/>
                <w:bCs/>
                <w:sz w:val="28"/>
              </w:rPr>
              <w:t>170,377</w:t>
            </w:r>
          </w:p>
        </w:tc>
      </w:tr>
    </w:tbl>
    <w:p w14:paraId="0CAD6C1C" w14:textId="77777777" w:rsidR="00F53166" w:rsidRPr="00B118B0" w:rsidRDefault="009E4C64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spacing w:val="-6"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lastRenderedPageBreak/>
        <w:t xml:space="preserve">การวิเคราะห์อายุของลูกหนี้การค้า ณ วันที่ </w:t>
      </w:r>
      <w:r w:rsidR="00EF063E">
        <w:rPr>
          <w:rFonts w:asciiTheme="majorBidi" w:hAnsiTheme="majorBidi" w:cstheme="majorBidi"/>
          <w:sz w:val="28"/>
        </w:rPr>
        <w:t>3</w:t>
      </w:r>
      <w:r w:rsidR="00F776A7">
        <w:rPr>
          <w:rFonts w:asciiTheme="majorBidi" w:hAnsiTheme="majorBidi" w:cstheme="majorBidi"/>
          <w:sz w:val="28"/>
        </w:rPr>
        <w:t>1</w:t>
      </w:r>
      <w:r w:rsidR="00EF063E">
        <w:rPr>
          <w:rFonts w:asciiTheme="majorBidi" w:hAnsiTheme="majorBidi" w:cstheme="majorBidi"/>
          <w:sz w:val="28"/>
        </w:rPr>
        <w:t xml:space="preserve"> </w:t>
      </w:r>
      <w:r w:rsidR="00F776A7">
        <w:rPr>
          <w:rFonts w:asciiTheme="majorBidi" w:hAnsiTheme="majorBidi" w:cstheme="majorBidi" w:hint="cs"/>
          <w:sz w:val="28"/>
          <w:cs/>
        </w:rPr>
        <w:t>มีนาคม</w:t>
      </w:r>
      <w:r w:rsidR="00707A60">
        <w:rPr>
          <w:rFonts w:asciiTheme="majorBidi" w:hAnsiTheme="majorBidi" w:cstheme="majorBidi" w:hint="cs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F776A7">
        <w:rPr>
          <w:rFonts w:asciiTheme="majorBidi" w:hAnsiTheme="majorBidi" w:cstheme="majorBidi"/>
          <w:spacing w:val="-6"/>
          <w:sz w:val="28"/>
        </w:rPr>
        <w:t>6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F776A7">
        <w:rPr>
          <w:rFonts w:asciiTheme="majorBidi" w:hAnsiTheme="majorBidi" w:cstheme="majorBidi"/>
          <w:spacing w:val="-6"/>
          <w:sz w:val="28"/>
        </w:rPr>
        <w:t>5</w:t>
      </w:r>
      <w:r w:rsidRPr="00B118B0">
        <w:rPr>
          <w:rFonts w:asciiTheme="majorBidi" w:hAnsiTheme="majorBidi" w:cstheme="majorBidi"/>
          <w:spacing w:val="-6"/>
          <w:sz w:val="28"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2541A7" w:rsidRPr="00B118B0" w14:paraId="6ECB3850" w14:textId="77777777" w:rsidTr="00547D61">
        <w:trPr>
          <w:trHeight w:val="20"/>
        </w:trPr>
        <w:tc>
          <w:tcPr>
            <w:tcW w:w="4320" w:type="dxa"/>
          </w:tcPr>
          <w:p w14:paraId="7A2A6543" w14:textId="4B9E527A" w:rsidR="002541A7" w:rsidRPr="00B118B0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7BAA29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6E3BB33E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3585540" w14:textId="4D250179" w:rsidR="002541A7" w:rsidRPr="00B118B0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67B9F530" w14:textId="77777777" w:rsidTr="00547D61">
        <w:trPr>
          <w:trHeight w:val="20"/>
        </w:trPr>
        <w:tc>
          <w:tcPr>
            <w:tcW w:w="4320" w:type="dxa"/>
          </w:tcPr>
          <w:p w14:paraId="76545399" w14:textId="77777777" w:rsidR="00F53166" w:rsidRPr="00B118B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777EF2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56EB1" w:rsidRPr="00B118B0" w14:paraId="5A880E83" w14:textId="77777777" w:rsidTr="00547D61">
        <w:trPr>
          <w:trHeight w:val="20"/>
        </w:trPr>
        <w:tc>
          <w:tcPr>
            <w:tcW w:w="4320" w:type="dxa"/>
          </w:tcPr>
          <w:p w14:paraId="06FBE73B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58C77D" w14:textId="6AA83FBE" w:rsidR="00C56EB1" w:rsidRPr="00B118B0" w:rsidRDefault="00F776A7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5F024A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8630C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A3B19A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F17DC" w14:textId="4F368122" w:rsidR="00C56EB1" w:rsidRPr="00B118B0" w:rsidRDefault="00F776A7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3D97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29F7ED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C56EB1" w:rsidRPr="00B118B0" w14:paraId="3D4D6727" w14:textId="77777777" w:rsidTr="00547D61">
        <w:trPr>
          <w:trHeight w:val="20"/>
        </w:trPr>
        <w:tc>
          <w:tcPr>
            <w:tcW w:w="4320" w:type="dxa"/>
          </w:tcPr>
          <w:p w14:paraId="370DDD72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31911B" w14:textId="59FC1E79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A7AA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66D32839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7FFF8" w14:textId="4D2DAABB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F776A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7789EB60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619C9F" w14:textId="0089BA42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F776A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4D0ECF97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70C44" w14:textId="2E0A0B28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F776A7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8145F" w:rsidRPr="00B118B0" w14:paraId="075C3280" w14:textId="77777777" w:rsidTr="00F2002D">
        <w:trPr>
          <w:trHeight w:val="20"/>
        </w:trPr>
        <w:tc>
          <w:tcPr>
            <w:tcW w:w="4320" w:type="dxa"/>
          </w:tcPr>
          <w:p w14:paraId="7EE37BB5" w14:textId="77777777" w:rsidR="0048145F" w:rsidRPr="00B118B0" w:rsidRDefault="0048145F" w:rsidP="0048145F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FEC1" w14:textId="53549A4F" w:rsidR="0048145F" w:rsidRPr="00F83D54" w:rsidRDefault="0048145F" w:rsidP="0048145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20,013</w:t>
            </w:r>
          </w:p>
        </w:tc>
        <w:tc>
          <w:tcPr>
            <w:tcW w:w="90" w:type="dxa"/>
            <w:vAlign w:val="bottom"/>
          </w:tcPr>
          <w:p w14:paraId="37F6B4BC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0CEA" w14:textId="29587777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10,802</w:t>
            </w:r>
          </w:p>
        </w:tc>
        <w:tc>
          <w:tcPr>
            <w:tcW w:w="180" w:type="dxa"/>
            <w:vAlign w:val="bottom"/>
          </w:tcPr>
          <w:p w14:paraId="6A35F5B5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7B18D" w14:textId="3CAFF988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20988B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8EB36" w14:textId="5EC934A2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48145F" w:rsidRPr="00B118B0" w14:paraId="5B7413E9" w14:textId="77777777" w:rsidTr="00F2002D">
        <w:trPr>
          <w:trHeight w:val="20"/>
        </w:trPr>
        <w:tc>
          <w:tcPr>
            <w:tcW w:w="4320" w:type="dxa"/>
          </w:tcPr>
          <w:p w14:paraId="70C70548" w14:textId="77777777" w:rsidR="0048145F" w:rsidRPr="00B118B0" w:rsidRDefault="0048145F" w:rsidP="0048145F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0B152C" w14:textId="062BC4FC" w:rsidR="0048145F" w:rsidRPr="00F83D54" w:rsidRDefault="0048145F" w:rsidP="0048145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052A718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D8B24" w14:textId="3A811C69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378261BF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B3335" w14:textId="4776FAD2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FA7E82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568BE5" w14:textId="50A0E4D1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8145F" w:rsidRPr="00B118B0" w14:paraId="1361C087" w14:textId="77777777" w:rsidTr="00F2002D">
        <w:trPr>
          <w:trHeight w:val="20"/>
        </w:trPr>
        <w:tc>
          <w:tcPr>
            <w:tcW w:w="4320" w:type="dxa"/>
          </w:tcPr>
          <w:p w14:paraId="443E1552" w14:textId="77777777" w:rsidR="0048145F" w:rsidRPr="00B118B0" w:rsidRDefault="0048145F" w:rsidP="0048145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E97E3E" w14:textId="6FB098F2" w:rsidR="0048145F" w:rsidRPr="00F83D54" w:rsidRDefault="0048145F" w:rsidP="0048145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11,674</w:t>
            </w:r>
          </w:p>
        </w:tc>
        <w:tc>
          <w:tcPr>
            <w:tcW w:w="90" w:type="dxa"/>
            <w:vAlign w:val="bottom"/>
          </w:tcPr>
          <w:p w14:paraId="646FF8F6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E66125" w14:textId="5E39B750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14,409</w:t>
            </w:r>
          </w:p>
        </w:tc>
        <w:tc>
          <w:tcPr>
            <w:tcW w:w="180" w:type="dxa"/>
            <w:vAlign w:val="bottom"/>
          </w:tcPr>
          <w:p w14:paraId="2F46D11F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FD028A" w14:textId="4604A72E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7639F9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6BB2C3" w14:textId="608A8210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48145F" w:rsidRPr="00B118B0" w14:paraId="04F9CCE1" w14:textId="77777777" w:rsidTr="00F2002D">
        <w:trPr>
          <w:trHeight w:val="20"/>
        </w:trPr>
        <w:tc>
          <w:tcPr>
            <w:tcW w:w="4320" w:type="dxa"/>
          </w:tcPr>
          <w:p w14:paraId="4E8A4057" w14:textId="77777777" w:rsidR="0048145F" w:rsidRPr="00B118B0" w:rsidRDefault="0048145F" w:rsidP="0048145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62E2FE" w14:textId="64E86A5B" w:rsidR="0048145F" w:rsidRPr="00F83D54" w:rsidRDefault="0048145F" w:rsidP="0048145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90" w:type="dxa"/>
            <w:vAlign w:val="bottom"/>
          </w:tcPr>
          <w:p w14:paraId="33A812B9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216396" w14:textId="442573ED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180" w:type="dxa"/>
            <w:vAlign w:val="bottom"/>
          </w:tcPr>
          <w:p w14:paraId="56138402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E767A" w14:textId="3B8E6235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89D129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8987E4" w14:textId="1FFBD4F6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48145F" w:rsidRPr="00B118B0" w14:paraId="108E8D22" w14:textId="77777777" w:rsidTr="00F2002D">
        <w:trPr>
          <w:trHeight w:val="243"/>
        </w:trPr>
        <w:tc>
          <w:tcPr>
            <w:tcW w:w="4320" w:type="dxa"/>
          </w:tcPr>
          <w:p w14:paraId="7C395087" w14:textId="77777777" w:rsidR="0048145F" w:rsidRPr="00B118B0" w:rsidRDefault="0048145F" w:rsidP="0048145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ab/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59E038" w14:textId="43451B5F" w:rsidR="0048145F" w:rsidRPr="00F83D54" w:rsidRDefault="0048145F" w:rsidP="0048145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</w:t>
            </w:r>
          </w:p>
        </w:tc>
        <w:tc>
          <w:tcPr>
            <w:tcW w:w="90" w:type="dxa"/>
            <w:vAlign w:val="bottom"/>
          </w:tcPr>
          <w:p w14:paraId="71324CF8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407255" w14:textId="1CAB4AB3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180" w:type="dxa"/>
            <w:vAlign w:val="bottom"/>
          </w:tcPr>
          <w:p w14:paraId="617571CF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E9068" w14:textId="605A6491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2ADF61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440F64" w14:textId="15E4D762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48145F" w:rsidRPr="00B118B0" w14:paraId="520DB590" w14:textId="77777777" w:rsidTr="00F2002D">
        <w:trPr>
          <w:trHeight w:val="243"/>
        </w:trPr>
        <w:tc>
          <w:tcPr>
            <w:tcW w:w="4320" w:type="dxa"/>
          </w:tcPr>
          <w:p w14:paraId="566A2966" w14:textId="21E86154" w:rsidR="0048145F" w:rsidRPr="00B118B0" w:rsidRDefault="0048145F" w:rsidP="0048145F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C31395" w14:textId="4D37DE15" w:rsidR="0048145F" w:rsidRPr="00F83D54" w:rsidRDefault="0048145F" w:rsidP="0048145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1,283</w:t>
            </w:r>
          </w:p>
        </w:tc>
        <w:tc>
          <w:tcPr>
            <w:tcW w:w="90" w:type="dxa"/>
            <w:vAlign w:val="bottom"/>
          </w:tcPr>
          <w:p w14:paraId="73D319B0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8D579F" w14:textId="449FFE4E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1,276</w:t>
            </w:r>
          </w:p>
        </w:tc>
        <w:tc>
          <w:tcPr>
            <w:tcW w:w="180" w:type="dxa"/>
            <w:vAlign w:val="bottom"/>
          </w:tcPr>
          <w:p w14:paraId="3D672AC8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10117" w14:textId="06D0FC4D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F39F4F" w14:textId="77777777" w:rsidR="0048145F" w:rsidRPr="00ED6D91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83345E9" w14:textId="09DC7D52" w:rsidR="0048145F" w:rsidRPr="00ED6D91" w:rsidRDefault="0048145F" w:rsidP="0048145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48145F" w:rsidRPr="00B118B0" w14:paraId="5AEFB673" w14:textId="77777777" w:rsidTr="00B1353F">
        <w:trPr>
          <w:trHeight w:val="20"/>
        </w:trPr>
        <w:tc>
          <w:tcPr>
            <w:tcW w:w="4320" w:type="dxa"/>
          </w:tcPr>
          <w:p w14:paraId="212A2598" w14:textId="77777777" w:rsidR="0048145F" w:rsidRPr="008F7CDD" w:rsidRDefault="0048145F" w:rsidP="0048145F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F7CD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87F37" w14:textId="734FABE9" w:rsidR="0048145F" w:rsidRPr="00632B2E" w:rsidRDefault="0048145F" w:rsidP="0048145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33,124</w:t>
            </w:r>
          </w:p>
        </w:tc>
        <w:tc>
          <w:tcPr>
            <w:tcW w:w="90" w:type="dxa"/>
            <w:vAlign w:val="bottom"/>
          </w:tcPr>
          <w:p w14:paraId="3EB5B443" w14:textId="77777777" w:rsidR="0048145F" w:rsidRPr="00632B2E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9EE6E" w14:textId="26B111C4" w:rsidR="0048145F" w:rsidRPr="00632B2E" w:rsidRDefault="0048145F" w:rsidP="0048145F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32B2E">
              <w:rPr>
                <w:rFonts w:asciiTheme="majorBidi" w:hAnsiTheme="majorBidi" w:cstheme="majorBidi"/>
                <w:sz w:val="28"/>
              </w:rPr>
              <w:t>26,630</w:t>
            </w:r>
          </w:p>
        </w:tc>
        <w:tc>
          <w:tcPr>
            <w:tcW w:w="180" w:type="dxa"/>
            <w:vAlign w:val="bottom"/>
          </w:tcPr>
          <w:p w14:paraId="3849B6AC" w14:textId="77777777" w:rsidR="0048145F" w:rsidRPr="00632B2E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6964E" w14:textId="1A6BBF7C" w:rsidR="0048145F" w:rsidRPr="00632B2E" w:rsidRDefault="0048145F" w:rsidP="0048145F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632B2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E1A08" w14:textId="77777777" w:rsidR="0048145F" w:rsidRPr="00632B2E" w:rsidRDefault="0048145F" w:rsidP="0048145F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B2D735" w14:textId="0F36FDAD" w:rsidR="0048145F" w:rsidRPr="00632B2E" w:rsidRDefault="0048145F" w:rsidP="0048145F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32B2E">
              <w:rPr>
                <w:rFonts w:ascii="Angsana New" w:hAnsi="Angsana New"/>
                <w:sz w:val="28"/>
              </w:rPr>
              <w:t>-</w:t>
            </w:r>
          </w:p>
        </w:tc>
      </w:tr>
      <w:tr w:rsidR="00BE5246" w:rsidRPr="00B118B0" w14:paraId="4E925FE4" w14:textId="77777777" w:rsidTr="005A6A05">
        <w:trPr>
          <w:trHeight w:val="20"/>
        </w:trPr>
        <w:tc>
          <w:tcPr>
            <w:tcW w:w="4320" w:type="dxa"/>
          </w:tcPr>
          <w:p w14:paraId="67DCBBA7" w14:textId="7553D592" w:rsidR="00BE5246" w:rsidRPr="00B118B0" w:rsidRDefault="00BE5246" w:rsidP="00BE5246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7E5FD" w14:textId="3697A68E" w:rsidR="00BE5246" w:rsidRPr="00F83D54" w:rsidRDefault="00BE5246" w:rsidP="00BE524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6F041B">
              <w:rPr>
                <w:rFonts w:asciiTheme="majorBidi" w:hAnsiTheme="majorBidi" w:cstheme="majorBidi"/>
                <w:sz w:val="28"/>
              </w:rPr>
              <w:t>9,236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1DED91A" w14:textId="77777777" w:rsidR="00BE5246" w:rsidRPr="00ED6D91" w:rsidRDefault="00BE5246" w:rsidP="00BE5246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3B8B24" w14:textId="09D76780" w:rsidR="00BE5246" w:rsidRDefault="00BE5246" w:rsidP="00BE524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5C68">
              <w:rPr>
                <w:rFonts w:ascii="Angsana New" w:hAnsi="Angsana New" w:hint="eastAsia"/>
                <w:sz w:val="28"/>
              </w:rPr>
              <w:t>(17,7</w:t>
            </w:r>
            <w:r>
              <w:rPr>
                <w:rFonts w:ascii="Angsana New" w:hAnsi="Angsana New"/>
                <w:sz w:val="28"/>
              </w:rPr>
              <w:t>60</w:t>
            </w:r>
            <w:r w:rsidRPr="00165C68">
              <w:rPr>
                <w:rFonts w:ascii="Angsana New" w:hAnsi="Angsana New" w:hint="eastAsia"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055D5F7" w14:textId="77777777" w:rsidR="00BE5246" w:rsidRPr="00ED6D91" w:rsidRDefault="00BE5246" w:rsidP="00BE5246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E6888" w14:textId="329DC3A7" w:rsidR="00BE5246" w:rsidRPr="00ED6D91" w:rsidRDefault="00BE5246" w:rsidP="00BE5246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F28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FCF05D" w14:textId="77777777" w:rsidR="00BE5246" w:rsidRPr="00ED6D91" w:rsidRDefault="00BE5246" w:rsidP="00BE5246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9DFA26" w14:textId="5255D0DA" w:rsidR="00BE5246" w:rsidRPr="00FF28D8" w:rsidRDefault="00BE5246" w:rsidP="00BE5246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FF28D8">
              <w:rPr>
                <w:rFonts w:ascii="Angsana New" w:hAnsi="Angsana New"/>
                <w:sz w:val="28"/>
              </w:rPr>
              <w:t>-</w:t>
            </w:r>
          </w:p>
        </w:tc>
      </w:tr>
      <w:tr w:rsidR="00BE5246" w:rsidRPr="00B118B0" w14:paraId="2002C3B1" w14:textId="77777777" w:rsidTr="005A6A05">
        <w:trPr>
          <w:trHeight w:val="20"/>
        </w:trPr>
        <w:tc>
          <w:tcPr>
            <w:tcW w:w="4320" w:type="dxa"/>
          </w:tcPr>
          <w:p w14:paraId="25C8FC82" w14:textId="2C35259F" w:rsidR="00BE5246" w:rsidRPr="00B118B0" w:rsidRDefault="00BE5246" w:rsidP="00BE5246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8BD7B4" w14:textId="22A8B668" w:rsidR="00BE5246" w:rsidRPr="00F83D54" w:rsidRDefault="00BE5246" w:rsidP="00BE524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6F041B">
              <w:rPr>
                <w:rFonts w:asciiTheme="majorBidi" w:hAnsiTheme="majorBidi" w:cstheme="majorBidi"/>
                <w:b/>
                <w:bCs/>
                <w:sz w:val="28"/>
              </w:rPr>
              <w:t>3,888</w:t>
            </w:r>
          </w:p>
        </w:tc>
        <w:tc>
          <w:tcPr>
            <w:tcW w:w="90" w:type="dxa"/>
            <w:vAlign w:val="bottom"/>
          </w:tcPr>
          <w:p w14:paraId="51DECB03" w14:textId="77777777" w:rsidR="00BE5246" w:rsidRPr="00ED6D91" w:rsidRDefault="00BE5246" w:rsidP="00BE5246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F1BE3" w14:textId="27AA4F60" w:rsidR="00BE5246" w:rsidRDefault="00BE5246" w:rsidP="00BE524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65C68">
              <w:rPr>
                <w:rFonts w:ascii="Angsana New" w:hAnsi="Angsana New" w:hint="eastAsia"/>
                <w:b/>
                <w:bCs/>
                <w:sz w:val="28"/>
              </w:rPr>
              <w:t>8,8</w:t>
            </w:r>
            <w:r>
              <w:rPr>
                <w:rFonts w:ascii="Angsana New" w:hAnsi="Angsana New"/>
                <w:b/>
                <w:bCs/>
                <w:sz w:val="28"/>
              </w:rPr>
              <w:t>70</w:t>
            </w:r>
          </w:p>
        </w:tc>
        <w:tc>
          <w:tcPr>
            <w:tcW w:w="180" w:type="dxa"/>
            <w:vAlign w:val="bottom"/>
          </w:tcPr>
          <w:p w14:paraId="237DBF97" w14:textId="77777777" w:rsidR="00BE5246" w:rsidRPr="00ED6D91" w:rsidRDefault="00BE5246" w:rsidP="00BE5246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2BBB87" w14:textId="69679BB5" w:rsidR="00BE5246" w:rsidRPr="00ED6D91" w:rsidRDefault="00BE5246" w:rsidP="00BE5246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C6024E" w14:textId="77777777" w:rsidR="00BE5246" w:rsidRPr="00ED6D91" w:rsidRDefault="00BE5246" w:rsidP="00BE5246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3697D" w14:textId="413A278B" w:rsidR="00BE5246" w:rsidRPr="00ED6D91" w:rsidRDefault="00BE5246" w:rsidP="00BE5246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11EC98B4" w14:textId="77777777" w:rsidR="00632B2E" w:rsidRDefault="00632B2E" w:rsidP="00632B2E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01FB7742" w14:textId="77777777" w:rsidR="00632B2E" w:rsidRDefault="00632B2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90BC927" w14:textId="3CAADD60" w:rsidR="00530E9E" w:rsidRPr="00B118B0" w:rsidRDefault="00530E9E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</w:t>
      </w:r>
      <w:r w:rsidR="000C34AC">
        <w:rPr>
          <w:rFonts w:asciiTheme="majorBidi" w:hAnsiTheme="majorBidi" w:cstheme="majorBidi"/>
          <w:b/>
          <w:bCs/>
          <w:sz w:val="28"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และเงินให้กู้ยืมระยะยาว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430D234" w14:textId="1A2D643A" w:rsidR="00530E9E" w:rsidRPr="00B118B0" w:rsidRDefault="00530E9E" w:rsidP="00530E9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เงินให้กู้ยืมระยะสั้น</w:t>
      </w:r>
      <w:r w:rsidR="000C34A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และเงินให้กู้ยืมระยะยาว ณ วันที่ 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EF6BF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EF6BF0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FD6E8C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F6BF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0C5B5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F6BF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990"/>
        <w:gridCol w:w="180"/>
        <w:gridCol w:w="1080"/>
        <w:gridCol w:w="90"/>
        <w:gridCol w:w="1080"/>
      </w:tblGrid>
      <w:tr w:rsidR="00530E9E" w:rsidRPr="00B118B0" w14:paraId="0D063B6B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FD0A9A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C9D7F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EC2E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B486C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530E9E" w:rsidRPr="00B118B0" w14:paraId="200DAEF8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223CBB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0A901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4163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4B61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30E9E" w:rsidRPr="00B118B0" w14:paraId="6CD2241A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7FE14B1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CB7C5" w14:textId="0AB7B8DE" w:rsidR="00530E9E" w:rsidRPr="00B118B0" w:rsidRDefault="008C7382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EF6BF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EF6BF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2E8DE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C607E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F4EA56D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D36C4" w14:textId="6E3BD540" w:rsidR="00530E9E" w:rsidRPr="00B118B0" w:rsidRDefault="008C7382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EF6BF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EF6BF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D3E5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FD81A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530E9E" w:rsidRPr="00B118B0" w14:paraId="73D24B46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4BFDE4C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FF654" w14:textId="5B84506C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F6BF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59E3DB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7459E" w14:textId="6C917E95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F6BF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8677F2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44592" w14:textId="7DD66038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F6BF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DD6E4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9D58C" w14:textId="4E38DFE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F6BF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5A12F1" w:rsidRPr="006029D7" w14:paraId="690B5460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6F82378" w14:textId="77777777" w:rsidR="005A12F1" w:rsidRPr="000F374C" w:rsidRDefault="005A12F1" w:rsidP="005A12F1">
            <w:pPr>
              <w:pStyle w:val="Heading5"/>
              <w:keepNext w:val="0"/>
              <w:spacing w:line="240" w:lineRule="auto"/>
              <w:ind w:right="58" w:firstLine="0"/>
              <w:rPr>
                <w:b w:val="0"/>
                <w:bCs w:val="0"/>
                <w:sz w:val="28"/>
                <w:szCs w:val="28"/>
              </w:rPr>
            </w:pPr>
            <w:r w:rsidRPr="000F374C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เงินให้กู้ยืมระยะสั้นแก่บุคคลที่เกี่ยวข้องกัน</w:t>
            </w:r>
          </w:p>
          <w:p w14:paraId="1EB7970D" w14:textId="6B402EE6" w:rsidR="005C5E34" w:rsidRPr="00F10D17" w:rsidRDefault="00F10D17" w:rsidP="00F10D17">
            <w:pPr>
              <w:pStyle w:val="Heading5"/>
              <w:keepNext w:val="0"/>
              <w:spacing w:line="240" w:lineRule="auto"/>
              <w:ind w:left="273" w:right="58"/>
              <w:rPr>
                <w:b w:val="0"/>
                <w:bCs w:val="0"/>
                <w:cs/>
              </w:rPr>
            </w:pPr>
            <w:r w:rsidRPr="000F374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Pr="000F37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0F374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A882C" w14:textId="1F8B6582" w:rsidR="005A12F1" w:rsidRPr="005A12F1" w:rsidRDefault="002B5033" w:rsidP="00F2002D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10,400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6A72B" w14:textId="77777777" w:rsidR="005A12F1" w:rsidRPr="006029D7" w:rsidRDefault="005A12F1" w:rsidP="00F2002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1CBF" w14:textId="341BAEA3" w:rsidR="005A12F1" w:rsidRPr="006029D7" w:rsidRDefault="00045409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BC9B" w14:textId="77777777" w:rsidR="005A12F1" w:rsidRPr="006029D7" w:rsidRDefault="005A12F1" w:rsidP="00F2002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74B78" w14:textId="01D050A7" w:rsidR="005A12F1" w:rsidRPr="00D03218" w:rsidRDefault="002B5033" w:rsidP="00F2002D">
            <w:pPr>
              <w:ind w:right="90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072B" w14:textId="77777777" w:rsidR="005A12F1" w:rsidRPr="006029D7" w:rsidRDefault="005A12F1" w:rsidP="00F2002D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EEE4" w14:textId="4C17928E" w:rsidR="005A12F1" w:rsidRPr="006029D7" w:rsidRDefault="00BC175E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6951" w:rsidRPr="006029D7" w14:paraId="437075F1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6244814" w14:textId="77777777" w:rsidR="00BB6951" w:rsidRDefault="00BB6951" w:rsidP="00BB695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  <w:p w14:paraId="5AB114D5" w14:textId="268D882F" w:rsidR="00BB6951" w:rsidRPr="000F374C" w:rsidRDefault="00BB6951" w:rsidP="00F10D17">
            <w:pPr>
              <w:pStyle w:val="Heading5"/>
              <w:keepNext w:val="0"/>
              <w:spacing w:line="240" w:lineRule="auto"/>
              <w:ind w:left="273" w:right="58"/>
              <w:rPr>
                <w:b w:val="0"/>
                <w:bCs w:val="0"/>
                <w:sz w:val="28"/>
                <w:szCs w:val="28"/>
                <w:cs/>
              </w:rPr>
            </w:pPr>
            <w:r w:rsidRPr="000F374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Pr="000F37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0F374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92384" w14:textId="09D7112B" w:rsidR="00BB6951" w:rsidRPr="000F374C" w:rsidRDefault="002B5033" w:rsidP="00F2002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38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714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6DA0" w14:textId="77777777" w:rsidR="00BB6951" w:rsidRPr="006029D7" w:rsidRDefault="00BB6951" w:rsidP="00F2002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5177" w14:textId="6EB70933" w:rsidR="00BB6951" w:rsidRPr="004517A7" w:rsidRDefault="00045409" w:rsidP="00F2002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30,914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20DE" w14:textId="77777777" w:rsidR="00BB6951" w:rsidRPr="006029D7" w:rsidRDefault="00BB6951" w:rsidP="00F2002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1B653" w14:textId="644E45D4" w:rsidR="00BB6951" w:rsidRDefault="002B5033" w:rsidP="00F2002D">
            <w:pPr>
              <w:ind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599,608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412F" w14:textId="77777777" w:rsidR="00BB6951" w:rsidRPr="006029D7" w:rsidRDefault="00BB6951" w:rsidP="00F2002D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4FEF" w14:textId="46A8AE24" w:rsidR="00BB6951" w:rsidRPr="004517A7" w:rsidRDefault="00BC175E" w:rsidP="00F2002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576,222</w:t>
            </w:r>
          </w:p>
        </w:tc>
      </w:tr>
      <w:tr w:rsidR="00BB6951" w:rsidRPr="006029D7" w14:paraId="0476F8DA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9A279F" w14:textId="393AECD1" w:rsidR="00BB6951" w:rsidRPr="000F374C" w:rsidRDefault="00BB6951" w:rsidP="00BB695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7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="004F0B9D" w:rsidRPr="004F0B9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0F37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0F37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0F374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(ดูหมายเหตุข้อ </w:t>
            </w:r>
            <w:r w:rsidRPr="000F37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0F374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EC38C" w14:textId="615BEAB4" w:rsidR="00BB6951" w:rsidRPr="005A12F1" w:rsidRDefault="002B5033" w:rsidP="00F2002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(10,400)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A1F6" w14:textId="77777777" w:rsidR="00BB6951" w:rsidRPr="006029D7" w:rsidRDefault="00BB6951" w:rsidP="00F2002D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21482" w14:textId="25C3D30A" w:rsidR="00BB6951" w:rsidRPr="006029D7" w:rsidRDefault="00045409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(10,400)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BDA2" w14:textId="77777777" w:rsidR="00BB6951" w:rsidRPr="006029D7" w:rsidRDefault="00BB6951" w:rsidP="00F2002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CB3CF" w14:textId="29D9B567" w:rsidR="00BB6951" w:rsidRPr="006029D7" w:rsidRDefault="002B5033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02BC" w14:textId="77777777" w:rsidR="00BB6951" w:rsidRPr="006029D7" w:rsidRDefault="00BB6951" w:rsidP="00F2002D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4CDC6" w14:textId="3B1DA78A" w:rsidR="00BB6951" w:rsidRPr="006029D7" w:rsidRDefault="00BC175E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6951" w:rsidRPr="006029D7" w14:paraId="55E0994F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9D4B160" w14:textId="77777777" w:rsidR="009F7743" w:rsidRDefault="00BB6951" w:rsidP="00BB695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</w:t>
            </w:r>
            <w:r w:rsidR="00436B7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</w:t>
            </w:r>
            <w:r w:rsidR="002911F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63358774" w14:textId="24303E59" w:rsidR="00BB6951" w:rsidRPr="00B118B0" w:rsidRDefault="00BB6951" w:rsidP="009F7743">
            <w:pPr>
              <w:pStyle w:val="Heading5"/>
              <w:keepNext w:val="0"/>
              <w:spacing w:line="240" w:lineRule="auto"/>
              <w:ind w:left="267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9A5931" w14:textId="08FD2443" w:rsidR="00BB6951" w:rsidRPr="005A12F1" w:rsidRDefault="002B5033" w:rsidP="00F2002D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38,714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5D6F" w14:textId="77777777" w:rsidR="00BB6951" w:rsidRPr="005A12F1" w:rsidRDefault="00BB6951" w:rsidP="00F2002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91A61" w14:textId="1A7512FD" w:rsidR="00BB6951" w:rsidRPr="005A12F1" w:rsidRDefault="00045409" w:rsidP="00F2002D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30,914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D7C7" w14:textId="77777777" w:rsidR="00BB6951" w:rsidRPr="006029D7" w:rsidRDefault="00BB6951" w:rsidP="00F2002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63AD49" w14:textId="29182BAF" w:rsidR="00BB6951" w:rsidRPr="005A12F1" w:rsidRDefault="002B5033" w:rsidP="00F2002D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599,608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81A4" w14:textId="77777777" w:rsidR="00BB6951" w:rsidRPr="006029D7" w:rsidRDefault="00BB6951" w:rsidP="00F2002D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94C4B" w14:textId="19D7E9D3" w:rsidR="00BB6951" w:rsidRPr="006029D7" w:rsidRDefault="00BC175E" w:rsidP="00F2002D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576,222</w:t>
            </w:r>
          </w:p>
        </w:tc>
      </w:tr>
      <w:tr w:rsidR="00BB6951" w:rsidRPr="006029D7" w14:paraId="404212F4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4665127" w14:textId="4844C6D3" w:rsidR="00BB6951" w:rsidRPr="002E18FB" w:rsidRDefault="00BB6951" w:rsidP="00BB6951">
            <w:pPr>
              <w:rPr>
                <w:rFonts w:hint="eastAsia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41CC3" w14:textId="77777777" w:rsidR="00BB6951" w:rsidRPr="006029D7" w:rsidRDefault="00BB6951" w:rsidP="00BB6951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102547" w14:textId="77777777" w:rsidR="00BB6951" w:rsidRPr="006029D7" w:rsidRDefault="00BB6951" w:rsidP="00BB695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72F6BA" w14:textId="77777777" w:rsidR="00BB6951" w:rsidRPr="006029D7" w:rsidRDefault="00BB6951" w:rsidP="00BB6951">
            <w:pPr>
              <w:tabs>
                <w:tab w:val="decimal" w:pos="902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70008E" w14:textId="77777777" w:rsidR="00BB6951" w:rsidRPr="006029D7" w:rsidRDefault="00BB6951" w:rsidP="00BB6951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23043" w14:textId="77777777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24AA9" w14:textId="77777777" w:rsidR="00BB6951" w:rsidRPr="006029D7" w:rsidRDefault="00BB6951" w:rsidP="00BB6951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472ACF" w14:textId="77777777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B5033" w:rsidRPr="006029D7" w14:paraId="698A3D2E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DDE69E" w14:textId="05D07DD9" w:rsidR="002B5033" w:rsidRPr="00B118B0" w:rsidRDefault="002B5033" w:rsidP="002B503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51C47" w14:textId="36095ABB" w:rsidR="002B5033" w:rsidRPr="006029D7" w:rsidRDefault="002B5033" w:rsidP="002B503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CAAE" w14:textId="77777777" w:rsidR="002B5033" w:rsidRPr="006029D7" w:rsidRDefault="002B5033" w:rsidP="002B503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247D" w14:textId="0AD7759A" w:rsidR="002B5033" w:rsidRPr="00BD025B" w:rsidRDefault="002B5033" w:rsidP="002B5033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C0DA" w14:textId="77777777" w:rsidR="002B5033" w:rsidRPr="006029D7" w:rsidRDefault="002B5033" w:rsidP="002B5033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452F" w14:textId="57C7DE99" w:rsidR="002B5033" w:rsidRPr="006029D7" w:rsidRDefault="002B5033" w:rsidP="002B503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BFBB0" w14:textId="77777777" w:rsidR="002B5033" w:rsidRPr="006029D7" w:rsidRDefault="002B5033" w:rsidP="002B5033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39B8" w14:textId="41BEA42C" w:rsidR="002B5033" w:rsidRPr="006029D7" w:rsidRDefault="002B5033" w:rsidP="002B503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tr w:rsidR="002B5033" w:rsidRPr="006029D7" w14:paraId="76531D81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759F8EE" w14:textId="77777777" w:rsidR="002B5033" w:rsidRPr="00B118B0" w:rsidRDefault="002B5033" w:rsidP="002B503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FBFE4" w14:textId="385B1361" w:rsidR="002B5033" w:rsidRPr="006029D7" w:rsidRDefault="002B5033" w:rsidP="002B503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75,000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16A5D" w14:textId="77777777" w:rsidR="002B5033" w:rsidRPr="006029D7" w:rsidRDefault="002B5033" w:rsidP="002B503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5823" w14:textId="67916188" w:rsidR="002B5033" w:rsidRPr="00BD025B" w:rsidRDefault="002B5033" w:rsidP="002B5033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75,476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1534" w14:textId="77777777" w:rsidR="002B5033" w:rsidRPr="006029D7" w:rsidRDefault="002B5033" w:rsidP="002B5033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213E" w14:textId="29B37451" w:rsidR="002B5033" w:rsidRPr="006029D7" w:rsidRDefault="002B5033" w:rsidP="002B503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75,000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0797" w14:textId="77777777" w:rsidR="002B5033" w:rsidRPr="006029D7" w:rsidRDefault="002B5033" w:rsidP="002B5033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5EAF2" w14:textId="2E8D6A42" w:rsidR="002B5033" w:rsidRPr="006029D7" w:rsidRDefault="002B5033" w:rsidP="002B503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</w:tr>
      <w:tr w:rsidR="002B5033" w:rsidRPr="006029D7" w14:paraId="62F265E1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A4AD13" w14:textId="249BDD80" w:rsidR="002B5033" w:rsidRPr="00B118B0" w:rsidRDefault="002B5033" w:rsidP="002B503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="004F0B9D" w:rsidRPr="004F0B9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62E7" w14:textId="03717B6B" w:rsidR="002B5033" w:rsidRPr="006029D7" w:rsidRDefault="002B5033" w:rsidP="002B503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302E" w14:textId="77777777" w:rsidR="002B5033" w:rsidRPr="006029D7" w:rsidRDefault="002B5033" w:rsidP="002B503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81CB8" w14:textId="06D17000" w:rsidR="002B5033" w:rsidRPr="006029D7" w:rsidRDefault="002B5033" w:rsidP="002B503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(2,750)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87AD" w14:textId="77777777" w:rsidR="002B5033" w:rsidRPr="006029D7" w:rsidRDefault="002B5033" w:rsidP="002B5033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BC09B" w14:textId="64820E02" w:rsidR="002B5033" w:rsidRPr="006029D7" w:rsidRDefault="002B5033" w:rsidP="002B503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8BC18" w14:textId="77777777" w:rsidR="002B5033" w:rsidRPr="006029D7" w:rsidRDefault="002B5033" w:rsidP="002B5033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4D0FE" w14:textId="0F41C380" w:rsidR="002B5033" w:rsidRPr="006029D7" w:rsidRDefault="002B5033" w:rsidP="002B503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(2,750)</w:t>
            </w:r>
          </w:p>
        </w:tc>
      </w:tr>
      <w:tr w:rsidR="002B5033" w:rsidRPr="006029D7" w14:paraId="27BBBA54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9FC4AA" w14:textId="7E32197B" w:rsidR="002B5033" w:rsidRPr="00B118B0" w:rsidRDefault="002B5033" w:rsidP="00F10D17">
            <w:pPr>
              <w:pStyle w:val="Heading5"/>
              <w:keepNext w:val="0"/>
              <w:spacing w:line="240" w:lineRule="auto"/>
              <w:ind w:left="273" w:right="58" w:hanging="2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เงินให้กู้ยืมระยะสั้นแก่บุคคลและกิจการที่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9F7743"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ไม่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เกี่ยวข้องกัน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88FB1" w14:textId="1B1C62CC" w:rsidR="002B5033" w:rsidRPr="006029D7" w:rsidRDefault="002B5033" w:rsidP="002B503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81,250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D3C5C" w14:textId="77777777" w:rsidR="002B5033" w:rsidRPr="006029D7" w:rsidRDefault="002B5033" w:rsidP="002B503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18510" w14:textId="68241A73" w:rsidR="002B5033" w:rsidRPr="00BD025B" w:rsidRDefault="002B5033" w:rsidP="002B5033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81,726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A986" w14:textId="77777777" w:rsidR="002B5033" w:rsidRPr="00BD025B" w:rsidRDefault="002B5033" w:rsidP="002B5033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67D68" w14:textId="6C60409C" w:rsidR="002B5033" w:rsidRPr="006029D7" w:rsidRDefault="002B5033" w:rsidP="002B5033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81,250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BED9" w14:textId="77777777" w:rsidR="002B5033" w:rsidRPr="006029D7" w:rsidRDefault="002B5033" w:rsidP="002B5033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749EC" w14:textId="5A10CBD3" w:rsidR="002B5033" w:rsidRPr="006029D7" w:rsidRDefault="002B5033" w:rsidP="002B503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81,250</w:t>
            </w:r>
          </w:p>
        </w:tc>
      </w:tr>
      <w:tr w:rsidR="002B5033" w:rsidRPr="00B118B0" w14:paraId="1C8FBA31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E7E8F4" w14:textId="170EE1C2" w:rsidR="002B5033" w:rsidRPr="00924839" w:rsidRDefault="002B5033" w:rsidP="002B5033">
            <w:pPr>
              <w:rPr>
                <w:rFonts w:hint="eastAsia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0BA92" w14:textId="719084B3" w:rsidR="002B5033" w:rsidRPr="00CD6FC9" w:rsidRDefault="002B5033" w:rsidP="002B5033">
            <w:pPr>
              <w:jc w:val="right"/>
              <w:rPr>
                <w:rFonts w:hint="eastAsi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25C64" w14:textId="77777777" w:rsidR="002B5033" w:rsidRPr="00B118B0" w:rsidRDefault="002B5033" w:rsidP="002B503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7F2AA3" w14:textId="77777777" w:rsidR="002B5033" w:rsidRPr="00BD025B" w:rsidRDefault="002B5033" w:rsidP="002B5033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3A5E8" w14:textId="77777777" w:rsidR="002B5033" w:rsidRPr="00BD025B" w:rsidRDefault="002B5033" w:rsidP="002B5033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05DF8" w14:textId="77777777" w:rsidR="002B5033" w:rsidRPr="00B118B0" w:rsidRDefault="002B5033" w:rsidP="002B503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1BEC6" w14:textId="77777777" w:rsidR="002B5033" w:rsidRPr="00B118B0" w:rsidRDefault="002B5033" w:rsidP="002B503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7076F0" w14:textId="77777777" w:rsidR="002B5033" w:rsidRPr="00B118B0" w:rsidRDefault="002B5033" w:rsidP="002B503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2B5033" w:rsidRPr="00B118B0" w14:paraId="16708C27" w14:textId="77777777" w:rsidTr="005A6A05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C0DAC1" w14:textId="77777777" w:rsidR="002B5033" w:rsidRDefault="002B5033" w:rsidP="002B503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52077790" w14:textId="1E3C619F" w:rsidR="002B5033" w:rsidRPr="00104B2B" w:rsidRDefault="002B5033" w:rsidP="00F10D17">
            <w:pPr>
              <w:ind w:left="273"/>
              <w:rPr>
                <w:rFonts w:hint="eastAsia"/>
                <w:cs/>
              </w:rPr>
            </w:pPr>
            <w:r w:rsidRPr="00C2037C"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 w:rsidRPr="00C2037C">
              <w:rPr>
                <w:rFonts w:asciiTheme="majorBidi" w:hAnsiTheme="majorBidi" w:cstheme="majorBidi"/>
                <w:sz w:val="28"/>
              </w:rPr>
              <w:t>4</w:t>
            </w:r>
            <w:r w:rsidRPr="00C2037C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2BE0F" w14:textId="2B06E462" w:rsidR="002B5033" w:rsidRPr="00B8249F" w:rsidRDefault="002B5033" w:rsidP="002B5033">
            <w:pPr>
              <w:pStyle w:val="Heading5"/>
              <w:keepNext w:val="0"/>
              <w:spacing w:line="240" w:lineRule="auto"/>
              <w:ind w:right="85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0AC2" w14:textId="77777777" w:rsidR="002B5033" w:rsidRPr="00B118B0" w:rsidRDefault="002B5033" w:rsidP="002B503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38EFE" w14:textId="63B6139A" w:rsidR="002B5033" w:rsidRPr="00B118B0" w:rsidRDefault="002B5033" w:rsidP="002B503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B0F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69EF" w14:textId="77777777" w:rsidR="002B5033" w:rsidRPr="00B118B0" w:rsidRDefault="002B5033" w:rsidP="002B503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9D07D" w14:textId="7774F193" w:rsidR="002B5033" w:rsidRPr="00B118B0" w:rsidRDefault="003B221C" w:rsidP="002B503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1D02" w14:textId="77777777" w:rsidR="002B5033" w:rsidRPr="00B118B0" w:rsidRDefault="002B5033" w:rsidP="002B503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A826" w14:textId="163E5C20" w:rsidR="002B5033" w:rsidRPr="00B118B0" w:rsidRDefault="002B5033" w:rsidP="002B5033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13,646</w:t>
            </w:r>
          </w:p>
        </w:tc>
      </w:tr>
      <w:tr w:rsidR="002B5033" w:rsidRPr="00B118B0" w14:paraId="7EC51A5E" w14:textId="77777777" w:rsidTr="005A6A05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BCEA1F" w14:textId="78D36931" w:rsidR="002B5033" w:rsidRPr="00B118B0" w:rsidRDefault="002B5033" w:rsidP="002B503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6EA200" w14:textId="427446E3" w:rsidR="002B5033" w:rsidRPr="00B8249F" w:rsidRDefault="002B5033" w:rsidP="002B5033">
            <w:pPr>
              <w:pStyle w:val="Heading5"/>
              <w:keepNext w:val="0"/>
              <w:spacing w:line="240" w:lineRule="auto"/>
              <w:ind w:right="8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97B7E" w14:textId="77777777" w:rsidR="002B5033" w:rsidRPr="00B118B0" w:rsidRDefault="002B5033" w:rsidP="002B503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137208" w14:textId="5B1AE9B0" w:rsidR="002B5033" w:rsidRPr="00B118B0" w:rsidRDefault="002B5033" w:rsidP="002B5033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B0F51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84E8" w14:textId="77777777" w:rsidR="002B5033" w:rsidRPr="00B118B0" w:rsidRDefault="002B5033" w:rsidP="002B503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99969E" w14:textId="34FA7A67" w:rsidR="002B5033" w:rsidRPr="00B118B0" w:rsidRDefault="003B221C" w:rsidP="002B503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3F92D" w14:textId="77777777" w:rsidR="002B5033" w:rsidRPr="00B118B0" w:rsidRDefault="002B5033" w:rsidP="002B503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AFBA8" w14:textId="36DB52A7" w:rsidR="002B5033" w:rsidRPr="00B118B0" w:rsidRDefault="002B5033" w:rsidP="002B5033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13,646</w:t>
            </w:r>
          </w:p>
        </w:tc>
      </w:tr>
    </w:tbl>
    <w:p w14:paraId="3009342F" w14:textId="77777777" w:rsidR="00632B2E" w:rsidRPr="00632B2E" w:rsidRDefault="00632B2E" w:rsidP="00632B2E">
      <w:p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</w:p>
    <w:p w14:paraId="2FFA178F" w14:textId="77777777" w:rsidR="00632B2E" w:rsidRDefault="00632B2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3F24FF9" w14:textId="4F02B1C4" w:rsidR="006425AA" w:rsidRDefault="006425AA" w:rsidP="006263A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14:paraId="7FF82154" w14:textId="66E35976" w:rsidR="008A6E1D" w:rsidRPr="008A6E1D" w:rsidRDefault="008A6E1D" w:rsidP="008A6E1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8A6E1D">
        <w:rPr>
          <w:rFonts w:asciiTheme="majorBidi" w:hAnsiTheme="majorBidi" w:cstheme="majorBidi" w:hint="cs"/>
          <w:color w:val="000000"/>
          <w:spacing w:val="-2"/>
          <w:sz w:val="28"/>
          <w:cs/>
        </w:rPr>
        <w:t>สินค้า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คงเหลือ ณ วันที่ 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="00885146">
        <w:rPr>
          <w:rFonts w:ascii="Angsana New" w:hAnsi="Angsana New" w:hint="cs"/>
          <w:color w:val="000000"/>
          <w:spacing w:val="-6"/>
          <w:sz w:val="28"/>
          <w:cs/>
        </w:rPr>
        <w:t>มีนา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คม </w:t>
      </w:r>
      <w:r w:rsidRPr="008A6E1D">
        <w:rPr>
          <w:rFonts w:ascii="Angsana New" w:hAnsi="Angsana New" w:hint="cs"/>
          <w:color w:val="000000"/>
          <w:spacing w:val="-6"/>
          <w:sz w:val="28"/>
        </w:rPr>
        <w:t>256</w:t>
      </w:r>
      <w:r w:rsidR="00885146">
        <w:rPr>
          <w:rFonts w:ascii="Angsana New" w:hAnsi="Angsana New"/>
          <w:color w:val="000000"/>
          <w:spacing w:val="-6"/>
          <w:sz w:val="28"/>
        </w:rPr>
        <w:t>6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>และ</w:t>
      </w:r>
      <w:r w:rsidR="00885146">
        <w:rPr>
          <w:rFonts w:ascii="Angsana New" w:hAnsi="Angsana New" w:hint="cs"/>
          <w:color w:val="000000"/>
          <w:spacing w:val="-6"/>
          <w:sz w:val="28"/>
          <w:cs/>
        </w:rPr>
        <w:t xml:space="preserve"> วันที่ </w:t>
      </w:r>
      <w:r w:rsidR="00885146" w:rsidRPr="008A6E1D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="00885146" w:rsidRPr="008A6E1D">
        <w:rPr>
          <w:rFonts w:ascii="Angsana New" w:hAnsi="Angsana New" w:hint="cs"/>
          <w:color w:val="000000"/>
          <w:spacing w:val="-6"/>
          <w:sz w:val="28"/>
          <w:cs/>
        </w:rPr>
        <w:t>ธันวาคม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</w:rPr>
        <w:t>256</w:t>
      </w:r>
      <w:r w:rsidR="00885146">
        <w:rPr>
          <w:rFonts w:ascii="Angsana New" w:hAnsi="Angsana New"/>
          <w:color w:val="000000"/>
          <w:spacing w:val="-6"/>
          <w:sz w:val="28"/>
        </w:rPr>
        <w:t>5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>มีดังนี้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70"/>
      </w:tblGrid>
      <w:tr w:rsidR="008A6E1D" w:rsidRPr="004517A7" w14:paraId="4C0A4ED0" w14:textId="77777777" w:rsidTr="00D35A0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238DE9" w14:textId="77777777" w:rsidR="008A6E1D" w:rsidRPr="004517A7" w:rsidRDefault="008A6E1D" w:rsidP="00D35A07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080594" w14:textId="77777777" w:rsidR="008A6E1D" w:rsidRPr="004517A7" w:rsidRDefault="008A6E1D" w:rsidP="00D35A07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AC1D4" w14:textId="77777777" w:rsidR="008A6E1D" w:rsidRPr="004517A7" w:rsidRDefault="008A6E1D" w:rsidP="00D35A07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AAB4C" w14:textId="77777777" w:rsidR="008A6E1D" w:rsidRPr="004517A7" w:rsidRDefault="008A6E1D" w:rsidP="00D35A07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A6E1D" w:rsidRPr="004517A7" w14:paraId="6F4E857F" w14:textId="77777777" w:rsidTr="00D35A07">
        <w:trPr>
          <w:cantSplit/>
          <w:trHeight w:val="22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27E50FD" w14:textId="77777777" w:rsidR="008A6E1D" w:rsidRPr="004517A7" w:rsidRDefault="008A6E1D" w:rsidP="00D35A07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5C212" w14:textId="77777777" w:rsidR="008A6E1D" w:rsidRPr="004517A7" w:rsidRDefault="008A6E1D" w:rsidP="00D35A07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2DCF2" w14:textId="77777777" w:rsidR="008A6E1D" w:rsidRPr="004517A7" w:rsidRDefault="008A6E1D" w:rsidP="00D35A07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82F06E" w14:textId="77777777" w:rsidR="008A6E1D" w:rsidRPr="004517A7" w:rsidRDefault="008A6E1D" w:rsidP="00D35A07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A6E1D" w:rsidRPr="004517A7" w14:paraId="5A6CF39B" w14:textId="77777777" w:rsidTr="00D35A07">
        <w:trPr>
          <w:cantSplit/>
          <w:trHeight w:val="19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2645BAA" w14:textId="77777777" w:rsidR="008A6E1D" w:rsidRPr="004517A7" w:rsidRDefault="008A6E1D" w:rsidP="008A6E1D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1D4C6B" w14:textId="336AA0E1" w:rsidR="008A6E1D" w:rsidRPr="004517A7" w:rsidRDefault="008A6E1D" w:rsidP="008A6E1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88514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97F89" w14:textId="77777777" w:rsidR="008A6E1D" w:rsidRPr="004517A7" w:rsidRDefault="008A6E1D" w:rsidP="008A6E1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6E7C5E" w14:textId="75912B30" w:rsidR="008A6E1D" w:rsidRPr="004517A7" w:rsidRDefault="008A6E1D" w:rsidP="008A6E1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A5F491" w14:textId="77777777" w:rsidR="008A6E1D" w:rsidRPr="004517A7" w:rsidRDefault="008A6E1D" w:rsidP="008A6E1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A45762" w14:textId="4D95213B" w:rsidR="008A6E1D" w:rsidRPr="004517A7" w:rsidRDefault="008A6E1D" w:rsidP="008A6E1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93C6B" w14:textId="77777777" w:rsidR="008A6E1D" w:rsidRPr="004517A7" w:rsidRDefault="008A6E1D" w:rsidP="008A6E1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4FAB57" w14:textId="78CFAD60" w:rsidR="008A6E1D" w:rsidRPr="004517A7" w:rsidRDefault="008A6E1D" w:rsidP="008A6E1D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8A6E1D" w:rsidRPr="004517A7" w14:paraId="2537CFF4" w14:textId="77777777" w:rsidTr="00D35A0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0CA7AB2" w14:textId="77777777" w:rsidR="008A6E1D" w:rsidRPr="004517A7" w:rsidRDefault="008A6E1D" w:rsidP="008A6E1D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1BC09" w14:textId="2BFF7FA6" w:rsidR="008A6E1D" w:rsidRPr="004517A7" w:rsidRDefault="00AC3D01" w:rsidP="008A6E1D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29,155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274FAF" w14:textId="77777777" w:rsidR="008A6E1D" w:rsidRPr="004517A7" w:rsidRDefault="008A6E1D" w:rsidP="008A6E1D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2898B4" w14:textId="01BD126E" w:rsidR="008A6E1D" w:rsidRPr="004517A7" w:rsidRDefault="008A6E1D" w:rsidP="008A6E1D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32,159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773112" w14:textId="77777777" w:rsidR="008A6E1D" w:rsidRPr="004517A7" w:rsidRDefault="008A6E1D" w:rsidP="008A6E1D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A246CB" w14:textId="4DEBD701" w:rsidR="008A6E1D" w:rsidRPr="004517A7" w:rsidRDefault="008A6E1D" w:rsidP="008A6E1D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82CFFB" w14:textId="77777777" w:rsidR="008A6E1D" w:rsidRPr="004517A7" w:rsidRDefault="008A6E1D" w:rsidP="008A6E1D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71C24D" w14:textId="4490E79E" w:rsidR="008A6E1D" w:rsidRPr="004517A7" w:rsidRDefault="008A6E1D" w:rsidP="008A6E1D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1,338</w:t>
            </w:r>
          </w:p>
        </w:tc>
      </w:tr>
      <w:tr w:rsidR="008A6E1D" w:rsidRPr="004517A7" w14:paraId="50325F49" w14:textId="77777777" w:rsidTr="00D35A0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9317E28" w14:textId="77777777" w:rsidR="008A6E1D" w:rsidRPr="004517A7" w:rsidRDefault="008A6E1D" w:rsidP="008A6E1D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1BF6A" w14:textId="16A8C4A0" w:rsidR="008A6E1D" w:rsidRPr="004517A7" w:rsidRDefault="00AC3D01" w:rsidP="008A6E1D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91B26" w14:textId="77777777" w:rsidR="008A6E1D" w:rsidRPr="004517A7" w:rsidRDefault="008A6E1D" w:rsidP="008A6E1D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3723F" w14:textId="2ABF7741" w:rsidR="008A6E1D" w:rsidRPr="004517A7" w:rsidRDefault="008A6E1D" w:rsidP="008A6E1D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72B4E1" w14:textId="77777777" w:rsidR="008A6E1D" w:rsidRPr="004517A7" w:rsidRDefault="008A6E1D" w:rsidP="008A6E1D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1D4FC" w14:textId="77777777" w:rsidR="008A6E1D" w:rsidRPr="004517A7" w:rsidRDefault="008A6E1D" w:rsidP="008A6E1D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A498B2" w14:textId="77777777" w:rsidR="008A6E1D" w:rsidRPr="004517A7" w:rsidRDefault="008A6E1D" w:rsidP="008A6E1D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2B3A4" w14:textId="0C95C142" w:rsidR="008A6E1D" w:rsidRPr="004517A7" w:rsidRDefault="008A6E1D" w:rsidP="008A6E1D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A6E1D" w:rsidRPr="004517A7" w14:paraId="6F9A76DB" w14:textId="77777777" w:rsidTr="00D35A0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7E6304" w14:textId="77777777" w:rsidR="008A6E1D" w:rsidRPr="004517A7" w:rsidRDefault="008A6E1D" w:rsidP="008A6E1D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วัสดุและของใช้สิ้นเปลือง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94EB9" w14:textId="7C83FF09" w:rsidR="008A6E1D" w:rsidRPr="004517A7" w:rsidRDefault="00AC3D01" w:rsidP="008A6E1D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3DC083" w14:textId="77777777" w:rsidR="008A6E1D" w:rsidRPr="004517A7" w:rsidRDefault="008A6E1D" w:rsidP="008A6E1D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28FF" w14:textId="7BFBB6B6" w:rsidR="008A6E1D" w:rsidRPr="004517A7" w:rsidRDefault="008A6E1D" w:rsidP="008A6E1D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A49C73" w14:textId="77777777" w:rsidR="008A6E1D" w:rsidRPr="004517A7" w:rsidRDefault="008A6E1D" w:rsidP="008A6E1D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2AB24" w14:textId="77777777" w:rsidR="008A6E1D" w:rsidRPr="004517A7" w:rsidRDefault="008A6E1D" w:rsidP="008A6E1D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3C42DF" w14:textId="77777777" w:rsidR="008A6E1D" w:rsidRPr="004517A7" w:rsidRDefault="008A6E1D" w:rsidP="008A6E1D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E20BC" w14:textId="3DC8AC90" w:rsidR="008A6E1D" w:rsidRPr="004517A7" w:rsidRDefault="008A6E1D" w:rsidP="008A6E1D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A6E1D" w:rsidRPr="004517A7" w14:paraId="011E6E86" w14:textId="77777777" w:rsidTr="00D35A0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CE8FFF" w14:textId="77777777" w:rsidR="008A6E1D" w:rsidRPr="004517A7" w:rsidRDefault="008A6E1D" w:rsidP="008A6E1D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ค่าเผื่อการปรับลดมูลค่าสินค้าคงเหลือ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6D46B" w14:textId="6EDBF6DA" w:rsidR="008A6E1D" w:rsidRPr="004517A7" w:rsidRDefault="00AC3D01" w:rsidP="00AC3D01">
            <w:pPr>
              <w:ind w:right="9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C00235" w14:textId="77777777" w:rsidR="008A6E1D" w:rsidRPr="004517A7" w:rsidRDefault="008A6E1D" w:rsidP="008A6E1D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1967A" w14:textId="6C941EB9" w:rsidR="008A6E1D" w:rsidRPr="004517A7" w:rsidRDefault="008A6E1D" w:rsidP="008A6E1D">
            <w:pPr>
              <w:tabs>
                <w:tab w:val="decimal" w:pos="9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1,338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969D64" w14:textId="77777777" w:rsidR="008A6E1D" w:rsidRPr="004517A7" w:rsidRDefault="008A6E1D" w:rsidP="008A6E1D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0BB59" w14:textId="592ADD1B" w:rsidR="008A6E1D" w:rsidRPr="004517A7" w:rsidRDefault="008A6E1D" w:rsidP="008A6E1D">
            <w:pPr>
              <w:tabs>
                <w:tab w:val="decimal" w:pos="1080"/>
              </w:tabs>
              <w:ind w:right="-11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C0441D" w14:textId="77777777" w:rsidR="008A6E1D" w:rsidRPr="004517A7" w:rsidRDefault="008A6E1D" w:rsidP="008A6E1D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1CCE7" w14:textId="0E65A383" w:rsidR="008A6E1D" w:rsidRPr="004517A7" w:rsidRDefault="008A6E1D" w:rsidP="008A6E1D">
            <w:pPr>
              <w:ind w:right="9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1,338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8A6E1D" w:rsidRPr="004517A7" w14:paraId="120CEB29" w14:textId="77777777" w:rsidTr="00D35A0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782AB6D" w14:textId="77777777" w:rsidR="008A6E1D" w:rsidRPr="004517A7" w:rsidRDefault="008A6E1D" w:rsidP="008A6E1D">
            <w:pPr>
              <w:pStyle w:val="Heading5"/>
              <w:keepNext w:val="0"/>
              <w:spacing w:line="240" w:lineRule="auto"/>
              <w:ind w:right="58"/>
              <w:rPr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spacing w:val="-4"/>
                <w:sz w:val="28"/>
                <w:szCs w:val="28"/>
                <w:cs/>
              </w:rPr>
              <w:t>รวมสินค้าคงเหลือ</w:t>
            </w:r>
            <w:r>
              <w:rPr>
                <w:spacing w:val="-4"/>
                <w:sz w:val="28"/>
                <w:szCs w:val="28"/>
              </w:rPr>
              <w:t xml:space="preserve"> - </w:t>
            </w:r>
            <w:r>
              <w:rPr>
                <w:rFonts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F73689" w14:textId="4ADA8BD9" w:rsidR="008A6E1D" w:rsidRPr="004517A7" w:rsidRDefault="00AC3D01" w:rsidP="008A6E1D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30,437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F4051E" w14:textId="77777777" w:rsidR="008A6E1D" w:rsidRPr="004517A7" w:rsidRDefault="008A6E1D" w:rsidP="008A6E1D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751BE1" w14:textId="7C3D7C87" w:rsidR="008A6E1D" w:rsidRPr="004517A7" w:rsidRDefault="008A6E1D" w:rsidP="008A6E1D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31,978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BB4143" w14:textId="77777777" w:rsidR="008A6E1D" w:rsidRPr="004517A7" w:rsidRDefault="008A6E1D" w:rsidP="008A6E1D">
            <w:pPr>
              <w:tabs>
                <w:tab w:val="decimal" w:pos="84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C3557E" w14:textId="77777777" w:rsidR="008A6E1D" w:rsidRPr="004517A7" w:rsidRDefault="008A6E1D" w:rsidP="008A6E1D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B3BEC7" w14:textId="77777777" w:rsidR="008A6E1D" w:rsidRPr="004517A7" w:rsidRDefault="008A6E1D" w:rsidP="008A6E1D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AAC9CF" w14:textId="3487F142" w:rsidR="008A6E1D" w:rsidRPr="004517A7" w:rsidRDefault="008A6E1D" w:rsidP="008A6E1D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</w:tbl>
    <w:p w14:paraId="4E7D42D6" w14:textId="3BB40360" w:rsidR="003964B0" w:rsidRPr="006263A6" w:rsidRDefault="003964B0" w:rsidP="006263A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r w:rsidRPr="006263A6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สินทรัพย์ทางการเงินไม่หมุนเวียนอื่น</w:t>
      </w:r>
    </w:p>
    <w:p w14:paraId="3679E85B" w14:textId="38F902EB" w:rsidR="003964B0" w:rsidRPr="00B118B0" w:rsidRDefault="003964B0" w:rsidP="003964B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สินทรัพย์ทางการเงินไม่หมุนเวียนอื่น 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051C8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8051C8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FD6E8C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051C8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051C8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  <w:r w:rsidR="003F605E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F605E">
        <w:rPr>
          <w:rFonts w:asciiTheme="majorBidi" w:hAnsiTheme="majorBidi" w:cstheme="majorBidi" w:hint="cs"/>
          <w:color w:val="000000"/>
          <w:spacing w:val="-2"/>
          <w:sz w:val="28"/>
          <w:cs/>
        </w:rPr>
        <w:t>(งบการเงินเฉพาะกิจการ</w:t>
      </w:r>
      <w:r w:rsidR="003F605E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="003F605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ไม่มี)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990"/>
        <w:gridCol w:w="90"/>
        <w:gridCol w:w="902"/>
        <w:gridCol w:w="90"/>
        <w:gridCol w:w="988"/>
        <w:gridCol w:w="54"/>
        <w:gridCol w:w="1116"/>
        <w:gridCol w:w="54"/>
        <w:gridCol w:w="1008"/>
        <w:gridCol w:w="54"/>
        <w:gridCol w:w="1044"/>
      </w:tblGrid>
      <w:tr w:rsidR="003964B0" w:rsidRPr="00B118B0" w14:paraId="7C709B76" w14:textId="77777777" w:rsidTr="00822A26">
        <w:trPr>
          <w:trHeight w:val="270"/>
        </w:trPr>
        <w:tc>
          <w:tcPr>
            <w:tcW w:w="2790" w:type="dxa"/>
            <w:vAlign w:val="bottom"/>
          </w:tcPr>
          <w:p w14:paraId="7DD3B203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D611DD1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51C1B729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F9C90B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58" w:type="dxa"/>
            <w:gridSpan w:val="3"/>
            <w:vAlign w:val="bottom"/>
          </w:tcPr>
          <w:p w14:paraId="04696B45" w14:textId="77777777" w:rsidR="003964B0" w:rsidRPr="00B118B0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5B44E9E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7DCEAA85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3964B0" w:rsidRPr="00B118B0" w14:paraId="08CC920B" w14:textId="77777777" w:rsidTr="00822A26">
        <w:trPr>
          <w:trHeight w:val="270"/>
        </w:trPr>
        <w:tc>
          <w:tcPr>
            <w:tcW w:w="2790" w:type="dxa"/>
            <w:vAlign w:val="bottom"/>
          </w:tcPr>
          <w:p w14:paraId="0708F47C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97DAD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90" w:type="dxa"/>
            <w:gridSpan w:val="11"/>
            <w:tcBorders>
              <w:bottom w:val="single" w:sz="4" w:space="0" w:color="auto"/>
            </w:tcBorders>
            <w:vAlign w:val="bottom"/>
          </w:tcPr>
          <w:p w14:paraId="45B340D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964B0" w:rsidRPr="00B118B0" w14:paraId="5C6A3DF1" w14:textId="77777777" w:rsidTr="00822A26">
        <w:trPr>
          <w:trHeight w:val="207"/>
        </w:trPr>
        <w:tc>
          <w:tcPr>
            <w:tcW w:w="2790" w:type="dxa"/>
            <w:vAlign w:val="bottom"/>
          </w:tcPr>
          <w:p w14:paraId="2B0B5A1B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D8C9AC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B478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1F948B9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719BF" w14:textId="77777777" w:rsidR="0060104B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20BD0A5C" w14:textId="3236D506" w:rsidR="003964B0" w:rsidRPr="00B118B0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0F433CB9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D3BC2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3964B0" w:rsidRPr="00B118B0" w14:paraId="20FBE46A" w14:textId="77777777" w:rsidTr="00822A26">
        <w:tc>
          <w:tcPr>
            <w:tcW w:w="2790" w:type="dxa"/>
            <w:vAlign w:val="bottom"/>
          </w:tcPr>
          <w:p w14:paraId="72D736CA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55DE755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807CC6" w14:textId="76CED2E3" w:rsidR="003964B0" w:rsidRPr="00B118B0" w:rsidRDefault="00CC2C16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AE4C3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="00707A6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="00AE4C3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23F8A0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3A9FF18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2502D6D0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78F7B78F" w14:textId="6669B327" w:rsidR="003964B0" w:rsidRPr="00B118B0" w:rsidRDefault="00AE4C36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5249EC8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903A90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54" w:type="dxa"/>
          </w:tcPr>
          <w:p w14:paraId="1C78049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545AA3" w14:textId="3219628E" w:rsidR="003964B0" w:rsidRPr="00B118B0" w:rsidRDefault="00CC2C16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AE4C3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AE4C3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1625F3E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4" w:type="dxa"/>
            <w:vAlign w:val="bottom"/>
          </w:tcPr>
          <w:p w14:paraId="490A08AE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3964B0" w:rsidRPr="00B118B0" w14:paraId="42FDC5AE" w14:textId="77777777" w:rsidTr="00822A26">
        <w:tc>
          <w:tcPr>
            <w:tcW w:w="2790" w:type="dxa"/>
            <w:tcBorders>
              <w:bottom w:val="single" w:sz="4" w:space="0" w:color="auto"/>
            </w:tcBorders>
            <w:vAlign w:val="bottom"/>
          </w:tcPr>
          <w:p w14:paraId="7A766AE1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2BEF38A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5DC693" w14:textId="19CD4F80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E4C3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0F97AFB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93C25A4" w14:textId="77850E8F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E4C3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237CE69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09A6D273" w14:textId="3B8FB80A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E4C3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54" w:type="dxa"/>
          </w:tcPr>
          <w:p w14:paraId="5FE443F7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31051CA" w14:textId="35664359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E4C3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54" w:type="dxa"/>
          </w:tcPr>
          <w:p w14:paraId="341EA44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690EEDE" w14:textId="366F5044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E4C3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54" w:type="dxa"/>
          </w:tcPr>
          <w:p w14:paraId="51288188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19FE11CE" w14:textId="770813F8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E4C3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0930D0" w:rsidRPr="00B118B0" w14:paraId="0D8EE8B2" w14:textId="77777777" w:rsidTr="00822A26">
        <w:tc>
          <w:tcPr>
            <w:tcW w:w="2790" w:type="dxa"/>
          </w:tcPr>
          <w:p w14:paraId="1C9586BE" w14:textId="77777777" w:rsidR="000930D0" w:rsidRPr="00B118B0" w:rsidRDefault="000930D0" w:rsidP="000930D0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2F5EFB65" w14:textId="77777777" w:rsidR="000930D0" w:rsidRPr="00B118B0" w:rsidRDefault="000930D0" w:rsidP="000930D0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DF1965" w14:textId="48F00404" w:rsidR="000930D0" w:rsidRPr="00D9159E" w:rsidRDefault="00BE5246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688,400</w:t>
            </w:r>
          </w:p>
        </w:tc>
        <w:tc>
          <w:tcPr>
            <w:tcW w:w="90" w:type="dxa"/>
            <w:shd w:val="clear" w:color="auto" w:fill="auto"/>
          </w:tcPr>
          <w:p w14:paraId="2EDE3160" w14:textId="77777777" w:rsidR="000930D0" w:rsidRPr="00D9159E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D19091E" w14:textId="554891D2" w:rsidR="000930D0" w:rsidRPr="00D9159E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="Angsana New" w:hAnsi="Angsana New"/>
                <w:sz w:val="28"/>
              </w:rPr>
              <w:t>688,400</w:t>
            </w:r>
          </w:p>
        </w:tc>
        <w:tc>
          <w:tcPr>
            <w:tcW w:w="90" w:type="dxa"/>
          </w:tcPr>
          <w:p w14:paraId="647F842F" w14:textId="77777777" w:rsidR="000930D0" w:rsidRPr="00D9159E" w:rsidRDefault="000930D0" w:rsidP="000930D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AFEF970" w14:textId="0BA4A784" w:rsidR="000930D0" w:rsidRPr="00D9159E" w:rsidRDefault="00BE5246" w:rsidP="000930D0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54" w:type="dxa"/>
          </w:tcPr>
          <w:p w14:paraId="72B3E28D" w14:textId="77777777" w:rsidR="000930D0" w:rsidRPr="00D9159E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A072325" w14:textId="170C24BF" w:rsidR="000930D0" w:rsidRPr="00D9159E" w:rsidRDefault="000930D0" w:rsidP="000930D0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="Angsana New" w:hAnsi="Angsana New"/>
                <w:sz w:val="28"/>
              </w:rPr>
              <w:t>1.22</w:t>
            </w:r>
          </w:p>
        </w:tc>
        <w:tc>
          <w:tcPr>
            <w:tcW w:w="54" w:type="dxa"/>
          </w:tcPr>
          <w:p w14:paraId="7EDC403E" w14:textId="77777777" w:rsidR="000930D0" w:rsidRPr="00D9159E" w:rsidRDefault="000930D0" w:rsidP="000930D0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29989D3" w14:textId="64C97348" w:rsidR="000930D0" w:rsidRPr="00D9159E" w:rsidRDefault="00BE5246" w:rsidP="000930D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27,918</w:t>
            </w:r>
          </w:p>
        </w:tc>
        <w:tc>
          <w:tcPr>
            <w:tcW w:w="54" w:type="dxa"/>
          </w:tcPr>
          <w:p w14:paraId="374954DF" w14:textId="77777777" w:rsidR="000930D0" w:rsidRPr="00D9159E" w:rsidRDefault="000930D0" w:rsidP="000930D0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4" w:type="dxa"/>
            <w:vAlign w:val="bottom"/>
          </w:tcPr>
          <w:p w14:paraId="1349B419" w14:textId="75246020" w:rsidR="000930D0" w:rsidRPr="00D9159E" w:rsidRDefault="009C009A" w:rsidP="000930D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27,918</w:t>
            </w:r>
          </w:p>
        </w:tc>
      </w:tr>
      <w:tr w:rsidR="000930D0" w:rsidRPr="00B118B0" w14:paraId="7208F396" w14:textId="77777777" w:rsidTr="00822A26">
        <w:tc>
          <w:tcPr>
            <w:tcW w:w="2790" w:type="dxa"/>
          </w:tcPr>
          <w:p w14:paraId="3B4E2AC7" w14:textId="77777777" w:rsidR="000930D0" w:rsidRPr="00B118B0" w:rsidRDefault="000930D0" w:rsidP="000930D0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วม</w:t>
            </w:r>
          </w:p>
        </w:tc>
        <w:tc>
          <w:tcPr>
            <w:tcW w:w="90" w:type="dxa"/>
          </w:tcPr>
          <w:p w14:paraId="40CBD9AD" w14:textId="77777777" w:rsidR="000930D0" w:rsidRPr="00B118B0" w:rsidRDefault="000930D0" w:rsidP="000930D0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6AA354" w14:textId="77777777" w:rsidR="000930D0" w:rsidRPr="00D9159E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108B36C" w14:textId="77777777" w:rsidR="000930D0" w:rsidRPr="00D9159E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45D7EAE9" w14:textId="77777777" w:rsidR="000930D0" w:rsidRPr="00D9159E" w:rsidRDefault="000930D0" w:rsidP="000930D0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75BBABA" w14:textId="77777777" w:rsidR="000930D0" w:rsidRPr="00D9159E" w:rsidRDefault="000930D0" w:rsidP="000930D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517147C" w14:textId="77777777" w:rsidR="000930D0" w:rsidRPr="00D9159E" w:rsidRDefault="000930D0" w:rsidP="000930D0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4179CB9D" w14:textId="77777777" w:rsidR="000930D0" w:rsidRPr="00D9159E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78851575" w14:textId="77777777" w:rsidR="000930D0" w:rsidRPr="00D9159E" w:rsidRDefault="000930D0" w:rsidP="000930D0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24951806" w14:textId="77777777" w:rsidR="000930D0" w:rsidRPr="00D9159E" w:rsidRDefault="000930D0" w:rsidP="000930D0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77507" w14:textId="581E0B95" w:rsidR="000930D0" w:rsidRPr="00D9159E" w:rsidRDefault="00BE5246" w:rsidP="000930D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27,918</w:t>
            </w:r>
          </w:p>
        </w:tc>
        <w:tc>
          <w:tcPr>
            <w:tcW w:w="54" w:type="dxa"/>
          </w:tcPr>
          <w:p w14:paraId="2CE12EAA" w14:textId="77777777" w:rsidR="000930D0" w:rsidRPr="00D9159E" w:rsidRDefault="000930D0" w:rsidP="000930D0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5C7EE2C" w14:textId="31FFC0C6" w:rsidR="000930D0" w:rsidRPr="00D9159E" w:rsidRDefault="009C009A" w:rsidP="000930D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27,918</w:t>
            </w:r>
          </w:p>
        </w:tc>
      </w:tr>
    </w:tbl>
    <w:p w14:paraId="1ED1C3B1" w14:textId="3D80F4E1" w:rsidR="00497FCD" w:rsidRDefault="00497FCD" w:rsidP="007C19C3">
      <w:pPr>
        <w:spacing w:line="240" w:lineRule="atLeast"/>
        <w:rPr>
          <w:rFonts w:ascii="Angsana New" w:hAnsi="Angsana New"/>
          <w:b/>
          <w:bCs/>
          <w:sz w:val="28"/>
          <w:cs/>
        </w:rPr>
      </w:pPr>
    </w:p>
    <w:p w14:paraId="173F240C" w14:textId="77777777" w:rsidR="00497FCD" w:rsidRDefault="00497F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46D54AC5" w14:textId="0C4DB427" w:rsidR="00372506" w:rsidRPr="007C19C3" w:rsidRDefault="007C19C3" w:rsidP="007C19C3">
      <w:pPr>
        <w:pStyle w:val="ListParagraph"/>
        <w:numPr>
          <w:ilvl w:val="0"/>
          <w:numId w:val="1"/>
        </w:numPr>
        <w:spacing w:line="240" w:lineRule="atLeast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lastRenderedPageBreak/>
        <w:t>เงินฝากธนาคารที่มีภาระค้ำประกัน</w:t>
      </w:r>
    </w:p>
    <w:p w14:paraId="4801EC1C" w14:textId="7C3C316F" w:rsidR="001C00CC" w:rsidRPr="001C00CC" w:rsidRDefault="001C00CC" w:rsidP="001C00CC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1C00CC">
        <w:rPr>
          <w:rFonts w:ascii="Angsana New" w:hAnsi="Angsana New" w:hint="cs"/>
          <w:color w:val="000000"/>
          <w:spacing w:val="-2"/>
          <w:sz w:val="28"/>
          <w:cs/>
        </w:rPr>
        <w:t>เงินฝากธนาคารที่มีภาระค้ำประกัน</w:t>
      </w:r>
      <w:r w:rsidRPr="001C00C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1C00CC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>
        <w:rPr>
          <w:rFonts w:ascii="Angsana New" w:hAnsi="Angsana New" w:hint="cs"/>
          <w:color w:val="000000"/>
          <w:spacing w:val="-2"/>
          <w:sz w:val="28"/>
          <w:cs/>
        </w:rPr>
        <w:t>มีนาคม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>
        <w:rPr>
          <w:rFonts w:ascii="Angsana New" w:hAnsi="Angsana New"/>
          <w:color w:val="000000"/>
          <w:spacing w:val="-2"/>
          <w:sz w:val="28"/>
        </w:rPr>
        <w:t>6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 และ</w:t>
      </w:r>
      <w:r w:rsidR="00A23FF7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>
        <w:rPr>
          <w:rFonts w:ascii="Angsana New" w:hAnsi="Angsana New"/>
          <w:color w:val="000000"/>
          <w:spacing w:val="-2"/>
          <w:sz w:val="28"/>
        </w:rPr>
        <w:t xml:space="preserve"> </w:t>
      </w:r>
      <w:r w:rsidR="00F0245B" w:rsidRPr="005D0146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="00F0245B" w:rsidRPr="005D014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F0245B" w:rsidRPr="005D0146">
        <w:rPr>
          <w:rFonts w:ascii="Angsana New" w:hAnsi="Angsana New"/>
          <w:color w:val="000000"/>
          <w:spacing w:val="-2"/>
          <w:sz w:val="28"/>
          <w:lang w:val="en-GB"/>
        </w:rPr>
        <w:t>2565</w:t>
      </w:r>
      <w:r w:rsidR="00F0245B"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 w:hint="cs"/>
          <w:sz w:val="28"/>
          <w:cs/>
        </w:rPr>
        <w:t xml:space="preserve">มีดังนี้ </w:t>
      </w:r>
    </w:p>
    <w:tbl>
      <w:tblPr>
        <w:tblW w:w="919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990"/>
        <w:gridCol w:w="72"/>
        <w:gridCol w:w="1008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764E3D" w:rsidRPr="004517A7" w14:paraId="33CA5B0D" w14:textId="77777777" w:rsidTr="007C5BB8">
        <w:trPr>
          <w:trHeight w:val="70"/>
        </w:trPr>
        <w:tc>
          <w:tcPr>
            <w:tcW w:w="2700" w:type="dxa"/>
            <w:vAlign w:val="bottom"/>
          </w:tcPr>
          <w:p w14:paraId="413D6073" w14:textId="77777777" w:rsidR="00764E3D" w:rsidRPr="004517A7" w:rsidRDefault="00764E3D" w:rsidP="005A6A05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AA9E4FB" w14:textId="77777777" w:rsidR="00764E3D" w:rsidRPr="004517A7" w:rsidRDefault="00764E3D" w:rsidP="005A6A05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2C25CC9" w14:textId="77777777" w:rsidR="00764E3D" w:rsidRPr="004517A7" w:rsidRDefault="00764E3D" w:rsidP="005A6A05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456E3834" w14:textId="77777777" w:rsidR="00764E3D" w:rsidRPr="004517A7" w:rsidRDefault="00764E3D" w:rsidP="005A6A05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06EEAAC" w14:textId="77777777" w:rsidR="00764E3D" w:rsidRPr="004517A7" w:rsidRDefault="00764E3D" w:rsidP="005A6A05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2A2DA2C6" w14:textId="77777777" w:rsidR="00764E3D" w:rsidRPr="004517A7" w:rsidRDefault="00764E3D" w:rsidP="005A6A05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764E3D" w:rsidRPr="004517A7" w14:paraId="10FDF427" w14:textId="77777777" w:rsidTr="007C5BB8">
        <w:trPr>
          <w:trHeight w:val="70"/>
        </w:trPr>
        <w:tc>
          <w:tcPr>
            <w:tcW w:w="2700" w:type="dxa"/>
            <w:vAlign w:val="bottom"/>
          </w:tcPr>
          <w:p w14:paraId="7513C262" w14:textId="77777777" w:rsidR="00764E3D" w:rsidRPr="004517A7" w:rsidRDefault="00764E3D" w:rsidP="005A6A05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12152071" w14:textId="77777777" w:rsidR="00764E3D" w:rsidRPr="004517A7" w:rsidRDefault="00764E3D" w:rsidP="005A6A05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4F8A45D3" w14:textId="77777777" w:rsidR="00764E3D" w:rsidRPr="004517A7" w:rsidRDefault="00764E3D" w:rsidP="005A6A05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06A58107" w14:textId="77777777" w:rsidR="00764E3D" w:rsidRPr="004517A7" w:rsidRDefault="00764E3D" w:rsidP="005A6A05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1653A710" w14:textId="77777777" w:rsidR="00764E3D" w:rsidRPr="004517A7" w:rsidRDefault="00764E3D" w:rsidP="005A6A05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223CC929" w14:textId="77777777" w:rsidR="00764E3D" w:rsidRPr="004517A7" w:rsidRDefault="00764E3D" w:rsidP="005A6A05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22A26" w:rsidRPr="004517A7" w14:paraId="1C0ED707" w14:textId="77777777" w:rsidTr="007C5BB8">
        <w:trPr>
          <w:trHeight w:val="70"/>
        </w:trPr>
        <w:tc>
          <w:tcPr>
            <w:tcW w:w="2700" w:type="dxa"/>
            <w:vAlign w:val="bottom"/>
          </w:tcPr>
          <w:p w14:paraId="798C2FDE" w14:textId="77777777" w:rsidR="00822A26" w:rsidRPr="004517A7" w:rsidRDefault="00822A26" w:rsidP="00822A2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2153E3A" w14:textId="2DB097F7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มีนาคม</w:t>
            </w:r>
          </w:p>
        </w:tc>
        <w:tc>
          <w:tcPr>
            <w:tcW w:w="72" w:type="dxa"/>
          </w:tcPr>
          <w:p w14:paraId="5401042C" w14:textId="77777777" w:rsidR="00822A26" w:rsidRPr="004517A7" w:rsidRDefault="00822A26" w:rsidP="00822A26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609E24D" w14:textId="4B5AA8C5" w:rsidR="00822A26" w:rsidRPr="004517A7" w:rsidRDefault="00822A26" w:rsidP="00822A26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043B8768" w14:textId="77777777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vAlign w:val="bottom"/>
          </w:tcPr>
          <w:p w14:paraId="7AC655AD" w14:textId="35FB997F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72" w:type="dxa"/>
          </w:tcPr>
          <w:p w14:paraId="25D1D731" w14:textId="77777777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7E394AB0" w14:textId="7668D7A2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76F3449C" w14:textId="77777777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6D9C0C7B" w14:textId="4715D182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1697B59C" w14:textId="77777777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51EDCF0" w14:textId="1B1CCBE5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822A26" w:rsidRPr="004517A7" w14:paraId="2CFC068B" w14:textId="77777777" w:rsidTr="007C5BB8">
        <w:trPr>
          <w:trHeight w:val="70"/>
        </w:trPr>
        <w:tc>
          <w:tcPr>
            <w:tcW w:w="2700" w:type="dxa"/>
            <w:vAlign w:val="bottom"/>
          </w:tcPr>
          <w:p w14:paraId="46A0FFFE" w14:textId="77777777" w:rsidR="00822A26" w:rsidRPr="004517A7" w:rsidRDefault="00822A26" w:rsidP="00822A2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898120" w14:textId="3AC6DC2B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72" w:type="dxa"/>
          </w:tcPr>
          <w:p w14:paraId="1B2B77E7" w14:textId="77777777" w:rsidR="00822A26" w:rsidRPr="004517A7" w:rsidRDefault="00822A26" w:rsidP="00822A26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DA39323" w14:textId="79F93E80" w:rsidR="00822A26" w:rsidRPr="004517A7" w:rsidRDefault="00822A26" w:rsidP="00822A26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72" w:type="dxa"/>
            <w:tcBorders>
              <w:left w:val="nil"/>
            </w:tcBorders>
          </w:tcPr>
          <w:p w14:paraId="375084BA" w14:textId="77777777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7009356" w14:textId="69DFAF61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72" w:type="dxa"/>
          </w:tcPr>
          <w:p w14:paraId="5C2113D2" w14:textId="77777777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C02475C" w14:textId="4558183F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72" w:type="dxa"/>
          </w:tcPr>
          <w:p w14:paraId="7E78A016" w14:textId="77777777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4A25C02" w14:textId="5FA6F3F7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13B0A7D9" w14:textId="77777777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23F1B1" w14:textId="22EA24B9" w:rsidR="00822A26" w:rsidRPr="004517A7" w:rsidRDefault="00822A26" w:rsidP="00822A2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822A26" w:rsidRPr="004517A7" w14:paraId="1C4D1811" w14:textId="77777777" w:rsidTr="007C5BB8">
        <w:tc>
          <w:tcPr>
            <w:tcW w:w="2700" w:type="dxa"/>
          </w:tcPr>
          <w:p w14:paraId="005BFA58" w14:textId="77777777" w:rsidR="00822A26" w:rsidRPr="004517A7" w:rsidRDefault="00822A26" w:rsidP="00822A26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197E4D">
              <w:rPr>
                <w:rFonts w:asciiTheme="majorBidi" w:hAnsiTheme="majorBidi" w:hint="cs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FAA6E" w14:textId="022EE042" w:rsidR="00822A26" w:rsidRPr="004517A7" w:rsidRDefault="00822A26" w:rsidP="00822A2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91882">
              <w:rPr>
                <w:rFonts w:ascii="Angsana New" w:hAnsi="Angsana New"/>
                <w:color w:val="000000"/>
                <w:spacing w:val="-2"/>
                <w:sz w:val="28"/>
              </w:rPr>
              <w:t>0.15 - 0.38</w:t>
            </w:r>
          </w:p>
        </w:tc>
        <w:tc>
          <w:tcPr>
            <w:tcW w:w="72" w:type="dxa"/>
            <w:vAlign w:val="bottom"/>
          </w:tcPr>
          <w:p w14:paraId="7F5A1B18" w14:textId="77777777" w:rsidR="00822A26" w:rsidRPr="004517A7" w:rsidRDefault="00822A26" w:rsidP="00822A2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E6DD7" w14:textId="06DF721C" w:rsidR="00822A26" w:rsidRPr="004517A7" w:rsidRDefault="00822A26" w:rsidP="00822A2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E5C48">
              <w:rPr>
                <w:rFonts w:ascii="Angsana New" w:hAnsi="Angsana New"/>
                <w:color w:val="000000"/>
                <w:spacing w:val="-2"/>
                <w:sz w:val="28"/>
              </w:rPr>
              <w:t>0.05 - 0.38</w:t>
            </w:r>
          </w:p>
        </w:tc>
        <w:tc>
          <w:tcPr>
            <w:tcW w:w="72" w:type="dxa"/>
            <w:vAlign w:val="bottom"/>
          </w:tcPr>
          <w:p w14:paraId="1058B058" w14:textId="77777777" w:rsidR="00822A26" w:rsidRPr="004517A7" w:rsidRDefault="00822A26" w:rsidP="00822A2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1CE47" w14:textId="6A0F93EC" w:rsidR="00822A26" w:rsidRPr="004517A7" w:rsidRDefault="00822A26" w:rsidP="00822A26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53,551</w:t>
            </w:r>
          </w:p>
        </w:tc>
        <w:tc>
          <w:tcPr>
            <w:tcW w:w="72" w:type="dxa"/>
            <w:vAlign w:val="bottom"/>
          </w:tcPr>
          <w:p w14:paraId="6A033702" w14:textId="77777777" w:rsidR="00822A26" w:rsidRPr="004517A7" w:rsidRDefault="00822A26" w:rsidP="00822A2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230EE" w14:textId="53164AE2" w:rsidR="00822A26" w:rsidRPr="004517A7" w:rsidRDefault="00822A26" w:rsidP="00822A26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54,651</w:t>
            </w:r>
          </w:p>
        </w:tc>
        <w:tc>
          <w:tcPr>
            <w:tcW w:w="72" w:type="dxa"/>
            <w:vAlign w:val="bottom"/>
          </w:tcPr>
          <w:p w14:paraId="09FBCED7" w14:textId="77777777" w:rsidR="00822A26" w:rsidRPr="004517A7" w:rsidRDefault="00822A26" w:rsidP="00822A2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AC04F" w14:textId="19153F3E" w:rsidR="00822A26" w:rsidRPr="004517A7" w:rsidRDefault="00822A26" w:rsidP="00822A26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21,973</w:t>
            </w:r>
          </w:p>
        </w:tc>
        <w:tc>
          <w:tcPr>
            <w:tcW w:w="90" w:type="dxa"/>
            <w:vAlign w:val="bottom"/>
          </w:tcPr>
          <w:p w14:paraId="14F06501" w14:textId="77777777" w:rsidR="00822A26" w:rsidRPr="004517A7" w:rsidRDefault="00822A26" w:rsidP="00822A2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F83B8" w14:textId="2219E0F8" w:rsidR="00822A26" w:rsidRPr="004517A7" w:rsidRDefault="00822A26" w:rsidP="00822A26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22,773</w:t>
            </w:r>
          </w:p>
        </w:tc>
      </w:tr>
      <w:tr w:rsidR="00822A26" w:rsidRPr="004517A7" w14:paraId="399F3E23" w14:textId="77777777" w:rsidTr="007C5BB8">
        <w:tc>
          <w:tcPr>
            <w:tcW w:w="2700" w:type="dxa"/>
            <w:vAlign w:val="bottom"/>
          </w:tcPr>
          <w:p w14:paraId="54A0FF12" w14:textId="77777777" w:rsidR="00822A26" w:rsidRPr="004517A7" w:rsidRDefault="00822A26" w:rsidP="00822A26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662689" w14:textId="77777777" w:rsidR="00822A26" w:rsidRPr="004517A7" w:rsidRDefault="00822A26" w:rsidP="00822A2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4CE13D2C" w14:textId="77777777" w:rsidR="00822A26" w:rsidRPr="004517A7" w:rsidRDefault="00822A26" w:rsidP="00822A2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F48DEF" w14:textId="77777777" w:rsidR="00822A26" w:rsidRPr="004517A7" w:rsidRDefault="00822A26" w:rsidP="00822A2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7BF5F891" w14:textId="77777777" w:rsidR="00822A26" w:rsidRPr="004517A7" w:rsidRDefault="00822A26" w:rsidP="00822A2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DBE80" w14:textId="1B2CCA0E" w:rsidR="00822A26" w:rsidRPr="004517A7" w:rsidRDefault="00822A26" w:rsidP="00822A26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53,551</w:t>
            </w:r>
          </w:p>
        </w:tc>
        <w:tc>
          <w:tcPr>
            <w:tcW w:w="72" w:type="dxa"/>
            <w:shd w:val="clear" w:color="auto" w:fill="auto"/>
          </w:tcPr>
          <w:p w14:paraId="0F91F6AA" w14:textId="77777777" w:rsidR="00822A26" w:rsidRPr="004517A7" w:rsidRDefault="00822A26" w:rsidP="00822A2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09A24" w14:textId="53BFE9D7" w:rsidR="00822A26" w:rsidRPr="004517A7" w:rsidRDefault="00822A26" w:rsidP="00822A26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F13C2">
              <w:rPr>
                <w:rFonts w:asciiTheme="majorBidi" w:hAnsiTheme="majorBidi" w:cstheme="majorBidi" w:hint="eastAsia"/>
                <w:b/>
                <w:bCs/>
                <w:sz w:val="28"/>
              </w:rPr>
              <w:t>54,65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72" w:type="dxa"/>
          </w:tcPr>
          <w:p w14:paraId="2B1654BC" w14:textId="77777777" w:rsidR="00822A26" w:rsidRPr="004517A7" w:rsidRDefault="00822A26" w:rsidP="00822A2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D7B4E" w14:textId="171AD83F" w:rsidR="00822A26" w:rsidRPr="004517A7" w:rsidRDefault="00822A26" w:rsidP="00822A26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21,973</w:t>
            </w:r>
          </w:p>
        </w:tc>
        <w:tc>
          <w:tcPr>
            <w:tcW w:w="90" w:type="dxa"/>
          </w:tcPr>
          <w:p w14:paraId="0A300BFF" w14:textId="77777777" w:rsidR="00822A26" w:rsidRPr="004517A7" w:rsidRDefault="00822A26" w:rsidP="00822A26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48F300" w14:textId="68D50120" w:rsidR="00822A26" w:rsidRPr="004517A7" w:rsidRDefault="00822A26" w:rsidP="00822A26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E2590">
              <w:rPr>
                <w:rFonts w:asciiTheme="majorBidi" w:hAnsiTheme="majorBidi" w:cstheme="majorBidi" w:hint="eastAsia"/>
                <w:b/>
                <w:bCs/>
                <w:sz w:val="28"/>
              </w:rPr>
              <w:t>22,773</w:t>
            </w:r>
          </w:p>
        </w:tc>
      </w:tr>
    </w:tbl>
    <w:p w14:paraId="001B19EF" w14:textId="77777777" w:rsidR="00D65B00" w:rsidRPr="001E2590" w:rsidRDefault="00D65B00" w:rsidP="00D65B00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  <w:r w:rsidRPr="001E2590">
        <w:rPr>
          <w:rFonts w:ascii="Angsana New" w:hAnsi="Angsana New" w:hint="cs"/>
          <w:sz w:val="28"/>
          <w:cs/>
        </w:rPr>
        <w:t>กลุ่มบริษัทมีเงินฝากธนาคารที่ติดภาระค้ำประกันเป็นเงินฝากประจำธนาคารของบริษัทย่อยได้นำไปเป็นหลักทรัพย์ค้ำประกันวงเงินสินเชื่อและหนังสือค้ำประกันธนาคารที่จะครบกำหนดภายใน</w:t>
      </w:r>
      <w:r w:rsidRPr="001E2590">
        <w:rPr>
          <w:rFonts w:ascii="Angsana New" w:hAnsi="Angsana New"/>
          <w:sz w:val="28"/>
          <w:cs/>
        </w:rPr>
        <w:t xml:space="preserve"> </w:t>
      </w:r>
      <w:r w:rsidRPr="001E2590">
        <w:rPr>
          <w:rFonts w:ascii="Angsana New" w:hAnsi="Angsana New"/>
          <w:sz w:val="28"/>
        </w:rPr>
        <w:t xml:space="preserve">1 </w:t>
      </w:r>
      <w:r w:rsidRPr="001E2590">
        <w:rPr>
          <w:rFonts w:ascii="Angsana New" w:hAnsi="Angsana New" w:hint="cs"/>
          <w:sz w:val="28"/>
          <w:cs/>
        </w:rPr>
        <w:t>ปี</w:t>
      </w:r>
      <w:r w:rsidRPr="001E2590">
        <w:rPr>
          <w:rFonts w:ascii="Angsana New" w:hAnsi="Angsana New"/>
          <w:sz w:val="28"/>
          <w:cs/>
        </w:rPr>
        <w:t xml:space="preserve"> </w:t>
      </w:r>
    </w:p>
    <w:p w14:paraId="1A468BFE" w14:textId="2B820F27" w:rsidR="002B0A44" w:rsidRPr="002B0A44" w:rsidRDefault="00C96992" w:rsidP="002B0A4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b/>
          <w:bCs/>
          <w:sz w:val="28"/>
          <w:cs/>
        </w:rPr>
        <w:t>เงินลงทุนในบริษัทย่อย</w:t>
      </w:r>
      <w:r w:rsidRPr="002B0A44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092B0BFC" w14:textId="55D8787B" w:rsidR="00C96992" w:rsidRPr="002B0A44" w:rsidRDefault="00C96992" w:rsidP="006A0EF7">
      <w:pPr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เงินลงทุนในบริษัทย่อย ณ วันที่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56EB1" w:rsidRPr="002B0A4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D1A44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C56EB1"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D1A44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D1A44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D1A4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C96992" w:rsidRPr="00A73DBA" w14:paraId="287BFB6A" w14:textId="77777777" w:rsidTr="002B0A44">
        <w:trPr>
          <w:trHeight w:val="77"/>
        </w:trPr>
        <w:tc>
          <w:tcPr>
            <w:tcW w:w="9180" w:type="dxa"/>
            <w:gridSpan w:val="13"/>
            <w:vAlign w:val="bottom"/>
          </w:tcPr>
          <w:p w14:paraId="537772CD" w14:textId="77777777" w:rsidR="00C96992" w:rsidRPr="00A73DBA" w:rsidRDefault="00C96992" w:rsidP="00A11E99">
            <w:pPr>
              <w:spacing w:before="120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</w:rPr>
              <w:t>(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C96992" w:rsidRPr="00A73DBA" w14:paraId="72876394" w14:textId="77777777" w:rsidTr="00C437E2">
        <w:tc>
          <w:tcPr>
            <w:tcW w:w="2610" w:type="dxa"/>
            <w:vAlign w:val="bottom"/>
          </w:tcPr>
          <w:p w14:paraId="3768DC49" w14:textId="77777777" w:rsidR="00C96992" w:rsidRPr="00A73DBA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CD7C0FF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80" w:type="dxa"/>
            <w:gridSpan w:val="11"/>
            <w:tcBorders>
              <w:bottom w:val="single" w:sz="4" w:space="0" w:color="auto"/>
            </w:tcBorders>
            <w:vAlign w:val="bottom"/>
          </w:tcPr>
          <w:p w14:paraId="0C13E6BC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96992" w:rsidRPr="00A73DBA" w14:paraId="6FBCF87D" w14:textId="77777777" w:rsidTr="003E2F43">
        <w:tc>
          <w:tcPr>
            <w:tcW w:w="2610" w:type="dxa"/>
            <w:vAlign w:val="bottom"/>
          </w:tcPr>
          <w:p w14:paraId="4F042830" w14:textId="77777777" w:rsidR="00C96992" w:rsidRPr="00A73DBA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D86AA5A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34A1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EA0119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73EC4" w14:textId="77777777" w:rsidR="002C1131" w:rsidRPr="00A73DBA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C38D22E" w14:textId="51CBE544" w:rsidR="00C96992" w:rsidRPr="00A73DBA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</w:rPr>
              <w:t>(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A73DB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3AE40E18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D9153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0E777D" w:rsidRPr="00A73DBA" w14:paraId="6228D120" w14:textId="77777777" w:rsidTr="00C437E2">
        <w:trPr>
          <w:trHeight w:val="368"/>
        </w:trPr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3AE46010" w14:textId="1B2BE43E" w:rsidR="000E777D" w:rsidRPr="00A73DBA" w:rsidRDefault="00F41573" w:rsidP="00BA651A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664626D8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809A9D" w14:textId="6ADA22D0" w:rsidR="000E777D" w:rsidRPr="00A73DBA" w:rsidRDefault="009D1A44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  <w:p w14:paraId="2C4D0EED" w14:textId="53646B13" w:rsidR="00F41573" w:rsidRPr="00A73DBA" w:rsidRDefault="00F41573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9D1A44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23426780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E59826" w14:textId="77777777" w:rsidR="007454A9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45896554" w14:textId="3805C1D7" w:rsidR="000E777D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9D1A44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90" w:type="dxa"/>
          </w:tcPr>
          <w:p w14:paraId="43011A76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0FDA2" w14:textId="285F907C" w:rsidR="00FF2C41" w:rsidRPr="00A73DBA" w:rsidRDefault="00707A60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9D1A4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9D1A44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  <w:r w:rsidR="00FF2C41"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9D1A44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4FEEDE62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2A88CC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19D627BA" w14:textId="2B972C02" w:rsidR="007454A9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9D1A44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47BEC10B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009EDB" w14:textId="4D05E6BA" w:rsidR="00FF2C41" w:rsidRPr="00A73DBA" w:rsidRDefault="009D1A44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90" w:type="dxa"/>
          </w:tcPr>
          <w:p w14:paraId="3EDB2BEC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0C69E9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7930DA04" w14:textId="74C18250" w:rsidR="007454A9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9D1A44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723FC8" w:rsidRPr="00A73DBA" w14:paraId="41D9C016" w14:textId="77777777" w:rsidTr="00C437E2">
        <w:tc>
          <w:tcPr>
            <w:tcW w:w="2610" w:type="dxa"/>
            <w:tcBorders>
              <w:top w:val="single" w:sz="4" w:space="0" w:color="auto"/>
            </w:tcBorders>
          </w:tcPr>
          <w:p w14:paraId="6179FF21" w14:textId="77777777" w:rsidR="00723FC8" w:rsidRPr="00A73DBA" w:rsidRDefault="00723FC8" w:rsidP="00723FC8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203D792B" w14:textId="77777777" w:rsidR="00723FC8" w:rsidRPr="00A73DBA" w:rsidRDefault="00723FC8" w:rsidP="00723FC8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5E3AD6" w14:textId="3E5BCF60" w:rsidR="00723FC8" w:rsidRPr="00C77C88" w:rsidRDefault="00723FC8" w:rsidP="00723FC8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47042A3D" w14:textId="77777777" w:rsidR="00723FC8" w:rsidRPr="00C77C88" w:rsidRDefault="00723FC8" w:rsidP="00723FC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D541CD" w14:textId="544BF7FB" w:rsidR="00723FC8" w:rsidRPr="00C77C88" w:rsidRDefault="00723FC8" w:rsidP="00723FC8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614A0E91" w14:textId="77777777" w:rsidR="00723FC8" w:rsidRPr="00C77C88" w:rsidRDefault="00723FC8" w:rsidP="00723FC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1DBA3F" w14:textId="60518B0A" w:rsidR="00723FC8" w:rsidRPr="00C77C88" w:rsidRDefault="00723FC8" w:rsidP="00723FC8">
            <w:pPr>
              <w:ind w:left="77" w:right="91"/>
              <w:jc w:val="center"/>
              <w:rPr>
                <w:rFonts w:ascii="Angsana New" w:hAnsi="Angsana New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C7F0078" w14:textId="77777777" w:rsidR="00723FC8" w:rsidRPr="00C77C88" w:rsidRDefault="00723FC8" w:rsidP="00723FC8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41BF8E" w14:textId="334CC824" w:rsidR="00723FC8" w:rsidRPr="00C77C88" w:rsidRDefault="00723FC8" w:rsidP="00723FC8">
            <w:pPr>
              <w:ind w:left="77" w:right="91"/>
              <w:jc w:val="center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85E7AC3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984BF4" w14:textId="28708C81" w:rsidR="00723FC8" w:rsidRPr="00C77C88" w:rsidRDefault="00723FC8" w:rsidP="00723FC8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550,000</w:t>
            </w:r>
          </w:p>
        </w:tc>
        <w:tc>
          <w:tcPr>
            <w:tcW w:w="90" w:type="dxa"/>
          </w:tcPr>
          <w:p w14:paraId="2CA6A390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FDD8F93" w14:textId="77BEE27D" w:rsidR="00723FC8" w:rsidRPr="00C77C88" w:rsidRDefault="00723FC8" w:rsidP="00723FC8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550,000</w:t>
            </w:r>
          </w:p>
        </w:tc>
      </w:tr>
      <w:tr w:rsidR="00723FC8" w:rsidRPr="00A73DBA" w14:paraId="79AE5106" w14:textId="77777777" w:rsidTr="002B0A44">
        <w:trPr>
          <w:trHeight w:val="234"/>
        </w:trPr>
        <w:tc>
          <w:tcPr>
            <w:tcW w:w="2610" w:type="dxa"/>
          </w:tcPr>
          <w:p w14:paraId="59AAE2FC" w14:textId="77F94C6D" w:rsidR="00723FC8" w:rsidRPr="00A73DBA" w:rsidRDefault="00723FC8" w:rsidP="00723FC8">
            <w:pPr>
              <w:ind w:left="267" w:right="-108" w:hanging="267"/>
              <w:rPr>
                <w:rFonts w:asciiTheme="majorBidi" w:hAnsiTheme="majorBidi" w:cstheme="majorBidi"/>
                <w:spacing w:val="-6"/>
                <w:sz w:val="28"/>
              </w:rPr>
            </w:pP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</w:t>
            </w:r>
            <w:r w:rsidRPr="00A73DBA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0BD2B2F8" w14:textId="77777777" w:rsidR="00723FC8" w:rsidRPr="00A73DBA" w:rsidRDefault="00723FC8" w:rsidP="00723FC8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88A45" w14:textId="632F6A64" w:rsidR="00723FC8" w:rsidRPr="00C77C88" w:rsidRDefault="00723FC8" w:rsidP="00723FC8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D390F" w14:textId="77777777" w:rsidR="00723FC8" w:rsidRPr="00C77C88" w:rsidRDefault="00723FC8" w:rsidP="00723FC8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2AC92" w14:textId="01753E64" w:rsidR="00723FC8" w:rsidRPr="00C77C88" w:rsidRDefault="00723FC8" w:rsidP="00723FC8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F338C0" w14:textId="77777777" w:rsidR="00723FC8" w:rsidRPr="00C77C88" w:rsidRDefault="00723FC8" w:rsidP="00723FC8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5042E" w14:textId="334FEA61" w:rsidR="00723FC8" w:rsidRPr="00C77C88" w:rsidRDefault="00723FC8" w:rsidP="00723FC8">
            <w:pPr>
              <w:ind w:left="77" w:right="91"/>
              <w:jc w:val="center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0E17E0" w14:textId="77777777" w:rsidR="00723FC8" w:rsidRPr="00C77C88" w:rsidRDefault="00723FC8" w:rsidP="00723FC8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B6CAF0" w14:textId="23A6CB7F" w:rsidR="00723FC8" w:rsidRPr="00C77C88" w:rsidRDefault="00723FC8" w:rsidP="00723FC8">
            <w:pPr>
              <w:ind w:left="77" w:right="91"/>
              <w:jc w:val="center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941581" w14:textId="77777777" w:rsidR="00723FC8" w:rsidRPr="00C77C88" w:rsidRDefault="00723FC8" w:rsidP="00723FC8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09D82B" w14:textId="00CAE7F1" w:rsidR="00723FC8" w:rsidRPr="00C77C88" w:rsidRDefault="00723FC8" w:rsidP="00723FC8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249,999</w:t>
            </w:r>
          </w:p>
        </w:tc>
        <w:tc>
          <w:tcPr>
            <w:tcW w:w="90" w:type="dxa"/>
            <w:vAlign w:val="bottom"/>
          </w:tcPr>
          <w:p w14:paraId="5FB6CF72" w14:textId="77777777" w:rsidR="00723FC8" w:rsidRPr="00C77C88" w:rsidRDefault="00723FC8" w:rsidP="00723FC8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4142DA" w14:textId="7103C1C1" w:rsidR="00723FC8" w:rsidRPr="00C77C88" w:rsidRDefault="00723FC8" w:rsidP="00723FC8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249,999</w:t>
            </w:r>
          </w:p>
        </w:tc>
      </w:tr>
      <w:tr w:rsidR="00723FC8" w:rsidRPr="00A73DBA" w14:paraId="278AE329" w14:textId="77777777" w:rsidTr="002B0A44">
        <w:trPr>
          <w:trHeight w:val="234"/>
        </w:trPr>
        <w:tc>
          <w:tcPr>
            <w:tcW w:w="2610" w:type="dxa"/>
          </w:tcPr>
          <w:p w14:paraId="2F675D5A" w14:textId="77777777" w:rsidR="00723FC8" w:rsidRPr="00A73DBA" w:rsidRDefault="00723FC8" w:rsidP="00723FC8">
            <w:pPr>
              <w:ind w:left="267" w:right="-108" w:hanging="252"/>
              <w:rPr>
                <w:rFonts w:asciiTheme="majorBidi" w:hAnsiTheme="majorBidi" w:cstheme="majorBidi"/>
                <w:spacing w:val="-6"/>
                <w:sz w:val="28"/>
              </w:rPr>
            </w:pP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B750E27" w14:textId="77777777" w:rsidR="00723FC8" w:rsidRPr="00A73DBA" w:rsidRDefault="00723FC8" w:rsidP="00723FC8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ACBA72" w14:textId="2D117A56" w:rsidR="00723FC8" w:rsidRPr="00C77C88" w:rsidRDefault="00723FC8" w:rsidP="00723FC8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797DCF" w14:textId="77777777" w:rsidR="00723FC8" w:rsidRPr="00C77C88" w:rsidRDefault="00723FC8" w:rsidP="00723FC8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DC323D" w14:textId="09E72C84" w:rsidR="00723FC8" w:rsidRPr="00C77C88" w:rsidRDefault="00723FC8" w:rsidP="00723FC8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7FFEF0" w14:textId="77777777" w:rsidR="00723FC8" w:rsidRPr="00C77C88" w:rsidRDefault="00723FC8" w:rsidP="00723FC8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4208B" w14:textId="3345F89E" w:rsidR="00723FC8" w:rsidRPr="00C77C88" w:rsidRDefault="00723FC8" w:rsidP="00723FC8">
            <w:pPr>
              <w:ind w:left="77" w:right="91"/>
              <w:jc w:val="center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6.48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148CB" w14:textId="77777777" w:rsidR="00723FC8" w:rsidRPr="00C77C88" w:rsidRDefault="00723FC8" w:rsidP="00723FC8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2547C" w14:textId="50D991E1" w:rsidR="00723FC8" w:rsidRPr="00C77C88" w:rsidRDefault="00723FC8" w:rsidP="00723FC8">
            <w:pPr>
              <w:ind w:left="77" w:right="91"/>
              <w:jc w:val="center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BFF07E" w14:textId="77777777" w:rsidR="00723FC8" w:rsidRPr="00C77C88" w:rsidRDefault="00723FC8" w:rsidP="00723FC8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9C446" w14:textId="5507A8FF" w:rsidR="00723FC8" w:rsidRPr="00C77C88" w:rsidRDefault="00723FC8" w:rsidP="00723FC8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723FC8">
              <w:rPr>
                <w:rFonts w:ascii="Angsana New" w:hAnsi="Angsana New"/>
                <w:sz w:val="28"/>
              </w:rPr>
              <w:t>86,96</w:t>
            </w:r>
            <w:r w:rsidR="005660E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vAlign w:val="bottom"/>
          </w:tcPr>
          <w:p w14:paraId="7E6B9B99" w14:textId="77777777" w:rsidR="00723FC8" w:rsidRPr="00C77C88" w:rsidRDefault="00723FC8" w:rsidP="00723FC8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3D4BA0" w14:textId="382CFC21" w:rsidR="00723FC8" w:rsidRPr="00C77C88" w:rsidRDefault="00723FC8" w:rsidP="00723FC8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81,744</w:t>
            </w:r>
          </w:p>
        </w:tc>
      </w:tr>
      <w:tr w:rsidR="00723FC8" w:rsidRPr="00A73DBA" w14:paraId="5AC6AA09" w14:textId="77777777" w:rsidTr="00613A3D">
        <w:trPr>
          <w:trHeight w:val="234"/>
        </w:trPr>
        <w:tc>
          <w:tcPr>
            <w:tcW w:w="2610" w:type="dxa"/>
          </w:tcPr>
          <w:p w14:paraId="163971EB" w14:textId="77777777" w:rsidR="00723FC8" w:rsidRPr="00A73DBA" w:rsidRDefault="00723FC8" w:rsidP="00723FC8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34D3F111" w14:textId="77777777" w:rsidR="00723FC8" w:rsidRPr="00A73DBA" w:rsidRDefault="00723FC8" w:rsidP="00723FC8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D3ED35" w14:textId="128F0053" w:rsidR="00723FC8" w:rsidRPr="00C77C88" w:rsidRDefault="00723FC8" w:rsidP="00723FC8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A3FEC25" w14:textId="77777777" w:rsidR="00723FC8" w:rsidRPr="00C77C88" w:rsidRDefault="00723FC8" w:rsidP="00723FC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534088" w14:textId="04A3818D" w:rsidR="00723FC8" w:rsidRPr="00C77C88" w:rsidRDefault="00723FC8" w:rsidP="00723FC8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1DF42E6" w14:textId="77777777" w:rsidR="00723FC8" w:rsidRPr="00C77C88" w:rsidRDefault="00723FC8" w:rsidP="00723FC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1652D1" w14:textId="655AB4BF" w:rsidR="00723FC8" w:rsidRPr="00C77C88" w:rsidRDefault="00723FC8" w:rsidP="00723FC8">
            <w:pPr>
              <w:ind w:left="77" w:right="91"/>
              <w:jc w:val="center"/>
              <w:rPr>
                <w:rFonts w:ascii="Angsana New" w:hAnsi="Angsana New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73D218" w14:textId="77777777" w:rsidR="00723FC8" w:rsidRPr="00C77C88" w:rsidRDefault="00723FC8" w:rsidP="00723FC8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4FEF70" w14:textId="45BE328D" w:rsidR="00723FC8" w:rsidRPr="00C77C88" w:rsidRDefault="00723FC8" w:rsidP="00723FC8">
            <w:pPr>
              <w:ind w:left="77" w:right="91"/>
              <w:jc w:val="center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FA153F5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1EC7A7" w14:textId="7CD2EAEF" w:rsidR="00723FC8" w:rsidRPr="00C77C88" w:rsidRDefault="00723FC8" w:rsidP="00723FC8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</w:tcPr>
          <w:p w14:paraId="66DE46DB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8511CB1" w14:textId="30D150EF" w:rsidR="00723FC8" w:rsidRPr="00C77C88" w:rsidRDefault="00723FC8" w:rsidP="00723FC8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</w:tr>
      <w:tr w:rsidR="00723FC8" w:rsidRPr="00A73DBA" w14:paraId="520B7CA5" w14:textId="77777777" w:rsidTr="00613A3D">
        <w:trPr>
          <w:trHeight w:val="234"/>
        </w:trPr>
        <w:tc>
          <w:tcPr>
            <w:tcW w:w="2610" w:type="dxa"/>
          </w:tcPr>
          <w:p w14:paraId="31B06C11" w14:textId="0B9106D2" w:rsidR="00723FC8" w:rsidRPr="00A73DBA" w:rsidRDefault="00723FC8" w:rsidP="00723FC8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A73DBA">
              <w:rPr>
                <w:rFonts w:ascii="Angsana New" w:hAnsi="Angsana New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582EA6CF" w14:textId="77777777" w:rsidR="00723FC8" w:rsidRPr="00A73DBA" w:rsidRDefault="00723FC8" w:rsidP="00723FC8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C23CDA" w14:textId="130C23C8" w:rsidR="00723FC8" w:rsidRPr="00C77C88" w:rsidRDefault="00723FC8" w:rsidP="00723FC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06A52F05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0992A9" w14:textId="13469BA2" w:rsidR="00723FC8" w:rsidRPr="00C77C88" w:rsidRDefault="00723FC8" w:rsidP="00723FC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2C4C0795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CB9CB7" w14:textId="63D4DE6C" w:rsidR="00723FC8" w:rsidRPr="00C77C88" w:rsidRDefault="00723FC8" w:rsidP="00723FC8">
            <w:pPr>
              <w:ind w:left="77" w:right="91"/>
              <w:jc w:val="center"/>
              <w:rPr>
                <w:rFonts w:ascii="Angsana New" w:hAnsi="Angsana New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68.54</w:t>
            </w:r>
          </w:p>
        </w:tc>
        <w:tc>
          <w:tcPr>
            <w:tcW w:w="90" w:type="dxa"/>
          </w:tcPr>
          <w:p w14:paraId="4D482485" w14:textId="77777777" w:rsidR="00723FC8" w:rsidRPr="00C77C88" w:rsidRDefault="00723FC8" w:rsidP="00723FC8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ADEEE3" w14:textId="15B2FF91" w:rsidR="00723FC8" w:rsidRPr="00C77C88" w:rsidRDefault="00723FC8" w:rsidP="00723FC8">
            <w:pPr>
              <w:ind w:left="77" w:right="91"/>
              <w:jc w:val="center"/>
              <w:rPr>
                <w:rFonts w:ascii="Angsana New" w:hAnsi="Angsana New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68.54</w:t>
            </w:r>
          </w:p>
        </w:tc>
        <w:tc>
          <w:tcPr>
            <w:tcW w:w="90" w:type="dxa"/>
          </w:tcPr>
          <w:p w14:paraId="22B25BE0" w14:textId="77777777" w:rsidR="00723FC8" w:rsidRPr="00C77C88" w:rsidRDefault="00723FC8" w:rsidP="00723FC8">
            <w:pPr>
              <w:tabs>
                <w:tab w:val="decimal" w:pos="882"/>
              </w:tabs>
              <w:ind w:left="-719" w:right="183" w:hanging="36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7B58F2" w14:textId="428BBE88" w:rsidR="00723FC8" w:rsidRPr="00C77C88" w:rsidRDefault="00723FC8" w:rsidP="00723FC8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1,124,146</w:t>
            </w:r>
          </w:p>
        </w:tc>
        <w:tc>
          <w:tcPr>
            <w:tcW w:w="90" w:type="dxa"/>
          </w:tcPr>
          <w:p w14:paraId="2A101B13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EB759A" w14:textId="41E7F863" w:rsidR="00723FC8" w:rsidRPr="00C77C88" w:rsidRDefault="00723FC8" w:rsidP="00723FC8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1,124,146</w:t>
            </w:r>
          </w:p>
        </w:tc>
      </w:tr>
      <w:tr w:rsidR="00723FC8" w:rsidRPr="00A73DBA" w14:paraId="70A2EF44" w14:textId="77777777" w:rsidTr="00613A3D">
        <w:trPr>
          <w:trHeight w:val="234"/>
        </w:trPr>
        <w:tc>
          <w:tcPr>
            <w:tcW w:w="2610" w:type="dxa"/>
          </w:tcPr>
          <w:p w14:paraId="5624EDB3" w14:textId="581FBC2B" w:rsidR="00723FC8" w:rsidRPr="00A73DBA" w:rsidRDefault="00723FC8" w:rsidP="00723FC8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1BFD90C" w14:textId="77777777" w:rsidR="00723FC8" w:rsidRPr="00A73DBA" w:rsidRDefault="00723FC8" w:rsidP="00723FC8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F68637" w14:textId="77777777" w:rsidR="00723FC8" w:rsidRPr="00C77C88" w:rsidRDefault="00723FC8" w:rsidP="00723FC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787B230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CBBCD8" w14:textId="77777777" w:rsidR="00723FC8" w:rsidRPr="00C77C88" w:rsidRDefault="00723FC8" w:rsidP="00723FC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2188967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5C1393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167E277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7D702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B03128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5AA5AB" w14:textId="2281438B" w:rsidR="00723FC8" w:rsidRPr="00C77C88" w:rsidRDefault="00723FC8" w:rsidP="00723FC8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723FC8">
              <w:rPr>
                <w:rFonts w:asciiTheme="majorBidi" w:hAnsiTheme="majorBidi" w:cstheme="majorBidi"/>
                <w:sz w:val="28"/>
              </w:rPr>
              <w:t>2,061,109</w:t>
            </w:r>
          </w:p>
        </w:tc>
        <w:tc>
          <w:tcPr>
            <w:tcW w:w="90" w:type="dxa"/>
          </w:tcPr>
          <w:p w14:paraId="61927EAA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22F07" w14:textId="7B30C015" w:rsidR="00723FC8" w:rsidRPr="00C77C88" w:rsidRDefault="00723FC8" w:rsidP="00723FC8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2,055,889</w:t>
            </w:r>
          </w:p>
        </w:tc>
      </w:tr>
      <w:tr w:rsidR="00723FC8" w:rsidRPr="00A73DBA" w14:paraId="3833D885" w14:textId="77777777" w:rsidTr="00613A3D">
        <w:tc>
          <w:tcPr>
            <w:tcW w:w="2610" w:type="dxa"/>
          </w:tcPr>
          <w:p w14:paraId="35C1E7BC" w14:textId="0A8D4D99" w:rsidR="00723FC8" w:rsidRPr="00A73DBA" w:rsidRDefault="00723FC8" w:rsidP="00723FC8">
            <w:pPr>
              <w:ind w:left="342" w:right="-36" w:hanging="342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="004F0B9D" w:rsidRPr="004F0B9D">
              <w:rPr>
                <w:rFonts w:asciiTheme="majorBidi" w:hAnsiTheme="majorBidi" w:cstheme="majorBidi"/>
                <w:sz w:val="28"/>
              </w:rPr>
              <w:t>: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sz w:val="28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AE3DDA7" w14:textId="77777777" w:rsidR="00723FC8" w:rsidRPr="00A73DBA" w:rsidRDefault="00723FC8" w:rsidP="00723FC8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BB3F03" w14:textId="77777777" w:rsidR="00723FC8" w:rsidRPr="00C77C88" w:rsidRDefault="00723FC8" w:rsidP="00723FC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6D2CEF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1944F" w14:textId="77777777" w:rsidR="00723FC8" w:rsidRPr="00C77C88" w:rsidRDefault="00723FC8" w:rsidP="00723FC8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983591D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FE9322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5F8B3F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DA828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4D8F02E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82F30B" w14:textId="3F1A1193" w:rsidR="00723FC8" w:rsidRPr="00C77C88" w:rsidRDefault="00723FC8" w:rsidP="00723FC8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(198,583)</w:t>
            </w:r>
          </w:p>
        </w:tc>
        <w:tc>
          <w:tcPr>
            <w:tcW w:w="90" w:type="dxa"/>
          </w:tcPr>
          <w:p w14:paraId="27B2E123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3C406" w14:textId="1845E8D5" w:rsidR="00723FC8" w:rsidRPr="00C77C88" w:rsidRDefault="00723FC8" w:rsidP="00723FC8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(198,583)</w:t>
            </w:r>
          </w:p>
        </w:tc>
      </w:tr>
      <w:tr w:rsidR="00723FC8" w:rsidRPr="00B118B0" w14:paraId="6CECA454" w14:textId="77777777" w:rsidTr="00613A3D">
        <w:trPr>
          <w:trHeight w:val="234"/>
        </w:trPr>
        <w:tc>
          <w:tcPr>
            <w:tcW w:w="2610" w:type="dxa"/>
          </w:tcPr>
          <w:p w14:paraId="380644F4" w14:textId="77777777" w:rsidR="00723FC8" w:rsidRPr="00A73DBA" w:rsidRDefault="00723FC8" w:rsidP="00723FC8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73DB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39007ED" w14:textId="77777777" w:rsidR="00723FC8" w:rsidRPr="00A73DBA" w:rsidRDefault="00723FC8" w:rsidP="00723FC8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CED49" w14:textId="77777777" w:rsidR="00723FC8" w:rsidRPr="00C77C88" w:rsidRDefault="00723FC8" w:rsidP="00723FC8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477C95B" w14:textId="77777777" w:rsidR="00723FC8" w:rsidRPr="00C77C88" w:rsidRDefault="00723FC8" w:rsidP="00723FC8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749EF8" w14:textId="77777777" w:rsidR="00723FC8" w:rsidRPr="00C77C88" w:rsidRDefault="00723FC8" w:rsidP="00723FC8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F03740D" w14:textId="77777777" w:rsidR="00723FC8" w:rsidRPr="00C77C88" w:rsidRDefault="00723FC8" w:rsidP="00723FC8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87D60A" w14:textId="77777777" w:rsidR="00723FC8" w:rsidRPr="00C77C88" w:rsidRDefault="00723FC8" w:rsidP="00723FC8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02B03C5" w14:textId="77777777" w:rsidR="00723FC8" w:rsidRPr="00C77C88" w:rsidRDefault="00723FC8" w:rsidP="00723FC8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C50A5" w14:textId="77777777" w:rsidR="00723FC8" w:rsidRPr="00C77C88" w:rsidRDefault="00723FC8" w:rsidP="00723FC8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EE86A1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FD3A3" w14:textId="201B5556" w:rsidR="00723FC8" w:rsidRPr="00C77C88" w:rsidRDefault="00723FC8" w:rsidP="00723FC8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FC8">
              <w:rPr>
                <w:rFonts w:asciiTheme="majorBidi" w:hAnsiTheme="majorBidi" w:cstheme="majorBidi"/>
                <w:b/>
                <w:bCs/>
                <w:sz w:val="28"/>
              </w:rPr>
              <w:t>1,862,526</w:t>
            </w:r>
          </w:p>
        </w:tc>
        <w:tc>
          <w:tcPr>
            <w:tcW w:w="90" w:type="dxa"/>
          </w:tcPr>
          <w:p w14:paraId="6E56E582" w14:textId="77777777" w:rsidR="00723FC8" w:rsidRPr="00C77C88" w:rsidRDefault="00723FC8" w:rsidP="00723FC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AFAF81" w14:textId="4D01E8F4" w:rsidR="00723FC8" w:rsidRPr="00C77C88" w:rsidRDefault="00723FC8" w:rsidP="00723FC8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7C88">
              <w:rPr>
                <w:rFonts w:ascii="Angsana New" w:hAnsi="Angsana New"/>
                <w:b/>
                <w:bCs/>
                <w:sz w:val="28"/>
              </w:rPr>
              <w:t>1,857,306</w:t>
            </w:r>
          </w:p>
        </w:tc>
      </w:tr>
    </w:tbl>
    <w:p w14:paraId="46FB5808" w14:textId="77777777" w:rsidR="001B79A0" w:rsidRDefault="001B79A0" w:rsidP="001B79A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F01ED51" w14:textId="498679CC" w:rsidR="00DE6042" w:rsidRDefault="00113AC6" w:rsidP="001B79A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  <w:sectPr w:rsidR="00DE6042" w:rsidSect="0056447D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36" w:bottom="720" w:left="1440" w:header="864" w:footer="576" w:gutter="0"/>
          <w:pgNumType w:start="11"/>
          <w:cols w:space="720"/>
          <w:docGrid w:linePitch="326"/>
        </w:sectPr>
      </w:pPr>
      <w:r>
        <w:rPr>
          <w:rFonts w:ascii="Angsana New" w:hAnsi="Angsana New" w:hint="cs"/>
          <w:color w:val="000000"/>
          <w:spacing w:val="-2"/>
          <w:sz w:val="28"/>
          <w:cs/>
        </w:rPr>
        <w:t xml:space="preserve">เมื่อวันที่ </w:t>
      </w:r>
      <w:r>
        <w:rPr>
          <w:rFonts w:ascii="Angsana New" w:hAnsi="Angsana New"/>
          <w:color w:val="000000"/>
          <w:spacing w:val="-2"/>
          <w:sz w:val="28"/>
        </w:rPr>
        <w:t xml:space="preserve">24 </w:t>
      </w:r>
      <w:r>
        <w:rPr>
          <w:rFonts w:ascii="Angsana New" w:hAnsi="Angsana New" w:hint="cs"/>
          <w:color w:val="000000"/>
          <w:spacing w:val="-2"/>
          <w:sz w:val="28"/>
          <w:cs/>
        </w:rPr>
        <w:t xml:space="preserve">กุมภาพันธ์ </w:t>
      </w:r>
      <w:r>
        <w:rPr>
          <w:rFonts w:ascii="Angsana New" w:hAnsi="Angsana New"/>
          <w:color w:val="000000"/>
          <w:spacing w:val="-2"/>
          <w:sz w:val="28"/>
        </w:rPr>
        <w:t xml:space="preserve">2566 </w:t>
      </w:r>
      <w:r>
        <w:rPr>
          <w:rFonts w:ascii="Angsana New" w:hAnsi="Angsana New" w:hint="cs"/>
          <w:color w:val="000000"/>
          <w:spacing w:val="-2"/>
          <w:sz w:val="28"/>
          <w:cs/>
        </w:rPr>
        <w:t xml:space="preserve">ที่ประชุมคณะกรรมการบริหาร ครั้งที่ </w:t>
      </w:r>
      <w:r>
        <w:rPr>
          <w:rFonts w:ascii="Angsana New" w:hAnsi="Angsana New"/>
          <w:color w:val="000000"/>
          <w:spacing w:val="-2"/>
          <w:sz w:val="28"/>
        </w:rPr>
        <w:t xml:space="preserve">2/2566 </w:t>
      </w:r>
      <w:r>
        <w:rPr>
          <w:rFonts w:ascii="Angsana New" w:hAnsi="Angsana New" w:hint="cs"/>
          <w:color w:val="000000"/>
          <w:spacing w:val="-2"/>
          <w:sz w:val="28"/>
          <w:cs/>
        </w:rPr>
        <w:t xml:space="preserve">ของบริษัท เซเว่น ยูทิลิตี้ส์ แอนด์ พาวเวอร์ จำกัด </w:t>
      </w:r>
      <w:r>
        <w:rPr>
          <w:rFonts w:ascii="Angsana New" w:hAnsi="Angsana New"/>
          <w:color w:val="000000"/>
          <w:spacing w:val="-2"/>
          <w:sz w:val="28"/>
        </w:rPr>
        <w:t>(</w:t>
      </w:r>
      <w:r>
        <w:rPr>
          <w:rFonts w:ascii="Angsana New" w:hAnsi="Angsana New" w:hint="cs"/>
          <w:color w:val="000000"/>
          <w:spacing w:val="-2"/>
          <w:sz w:val="28"/>
          <w:cs/>
        </w:rPr>
        <w:t>มหาชน</w:t>
      </w:r>
      <w:r>
        <w:rPr>
          <w:rFonts w:ascii="Angsana New" w:hAnsi="Angsana New"/>
          <w:color w:val="000000"/>
          <w:spacing w:val="-2"/>
          <w:sz w:val="28"/>
        </w:rPr>
        <w:t xml:space="preserve">) </w:t>
      </w:r>
      <w:r>
        <w:rPr>
          <w:rFonts w:ascii="Angsana New" w:hAnsi="Angsana New" w:hint="cs"/>
          <w:color w:val="000000"/>
          <w:spacing w:val="-2"/>
          <w:sz w:val="28"/>
          <w:cs/>
        </w:rPr>
        <w:t xml:space="preserve">ได้มีมติอนุมัติการซื้อหุ้นบริษัท แซม วอเตอร์ ซัพพลาย จำกัด จำนวน </w:t>
      </w:r>
      <w:r>
        <w:rPr>
          <w:rFonts w:ascii="Angsana New" w:hAnsi="Angsana New"/>
          <w:color w:val="000000"/>
          <w:spacing w:val="-2"/>
          <w:sz w:val="28"/>
        </w:rPr>
        <w:t xml:space="preserve">59,998 </w:t>
      </w:r>
      <w:r>
        <w:rPr>
          <w:rFonts w:ascii="Angsana New" w:hAnsi="Angsana New" w:hint="cs"/>
          <w:color w:val="000000"/>
          <w:spacing w:val="-2"/>
          <w:sz w:val="28"/>
          <w:cs/>
        </w:rPr>
        <w:t xml:space="preserve">หุ้น </w:t>
      </w:r>
      <w:r w:rsidR="009C6C4C">
        <w:rPr>
          <w:rFonts w:ascii="Angsana New" w:hAnsi="Angsana New" w:hint="cs"/>
          <w:color w:val="000000"/>
          <w:spacing w:val="-2"/>
          <w:sz w:val="28"/>
          <w:cs/>
        </w:rPr>
        <w:t xml:space="preserve">มูลค่า </w:t>
      </w:r>
      <w:r w:rsidR="009C6C4C">
        <w:rPr>
          <w:rFonts w:ascii="Angsana New" w:hAnsi="Angsana New"/>
          <w:color w:val="000000"/>
          <w:spacing w:val="-2"/>
          <w:sz w:val="28"/>
        </w:rPr>
        <w:t xml:space="preserve">5,219,826 </w:t>
      </w:r>
      <w:r w:rsidR="009C6C4C">
        <w:rPr>
          <w:rFonts w:ascii="Angsana New" w:hAnsi="Angsana New" w:hint="cs"/>
          <w:color w:val="000000"/>
          <w:spacing w:val="-2"/>
          <w:sz w:val="28"/>
          <w:cs/>
        </w:rPr>
        <w:t xml:space="preserve">บาท คิดเป็นสัดส่วนร้อยละ </w:t>
      </w:r>
      <w:r w:rsidR="009C6C4C">
        <w:rPr>
          <w:rFonts w:ascii="Angsana New" w:hAnsi="Angsana New"/>
          <w:color w:val="000000"/>
          <w:spacing w:val="-2"/>
          <w:sz w:val="28"/>
        </w:rPr>
        <w:t xml:space="preserve">5.48 </w:t>
      </w:r>
      <w:r w:rsidR="009C6C4C">
        <w:rPr>
          <w:rFonts w:ascii="Angsana New" w:hAnsi="Angsana New" w:hint="cs"/>
          <w:color w:val="000000"/>
          <w:spacing w:val="-2"/>
          <w:sz w:val="28"/>
          <w:cs/>
        </w:rPr>
        <w:t xml:space="preserve">ของทุนจดทะเบียน บริษัท </w:t>
      </w:r>
      <w:r w:rsidR="001B79A0">
        <w:rPr>
          <w:rFonts w:ascii="Angsana New" w:hAnsi="Angsana New" w:hint="cs"/>
          <w:color w:val="000000"/>
          <w:spacing w:val="-2"/>
          <w:sz w:val="28"/>
          <w:cs/>
        </w:rPr>
        <w:t>แซม วอเตอร์ ซัพพลาย จำกัด</w:t>
      </w:r>
    </w:p>
    <w:p w14:paraId="38A96B3C" w14:textId="79C0C106" w:rsidR="00D07FE2" w:rsidRPr="008A684B" w:rsidRDefault="00D07FE2" w:rsidP="00457E9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A684B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</w:p>
    <w:p w14:paraId="5683B104" w14:textId="6D855B2C" w:rsidR="00D07FE2" w:rsidRPr="00B118B0" w:rsidRDefault="00F73C9C" w:rsidP="005B4635">
      <w:pPr>
        <w:tabs>
          <w:tab w:val="left" w:pos="0"/>
          <w:tab w:val="left" w:pos="360"/>
          <w:tab w:val="left" w:pos="450"/>
        </w:tabs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bookmarkStart w:id="5" w:name="_Hlk70878118"/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เงินลงทุนในบริษัทร่วม ณ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="00F56238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F5623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F56238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56238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มีดังนี้</w:t>
      </w:r>
    </w:p>
    <w:bookmarkEnd w:id="5"/>
    <w:tbl>
      <w:tblPr>
        <w:tblW w:w="4951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1"/>
        <w:gridCol w:w="2992"/>
        <w:gridCol w:w="921"/>
        <w:gridCol w:w="91"/>
        <w:gridCol w:w="882"/>
        <w:gridCol w:w="179"/>
        <w:gridCol w:w="885"/>
        <w:gridCol w:w="179"/>
        <w:gridCol w:w="882"/>
        <w:gridCol w:w="179"/>
        <w:gridCol w:w="876"/>
        <w:gridCol w:w="179"/>
        <w:gridCol w:w="885"/>
        <w:gridCol w:w="179"/>
        <w:gridCol w:w="465"/>
        <w:gridCol w:w="35"/>
        <w:gridCol w:w="468"/>
        <w:gridCol w:w="179"/>
        <w:gridCol w:w="115"/>
        <w:gridCol w:w="21"/>
        <w:gridCol w:w="747"/>
        <w:gridCol w:w="179"/>
        <w:gridCol w:w="865"/>
      </w:tblGrid>
      <w:tr w:rsidR="005B4635" w:rsidRPr="00A73DBA" w14:paraId="4C78DCBD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152AC697" w14:textId="77777777" w:rsidR="00D07FE2" w:rsidRPr="003C4734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2511440E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26CA594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3D18E619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F4023EC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AAF0294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0" w:type="pct"/>
          </w:tcPr>
          <w:p w14:paraId="0702CCB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40" w:type="pct"/>
            <w:gridSpan w:val="6"/>
          </w:tcPr>
          <w:p w14:paraId="117395D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1A483665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59" w:type="pct"/>
          </w:tcPr>
          <w:p w14:paraId="5F5B79A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0" w:type="pct"/>
            <w:gridSpan w:val="2"/>
          </w:tcPr>
          <w:p w14:paraId="53563DDA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7" w:type="pct"/>
          </w:tcPr>
          <w:p w14:paraId="2E8FB3A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09" w:type="pct"/>
            <w:gridSpan w:val="3"/>
            <w:vAlign w:val="bottom"/>
          </w:tcPr>
          <w:p w14:paraId="59EBF73E" w14:textId="77777777" w:rsidR="00D07FE2" w:rsidRPr="00A73DBA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5B4635" w:rsidRPr="00A73DBA" w14:paraId="1ADBC9CC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53B928FC" w14:textId="77777777" w:rsidR="00310407" w:rsidRPr="00A73DBA" w:rsidRDefault="00310407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01661BB9" w14:textId="77777777" w:rsidR="00310407" w:rsidRPr="00A73DBA" w:rsidRDefault="00310407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 w:val="restart"/>
          </w:tcPr>
          <w:p w14:paraId="45424952" w14:textId="77777777" w:rsidR="00310407" w:rsidRPr="00A73DBA" w:rsidRDefault="00310407" w:rsidP="00A11E99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B03A2B6" w14:textId="77777777" w:rsidR="00310407" w:rsidRPr="00A73DBA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585EFD7" w14:textId="77777777" w:rsidR="00310407" w:rsidRPr="00A73DBA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สัดส่วนความ</w:t>
            </w:r>
          </w:p>
        </w:tc>
        <w:tc>
          <w:tcPr>
            <w:tcW w:w="61" w:type="pct"/>
          </w:tcPr>
          <w:p w14:paraId="2E4EEF23" w14:textId="77777777" w:rsidR="00310407" w:rsidRPr="00A73DBA" w:rsidRDefault="00310407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127" w:type="pct"/>
            <w:gridSpan w:val="15"/>
          </w:tcPr>
          <w:p w14:paraId="10C619E3" w14:textId="77777777" w:rsidR="00310407" w:rsidRPr="00A73DBA" w:rsidRDefault="00310407" w:rsidP="00A11E99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B4635" w:rsidRPr="00A73DBA" w14:paraId="2B4B8E19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7CD950A7" w14:textId="77777777" w:rsidR="00D07FE2" w:rsidRPr="00A73DBA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37F803B1" w14:textId="77777777" w:rsidR="00D07FE2" w:rsidRPr="00A73DBA" w:rsidRDefault="00D07FE2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/>
          </w:tcPr>
          <w:p w14:paraId="40B25BDE" w14:textId="77777777" w:rsidR="00D07FE2" w:rsidRPr="00A73DBA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57B20D4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2FA71BF0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61" w:type="pct"/>
          </w:tcPr>
          <w:p w14:paraId="38E7A57F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29C4D4C7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61" w:type="pct"/>
          </w:tcPr>
          <w:p w14:paraId="7F238F63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91" w:type="pct"/>
            <w:gridSpan w:val="5"/>
            <w:vAlign w:val="bottom"/>
          </w:tcPr>
          <w:p w14:paraId="1240B28B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  <w:tc>
          <w:tcPr>
            <w:tcW w:w="61" w:type="pct"/>
          </w:tcPr>
          <w:p w14:paraId="570E2F6C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55" w:type="pct"/>
            <w:gridSpan w:val="5"/>
          </w:tcPr>
          <w:p w14:paraId="563E3386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วิธีส่วนได้เสีย</w:t>
            </w:r>
          </w:p>
        </w:tc>
      </w:tr>
      <w:tr w:rsidR="005B4635" w:rsidRPr="00A73DBA" w14:paraId="7462D9A8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0C971693" w14:textId="77777777" w:rsidR="00D07FE2" w:rsidRPr="00A73DBA" w:rsidRDefault="00D07FE2" w:rsidP="00A11E9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1B49AF71" w14:textId="77777777" w:rsidR="00D07FE2" w:rsidRPr="00A73DBA" w:rsidRDefault="00D07FE2" w:rsidP="00A11E99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</w:tcPr>
          <w:p w14:paraId="74DC31B4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31" w:type="pct"/>
          </w:tcPr>
          <w:p w14:paraId="3E6BB450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4F12685" w14:textId="7B3C646B" w:rsidR="00D07FE2" w:rsidRPr="00A73DBA" w:rsidRDefault="00F56238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มีนาคม</w:t>
            </w:r>
          </w:p>
        </w:tc>
        <w:tc>
          <w:tcPr>
            <w:tcW w:w="61" w:type="pct"/>
          </w:tcPr>
          <w:p w14:paraId="725FA4C4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A40D4FC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0437A30A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7661CA" w14:textId="352ECCD2" w:rsidR="00D07FE2" w:rsidRPr="00A73DBA" w:rsidRDefault="00F56238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มีนาคม</w:t>
            </w:r>
          </w:p>
        </w:tc>
        <w:tc>
          <w:tcPr>
            <w:tcW w:w="61" w:type="pct"/>
          </w:tcPr>
          <w:p w14:paraId="09927434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98" w:type="pct"/>
            <w:vAlign w:val="bottom"/>
          </w:tcPr>
          <w:p w14:paraId="52809EFE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2B6067A4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C74D19A" w14:textId="1FABFA0E" w:rsidR="00D07FE2" w:rsidRPr="00A73DBA" w:rsidRDefault="00F56238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มีนาคม</w:t>
            </w:r>
          </w:p>
        </w:tc>
        <w:tc>
          <w:tcPr>
            <w:tcW w:w="61" w:type="pct"/>
          </w:tcPr>
          <w:p w14:paraId="1899BE50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35998B3D" w14:textId="0F7E5C4C" w:rsidR="00D07FE2" w:rsidRPr="00A73DBA" w:rsidRDefault="00D07FE2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7D66DB"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5E7F7C79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649CCA3" w14:textId="40E66B18" w:rsidR="00D07FE2" w:rsidRPr="00A73DBA" w:rsidRDefault="00F56238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มีนาคม</w:t>
            </w:r>
          </w:p>
        </w:tc>
        <w:tc>
          <w:tcPr>
            <w:tcW w:w="61" w:type="pct"/>
          </w:tcPr>
          <w:p w14:paraId="383C7B2E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034E781E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8E5D23" w:rsidRPr="00A73DBA" w14:paraId="3D73C24F" w14:textId="77777777" w:rsidTr="00C965D9">
        <w:trPr>
          <w:trHeight w:val="288"/>
        </w:trPr>
        <w:tc>
          <w:tcPr>
            <w:tcW w:w="789" w:type="pct"/>
            <w:vAlign w:val="bottom"/>
          </w:tcPr>
          <w:p w14:paraId="0F44FC2C" w14:textId="77777777" w:rsidR="008E5D23" w:rsidRPr="00A73DBA" w:rsidRDefault="008E5D23" w:rsidP="00A11E99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17" w:type="pct"/>
          </w:tcPr>
          <w:p w14:paraId="648ACB05" w14:textId="77777777" w:rsidR="008E5D23" w:rsidRPr="00A73DBA" w:rsidRDefault="008E5D23" w:rsidP="00363E7B">
            <w:pPr>
              <w:pBdr>
                <w:bottom w:val="single" w:sz="4" w:space="1" w:color="auto"/>
              </w:pBdr>
              <w:ind w:left="114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313" w:type="pct"/>
          </w:tcPr>
          <w:p w14:paraId="3B9B7102" w14:textId="77777777" w:rsidR="008E5D23" w:rsidRPr="00A73DBA" w:rsidRDefault="008E5D23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31" w:type="pct"/>
          </w:tcPr>
          <w:p w14:paraId="554B2CAC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FFD9F3F" w14:textId="38BD4D3D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F56238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7FD308C7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E04B2C7" w14:textId="75A33EE7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F56238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61" w:type="pct"/>
          </w:tcPr>
          <w:p w14:paraId="754B5920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6A722D9" w14:textId="0E2DD6A2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F56238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34F0D359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15E8C21E" w14:textId="4C555196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F56238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61" w:type="pct"/>
          </w:tcPr>
          <w:p w14:paraId="1D6BC900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B0ABF25" w14:textId="4C3AB75D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F56238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7653C67B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06F246F0" w14:textId="6088A55C" w:rsidR="008E5D23" w:rsidRPr="00A73DBA" w:rsidRDefault="008E5D23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F56238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61" w:type="pct"/>
          </w:tcPr>
          <w:p w14:paraId="1798082F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3E7E9FE2" w14:textId="4846E8BE" w:rsidR="008E5D23" w:rsidRPr="00A73DBA" w:rsidRDefault="008E5D23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F56238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1AC86C68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15F39A51" w14:textId="4AF7F17A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F56238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</w:tr>
      <w:tr w:rsidR="00C965D9" w:rsidRPr="00A73DBA" w14:paraId="55B23A21" w14:textId="77777777" w:rsidTr="00901F81">
        <w:trPr>
          <w:trHeight w:val="342"/>
        </w:trPr>
        <w:tc>
          <w:tcPr>
            <w:tcW w:w="789" w:type="pct"/>
          </w:tcPr>
          <w:p w14:paraId="19ECC5F3" w14:textId="77777777" w:rsidR="00C965D9" w:rsidRPr="00A73DBA" w:rsidRDefault="00C965D9" w:rsidP="00C965D9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1017" w:type="pct"/>
          </w:tcPr>
          <w:p w14:paraId="2B72CB87" w14:textId="65A1DCF0" w:rsidR="00C965D9" w:rsidRPr="00A73DBA" w:rsidRDefault="00C965D9" w:rsidP="00C965D9">
            <w:pPr>
              <w:ind w:left="11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ประกอบกิจการโรงสีและโรงเลื่อย</w:t>
            </w:r>
          </w:p>
        </w:tc>
        <w:tc>
          <w:tcPr>
            <w:tcW w:w="313" w:type="pct"/>
            <w:vAlign w:val="bottom"/>
          </w:tcPr>
          <w:p w14:paraId="6DF6C21F" w14:textId="77777777" w:rsidR="00C965D9" w:rsidRPr="00A73DBA" w:rsidRDefault="00C965D9" w:rsidP="00C965D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2E82156D" w14:textId="77777777" w:rsidR="00C965D9" w:rsidRPr="00A73DBA" w:rsidRDefault="00C965D9" w:rsidP="00C965D9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F7CBB4E" w14:textId="1181BDD2" w:rsidR="00C965D9" w:rsidRPr="0018127E" w:rsidRDefault="00C965D9" w:rsidP="00C965D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7F2A8ED3" w14:textId="77777777" w:rsidR="00C965D9" w:rsidRPr="0018127E" w:rsidRDefault="00C965D9" w:rsidP="00C965D9">
            <w:pPr>
              <w:tabs>
                <w:tab w:val="decimal" w:pos="584"/>
                <w:tab w:val="decimal" w:pos="742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1EB63FA6" w14:textId="3CC5066B" w:rsidR="00C965D9" w:rsidRPr="0018127E" w:rsidRDefault="00C965D9" w:rsidP="00C965D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50B474AF" w14:textId="77777777" w:rsidR="00C965D9" w:rsidRPr="0018127E" w:rsidRDefault="00C965D9" w:rsidP="00C965D9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5ED2BF3" w14:textId="0F58258E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6BBE2F7" w14:textId="77777777" w:rsidR="00C965D9" w:rsidRPr="0018127E" w:rsidRDefault="00C965D9" w:rsidP="00C965D9">
            <w:pPr>
              <w:tabs>
                <w:tab w:val="decimal" w:pos="621"/>
              </w:tabs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FF07D4" w14:textId="2FC08ECE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2DC31A5" w14:textId="77777777" w:rsidR="00C965D9" w:rsidRPr="0018127E" w:rsidRDefault="00C965D9" w:rsidP="00C965D9">
            <w:pPr>
              <w:tabs>
                <w:tab w:val="decimal" w:pos="720"/>
              </w:tabs>
              <w:ind w:left="-200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4697AC8" w14:textId="08EDFFBB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981D74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5FAEB9F7" w14:textId="06E2C030" w:rsidR="00C965D9" w:rsidRPr="0018127E" w:rsidRDefault="00C965D9" w:rsidP="00C965D9">
            <w:pPr>
              <w:ind w:left="-53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2115DE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950B706" w14:textId="7D650175" w:rsidR="00C965D9" w:rsidRPr="0018127E" w:rsidRDefault="00D4780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47809">
              <w:rPr>
                <w:rFonts w:asciiTheme="majorBidi" w:hAnsiTheme="majorBidi" w:cstheme="majorBidi" w:hint="eastAsia"/>
                <w:color w:val="000000"/>
                <w:szCs w:val="24"/>
              </w:rPr>
              <w:t>20,864</w:t>
            </w:r>
          </w:p>
        </w:tc>
        <w:tc>
          <w:tcPr>
            <w:tcW w:w="61" w:type="pct"/>
            <w:vAlign w:val="bottom"/>
          </w:tcPr>
          <w:p w14:paraId="788A1EB1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5C8715F" w14:textId="7004655C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20,767</w:t>
            </w:r>
          </w:p>
        </w:tc>
      </w:tr>
      <w:tr w:rsidR="00C965D9" w:rsidRPr="00A73DBA" w14:paraId="45681D6B" w14:textId="77777777" w:rsidTr="00901F81">
        <w:trPr>
          <w:trHeight w:val="414"/>
        </w:trPr>
        <w:tc>
          <w:tcPr>
            <w:tcW w:w="789" w:type="pct"/>
          </w:tcPr>
          <w:p w14:paraId="316CDE0E" w14:textId="77777777" w:rsidR="00C965D9" w:rsidRPr="00A73DBA" w:rsidRDefault="00C965D9" w:rsidP="00C965D9">
            <w:pPr>
              <w:ind w:left="177" w:right="-486" w:hanging="177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ซิสเต็ม แอนด์</w:t>
            </w:r>
          </w:p>
          <w:p w14:paraId="388F7F4D" w14:textId="77777777" w:rsidR="00C965D9" w:rsidRPr="00A73DBA" w:rsidRDefault="00C965D9" w:rsidP="00C965D9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ซอฟท์แวร์ เซอร์วิสเซส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017" w:type="pct"/>
          </w:tcPr>
          <w:p w14:paraId="7D79380C" w14:textId="77777777" w:rsidR="00C965D9" w:rsidRPr="00A73DBA" w:rsidRDefault="00C965D9" w:rsidP="00C965D9">
            <w:pPr>
              <w:ind w:left="384" w:right="-68" w:hanging="27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ให้บริการและจำหน่ายอุปกรณ์ต่างๆ</w:t>
            </w:r>
          </w:p>
          <w:p w14:paraId="741379FF" w14:textId="3B6DC707" w:rsidR="00C965D9" w:rsidRPr="00A73DBA" w:rsidRDefault="00C965D9" w:rsidP="00C965D9">
            <w:pPr>
              <w:ind w:left="38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ที่เกี่ยวข้องกับเกมส์วีอาร์</w:t>
            </w:r>
          </w:p>
        </w:tc>
        <w:tc>
          <w:tcPr>
            <w:tcW w:w="313" w:type="pct"/>
            <w:vAlign w:val="bottom"/>
          </w:tcPr>
          <w:p w14:paraId="2A3C215A" w14:textId="77777777" w:rsidR="00C965D9" w:rsidRPr="00A73DBA" w:rsidRDefault="00C965D9" w:rsidP="00C965D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FD83AF5" w14:textId="77777777" w:rsidR="00C965D9" w:rsidRPr="00A73DBA" w:rsidRDefault="00C965D9" w:rsidP="00C965D9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55AAADD" w14:textId="395BCA47" w:rsidR="00C965D9" w:rsidRPr="0018127E" w:rsidRDefault="00C965D9" w:rsidP="00C965D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  <w:vAlign w:val="bottom"/>
          </w:tcPr>
          <w:p w14:paraId="02599C4F" w14:textId="77777777" w:rsidR="00C965D9" w:rsidRPr="0018127E" w:rsidRDefault="00C965D9" w:rsidP="00C965D9">
            <w:pPr>
              <w:tabs>
                <w:tab w:val="decimal" w:pos="742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2CE22C5" w14:textId="338CBF0B" w:rsidR="00C965D9" w:rsidRPr="0018127E" w:rsidRDefault="00C965D9" w:rsidP="00C965D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</w:tcPr>
          <w:p w14:paraId="7918AF84" w14:textId="77777777" w:rsidR="00C965D9" w:rsidRPr="0018127E" w:rsidRDefault="00C965D9" w:rsidP="00C965D9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3124487" w14:textId="43A56C83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EDBC656" w14:textId="77777777" w:rsidR="00C965D9" w:rsidRPr="0018127E" w:rsidRDefault="00C965D9" w:rsidP="00C965D9">
            <w:pPr>
              <w:tabs>
                <w:tab w:val="decimal" w:pos="621"/>
              </w:tabs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40549C2C" w14:textId="50744985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08F8100A" w14:textId="77777777" w:rsidR="00C965D9" w:rsidRPr="0018127E" w:rsidRDefault="00C965D9" w:rsidP="00C965D9">
            <w:pPr>
              <w:tabs>
                <w:tab w:val="decimal" w:pos="720"/>
              </w:tabs>
              <w:ind w:left="-200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F8C111F" w14:textId="2D786156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B79A2A9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74620369" w14:textId="4E09A53B" w:rsidR="00C965D9" w:rsidRPr="0018127E" w:rsidRDefault="00C965D9" w:rsidP="00C965D9">
            <w:pPr>
              <w:ind w:left="-53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6F29C110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2FE06EA3" w14:textId="21EB17CE" w:rsidR="00C965D9" w:rsidRPr="0018127E" w:rsidRDefault="005660E0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50012560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5703BCA0" w14:textId="52FCF328" w:rsidR="00C965D9" w:rsidRPr="0018127E" w:rsidRDefault="005660E0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C965D9" w:rsidRPr="00A73DBA" w14:paraId="48E79FCA" w14:textId="77777777" w:rsidTr="00901F81">
        <w:trPr>
          <w:trHeight w:val="414"/>
        </w:trPr>
        <w:tc>
          <w:tcPr>
            <w:tcW w:w="789" w:type="pct"/>
          </w:tcPr>
          <w:p w14:paraId="78A0618B" w14:textId="77777777" w:rsidR="00C965D9" w:rsidRPr="00A73DBA" w:rsidRDefault="00C965D9" w:rsidP="00C965D9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A73DB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กรุงไทย แลนด์</w:t>
            </w:r>
          </w:p>
          <w:p w14:paraId="54B54F3F" w14:textId="3CD7BCD0" w:rsidR="00C965D9" w:rsidRPr="00A73DBA" w:rsidRDefault="00C965D9" w:rsidP="00C965D9">
            <w:pPr>
              <w:ind w:left="177" w:right="-486" w:hanging="2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ดีวีลอปเม้นท์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1017" w:type="pct"/>
          </w:tcPr>
          <w:p w14:paraId="4AAE0D76" w14:textId="5E657CF6" w:rsidR="00C965D9" w:rsidRPr="00A73DBA" w:rsidRDefault="00C965D9" w:rsidP="00C965D9">
            <w:pPr>
              <w:ind w:left="204" w:right="-68" w:hanging="6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szCs w:val="24"/>
                <w:cs/>
              </w:rPr>
              <w:t>ประกอบกิจการ</w:t>
            </w:r>
            <w:r w:rsidR="004714A1">
              <w:rPr>
                <w:rFonts w:asciiTheme="majorBidi" w:hAnsiTheme="majorBidi" w:cstheme="majorBidi" w:hint="cs"/>
                <w:szCs w:val="24"/>
                <w:cs/>
              </w:rPr>
              <w:t>ให้บริการพื้นที่แบบรวม</w:t>
            </w:r>
          </w:p>
        </w:tc>
        <w:tc>
          <w:tcPr>
            <w:tcW w:w="313" w:type="pct"/>
            <w:vAlign w:val="bottom"/>
          </w:tcPr>
          <w:p w14:paraId="12473F16" w14:textId="3B336238" w:rsidR="00C965D9" w:rsidRPr="00A73DBA" w:rsidRDefault="00C965D9" w:rsidP="00C965D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24BF2F4" w14:textId="77777777" w:rsidR="00C965D9" w:rsidRPr="00A73DBA" w:rsidRDefault="00C965D9" w:rsidP="00C965D9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6B44AD0" w14:textId="116BC6FC" w:rsidR="00C965D9" w:rsidRPr="0018127E" w:rsidRDefault="00C965D9" w:rsidP="00C965D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  <w:vAlign w:val="bottom"/>
          </w:tcPr>
          <w:p w14:paraId="0DA6F50B" w14:textId="77777777" w:rsidR="00C965D9" w:rsidRPr="0018127E" w:rsidRDefault="00C965D9" w:rsidP="00C965D9">
            <w:pPr>
              <w:tabs>
                <w:tab w:val="decimal" w:pos="742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913548D" w14:textId="1DA27776" w:rsidR="00C965D9" w:rsidRPr="0018127E" w:rsidRDefault="00C965D9" w:rsidP="00C965D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</w:tcPr>
          <w:p w14:paraId="559F8FD8" w14:textId="77777777" w:rsidR="00C965D9" w:rsidRPr="0018127E" w:rsidRDefault="00C965D9" w:rsidP="00C965D9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5E3D83" w14:textId="3C40B2B5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B6AC7F1" w14:textId="77777777" w:rsidR="00C965D9" w:rsidRPr="0018127E" w:rsidRDefault="00C965D9" w:rsidP="00C965D9">
            <w:pPr>
              <w:tabs>
                <w:tab w:val="decimal" w:pos="621"/>
              </w:tabs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A856454" w14:textId="08491B32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A66ED6A" w14:textId="77777777" w:rsidR="00C965D9" w:rsidRPr="0018127E" w:rsidRDefault="00C965D9" w:rsidP="00C965D9">
            <w:pPr>
              <w:tabs>
                <w:tab w:val="decimal" w:pos="720"/>
              </w:tabs>
              <w:ind w:left="-200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09AEE1F0" w14:textId="7E3AF94F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151E7348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C394262" w14:textId="0F58DAC8" w:rsidR="00C965D9" w:rsidRPr="0018127E" w:rsidRDefault="00C965D9" w:rsidP="00C965D9">
            <w:pPr>
              <w:ind w:left="-53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4BB49067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914A159" w14:textId="39350C2E" w:rsidR="00C965D9" w:rsidRPr="0018127E" w:rsidRDefault="00D4780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47809">
              <w:rPr>
                <w:rFonts w:asciiTheme="majorBidi" w:hAnsiTheme="majorBidi" w:cstheme="majorBidi" w:hint="eastAsia"/>
                <w:color w:val="000000"/>
                <w:szCs w:val="24"/>
              </w:rPr>
              <w:t>331,51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  <w:tc>
          <w:tcPr>
            <w:tcW w:w="61" w:type="pct"/>
            <w:vAlign w:val="bottom"/>
          </w:tcPr>
          <w:p w14:paraId="577EBCAE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341947E3" w14:textId="3B02BAAF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335,594</w:t>
            </w:r>
          </w:p>
        </w:tc>
      </w:tr>
      <w:tr w:rsidR="00C965D9" w:rsidRPr="00A73DBA" w14:paraId="55CF7A59" w14:textId="77777777" w:rsidTr="00901F81">
        <w:trPr>
          <w:trHeight w:val="144"/>
        </w:trPr>
        <w:tc>
          <w:tcPr>
            <w:tcW w:w="789" w:type="pct"/>
          </w:tcPr>
          <w:p w14:paraId="56C5EEB2" w14:textId="77777777" w:rsidR="00C965D9" w:rsidRPr="00A73DBA" w:rsidRDefault="00C965D9" w:rsidP="00C965D9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017" w:type="pct"/>
            <w:vAlign w:val="bottom"/>
          </w:tcPr>
          <w:p w14:paraId="02630BCB" w14:textId="77777777" w:rsidR="00C965D9" w:rsidRPr="00A73DBA" w:rsidRDefault="00C965D9" w:rsidP="00C965D9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CC81827" w14:textId="77777777" w:rsidR="00C965D9" w:rsidRPr="00A73DBA" w:rsidRDefault="00C965D9" w:rsidP="00C965D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3536CDC" w14:textId="77777777" w:rsidR="00C965D9" w:rsidRPr="00A73DBA" w:rsidRDefault="00C965D9" w:rsidP="00C965D9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</w:tcPr>
          <w:p w14:paraId="0283F27E" w14:textId="77777777" w:rsidR="00C965D9" w:rsidRPr="0018127E" w:rsidRDefault="00C965D9" w:rsidP="00C965D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1AFA7297" w14:textId="77777777" w:rsidR="00C965D9" w:rsidRPr="0018127E" w:rsidRDefault="00C965D9" w:rsidP="00C965D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50AC1C8" w14:textId="77777777" w:rsidR="00C965D9" w:rsidRPr="0018127E" w:rsidRDefault="00C965D9" w:rsidP="00C965D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8B8E59B" w14:textId="77777777" w:rsidR="00C965D9" w:rsidRPr="0018127E" w:rsidRDefault="00C965D9" w:rsidP="00C965D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84D3DE1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64BC105" w14:textId="77777777" w:rsidR="00C965D9" w:rsidRPr="0018127E" w:rsidRDefault="00C965D9" w:rsidP="00C965D9">
            <w:pPr>
              <w:tabs>
                <w:tab w:val="decimal" w:pos="621"/>
              </w:tabs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3338C651" w14:textId="77777777" w:rsidR="00C965D9" w:rsidRPr="0018127E" w:rsidRDefault="00C965D9" w:rsidP="00C965D9">
            <w:pPr>
              <w:ind w:left="-200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41CE1AD" w14:textId="77777777" w:rsidR="00C965D9" w:rsidRPr="0018127E" w:rsidRDefault="00C965D9" w:rsidP="00C965D9">
            <w:pPr>
              <w:tabs>
                <w:tab w:val="decimal" w:pos="720"/>
              </w:tabs>
              <w:ind w:left="-200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bottom"/>
          </w:tcPr>
          <w:p w14:paraId="030A71EF" w14:textId="7E4895CD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42C18742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</w:tcBorders>
            <w:vAlign w:val="bottom"/>
          </w:tcPr>
          <w:p w14:paraId="156ED9FB" w14:textId="0ADDA38B" w:rsidR="00C965D9" w:rsidRPr="0018127E" w:rsidRDefault="00C965D9" w:rsidP="00C965D9">
            <w:pPr>
              <w:ind w:left="-53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58AD24FC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</w:tcBorders>
            <w:vAlign w:val="bottom"/>
          </w:tcPr>
          <w:p w14:paraId="0570B73C" w14:textId="2AC1A75F" w:rsidR="00C965D9" w:rsidRPr="0018127E" w:rsidRDefault="00702DE6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C965D9">
              <w:rPr>
                <w:rFonts w:asciiTheme="majorBidi" w:hAnsiTheme="majorBidi" w:cstheme="majorBidi"/>
                <w:color w:val="000000"/>
                <w:szCs w:val="24"/>
              </w:rPr>
              <w:t>352,381</w:t>
            </w:r>
          </w:p>
        </w:tc>
        <w:tc>
          <w:tcPr>
            <w:tcW w:w="61" w:type="pct"/>
            <w:vAlign w:val="bottom"/>
          </w:tcPr>
          <w:p w14:paraId="50322A8C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72E14" w14:textId="2B10FBDE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356,361</w:t>
            </w:r>
          </w:p>
        </w:tc>
      </w:tr>
      <w:tr w:rsidR="00C965D9" w:rsidRPr="00A73DBA" w14:paraId="23CDA4FB" w14:textId="77777777" w:rsidTr="00901F81">
        <w:trPr>
          <w:trHeight w:val="144"/>
        </w:trPr>
        <w:tc>
          <w:tcPr>
            <w:tcW w:w="789" w:type="pct"/>
          </w:tcPr>
          <w:p w14:paraId="1395944F" w14:textId="300797AE" w:rsidR="00C965D9" w:rsidRPr="00A73DBA" w:rsidRDefault="00C965D9" w:rsidP="00C965D9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="00F73C9C" w:rsidRPr="00F73C9C">
              <w:rPr>
                <w:rFonts w:asciiTheme="majorBidi" w:hAnsiTheme="majorBidi" w:cstheme="majorBidi"/>
                <w:color w:val="000000"/>
                <w:szCs w:val="24"/>
              </w:rPr>
              <w:t>:</w:t>
            </w:r>
            <w:r w:rsidRPr="00F73C9C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1017" w:type="pct"/>
            <w:vAlign w:val="bottom"/>
          </w:tcPr>
          <w:p w14:paraId="6C67445B" w14:textId="77777777" w:rsidR="00C965D9" w:rsidRPr="00A73DBA" w:rsidRDefault="00C965D9" w:rsidP="00C965D9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50B656F6" w14:textId="77777777" w:rsidR="00C965D9" w:rsidRPr="00A73DBA" w:rsidRDefault="00C965D9" w:rsidP="00C965D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7E32F79A" w14:textId="77777777" w:rsidR="00C965D9" w:rsidRPr="00A73DBA" w:rsidRDefault="00C965D9" w:rsidP="00C965D9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00" w:type="pct"/>
          </w:tcPr>
          <w:p w14:paraId="0451BFCB" w14:textId="77777777" w:rsidR="00C965D9" w:rsidRPr="0018127E" w:rsidRDefault="00C965D9" w:rsidP="00C965D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4F377123" w14:textId="77777777" w:rsidR="00C965D9" w:rsidRPr="0018127E" w:rsidRDefault="00C965D9" w:rsidP="00C965D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CFC33DE" w14:textId="77777777" w:rsidR="00C965D9" w:rsidRPr="0018127E" w:rsidRDefault="00C965D9" w:rsidP="00C965D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125E918F" w14:textId="77777777" w:rsidR="00C965D9" w:rsidRPr="0018127E" w:rsidRDefault="00C965D9" w:rsidP="00C965D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5102E07B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766ABE19" w14:textId="77777777" w:rsidR="00C965D9" w:rsidRPr="0018127E" w:rsidRDefault="00C965D9" w:rsidP="00C965D9">
            <w:pPr>
              <w:tabs>
                <w:tab w:val="decimal" w:pos="621"/>
              </w:tabs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80BC91A" w14:textId="77777777" w:rsidR="00C965D9" w:rsidRPr="0018127E" w:rsidRDefault="00C965D9" w:rsidP="00C965D9">
            <w:pPr>
              <w:ind w:left="-200" w:right="60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772EECBE" w14:textId="77777777" w:rsidR="00C965D9" w:rsidRPr="0018127E" w:rsidRDefault="00C965D9" w:rsidP="00C965D9">
            <w:pPr>
              <w:tabs>
                <w:tab w:val="decimal" w:pos="720"/>
              </w:tabs>
              <w:ind w:left="-200" w:right="60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1" w:type="pct"/>
            <w:vAlign w:val="bottom"/>
          </w:tcPr>
          <w:p w14:paraId="5E3D306E" w14:textId="41A7C48C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6C77CC17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ADD9048" w14:textId="4AFD9626" w:rsidR="00C965D9" w:rsidRPr="0018127E" w:rsidRDefault="00C965D9" w:rsidP="00C965D9">
            <w:pPr>
              <w:ind w:left="-53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30F4F2CC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40135161" w14:textId="7B2EF9EC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4025C4D7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3FD3457" w14:textId="6B11248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C965D9" w:rsidRPr="00B118B0" w14:paraId="2F0DFF7E" w14:textId="77777777" w:rsidTr="00901F81">
        <w:trPr>
          <w:trHeight w:val="144"/>
        </w:trPr>
        <w:tc>
          <w:tcPr>
            <w:tcW w:w="789" w:type="pct"/>
          </w:tcPr>
          <w:p w14:paraId="233EED94" w14:textId="77777777" w:rsidR="00C965D9" w:rsidRPr="00A73DBA" w:rsidRDefault="00C965D9" w:rsidP="00C965D9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-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017" w:type="pct"/>
          </w:tcPr>
          <w:p w14:paraId="402D09AD" w14:textId="77777777" w:rsidR="00C965D9" w:rsidRPr="00A73DBA" w:rsidRDefault="00C965D9" w:rsidP="00C965D9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Align w:val="bottom"/>
          </w:tcPr>
          <w:p w14:paraId="1AD9138F" w14:textId="77777777" w:rsidR="00C965D9" w:rsidRPr="00A73DBA" w:rsidRDefault="00C965D9" w:rsidP="00C965D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4D00308" w14:textId="77777777" w:rsidR="00C965D9" w:rsidRPr="00A73DBA" w:rsidRDefault="00C965D9" w:rsidP="00C965D9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B111896" w14:textId="77777777" w:rsidR="00C965D9" w:rsidRPr="0018127E" w:rsidRDefault="00C965D9" w:rsidP="00C965D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9E8DB54" w14:textId="77777777" w:rsidR="00C965D9" w:rsidRPr="0018127E" w:rsidRDefault="00C965D9" w:rsidP="00C965D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6532FF21" w14:textId="77777777" w:rsidR="00C965D9" w:rsidRPr="0018127E" w:rsidRDefault="00C965D9" w:rsidP="00C965D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7072781E" w14:textId="77777777" w:rsidR="00C965D9" w:rsidRPr="0018127E" w:rsidRDefault="00C965D9" w:rsidP="00C965D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7276FCA6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9C75FEB" w14:textId="77777777" w:rsidR="00C965D9" w:rsidRPr="0018127E" w:rsidRDefault="00C965D9" w:rsidP="00C965D9">
            <w:pPr>
              <w:tabs>
                <w:tab w:val="decimal" w:pos="720"/>
              </w:tabs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B79EB3" w14:textId="77777777" w:rsidR="00C965D9" w:rsidRPr="0018127E" w:rsidRDefault="00C965D9" w:rsidP="00C965D9">
            <w:pPr>
              <w:ind w:left="-200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F501B2F" w14:textId="77777777" w:rsidR="00C965D9" w:rsidRPr="0018127E" w:rsidRDefault="00C965D9" w:rsidP="00C965D9">
            <w:pPr>
              <w:tabs>
                <w:tab w:val="decimal" w:pos="720"/>
              </w:tabs>
              <w:ind w:left="-200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F2FB1F7" w14:textId="5C2BF810" w:rsidR="00C965D9" w:rsidRPr="0018127E" w:rsidRDefault="00C965D9" w:rsidP="00C965D9">
            <w:pPr>
              <w:pBdr>
                <w:top w:val="single" w:sz="4" w:space="1" w:color="auto"/>
                <w:bottom w:val="double" w:sz="4" w:space="1" w:color="auto"/>
              </w:pBdr>
              <w:ind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53CB2D0B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348BD072" w14:textId="3CF3FB18" w:rsidR="00C965D9" w:rsidRPr="0018127E" w:rsidRDefault="00C965D9" w:rsidP="00C965D9">
            <w:pPr>
              <w:pBdr>
                <w:top w:val="single" w:sz="4" w:space="1" w:color="auto"/>
                <w:bottom w:val="double" w:sz="4" w:space="1" w:color="auto"/>
              </w:pBdr>
              <w:ind w:left="37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72C869E5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D937725" w14:textId="1795E488" w:rsidR="00C965D9" w:rsidRPr="00F85BA2" w:rsidRDefault="00702DE6" w:rsidP="00C965D9">
            <w:pPr>
              <w:pBdr>
                <w:top w:val="single" w:sz="4" w:space="1" w:color="auto"/>
                <w:bottom w:val="double" w:sz="4" w:space="1" w:color="auto"/>
              </w:pBdr>
              <w:ind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85BA2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352,381</w:t>
            </w:r>
          </w:p>
        </w:tc>
        <w:tc>
          <w:tcPr>
            <w:tcW w:w="61" w:type="pct"/>
            <w:vAlign w:val="bottom"/>
          </w:tcPr>
          <w:p w14:paraId="6D4E9124" w14:textId="77777777" w:rsidR="00C965D9" w:rsidRPr="0018127E" w:rsidRDefault="00C965D9" w:rsidP="00C965D9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A2315F3" w14:textId="10333514" w:rsidR="00C965D9" w:rsidRPr="0018127E" w:rsidRDefault="00C965D9" w:rsidP="00C965D9">
            <w:pPr>
              <w:pBdr>
                <w:top w:val="single" w:sz="4" w:space="1" w:color="auto"/>
                <w:bottom w:val="double" w:sz="4" w:space="1" w:color="auto"/>
              </w:pBdr>
              <w:ind w:left="-200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356,361</w:t>
            </w:r>
          </w:p>
        </w:tc>
      </w:tr>
    </w:tbl>
    <w:p w14:paraId="47E9023C" w14:textId="0D3C143A" w:rsidR="00FE25AA" w:rsidRPr="00E36FC8" w:rsidRDefault="00FE25AA" w:rsidP="00FE25AA">
      <w:pPr>
        <w:pStyle w:val="ListParagraph"/>
        <w:tabs>
          <w:tab w:val="left" w:pos="360"/>
        </w:tabs>
        <w:spacing w:line="240" w:lineRule="atLeast"/>
        <w:ind w:left="450"/>
        <w:rPr>
          <w:rFonts w:asciiTheme="majorBidi" w:hAnsiTheme="majorBidi" w:cstheme="majorBidi"/>
          <w:sz w:val="28"/>
        </w:rPr>
        <w:sectPr w:rsidR="00FE25AA" w:rsidRPr="00E36FC8" w:rsidSect="00E811F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64" w:bottom="1022" w:left="720" w:header="864" w:footer="432" w:gutter="0"/>
          <w:pgNumType w:start="26"/>
          <w:cols w:space="720"/>
          <w:docGrid w:linePitch="326"/>
        </w:sectPr>
      </w:pPr>
    </w:p>
    <w:tbl>
      <w:tblPr>
        <w:tblW w:w="4980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2795"/>
        <w:gridCol w:w="1264"/>
        <w:gridCol w:w="181"/>
        <w:gridCol w:w="1260"/>
        <w:gridCol w:w="175"/>
        <w:gridCol w:w="1137"/>
        <w:gridCol w:w="137"/>
        <w:gridCol w:w="1207"/>
        <w:gridCol w:w="137"/>
        <w:gridCol w:w="1210"/>
        <w:gridCol w:w="137"/>
        <w:gridCol w:w="1207"/>
        <w:gridCol w:w="140"/>
        <w:gridCol w:w="1198"/>
      </w:tblGrid>
      <w:tr w:rsidR="007E5154" w:rsidRPr="00A73DBA" w14:paraId="5AAF62C8" w14:textId="77777777" w:rsidTr="00AE1E3E">
        <w:trPr>
          <w:trHeight w:val="144"/>
        </w:trPr>
        <w:tc>
          <w:tcPr>
            <w:tcW w:w="831" w:type="pct"/>
            <w:vAlign w:val="bottom"/>
          </w:tcPr>
          <w:p w14:paraId="4BCA97B4" w14:textId="77777777" w:rsidR="007E5154" w:rsidRPr="005B37CB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55" w:type="pct"/>
          </w:tcPr>
          <w:p w14:paraId="362AABC2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2" w:type="pct"/>
          </w:tcPr>
          <w:p w14:paraId="1E0C0360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2" w:type="pct"/>
          </w:tcPr>
          <w:p w14:paraId="4DEA41CE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0" w:type="pct"/>
            <w:gridSpan w:val="3"/>
            <w:vAlign w:val="bottom"/>
          </w:tcPr>
          <w:p w14:paraId="2EEB6410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176A86B1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413" w:type="pct"/>
          </w:tcPr>
          <w:p w14:paraId="6CBDF5B6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379" w:type="pct"/>
            <w:gridSpan w:val="6"/>
          </w:tcPr>
          <w:p w14:paraId="4E8836E9" w14:textId="77777777" w:rsidR="007E5154" w:rsidRPr="00A73DBA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พันบาท)</w:t>
            </w:r>
          </w:p>
        </w:tc>
      </w:tr>
      <w:tr w:rsidR="007E5154" w:rsidRPr="00A73DBA" w14:paraId="177263FA" w14:textId="77777777" w:rsidTr="00AE1E3E">
        <w:trPr>
          <w:trHeight w:val="144"/>
        </w:trPr>
        <w:tc>
          <w:tcPr>
            <w:tcW w:w="831" w:type="pct"/>
            <w:vAlign w:val="bottom"/>
          </w:tcPr>
          <w:p w14:paraId="156D8034" w14:textId="77777777" w:rsidR="007E5154" w:rsidRPr="00A73DBA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55" w:type="pct"/>
          </w:tcPr>
          <w:p w14:paraId="24DC13CC" w14:textId="77777777" w:rsidR="007E5154" w:rsidRPr="00A73DBA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2" w:type="pct"/>
            <w:vMerge w:val="restart"/>
          </w:tcPr>
          <w:p w14:paraId="29F048D6" w14:textId="77777777" w:rsidR="007E5154" w:rsidRPr="00A73DBA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2" w:type="pct"/>
          </w:tcPr>
          <w:p w14:paraId="0226F76A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80" w:type="pct"/>
            <w:gridSpan w:val="3"/>
            <w:vAlign w:val="bottom"/>
          </w:tcPr>
          <w:p w14:paraId="2BEE3D6E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สัดส่วนความ</w:t>
            </w:r>
          </w:p>
        </w:tc>
        <w:tc>
          <w:tcPr>
            <w:tcW w:w="47" w:type="pct"/>
          </w:tcPr>
          <w:p w14:paraId="6DB766F9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792" w:type="pct"/>
            <w:gridSpan w:val="7"/>
            <w:vAlign w:val="bottom"/>
          </w:tcPr>
          <w:p w14:paraId="2FF6504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5154" w:rsidRPr="00A73DBA" w14:paraId="42211BC6" w14:textId="77777777" w:rsidTr="00AE1E3E">
        <w:trPr>
          <w:trHeight w:val="144"/>
        </w:trPr>
        <w:tc>
          <w:tcPr>
            <w:tcW w:w="831" w:type="pct"/>
            <w:vAlign w:val="bottom"/>
          </w:tcPr>
          <w:p w14:paraId="1A72196E" w14:textId="77777777" w:rsidR="007E5154" w:rsidRPr="00A73DBA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55" w:type="pct"/>
          </w:tcPr>
          <w:p w14:paraId="26465FDD" w14:textId="77777777" w:rsidR="007E5154" w:rsidRPr="00A73DBA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2" w:type="pct"/>
            <w:vMerge/>
          </w:tcPr>
          <w:p w14:paraId="74D85F06" w14:textId="77777777" w:rsidR="007E5154" w:rsidRPr="00A73DBA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2" w:type="pct"/>
          </w:tcPr>
          <w:p w14:paraId="2BC25CCC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80" w:type="pct"/>
            <w:gridSpan w:val="3"/>
            <w:vAlign w:val="bottom"/>
          </w:tcPr>
          <w:p w14:paraId="5A6EBC13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เป็นเจ้าของ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47" w:type="pct"/>
          </w:tcPr>
          <w:p w14:paraId="6532070E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4" w:type="pct"/>
            <w:gridSpan w:val="3"/>
            <w:vAlign w:val="bottom"/>
          </w:tcPr>
          <w:p w14:paraId="4B45A257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7" w:type="pct"/>
          </w:tcPr>
          <w:p w14:paraId="4971BFEB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2" w:type="pct"/>
            <w:gridSpan w:val="3"/>
            <w:vAlign w:val="bottom"/>
          </w:tcPr>
          <w:p w14:paraId="2BDC6BD2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วิธีราคาทุน</w:t>
            </w:r>
          </w:p>
        </w:tc>
      </w:tr>
      <w:tr w:rsidR="007E5154" w:rsidRPr="00A73DBA" w14:paraId="048013A2" w14:textId="77777777" w:rsidTr="00AE1E3E">
        <w:trPr>
          <w:trHeight w:val="144"/>
        </w:trPr>
        <w:tc>
          <w:tcPr>
            <w:tcW w:w="831" w:type="pct"/>
            <w:vAlign w:val="bottom"/>
          </w:tcPr>
          <w:p w14:paraId="0B335586" w14:textId="77777777" w:rsidR="007E5154" w:rsidRPr="00A73DBA" w:rsidRDefault="007E5154" w:rsidP="00613A3D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55" w:type="pct"/>
          </w:tcPr>
          <w:p w14:paraId="4B6499F2" w14:textId="77777777" w:rsidR="007E5154" w:rsidRPr="00A73DBA" w:rsidRDefault="007E5154" w:rsidP="00613A3D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2" w:type="pct"/>
          </w:tcPr>
          <w:p w14:paraId="6D72AF74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62" w:type="pct"/>
          </w:tcPr>
          <w:p w14:paraId="63C1ED79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1" w:type="pct"/>
            <w:vAlign w:val="bottom"/>
          </w:tcPr>
          <w:p w14:paraId="21C0305F" w14:textId="0720F175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4030D9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1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4030D9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60" w:type="pct"/>
          </w:tcPr>
          <w:p w14:paraId="650C7830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2A6BB4D0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7" w:type="pct"/>
          </w:tcPr>
          <w:p w14:paraId="01044E35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D38F50A" w14:textId="2B9652F3" w:rsidR="007E5154" w:rsidRPr="00A73DBA" w:rsidRDefault="004030D9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47" w:type="pct"/>
          </w:tcPr>
          <w:p w14:paraId="2D1D3370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4" w:type="pct"/>
            <w:vAlign w:val="bottom"/>
          </w:tcPr>
          <w:p w14:paraId="544B1482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7" w:type="pct"/>
          </w:tcPr>
          <w:p w14:paraId="5F5EA5FD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4D12CC80" w14:textId="13E00496" w:rsidR="007E5154" w:rsidRPr="00A73DBA" w:rsidRDefault="004030D9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48" w:type="pct"/>
          </w:tcPr>
          <w:p w14:paraId="653C326C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516756F7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7E5154" w:rsidRPr="00A73DBA" w14:paraId="35E709C7" w14:textId="77777777" w:rsidTr="00AE1E3E">
        <w:trPr>
          <w:trHeight w:val="144"/>
        </w:trPr>
        <w:tc>
          <w:tcPr>
            <w:tcW w:w="831" w:type="pct"/>
            <w:vAlign w:val="bottom"/>
          </w:tcPr>
          <w:p w14:paraId="407DCF6B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955" w:type="pct"/>
          </w:tcPr>
          <w:p w14:paraId="358B2419" w14:textId="77777777" w:rsidR="007E5154" w:rsidRPr="00A73DBA" w:rsidRDefault="007E5154" w:rsidP="006071E7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432" w:type="pct"/>
          </w:tcPr>
          <w:p w14:paraId="35F49FF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62" w:type="pct"/>
          </w:tcPr>
          <w:p w14:paraId="04A961C9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1" w:type="pct"/>
            <w:vAlign w:val="bottom"/>
          </w:tcPr>
          <w:p w14:paraId="7118FF15" w14:textId="7FA069D8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030D9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60" w:type="pct"/>
          </w:tcPr>
          <w:p w14:paraId="66FEC921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5776E49B" w14:textId="30F8E4A1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030D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47" w:type="pct"/>
          </w:tcPr>
          <w:p w14:paraId="072D048D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5143A76" w14:textId="40B7487A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030D9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47" w:type="pct"/>
          </w:tcPr>
          <w:p w14:paraId="5413A545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10B83132" w14:textId="1C3FC370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030D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47" w:type="pct"/>
          </w:tcPr>
          <w:p w14:paraId="0543F893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BA3D5BA" w14:textId="2A44CFD8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030D9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48" w:type="pct"/>
          </w:tcPr>
          <w:p w14:paraId="774B0E7E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1577F462" w14:textId="14F01025" w:rsidR="007E5154" w:rsidRPr="00A73DBA" w:rsidRDefault="007E5154" w:rsidP="00613A3D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030D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E72ED4" w:rsidRPr="00A73DBA" w14:paraId="6F7E855C" w14:textId="77777777" w:rsidTr="00AE1E3E">
        <w:trPr>
          <w:trHeight w:val="234"/>
        </w:trPr>
        <w:tc>
          <w:tcPr>
            <w:tcW w:w="831" w:type="pct"/>
          </w:tcPr>
          <w:p w14:paraId="6645C3A4" w14:textId="6469539E" w:rsidR="00E72ED4" w:rsidRPr="00A73DBA" w:rsidRDefault="00E72ED4" w:rsidP="00AE1E3E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55" w:type="pct"/>
          </w:tcPr>
          <w:p w14:paraId="1D6F465E" w14:textId="77777777" w:rsidR="00E72ED4" w:rsidRPr="00A73DBA" w:rsidRDefault="00E72ED4" w:rsidP="00E72ED4">
            <w:pPr>
              <w:ind w:left="304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โรงสีและโรงเลื่อย</w:t>
            </w:r>
          </w:p>
        </w:tc>
        <w:tc>
          <w:tcPr>
            <w:tcW w:w="432" w:type="pct"/>
            <w:vAlign w:val="bottom"/>
          </w:tcPr>
          <w:p w14:paraId="50EB4B2E" w14:textId="77777777" w:rsidR="00E72ED4" w:rsidRPr="00A73DBA" w:rsidRDefault="00E72ED4" w:rsidP="00E72ED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62" w:type="pct"/>
            <w:vAlign w:val="bottom"/>
          </w:tcPr>
          <w:p w14:paraId="6DB0050A" w14:textId="77777777" w:rsidR="00E72ED4" w:rsidRPr="00A73DBA" w:rsidRDefault="00E72ED4" w:rsidP="00E72ED4">
            <w:pPr>
              <w:tabs>
                <w:tab w:val="decimal" w:pos="584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1" w:type="pct"/>
            <w:vAlign w:val="bottom"/>
          </w:tcPr>
          <w:p w14:paraId="14BE4EF7" w14:textId="58B5AB5D" w:rsidR="00E72ED4" w:rsidRPr="00A22FC3" w:rsidRDefault="00E72ED4" w:rsidP="00E72ED4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60" w:type="pct"/>
            <w:vAlign w:val="bottom"/>
          </w:tcPr>
          <w:p w14:paraId="63E816CC" w14:textId="77777777" w:rsidR="00E72ED4" w:rsidRPr="00A22FC3" w:rsidRDefault="00E72ED4" w:rsidP="00E72ED4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59BF6B5F" w14:textId="0FB77715" w:rsidR="00E72ED4" w:rsidRPr="00A22FC3" w:rsidRDefault="00E72ED4" w:rsidP="00E72ED4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47" w:type="pct"/>
            <w:vAlign w:val="bottom"/>
          </w:tcPr>
          <w:p w14:paraId="1F86FE7F" w14:textId="77777777" w:rsidR="00E72ED4" w:rsidRPr="00A22FC3" w:rsidRDefault="00E72ED4" w:rsidP="00E72ED4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8DDFF98" w14:textId="0F982B17" w:rsidR="00E72ED4" w:rsidRPr="00A22FC3" w:rsidRDefault="00E72ED4" w:rsidP="00E72ED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Align w:val="bottom"/>
          </w:tcPr>
          <w:p w14:paraId="17A31934" w14:textId="77777777" w:rsidR="00E72ED4" w:rsidRPr="00A22FC3" w:rsidRDefault="00E72ED4" w:rsidP="00E72ED4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670A8F18" w14:textId="5E84A3DD" w:rsidR="00E72ED4" w:rsidRPr="00A22FC3" w:rsidRDefault="00E72ED4" w:rsidP="00E72ED4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Align w:val="bottom"/>
          </w:tcPr>
          <w:p w14:paraId="1B207632" w14:textId="77777777" w:rsidR="00E72ED4" w:rsidRPr="00A22FC3" w:rsidRDefault="00E72ED4" w:rsidP="00E72ED4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3" w:type="pct"/>
            <w:vAlign w:val="bottom"/>
          </w:tcPr>
          <w:p w14:paraId="476313E9" w14:textId="0EADA660" w:rsidR="00E72ED4" w:rsidRPr="00A22FC3" w:rsidRDefault="00E72ED4" w:rsidP="00E72ED4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8" w:type="pct"/>
            <w:vAlign w:val="bottom"/>
          </w:tcPr>
          <w:p w14:paraId="3EFFB0E1" w14:textId="77777777" w:rsidR="00E72ED4" w:rsidRPr="00A22FC3" w:rsidRDefault="00E72ED4" w:rsidP="00E72ED4">
            <w:pPr>
              <w:tabs>
                <w:tab w:val="decimal" w:pos="710"/>
                <w:tab w:val="decimal" w:pos="792"/>
                <w:tab w:val="decimal" w:pos="848"/>
              </w:tabs>
              <w:ind w:right="9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1" w:type="pct"/>
            <w:vAlign w:val="bottom"/>
          </w:tcPr>
          <w:p w14:paraId="72317C68" w14:textId="5216C440" w:rsidR="00E72ED4" w:rsidRPr="00A22FC3" w:rsidRDefault="00E72ED4" w:rsidP="00E72ED4">
            <w:pPr>
              <w:ind w:right="9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</w:tr>
      <w:tr w:rsidR="00E72ED4" w:rsidRPr="00A73DBA" w14:paraId="0D57A1A7" w14:textId="77777777" w:rsidTr="00AE1E3E">
        <w:trPr>
          <w:trHeight w:val="144"/>
        </w:trPr>
        <w:tc>
          <w:tcPr>
            <w:tcW w:w="831" w:type="pct"/>
          </w:tcPr>
          <w:p w14:paraId="17CDA573" w14:textId="37B9B043" w:rsidR="00E72ED4" w:rsidRPr="00A73DBA" w:rsidRDefault="00E72ED4" w:rsidP="00AE1E3E">
            <w:pPr>
              <w:ind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บริษัท ซิสเต็ม แอนด์ ซอฟท์แวร์ </w:t>
            </w:r>
          </w:p>
          <w:p w14:paraId="04F44C93" w14:textId="76741D5E" w:rsidR="00E72ED4" w:rsidRPr="00AE1E3E" w:rsidRDefault="00E72ED4" w:rsidP="00AE1E3E">
            <w:pPr>
              <w:ind w:left="180"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เซอร์วิสเซส</w:t>
            </w:r>
            <w:r w:rsidR="00AE1E3E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จำกัด</w:t>
            </w:r>
          </w:p>
        </w:tc>
        <w:tc>
          <w:tcPr>
            <w:tcW w:w="955" w:type="pct"/>
          </w:tcPr>
          <w:p w14:paraId="10C9F922" w14:textId="69ABC857" w:rsidR="00E72ED4" w:rsidRPr="00A73DBA" w:rsidRDefault="00E72ED4" w:rsidP="00AE1E3E">
            <w:pPr>
              <w:ind w:left="304" w:hanging="20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ให้บริการและจำหน่ายอุปกรณ์ต่างๆที่เกี่ยวข้องกับเกมส์วีอาร์</w:t>
            </w:r>
          </w:p>
        </w:tc>
        <w:tc>
          <w:tcPr>
            <w:tcW w:w="432" w:type="pct"/>
            <w:vAlign w:val="bottom"/>
          </w:tcPr>
          <w:p w14:paraId="2F673584" w14:textId="77777777" w:rsidR="00E72ED4" w:rsidRPr="00A73DBA" w:rsidRDefault="00E72ED4" w:rsidP="00E72ED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62" w:type="pct"/>
            <w:vAlign w:val="bottom"/>
          </w:tcPr>
          <w:p w14:paraId="257CCA38" w14:textId="77777777" w:rsidR="00E72ED4" w:rsidRPr="00A73DBA" w:rsidRDefault="00E72ED4" w:rsidP="00E72ED4">
            <w:pPr>
              <w:tabs>
                <w:tab w:val="decimal" w:pos="626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1" w:type="pct"/>
            <w:vAlign w:val="bottom"/>
          </w:tcPr>
          <w:p w14:paraId="3F6681D6" w14:textId="4C7BEB52" w:rsidR="00E72ED4" w:rsidRPr="00A22FC3" w:rsidRDefault="00E72ED4" w:rsidP="00E72ED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60" w:type="pct"/>
            <w:vAlign w:val="bottom"/>
          </w:tcPr>
          <w:p w14:paraId="5A8FD11F" w14:textId="77777777" w:rsidR="00E72ED4" w:rsidRPr="00A22FC3" w:rsidRDefault="00E72ED4" w:rsidP="00E72ED4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89" w:type="pct"/>
            <w:vAlign w:val="bottom"/>
          </w:tcPr>
          <w:p w14:paraId="5A567F0E" w14:textId="1B7B42F1" w:rsidR="00E72ED4" w:rsidRPr="00A22FC3" w:rsidRDefault="00E72ED4" w:rsidP="00E72ED4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47" w:type="pct"/>
          </w:tcPr>
          <w:p w14:paraId="43553266" w14:textId="77777777" w:rsidR="00E72ED4" w:rsidRPr="00A22FC3" w:rsidRDefault="00E72ED4" w:rsidP="00E72ED4">
            <w:pPr>
              <w:tabs>
                <w:tab w:val="decimal" w:pos="853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67B45A0" w14:textId="5BB9D696" w:rsidR="00E72ED4" w:rsidRPr="00A22FC3" w:rsidRDefault="00E72ED4" w:rsidP="00E72ED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7" w:type="pct"/>
            <w:vAlign w:val="bottom"/>
          </w:tcPr>
          <w:p w14:paraId="322AEB69" w14:textId="77777777" w:rsidR="00E72ED4" w:rsidRPr="00A22FC3" w:rsidRDefault="00E72ED4" w:rsidP="00E72ED4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3395DE48" w14:textId="14F00A09" w:rsidR="00E72ED4" w:rsidRPr="00A22FC3" w:rsidRDefault="00E72ED4" w:rsidP="00E72ED4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7" w:type="pct"/>
            <w:vAlign w:val="bottom"/>
          </w:tcPr>
          <w:p w14:paraId="177D4068" w14:textId="77777777" w:rsidR="00E72ED4" w:rsidRPr="00A22FC3" w:rsidRDefault="00E72ED4" w:rsidP="00E72ED4">
            <w:pPr>
              <w:ind w:left="-200" w:right="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3B1C9DDD" w14:textId="36D47117" w:rsidR="00E72ED4" w:rsidRPr="00A22FC3" w:rsidRDefault="00E72ED4" w:rsidP="00E72ED4">
            <w:pPr>
              <w:ind w:left="39" w:right="8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8" w:type="pct"/>
            <w:vAlign w:val="bottom"/>
          </w:tcPr>
          <w:p w14:paraId="53E0F715" w14:textId="77777777" w:rsidR="00E72ED4" w:rsidRPr="00A22FC3" w:rsidRDefault="00E72ED4" w:rsidP="00E72ED4">
            <w:pPr>
              <w:ind w:left="39" w:right="9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7873CBA0" w14:textId="1343BB00" w:rsidR="00E72ED4" w:rsidRPr="00A22FC3" w:rsidRDefault="00E72ED4" w:rsidP="00E72ED4">
            <w:pPr>
              <w:ind w:left="39" w:right="9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</w:tr>
      <w:tr w:rsidR="00E72ED4" w:rsidRPr="00A73DBA" w14:paraId="058BB88A" w14:textId="77777777" w:rsidTr="00AE1E3E">
        <w:trPr>
          <w:trHeight w:val="144"/>
        </w:trPr>
        <w:tc>
          <w:tcPr>
            <w:tcW w:w="831" w:type="pct"/>
          </w:tcPr>
          <w:p w14:paraId="75E14620" w14:textId="77777777" w:rsidR="00E72ED4" w:rsidRPr="00A73DBA" w:rsidRDefault="00E72ED4" w:rsidP="00E72ED4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955" w:type="pct"/>
            <w:vAlign w:val="bottom"/>
          </w:tcPr>
          <w:p w14:paraId="5E4C3E3F" w14:textId="77777777" w:rsidR="00E72ED4" w:rsidRPr="00A73DBA" w:rsidRDefault="00E72ED4" w:rsidP="00E72ED4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2" w:type="pct"/>
          </w:tcPr>
          <w:p w14:paraId="2DFCE435" w14:textId="77777777" w:rsidR="00E72ED4" w:rsidRPr="00A73DBA" w:rsidRDefault="00E72ED4" w:rsidP="00E72ED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2" w:type="pct"/>
          </w:tcPr>
          <w:p w14:paraId="59CB9F9E" w14:textId="77777777" w:rsidR="00E72ED4" w:rsidRPr="00A73DBA" w:rsidRDefault="00E72ED4" w:rsidP="00E72ED4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1" w:type="pct"/>
          </w:tcPr>
          <w:p w14:paraId="73B74C7C" w14:textId="77777777" w:rsidR="00E72ED4" w:rsidRPr="00A22FC3" w:rsidRDefault="00E72ED4" w:rsidP="00E72ED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0" w:type="pct"/>
          </w:tcPr>
          <w:p w14:paraId="59FE13F3" w14:textId="77777777" w:rsidR="00E72ED4" w:rsidRPr="00A22FC3" w:rsidRDefault="00E72ED4" w:rsidP="00E72ED4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89" w:type="pct"/>
          </w:tcPr>
          <w:p w14:paraId="0350487E" w14:textId="77777777" w:rsidR="00E72ED4" w:rsidRPr="00A22FC3" w:rsidRDefault="00E72ED4" w:rsidP="00E72ED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39F9BCE0" w14:textId="77777777" w:rsidR="00E72ED4" w:rsidRPr="00A22FC3" w:rsidRDefault="00E72ED4" w:rsidP="00E72ED4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</w:tcPr>
          <w:p w14:paraId="3CCFB292" w14:textId="77777777" w:rsidR="00E72ED4" w:rsidRPr="00A22FC3" w:rsidRDefault="00E72ED4" w:rsidP="00E72ED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070269AD" w14:textId="77777777" w:rsidR="00E72ED4" w:rsidRPr="00A22FC3" w:rsidRDefault="00E72ED4" w:rsidP="00E72ED4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</w:tcPr>
          <w:p w14:paraId="029CD523" w14:textId="77777777" w:rsidR="00E72ED4" w:rsidRPr="00A22FC3" w:rsidRDefault="00E72ED4" w:rsidP="00E72ED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  <w:vAlign w:val="bottom"/>
          </w:tcPr>
          <w:p w14:paraId="55A95789" w14:textId="77777777" w:rsidR="00E72ED4" w:rsidRPr="00A22FC3" w:rsidRDefault="00E72ED4" w:rsidP="00E72ED4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5C9008F9" w14:textId="1B2B9A14" w:rsidR="00E72ED4" w:rsidRPr="00A22FC3" w:rsidRDefault="00E72ED4" w:rsidP="00E72ED4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  <w:tc>
          <w:tcPr>
            <w:tcW w:w="48" w:type="pct"/>
            <w:vAlign w:val="bottom"/>
          </w:tcPr>
          <w:p w14:paraId="1CB52003" w14:textId="77777777" w:rsidR="00E72ED4" w:rsidRPr="00A22FC3" w:rsidRDefault="00E72ED4" w:rsidP="00E72ED4">
            <w:pPr>
              <w:ind w:left="39" w:right="9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6B99C79D" w14:textId="5E25B4CF" w:rsidR="00E72ED4" w:rsidRPr="00A22FC3" w:rsidRDefault="00E72ED4" w:rsidP="00E72ED4">
            <w:pPr>
              <w:tabs>
                <w:tab w:val="decimal" w:pos="792"/>
              </w:tabs>
              <w:ind w:left="39" w:right="94" w:firstLine="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</w:tr>
      <w:tr w:rsidR="00E72ED4" w:rsidRPr="00A73DBA" w14:paraId="763E454B" w14:textId="77777777" w:rsidTr="00AE1E3E">
        <w:trPr>
          <w:trHeight w:val="144"/>
        </w:trPr>
        <w:tc>
          <w:tcPr>
            <w:tcW w:w="1787" w:type="pct"/>
            <w:gridSpan w:val="2"/>
          </w:tcPr>
          <w:p w14:paraId="5C334C30" w14:textId="4195DD72" w:rsidR="00E72ED4" w:rsidRPr="00A73DBA" w:rsidRDefault="00E72ED4" w:rsidP="00E72ED4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="00CE01C3" w:rsidRPr="00CE01C3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เงินลงทุน</w:t>
            </w:r>
          </w:p>
        </w:tc>
        <w:tc>
          <w:tcPr>
            <w:tcW w:w="432" w:type="pct"/>
          </w:tcPr>
          <w:p w14:paraId="36FEC746" w14:textId="77777777" w:rsidR="00E72ED4" w:rsidRPr="00A73DBA" w:rsidRDefault="00E72ED4" w:rsidP="00E72ED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2" w:type="pct"/>
          </w:tcPr>
          <w:p w14:paraId="672F893E" w14:textId="77777777" w:rsidR="00E72ED4" w:rsidRPr="00A73DBA" w:rsidRDefault="00E72ED4" w:rsidP="00E72ED4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1" w:type="pct"/>
          </w:tcPr>
          <w:p w14:paraId="25B0EDEF" w14:textId="77777777" w:rsidR="00E72ED4" w:rsidRPr="00A22FC3" w:rsidRDefault="00E72ED4" w:rsidP="00E72ED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0" w:type="pct"/>
          </w:tcPr>
          <w:p w14:paraId="0FA4BE92" w14:textId="77777777" w:rsidR="00E72ED4" w:rsidRPr="00A22FC3" w:rsidRDefault="00E72ED4" w:rsidP="00E72ED4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89" w:type="pct"/>
          </w:tcPr>
          <w:p w14:paraId="3E2FAB39" w14:textId="77777777" w:rsidR="00E72ED4" w:rsidRPr="00A22FC3" w:rsidRDefault="00E72ED4" w:rsidP="00E72ED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45C88EC9" w14:textId="77777777" w:rsidR="00E72ED4" w:rsidRPr="00A22FC3" w:rsidRDefault="00E72ED4" w:rsidP="00E72ED4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</w:tcPr>
          <w:p w14:paraId="3A1A9022" w14:textId="77777777" w:rsidR="00E72ED4" w:rsidRPr="00A22FC3" w:rsidRDefault="00E72ED4" w:rsidP="00E72ED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28183D66" w14:textId="77777777" w:rsidR="00E72ED4" w:rsidRPr="00A22FC3" w:rsidRDefault="00E72ED4" w:rsidP="00E72ED4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</w:tcPr>
          <w:p w14:paraId="44F82BC0" w14:textId="77777777" w:rsidR="00E72ED4" w:rsidRPr="00A22FC3" w:rsidRDefault="00E72ED4" w:rsidP="00E72ED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  <w:vAlign w:val="bottom"/>
          </w:tcPr>
          <w:p w14:paraId="7FB33957" w14:textId="77777777" w:rsidR="00E72ED4" w:rsidRPr="00A22FC3" w:rsidRDefault="00E72ED4" w:rsidP="00E72ED4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19ABC195" w14:textId="452111E9" w:rsidR="00E72ED4" w:rsidRPr="00A22FC3" w:rsidRDefault="00E72ED4" w:rsidP="00E72ED4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  <w:tc>
          <w:tcPr>
            <w:tcW w:w="48" w:type="pct"/>
            <w:vMerge w:val="restart"/>
            <w:vAlign w:val="bottom"/>
          </w:tcPr>
          <w:p w14:paraId="6D2E3815" w14:textId="77777777" w:rsidR="00E72ED4" w:rsidRPr="00A22FC3" w:rsidRDefault="00E72ED4" w:rsidP="00E72ED4">
            <w:pPr>
              <w:ind w:left="39" w:right="9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212A7E5C" w14:textId="6D13965B" w:rsidR="00E72ED4" w:rsidRPr="00A22FC3" w:rsidRDefault="00E72ED4" w:rsidP="00E72ED4">
            <w:pPr>
              <w:tabs>
                <w:tab w:val="decimal" w:pos="792"/>
              </w:tabs>
              <w:ind w:left="39" w:right="94" w:firstLine="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</w:tr>
      <w:tr w:rsidR="00E72ED4" w:rsidRPr="005B37CB" w14:paraId="207A29AF" w14:textId="77777777" w:rsidTr="00AE1E3E">
        <w:trPr>
          <w:trHeight w:val="144"/>
        </w:trPr>
        <w:tc>
          <w:tcPr>
            <w:tcW w:w="1787" w:type="pct"/>
            <w:gridSpan w:val="2"/>
          </w:tcPr>
          <w:p w14:paraId="4DF53F16" w14:textId="77777777" w:rsidR="00E72ED4" w:rsidRPr="00A73DBA" w:rsidRDefault="00E72ED4" w:rsidP="00E72ED4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432" w:type="pct"/>
          </w:tcPr>
          <w:p w14:paraId="54821E1C" w14:textId="77777777" w:rsidR="00E72ED4" w:rsidRPr="00A73DBA" w:rsidRDefault="00E72ED4" w:rsidP="00E72ED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2" w:type="pct"/>
          </w:tcPr>
          <w:p w14:paraId="1ECA0053" w14:textId="77777777" w:rsidR="00E72ED4" w:rsidRPr="00A73DBA" w:rsidRDefault="00E72ED4" w:rsidP="00E72ED4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31" w:type="pct"/>
          </w:tcPr>
          <w:p w14:paraId="467B360F" w14:textId="77777777" w:rsidR="00E72ED4" w:rsidRPr="00A22FC3" w:rsidRDefault="00E72ED4" w:rsidP="00E72ED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0" w:type="pct"/>
          </w:tcPr>
          <w:p w14:paraId="7FD5C958" w14:textId="77777777" w:rsidR="00E72ED4" w:rsidRPr="00A22FC3" w:rsidRDefault="00E72ED4" w:rsidP="00E72ED4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89" w:type="pct"/>
          </w:tcPr>
          <w:p w14:paraId="479A2463" w14:textId="77777777" w:rsidR="00E72ED4" w:rsidRPr="00A22FC3" w:rsidRDefault="00E72ED4" w:rsidP="00E72ED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7F72C7B2" w14:textId="77777777" w:rsidR="00E72ED4" w:rsidRPr="00A22FC3" w:rsidRDefault="00E72ED4" w:rsidP="00E72ED4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</w:tcPr>
          <w:p w14:paraId="716400C8" w14:textId="77777777" w:rsidR="00E72ED4" w:rsidRPr="00A22FC3" w:rsidRDefault="00E72ED4" w:rsidP="00E72ED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247EE215" w14:textId="77777777" w:rsidR="00E72ED4" w:rsidRPr="00A22FC3" w:rsidRDefault="00E72ED4" w:rsidP="00E72ED4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</w:tcPr>
          <w:p w14:paraId="32B408FC" w14:textId="77777777" w:rsidR="00E72ED4" w:rsidRPr="00A22FC3" w:rsidRDefault="00E72ED4" w:rsidP="00E72ED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  <w:vAlign w:val="bottom"/>
          </w:tcPr>
          <w:p w14:paraId="3FC97EB8" w14:textId="77777777" w:rsidR="00E72ED4" w:rsidRPr="00A22FC3" w:rsidRDefault="00E72ED4" w:rsidP="00E72ED4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F2426" w14:textId="20B8FB27" w:rsidR="00E72ED4" w:rsidRPr="00A22FC3" w:rsidRDefault="00E72ED4" w:rsidP="00E72ED4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48" w:type="pct"/>
            <w:vMerge/>
            <w:vAlign w:val="bottom"/>
          </w:tcPr>
          <w:p w14:paraId="4FEA8E56" w14:textId="77777777" w:rsidR="00E72ED4" w:rsidRPr="00A22FC3" w:rsidRDefault="00E72ED4" w:rsidP="00E72ED4">
            <w:pPr>
              <w:ind w:left="39" w:right="94" w:firstLine="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34C7C" w14:textId="5F6DF4E8" w:rsidR="00E72ED4" w:rsidRPr="00A22FC3" w:rsidRDefault="00E72ED4" w:rsidP="00E72ED4">
            <w:pPr>
              <w:tabs>
                <w:tab w:val="decimal" w:pos="792"/>
              </w:tabs>
              <w:ind w:left="39" w:right="94" w:firstLine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</w:tr>
    </w:tbl>
    <w:p w14:paraId="7F9B6C99" w14:textId="77777777" w:rsidR="002F02EB" w:rsidRDefault="002F02EB" w:rsidP="008A684B">
      <w:pPr>
        <w:tabs>
          <w:tab w:val="left" w:pos="90"/>
          <w:tab w:val="left" w:pos="630"/>
        </w:tabs>
        <w:spacing w:before="240" w:line="240" w:lineRule="atLeast"/>
        <w:rPr>
          <w:rFonts w:asciiTheme="majorBidi" w:hAnsiTheme="majorBidi" w:cstheme="majorBidi"/>
          <w:b/>
          <w:bCs/>
          <w:sz w:val="28"/>
          <w:cs/>
          <w:lang w:val="en-GB"/>
        </w:rPr>
        <w:sectPr w:rsidR="002F02EB" w:rsidSect="00E811F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29" w:left="720" w:header="864" w:footer="432" w:gutter="0"/>
          <w:pgNumType w:start="27"/>
          <w:cols w:space="720"/>
          <w:docGrid w:linePitch="326"/>
        </w:sectPr>
      </w:pPr>
    </w:p>
    <w:p w14:paraId="470C9CFB" w14:textId="79001ECA" w:rsidR="0038576C" w:rsidRPr="00694FAD" w:rsidRDefault="0038576C" w:rsidP="00434EB5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694FAD">
        <w:rPr>
          <w:rFonts w:asciiTheme="majorBidi" w:hAnsiTheme="majorBidi" w:cstheme="majorBidi"/>
          <w:b/>
          <w:bCs/>
          <w:sz w:val="28"/>
          <w:cs/>
        </w:rPr>
        <w:lastRenderedPageBreak/>
        <w:t>ที่ดิน อาคารและอุปกรณ์</w:t>
      </w:r>
    </w:p>
    <w:p w14:paraId="49EF3621" w14:textId="1F5DE792" w:rsidR="0038576C" w:rsidRPr="004E4C42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รายการเปลี่ยนแปลงของบัญชีที่ดิน อาคารและอุปกรณ์สำหรับงวด</w:t>
      </w:r>
      <w:r w:rsidR="003D7626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</w:t>
      </w:r>
      <w:r w:rsidR="00694FAD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นสิ้นสุดวันที่ </w:t>
      </w:r>
      <w:r w:rsidR="003D7626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C149B7"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D7626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D7626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D7626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806491" w14:paraId="5F686EB3" w14:textId="77777777" w:rsidTr="000819CE">
        <w:trPr>
          <w:trHeight w:val="20"/>
        </w:trPr>
        <w:tc>
          <w:tcPr>
            <w:tcW w:w="4320" w:type="dxa"/>
            <w:vAlign w:val="bottom"/>
          </w:tcPr>
          <w:p w14:paraId="78FC6DDF" w14:textId="77777777" w:rsidR="0038576C" w:rsidRPr="0080649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0FF4B5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A2B7E6D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9DD7B1" w14:textId="77777777" w:rsidR="0038576C" w:rsidRPr="00806491" w:rsidRDefault="0038576C" w:rsidP="00A11E99">
            <w:pPr>
              <w:ind w:right="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06491">
              <w:rPr>
                <w:rFonts w:asciiTheme="majorBidi" w:hAnsiTheme="majorBidi" w:cstheme="majorBidi"/>
                <w:sz w:val="28"/>
              </w:rPr>
              <w:t>: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06491" w14:paraId="4FB2C29B" w14:textId="77777777" w:rsidTr="000819CE">
        <w:trPr>
          <w:trHeight w:val="20"/>
        </w:trPr>
        <w:tc>
          <w:tcPr>
            <w:tcW w:w="4320" w:type="dxa"/>
            <w:vAlign w:val="bottom"/>
          </w:tcPr>
          <w:p w14:paraId="446BBB38" w14:textId="77777777" w:rsidR="0038576C" w:rsidRPr="0080649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3FA2649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9BC1A4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60ABFD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A406F" w:rsidRPr="00806491" w14:paraId="3A8792CD" w14:textId="77777777" w:rsidTr="000819CE">
        <w:trPr>
          <w:trHeight w:val="20"/>
        </w:trPr>
        <w:tc>
          <w:tcPr>
            <w:tcW w:w="4320" w:type="dxa"/>
            <w:vAlign w:val="bottom"/>
          </w:tcPr>
          <w:p w14:paraId="17E088E8" w14:textId="77777777" w:rsidR="004A406F" w:rsidRPr="00806491" w:rsidRDefault="004A406F" w:rsidP="004A406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0E288" w14:textId="451DB1C7" w:rsidR="004A406F" w:rsidRPr="00806491" w:rsidRDefault="003D7626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2F425E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11C42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F9EC1E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8141BC" w14:textId="0056F11F" w:rsidR="004A406F" w:rsidRPr="00806491" w:rsidRDefault="003D7626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C3B770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61445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A406F" w:rsidRPr="00806491" w14:paraId="26C657AA" w14:textId="77777777" w:rsidTr="000819CE">
        <w:trPr>
          <w:trHeight w:val="20"/>
        </w:trPr>
        <w:tc>
          <w:tcPr>
            <w:tcW w:w="4320" w:type="dxa"/>
            <w:vAlign w:val="bottom"/>
          </w:tcPr>
          <w:p w14:paraId="7E178A2D" w14:textId="77777777" w:rsidR="004A406F" w:rsidRPr="00806491" w:rsidRDefault="004A406F" w:rsidP="004A406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1CDA07" w14:textId="0F846E9A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3D762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35E53E2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8DF818" w14:textId="434F582F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3D762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7F7384B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B72BB6" w14:textId="45CA9FF0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3D762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4714A6AE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4B3893" w14:textId="793E1D6B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3D7626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8576C" w:rsidRPr="00806491" w14:paraId="3BE282EE" w14:textId="77777777" w:rsidTr="000819CE">
        <w:trPr>
          <w:trHeight w:val="20"/>
        </w:trPr>
        <w:tc>
          <w:tcPr>
            <w:tcW w:w="4320" w:type="dxa"/>
          </w:tcPr>
          <w:p w14:paraId="0576548B" w14:textId="14F10C99" w:rsidR="0038576C" w:rsidRPr="00806491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60FCC" w14:textId="60346909" w:rsidR="0038576C" w:rsidRPr="00A85799" w:rsidRDefault="004723E6" w:rsidP="00577D1E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1,555,190</w:t>
            </w:r>
          </w:p>
        </w:tc>
        <w:tc>
          <w:tcPr>
            <w:tcW w:w="90" w:type="dxa"/>
            <w:shd w:val="clear" w:color="auto" w:fill="auto"/>
          </w:tcPr>
          <w:p w14:paraId="42E8BA89" w14:textId="77777777" w:rsidR="0038576C" w:rsidRPr="00A85799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8E0CC" w14:textId="68326597" w:rsidR="0038576C" w:rsidRPr="00A85799" w:rsidRDefault="004723E6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1,789,491</w:t>
            </w:r>
          </w:p>
        </w:tc>
        <w:tc>
          <w:tcPr>
            <w:tcW w:w="90" w:type="dxa"/>
            <w:shd w:val="clear" w:color="auto" w:fill="auto"/>
          </w:tcPr>
          <w:p w14:paraId="07E4F9CF" w14:textId="77777777" w:rsidR="0038576C" w:rsidRPr="00A85799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502BE0" w14:textId="4359504A" w:rsidR="0038576C" w:rsidRPr="00A85799" w:rsidRDefault="00936C34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90" w:type="dxa"/>
            <w:shd w:val="clear" w:color="auto" w:fill="auto"/>
          </w:tcPr>
          <w:p w14:paraId="7CB01A9F" w14:textId="77777777" w:rsidR="0038576C" w:rsidRPr="00A85799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FA357C" w14:textId="72A074D8" w:rsidR="0038576C" w:rsidRPr="00A85799" w:rsidRDefault="00936C34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171,209</w:t>
            </w:r>
          </w:p>
        </w:tc>
      </w:tr>
      <w:tr w:rsidR="0038576C" w:rsidRPr="00806491" w14:paraId="5415A13D" w14:textId="77777777" w:rsidTr="000819CE">
        <w:trPr>
          <w:trHeight w:val="20"/>
        </w:trPr>
        <w:tc>
          <w:tcPr>
            <w:tcW w:w="4320" w:type="dxa"/>
          </w:tcPr>
          <w:p w14:paraId="69D26621" w14:textId="7910207A" w:rsidR="0038576C" w:rsidRPr="00806491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4F4E0" w14:textId="4532554B" w:rsidR="0038576C" w:rsidRPr="00A85799" w:rsidRDefault="008A2369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4,706</w:t>
            </w:r>
          </w:p>
        </w:tc>
        <w:tc>
          <w:tcPr>
            <w:tcW w:w="90" w:type="dxa"/>
            <w:shd w:val="clear" w:color="auto" w:fill="auto"/>
          </w:tcPr>
          <w:p w14:paraId="1E531D01" w14:textId="77777777" w:rsidR="0038576C" w:rsidRPr="00A85799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C6ADA" w14:textId="572834FD" w:rsidR="0038576C" w:rsidRPr="00A85799" w:rsidRDefault="004723E6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31,424</w:t>
            </w:r>
          </w:p>
        </w:tc>
        <w:tc>
          <w:tcPr>
            <w:tcW w:w="90" w:type="dxa"/>
            <w:shd w:val="clear" w:color="auto" w:fill="auto"/>
          </w:tcPr>
          <w:p w14:paraId="26EC35F1" w14:textId="77777777" w:rsidR="0038576C" w:rsidRPr="00A85799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DE250F" w14:textId="13332305" w:rsidR="0038576C" w:rsidRPr="00A85799" w:rsidRDefault="004723E6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40875E" w14:textId="77777777" w:rsidR="0038576C" w:rsidRPr="00A85799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5EF99" w14:textId="34609E68" w:rsidR="0038576C" w:rsidRPr="00A85799" w:rsidRDefault="00936C34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8748FD" w:rsidRPr="00806491" w14:paraId="7C350833" w14:textId="77777777" w:rsidTr="000819CE">
        <w:trPr>
          <w:trHeight w:val="20"/>
        </w:trPr>
        <w:tc>
          <w:tcPr>
            <w:tcW w:w="4320" w:type="dxa"/>
          </w:tcPr>
          <w:p w14:paraId="3515A010" w14:textId="77777777" w:rsidR="008748FD" w:rsidRPr="00806491" w:rsidRDefault="008748FD" w:rsidP="008748FD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A53BE" w14:textId="474F569C" w:rsidR="008748FD" w:rsidRPr="00A85799" w:rsidRDefault="008A2369" w:rsidP="008748FD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44,639</w:t>
            </w:r>
          </w:p>
        </w:tc>
        <w:tc>
          <w:tcPr>
            <w:tcW w:w="90" w:type="dxa"/>
            <w:shd w:val="clear" w:color="auto" w:fill="auto"/>
          </w:tcPr>
          <w:p w14:paraId="365B4FE7" w14:textId="77777777" w:rsidR="008748FD" w:rsidRPr="00A85799" w:rsidRDefault="008748FD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152D61" w14:textId="3E553256" w:rsidR="008748FD" w:rsidRPr="00A85799" w:rsidRDefault="004723E6" w:rsidP="008748F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115,974</w:t>
            </w:r>
          </w:p>
        </w:tc>
        <w:tc>
          <w:tcPr>
            <w:tcW w:w="90" w:type="dxa"/>
            <w:shd w:val="clear" w:color="auto" w:fill="auto"/>
          </w:tcPr>
          <w:p w14:paraId="0F7AC1A0" w14:textId="77777777" w:rsidR="008748FD" w:rsidRPr="00A85799" w:rsidRDefault="008748FD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62D35D" w14:textId="2BD33409" w:rsidR="008748FD" w:rsidRPr="00A85799" w:rsidRDefault="004723E6" w:rsidP="008748FD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53987D" w14:textId="77777777" w:rsidR="008748FD" w:rsidRPr="00A85799" w:rsidRDefault="008748FD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0DB711" w14:textId="57C68091" w:rsidR="008748FD" w:rsidRPr="00A85799" w:rsidRDefault="00936C34" w:rsidP="008748F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5727" w:rsidRPr="00806491" w14:paraId="165CE82D" w14:textId="77777777" w:rsidTr="000819CE">
        <w:trPr>
          <w:trHeight w:val="20"/>
        </w:trPr>
        <w:tc>
          <w:tcPr>
            <w:tcW w:w="4320" w:type="dxa"/>
            <w:vAlign w:val="bottom"/>
          </w:tcPr>
          <w:p w14:paraId="22BA1282" w14:textId="6B32EA92" w:rsidR="00E85727" w:rsidRPr="00806491" w:rsidRDefault="00E85727" w:rsidP="000A3D4F">
            <w:pPr>
              <w:pStyle w:val="BodyText2"/>
              <w:spacing w:after="0" w:line="240" w:lineRule="auto"/>
              <w:ind w:left="87" w:right="-48" w:hanging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CE01C3" w:rsidRPr="00CE01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0A3D4F" w:rsidRPr="008064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4C178" w14:textId="1791B990" w:rsidR="00E85727" w:rsidRPr="00A85799" w:rsidRDefault="00A23FF7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90" w:type="dxa"/>
            <w:shd w:val="clear" w:color="auto" w:fill="auto"/>
          </w:tcPr>
          <w:p w14:paraId="4F5EF3EE" w14:textId="77777777" w:rsidR="00E85727" w:rsidRPr="00A85799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C0DB6A" w14:textId="6C8CC0BD" w:rsidR="00E85727" w:rsidRPr="00A85799" w:rsidRDefault="004723E6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(232,775)</w:t>
            </w:r>
          </w:p>
        </w:tc>
        <w:tc>
          <w:tcPr>
            <w:tcW w:w="90" w:type="dxa"/>
            <w:shd w:val="clear" w:color="auto" w:fill="auto"/>
          </w:tcPr>
          <w:p w14:paraId="69AE1ED6" w14:textId="77777777" w:rsidR="00E85727" w:rsidRPr="00A85799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E1F3D3" w14:textId="6E22AB8E" w:rsidR="00E85727" w:rsidRPr="00A85799" w:rsidRDefault="00936C34" w:rsidP="00E8572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1E3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53B7B4" w14:textId="77777777" w:rsidR="00E85727" w:rsidRPr="00A85799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BB23E5" w14:textId="151A9938" w:rsidR="00E85727" w:rsidRPr="00A85799" w:rsidRDefault="00936C34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(166,974)</w:t>
            </w:r>
          </w:p>
        </w:tc>
      </w:tr>
      <w:tr w:rsidR="00E85727" w:rsidRPr="00806491" w14:paraId="6C8A0BCF" w14:textId="77777777" w:rsidTr="000819CE">
        <w:trPr>
          <w:trHeight w:val="20"/>
        </w:trPr>
        <w:tc>
          <w:tcPr>
            <w:tcW w:w="4320" w:type="dxa"/>
            <w:vAlign w:val="bottom"/>
          </w:tcPr>
          <w:p w14:paraId="02054A1F" w14:textId="48866421" w:rsidR="00E85727" w:rsidRPr="00806491" w:rsidRDefault="00E85727" w:rsidP="000A3D4F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F9350C" w14:textId="5C93CB0D" w:rsidR="00E85727" w:rsidRPr="00A85799" w:rsidRDefault="008A2369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(39,69</w:t>
            </w:r>
            <w:r w:rsidR="0047727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74C02A" w14:textId="77777777" w:rsidR="00E85727" w:rsidRPr="00A85799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CDB95" w14:textId="527E3343" w:rsidR="00E85727" w:rsidRPr="00A85799" w:rsidRDefault="004723E6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(54,077)</w:t>
            </w:r>
          </w:p>
        </w:tc>
        <w:tc>
          <w:tcPr>
            <w:tcW w:w="90" w:type="dxa"/>
            <w:shd w:val="clear" w:color="auto" w:fill="auto"/>
          </w:tcPr>
          <w:p w14:paraId="7A80B22D" w14:textId="77777777" w:rsidR="00E85727" w:rsidRPr="00A85799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405A64" w14:textId="36E9616D" w:rsidR="00E85727" w:rsidRPr="00A85799" w:rsidRDefault="004723E6" w:rsidP="00E8572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D8737C" w14:textId="77777777" w:rsidR="00E85727" w:rsidRPr="00A85799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D34EFC" w14:textId="1E1BAE12" w:rsidR="00E85727" w:rsidRPr="00A85799" w:rsidRDefault="00936C34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5727" w:rsidRPr="00806491" w14:paraId="68B8CAEF" w14:textId="77777777" w:rsidTr="000819CE">
        <w:trPr>
          <w:trHeight w:val="20"/>
        </w:trPr>
        <w:tc>
          <w:tcPr>
            <w:tcW w:w="4320" w:type="dxa"/>
          </w:tcPr>
          <w:p w14:paraId="587F98D0" w14:textId="780E38ED" w:rsidR="00E85727" w:rsidRPr="00806491" w:rsidRDefault="00E85727" w:rsidP="000A3D4F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64425" w14:textId="7CA1D58D" w:rsidR="00E85727" w:rsidRPr="00A85799" w:rsidRDefault="008A2369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</w:t>
            </w:r>
            <w:r w:rsidR="00A23FF7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411E74" w14:textId="77777777" w:rsidR="00E85727" w:rsidRPr="00A85799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3A07E8" w14:textId="50845EAD" w:rsidR="00E85727" w:rsidRPr="00A85799" w:rsidRDefault="004723E6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(94,847)</w:t>
            </w:r>
          </w:p>
        </w:tc>
        <w:tc>
          <w:tcPr>
            <w:tcW w:w="90" w:type="dxa"/>
            <w:shd w:val="clear" w:color="auto" w:fill="auto"/>
          </w:tcPr>
          <w:p w14:paraId="494E18DC" w14:textId="77777777" w:rsidR="00E85727" w:rsidRPr="00A85799" w:rsidRDefault="00E85727" w:rsidP="00E85727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1C97FF" w14:textId="2EBEC25D" w:rsidR="00E85727" w:rsidRPr="00A85799" w:rsidRDefault="00936C34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90" w:type="dxa"/>
            <w:shd w:val="clear" w:color="auto" w:fill="auto"/>
          </w:tcPr>
          <w:p w14:paraId="67FFF6F0" w14:textId="77777777" w:rsidR="00E85727" w:rsidRPr="00A85799" w:rsidRDefault="00E85727" w:rsidP="00E85727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14534" w14:textId="3F5EE055" w:rsidR="00E85727" w:rsidRPr="00A85799" w:rsidRDefault="00936C34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(3,993)</w:t>
            </w:r>
          </w:p>
        </w:tc>
      </w:tr>
      <w:tr w:rsidR="00E85727" w:rsidRPr="00806491" w14:paraId="49EF1304" w14:textId="77777777" w:rsidTr="000819CE">
        <w:trPr>
          <w:trHeight w:val="20"/>
        </w:trPr>
        <w:tc>
          <w:tcPr>
            <w:tcW w:w="4320" w:type="dxa"/>
          </w:tcPr>
          <w:p w14:paraId="7CF82429" w14:textId="49E83442" w:rsidR="00E85727" w:rsidRPr="00806491" w:rsidRDefault="00E85727" w:rsidP="00BD399B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03D5E" w14:textId="69489996" w:rsidR="00E85727" w:rsidRPr="00A85799" w:rsidRDefault="008A2369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0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1,541,</w:t>
            </w:r>
            <w:r w:rsidR="006F041B" w:rsidRPr="006F0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77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90" w:type="dxa"/>
            <w:shd w:val="clear" w:color="auto" w:fill="auto"/>
          </w:tcPr>
          <w:p w14:paraId="768F1E61" w14:textId="77777777" w:rsidR="00E85727" w:rsidRPr="00A85799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D6A45" w14:textId="5F6ED553" w:rsidR="00E85727" w:rsidRPr="004723E6" w:rsidRDefault="004723E6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23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1,555,190</w:t>
            </w:r>
          </w:p>
        </w:tc>
        <w:tc>
          <w:tcPr>
            <w:tcW w:w="90" w:type="dxa"/>
            <w:shd w:val="clear" w:color="auto" w:fill="auto"/>
          </w:tcPr>
          <w:p w14:paraId="2B32BCCC" w14:textId="77777777" w:rsidR="00E85727" w:rsidRPr="00A85799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1AEF5" w14:textId="306A0A1E" w:rsidR="00E85727" w:rsidRPr="00A85799" w:rsidRDefault="00936C34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AE1E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E21C679" w14:textId="77777777" w:rsidR="00E85727" w:rsidRPr="00A85799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7BECA" w14:textId="6AB4B86C" w:rsidR="00E85727" w:rsidRPr="00936C34" w:rsidRDefault="00936C34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6C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</w:t>
            </w:r>
          </w:p>
        </w:tc>
      </w:tr>
    </w:tbl>
    <w:p w14:paraId="14B32491" w14:textId="69A166FF" w:rsidR="0038576C" w:rsidRPr="00B005A2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005A2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</w:t>
      </w:r>
    </w:p>
    <w:p w14:paraId="378E9A47" w14:textId="2D99662E" w:rsidR="0038576C" w:rsidRPr="00225716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รายการเปลี่ยนแปลงของบัญชีสินทรัพย์สิทธิการใช้สำหรับงวด</w:t>
      </w:r>
      <w:r w:rsidR="001D0F5A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เดือนสิ้นสุดวันที่ </w:t>
      </w:r>
      <w:r w:rsidR="00C149B7" w:rsidRPr="00225716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1D0F5A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C149B7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1D0F5A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2571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D0F5A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D0F5A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9"/>
        <w:gridCol w:w="1169"/>
        <w:gridCol w:w="90"/>
        <w:gridCol w:w="1090"/>
        <w:gridCol w:w="90"/>
        <w:gridCol w:w="1163"/>
        <w:gridCol w:w="90"/>
        <w:gridCol w:w="1169"/>
      </w:tblGrid>
      <w:tr w:rsidR="0038576C" w:rsidRPr="00196B21" w14:paraId="2915B483" w14:textId="77777777" w:rsidTr="000819CE">
        <w:trPr>
          <w:trHeight w:val="17"/>
        </w:trPr>
        <w:tc>
          <w:tcPr>
            <w:tcW w:w="4320" w:type="dxa"/>
            <w:vAlign w:val="bottom"/>
          </w:tcPr>
          <w:p w14:paraId="74C17A32" w14:textId="77777777" w:rsidR="0038576C" w:rsidRPr="00B005A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D79B94A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1C61FBB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</w:tcPr>
          <w:p w14:paraId="28BC063A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047A8E0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682686FE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  <w:cs/>
              </w:rPr>
              <w:t xml:space="preserve">                (หน่วย</w:t>
            </w:r>
            <w:r w:rsidRPr="00B005A2">
              <w:rPr>
                <w:rFonts w:asciiTheme="majorBidi" w:hAnsiTheme="majorBidi" w:cstheme="majorBidi"/>
                <w:sz w:val="28"/>
              </w:rPr>
              <w:t>:</w:t>
            </w:r>
            <w:r w:rsidRPr="00B005A2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196B21" w14:paraId="322A2165" w14:textId="77777777" w:rsidTr="000819CE">
        <w:trPr>
          <w:trHeight w:val="17"/>
        </w:trPr>
        <w:tc>
          <w:tcPr>
            <w:tcW w:w="4320" w:type="dxa"/>
            <w:vAlign w:val="bottom"/>
          </w:tcPr>
          <w:p w14:paraId="40BAD131" w14:textId="77777777" w:rsidR="0038576C" w:rsidRPr="00B005A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51" w:type="dxa"/>
            <w:gridSpan w:val="3"/>
            <w:tcBorders>
              <w:bottom w:val="single" w:sz="4" w:space="0" w:color="auto"/>
            </w:tcBorders>
            <w:vAlign w:val="bottom"/>
          </w:tcPr>
          <w:p w14:paraId="59F82934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519904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9" w:type="dxa"/>
            <w:gridSpan w:val="3"/>
            <w:tcBorders>
              <w:bottom w:val="single" w:sz="4" w:space="0" w:color="auto"/>
            </w:tcBorders>
          </w:tcPr>
          <w:p w14:paraId="75680238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196B21" w14:paraId="335EAC98" w14:textId="77777777" w:rsidTr="000819CE">
        <w:trPr>
          <w:trHeight w:val="17"/>
        </w:trPr>
        <w:tc>
          <w:tcPr>
            <w:tcW w:w="4320" w:type="dxa"/>
            <w:vAlign w:val="bottom"/>
          </w:tcPr>
          <w:p w14:paraId="154FEDB2" w14:textId="77777777" w:rsidR="0038576C" w:rsidRPr="00B005A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65E7C83" w14:textId="3E21E186" w:rsidR="0038576C" w:rsidRPr="00B005A2" w:rsidRDefault="001D0F5A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vMerge w:val="restart"/>
          </w:tcPr>
          <w:p w14:paraId="61DB85EE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3DADDB38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51BFD26D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005A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6F88CB1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4" w:type="dxa"/>
            <w:vAlign w:val="bottom"/>
          </w:tcPr>
          <w:p w14:paraId="483A4E1F" w14:textId="0C570FA7" w:rsidR="0038576C" w:rsidRPr="00B005A2" w:rsidRDefault="001D0F5A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vMerge w:val="restart"/>
          </w:tcPr>
          <w:p w14:paraId="7FD3E3B5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7ED39EE5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1783B90C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005A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196B21" w14:paraId="289CAC3E" w14:textId="77777777" w:rsidTr="000819CE">
        <w:trPr>
          <w:trHeight w:val="17"/>
        </w:trPr>
        <w:tc>
          <w:tcPr>
            <w:tcW w:w="4320" w:type="dxa"/>
            <w:vAlign w:val="bottom"/>
          </w:tcPr>
          <w:p w14:paraId="521015A4" w14:textId="77777777" w:rsidR="0038576C" w:rsidRPr="00B005A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1B06EC" w14:textId="0133A0BF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256</w:t>
            </w:r>
            <w:r w:rsidR="001D0F5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vMerge/>
          </w:tcPr>
          <w:p w14:paraId="7DE57D79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80B80D1" w14:textId="0A2AB848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256</w:t>
            </w:r>
            <w:r w:rsidR="001D0F5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1C59C77E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3B46E006" w14:textId="384F5BEF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256</w:t>
            </w:r>
            <w:r w:rsidR="001D0F5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vMerge/>
          </w:tcPr>
          <w:p w14:paraId="290D2950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F6A173" w14:textId="5E4A25E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256</w:t>
            </w:r>
            <w:r w:rsidR="001D0F5A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8576C" w:rsidRPr="00196B21" w14:paraId="6AE9CC36" w14:textId="77777777" w:rsidTr="000819CE">
        <w:trPr>
          <w:trHeight w:val="17"/>
        </w:trPr>
        <w:tc>
          <w:tcPr>
            <w:tcW w:w="4320" w:type="dxa"/>
            <w:shd w:val="clear" w:color="auto" w:fill="auto"/>
          </w:tcPr>
          <w:p w14:paraId="1D889CEB" w14:textId="4E9B6B93" w:rsidR="0038576C" w:rsidRPr="00B005A2" w:rsidRDefault="005F5DDD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05A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="00D25F10" w:rsidRPr="00B005A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38576C" w:rsidRPr="00B005A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ตามบัญชีต้นงวด</w:t>
            </w:r>
            <w:r w:rsidR="0038576C" w:rsidRPr="00B005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8A769" w14:textId="183E6780" w:rsidR="0038576C" w:rsidRPr="00C56112" w:rsidRDefault="00994AB8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56112">
              <w:rPr>
                <w:rFonts w:asciiTheme="majorBidi" w:hAnsiTheme="majorBidi" w:cstheme="majorBidi"/>
                <w:sz w:val="28"/>
              </w:rPr>
              <w:t>135,529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3B17ED" w14:textId="77777777" w:rsidR="0038576C" w:rsidRPr="001D0F5A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8119C18" w14:textId="5FEBC626" w:rsidR="0038576C" w:rsidRPr="00994AB8" w:rsidRDefault="004723E6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994AB8">
              <w:rPr>
                <w:rFonts w:asciiTheme="majorBidi" w:hAnsiTheme="majorBidi" w:cstheme="majorBidi"/>
                <w:sz w:val="28"/>
              </w:rPr>
              <w:t>171,237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9DF2A6" w14:textId="77777777" w:rsidR="0038576C" w:rsidRPr="00994AB8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2472B168" w14:textId="5F152533" w:rsidR="0038576C" w:rsidRPr="001E47E7" w:rsidRDefault="002C0040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E47E7">
              <w:rPr>
                <w:rFonts w:asciiTheme="majorBidi" w:hAnsiTheme="majorBidi" w:cstheme="majorBidi"/>
                <w:sz w:val="28"/>
              </w:rPr>
              <w:t>1,134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0CBA39" w14:textId="77777777" w:rsidR="0038576C" w:rsidRPr="002C0040" w:rsidRDefault="0038576C" w:rsidP="00A11E99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0F593" w14:textId="79A8D81A" w:rsidR="0038576C" w:rsidRPr="002C0040" w:rsidRDefault="009D19CE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2,476</w:t>
            </w:r>
          </w:p>
        </w:tc>
      </w:tr>
      <w:tr w:rsidR="00C56112" w:rsidRPr="00196B21" w14:paraId="08DBB5D2" w14:textId="77777777" w:rsidTr="000819CE">
        <w:trPr>
          <w:trHeight w:val="17"/>
        </w:trPr>
        <w:tc>
          <w:tcPr>
            <w:tcW w:w="4320" w:type="dxa"/>
            <w:shd w:val="clear" w:color="auto" w:fill="auto"/>
            <w:vAlign w:val="bottom"/>
          </w:tcPr>
          <w:p w14:paraId="18E001D9" w14:textId="125CA13E" w:rsidR="00C56112" w:rsidRPr="00B005A2" w:rsidRDefault="00C56112" w:rsidP="00C56112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005A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</w:t>
            </w:r>
            <w:r w:rsidR="00CE01C3" w:rsidRPr="00CE01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005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005A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B3A70E" w14:textId="59CB4003" w:rsidR="00C56112" w:rsidRPr="00C56112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561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1CAEBF" w14:textId="77777777" w:rsidR="00C56112" w:rsidRPr="001D0F5A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86" w:type="dxa"/>
            <w:shd w:val="clear" w:color="auto" w:fill="auto"/>
          </w:tcPr>
          <w:p w14:paraId="7668B1B2" w14:textId="6AB88CE3" w:rsidR="00C56112" w:rsidRPr="00994AB8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994AB8">
              <w:rPr>
                <w:rFonts w:asciiTheme="majorBidi" w:hAnsiTheme="majorBidi" w:cstheme="majorBidi"/>
                <w:sz w:val="28"/>
              </w:rPr>
              <w:t>1,696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975F17A" w14:textId="77777777" w:rsidR="00C56112" w:rsidRPr="00994AB8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shd w:val="clear" w:color="auto" w:fill="auto"/>
          </w:tcPr>
          <w:p w14:paraId="2CBD99E2" w14:textId="3DBC2996" w:rsidR="00C56112" w:rsidRPr="002C0040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004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C52E4D" w14:textId="77777777" w:rsidR="00C56112" w:rsidRPr="002C0040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8DE01E" w14:textId="1A33FB4E" w:rsidR="00C56112" w:rsidRPr="002C0040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004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56112" w:rsidRPr="00196B21" w14:paraId="7A2BCCA0" w14:textId="77777777" w:rsidTr="000819CE">
        <w:trPr>
          <w:trHeight w:val="17"/>
        </w:trPr>
        <w:tc>
          <w:tcPr>
            <w:tcW w:w="4320" w:type="dxa"/>
            <w:shd w:val="clear" w:color="auto" w:fill="auto"/>
            <w:vAlign w:val="bottom"/>
          </w:tcPr>
          <w:p w14:paraId="7C89AA23" w14:textId="3510912B" w:rsidR="00C56112" w:rsidRPr="00B005A2" w:rsidRDefault="00C56112" w:rsidP="00A23FF7">
            <w:pPr>
              <w:pStyle w:val="BodyText2"/>
              <w:tabs>
                <w:tab w:val="left" w:pos="630"/>
              </w:tabs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05A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50F574" w14:textId="65639611" w:rsidR="00C56112" w:rsidRPr="00C56112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561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4E53CFA" w14:textId="77777777" w:rsidR="00C56112" w:rsidRPr="001D0F5A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86" w:type="dxa"/>
            <w:shd w:val="clear" w:color="auto" w:fill="auto"/>
          </w:tcPr>
          <w:p w14:paraId="49613ADB" w14:textId="0AED362C" w:rsidR="00C56112" w:rsidRPr="00994AB8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94AB8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21BBCF3" w14:textId="77777777" w:rsidR="00C56112" w:rsidRPr="00994AB8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shd w:val="clear" w:color="auto" w:fill="auto"/>
          </w:tcPr>
          <w:p w14:paraId="6D2C8480" w14:textId="7694240C" w:rsidR="00C56112" w:rsidRPr="002C0040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004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E4149D" w14:textId="77777777" w:rsidR="00C56112" w:rsidRPr="002C0040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F7BD73" w14:textId="573CA984" w:rsidR="00C56112" w:rsidRPr="002C0040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004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56112" w:rsidRPr="00196B21" w14:paraId="0B68C69F" w14:textId="77777777" w:rsidTr="000819CE">
        <w:trPr>
          <w:trHeight w:val="17"/>
        </w:trPr>
        <w:tc>
          <w:tcPr>
            <w:tcW w:w="4320" w:type="dxa"/>
            <w:shd w:val="clear" w:color="auto" w:fill="auto"/>
            <w:vAlign w:val="bottom"/>
          </w:tcPr>
          <w:p w14:paraId="5E99EC02" w14:textId="1D63AB4D" w:rsidR="00C56112" w:rsidRPr="00B005A2" w:rsidRDefault="00C56112" w:rsidP="00A23FF7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05A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1FFF8AB" w14:textId="3881085B" w:rsidR="00C56112" w:rsidRPr="00C56112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561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F3A032" w14:textId="77777777" w:rsidR="00C56112" w:rsidRPr="001D0F5A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86" w:type="dxa"/>
            <w:shd w:val="clear" w:color="auto" w:fill="auto"/>
          </w:tcPr>
          <w:p w14:paraId="14558378" w14:textId="676D6741" w:rsidR="00C56112" w:rsidRPr="00994AB8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994AB8">
              <w:rPr>
                <w:rFonts w:asciiTheme="majorBidi" w:hAnsiTheme="majorBidi" w:cstheme="majorBidi"/>
                <w:sz w:val="28"/>
              </w:rPr>
              <w:t>2,701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FA15C40" w14:textId="65256D90" w:rsidR="00C56112" w:rsidRPr="00994AB8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shd w:val="clear" w:color="auto" w:fill="auto"/>
          </w:tcPr>
          <w:p w14:paraId="5C5CCBEE" w14:textId="2C37E848" w:rsidR="00C56112" w:rsidRPr="002C0040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004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084AA4" w14:textId="77777777" w:rsidR="00C56112" w:rsidRPr="002C0040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2465F9" w14:textId="41A38F8F" w:rsidR="00C56112" w:rsidRPr="002C0040" w:rsidRDefault="00411759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1,168</w:t>
            </w:r>
          </w:p>
        </w:tc>
      </w:tr>
      <w:tr w:rsidR="00C56112" w:rsidRPr="00196B21" w14:paraId="4085EE76" w14:textId="77777777" w:rsidTr="000819CE">
        <w:trPr>
          <w:trHeight w:val="17"/>
        </w:trPr>
        <w:tc>
          <w:tcPr>
            <w:tcW w:w="4320" w:type="dxa"/>
            <w:shd w:val="clear" w:color="auto" w:fill="auto"/>
            <w:vAlign w:val="bottom"/>
          </w:tcPr>
          <w:p w14:paraId="65E9715A" w14:textId="6A8884D4" w:rsidR="00C56112" w:rsidRPr="00B005A2" w:rsidRDefault="00C56112" w:rsidP="00C56112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005A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CE01C3" w:rsidRPr="00CE01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005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005A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AE79A3" w14:textId="140BA0FD" w:rsidR="00C56112" w:rsidRPr="00C56112" w:rsidRDefault="006F041B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B7D4A4B" w14:textId="77777777" w:rsidR="00C56112" w:rsidRPr="001D0F5A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6097DE2F" w14:textId="3CE2F602" w:rsidR="00C56112" w:rsidRPr="00994AB8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994AB8">
              <w:rPr>
                <w:rFonts w:asciiTheme="majorBidi" w:hAnsiTheme="majorBidi" w:cstheme="majorBidi"/>
                <w:sz w:val="28"/>
              </w:rPr>
              <w:t>(22,384)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33A118" w14:textId="77777777" w:rsidR="00C56112" w:rsidRPr="00994AB8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shd w:val="clear" w:color="auto" w:fill="auto"/>
          </w:tcPr>
          <w:p w14:paraId="00B7DE67" w14:textId="0848886B" w:rsidR="00C56112" w:rsidRPr="002C0040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004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DBD03D" w14:textId="77777777" w:rsidR="00C56112" w:rsidRPr="002C0040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D07E32" w14:textId="73E2E0A5" w:rsidR="00C56112" w:rsidRPr="002C0040" w:rsidRDefault="00411759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(1,586)</w:t>
            </w:r>
          </w:p>
        </w:tc>
      </w:tr>
      <w:tr w:rsidR="00C56112" w:rsidRPr="00196B21" w14:paraId="48DE4191" w14:textId="77777777" w:rsidTr="000819CE">
        <w:trPr>
          <w:trHeight w:val="17"/>
        </w:trPr>
        <w:tc>
          <w:tcPr>
            <w:tcW w:w="4320" w:type="dxa"/>
            <w:shd w:val="clear" w:color="auto" w:fill="auto"/>
            <w:vAlign w:val="bottom"/>
          </w:tcPr>
          <w:p w14:paraId="6D1A0017" w14:textId="09AF3380" w:rsidR="00C56112" w:rsidRPr="00B005A2" w:rsidRDefault="00C56112" w:rsidP="00A23FF7">
            <w:pPr>
              <w:pStyle w:val="BodyText2"/>
              <w:spacing w:after="0" w:line="240" w:lineRule="auto"/>
              <w:ind w:left="447" w:right="-48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05A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  <w:r w:rsidRPr="00B005A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826500" w14:textId="68B0AC10" w:rsidR="00C56112" w:rsidRPr="00C56112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56112">
              <w:rPr>
                <w:rFonts w:asciiTheme="majorBidi" w:hAnsiTheme="majorBidi" w:cstheme="majorBidi"/>
                <w:sz w:val="28"/>
              </w:rPr>
              <w:t>(4,22</w:t>
            </w:r>
            <w:r w:rsidR="00A23FF7">
              <w:rPr>
                <w:rFonts w:asciiTheme="majorBidi" w:hAnsiTheme="majorBidi" w:cstheme="majorBidi"/>
                <w:sz w:val="28"/>
              </w:rPr>
              <w:t>2</w:t>
            </w:r>
            <w:r w:rsidRPr="00C5611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69612E" w14:textId="77777777" w:rsidR="00C56112" w:rsidRPr="001D0F5A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1F3AE" w14:textId="311E16C3" w:rsidR="00C56112" w:rsidRPr="00994AB8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994AB8">
              <w:rPr>
                <w:rFonts w:asciiTheme="majorBidi" w:hAnsiTheme="majorBidi" w:cstheme="majorBidi"/>
                <w:sz w:val="28"/>
              </w:rPr>
              <w:t>(17,820)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AE4F79" w14:textId="77777777" w:rsidR="00C56112" w:rsidRPr="00994AB8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BB923" w14:textId="2136D001" w:rsidR="00C56112" w:rsidRPr="002C0040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0040">
              <w:rPr>
                <w:rFonts w:asciiTheme="majorBidi" w:hAnsiTheme="majorBidi" w:cstheme="majorBidi"/>
                <w:sz w:val="28"/>
              </w:rPr>
              <w:t>(58)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6A47EF" w14:textId="77777777" w:rsidR="00C56112" w:rsidRPr="002C0040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67BF6" w14:textId="6BEEAFC1" w:rsidR="00C56112" w:rsidRPr="002C0040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0040">
              <w:rPr>
                <w:rFonts w:asciiTheme="majorBidi" w:hAnsiTheme="majorBidi" w:cstheme="majorBidi"/>
                <w:sz w:val="28"/>
              </w:rPr>
              <w:t>(</w:t>
            </w:r>
            <w:r w:rsidR="00620C3C">
              <w:rPr>
                <w:rFonts w:asciiTheme="majorBidi" w:hAnsiTheme="majorBidi" w:cstheme="majorBidi"/>
                <w:sz w:val="28"/>
              </w:rPr>
              <w:t>924</w:t>
            </w:r>
            <w:r w:rsidRPr="002C004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56112" w:rsidRPr="00196B21" w14:paraId="36D4CED1" w14:textId="77777777" w:rsidTr="000819CE">
        <w:trPr>
          <w:trHeight w:val="17"/>
        </w:trPr>
        <w:tc>
          <w:tcPr>
            <w:tcW w:w="4320" w:type="dxa"/>
            <w:shd w:val="clear" w:color="auto" w:fill="auto"/>
          </w:tcPr>
          <w:p w14:paraId="1186302B" w14:textId="1F4212E1" w:rsidR="00C56112" w:rsidRPr="00B005A2" w:rsidRDefault="00C56112" w:rsidP="00C56112">
            <w:pPr>
              <w:pStyle w:val="BodyText2"/>
              <w:spacing w:after="0" w:line="240" w:lineRule="auto"/>
              <w:ind w:left="-3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05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มูลค่าสุทธิ</w:t>
            </w:r>
            <w:r w:rsidRPr="00B005A2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2A8F3" w14:textId="2D575251" w:rsidR="00C56112" w:rsidRPr="00C56112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56112">
              <w:rPr>
                <w:rFonts w:asciiTheme="majorBidi" w:hAnsiTheme="majorBidi" w:cstheme="majorBidi"/>
                <w:b/>
                <w:bCs/>
                <w:sz w:val="28"/>
              </w:rPr>
              <w:t>131,30</w:t>
            </w:r>
            <w:r w:rsidR="00A23FF7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F486F7B" w14:textId="77777777" w:rsidR="00C56112" w:rsidRPr="001D0F5A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9AF87" w14:textId="6516CF92" w:rsidR="00C56112" w:rsidRPr="00994AB8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94AB8">
              <w:rPr>
                <w:rFonts w:asciiTheme="majorBidi" w:hAnsiTheme="majorBidi" w:cstheme="majorBidi"/>
                <w:b/>
                <w:bCs/>
                <w:sz w:val="28"/>
              </w:rPr>
              <w:t>135,529</w:t>
            </w:r>
          </w:p>
        </w:tc>
        <w:tc>
          <w:tcPr>
            <w:tcW w:w="90" w:type="dxa"/>
            <w:shd w:val="clear" w:color="auto" w:fill="auto"/>
          </w:tcPr>
          <w:p w14:paraId="47FFB2F9" w14:textId="77777777" w:rsidR="00C56112" w:rsidRPr="00994AB8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1C7A2" w14:textId="091C0CAD" w:rsidR="00C56112" w:rsidRPr="002C0040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0040">
              <w:rPr>
                <w:rFonts w:asciiTheme="majorBidi" w:hAnsiTheme="majorBidi" w:cstheme="majorBidi"/>
                <w:b/>
                <w:bCs/>
                <w:sz w:val="28"/>
              </w:rPr>
              <w:t>1,076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D46F24" w14:textId="77777777" w:rsidR="00C56112" w:rsidRPr="002C0040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87106" w14:textId="23928586" w:rsidR="00C56112" w:rsidRPr="002C0040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0040">
              <w:rPr>
                <w:rFonts w:asciiTheme="majorBidi" w:hAnsiTheme="majorBidi" w:cstheme="majorBidi"/>
                <w:b/>
                <w:bCs/>
                <w:sz w:val="28"/>
              </w:rPr>
              <w:t>1,134</w:t>
            </w:r>
          </w:p>
        </w:tc>
      </w:tr>
    </w:tbl>
    <w:p w14:paraId="39B8E15B" w14:textId="2C319492" w:rsidR="009022E5" w:rsidRDefault="009022E5" w:rsidP="009022E5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051D5D2A" w14:textId="77777777" w:rsidR="006F041B" w:rsidRDefault="006F041B" w:rsidP="009022E5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34F7909" w14:textId="08D6F670" w:rsidR="0038576C" w:rsidRPr="00B118B0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สิทธิการเช่า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E76C7AB" w14:textId="41CCB617" w:rsidR="00EC2826" w:rsidRPr="00834EC4" w:rsidRDefault="0038576C" w:rsidP="00EC282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</w:t>
      </w:r>
      <w:r w:rsidR="00EC2826">
        <w:rPr>
          <w:rFonts w:asciiTheme="majorBidi" w:hAnsiTheme="majorBidi" w:cstheme="majorBidi" w:hint="cs"/>
          <w:color w:val="000000"/>
          <w:spacing w:val="-2"/>
          <w:sz w:val="28"/>
          <w:cs/>
        </w:rPr>
        <w:t>บัญชี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สิทธิการเช่า </w:t>
      </w:r>
      <w:r w:rsidR="00EC2826"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สำหรับงวด</w:t>
      </w:r>
      <w:r w:rsidR="00EC2826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</w:t>
      </w:r>
      <w:r w:rsidR="00EC2826"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="00EC2826"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EC2826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EC282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EC2826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="00EC2826"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EC2826"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="00390B0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 </w:t>
      </w:r>
      <w:r w:rsidR="00EC2826"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EC2826"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EC2826"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C2826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EC2826"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EC2826"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86"/>
        <w:gridCol w:w="1084"/>
        <w:gridCol w:w="86"/>
        <w:gridCol w:w="1174"/>
        <w:gridCol w:w="90"/>
        <w:gridCol w:w="1170"/>
      </w:tblGrid>
      <w:tr w:rsidR="0038576C" w:rsidRPr="00196B21" w14:paraId="12933B73" w14:textId="77777777" w:rsidTr="00081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DCF379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54F4F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70682F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AECA" w14:textId="77777777" w:rsidR="0038576C" w:rsidRPr="00196B21" w:rsidRDefault="0038576C" w:rsidP="00A11E99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96B21">
              <w:rPr>
                <w:rFonts w:asciiTheme="majorBidi" w:hAnsiTheme="majorBidi" w:cstheme="majorBidi"/>
                <w:sz w:val="28"/>
              </w:rPr>
              <w:t>: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196B21" w14:paraId="5EABCEF5" w14:textId="77777777" w:rsidTr="00081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55C69DE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6413E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11A7F6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656A4C" w14:textId="77777777" w:rsidR="0038576C" w:rsidRPr="00196B21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196B21" w14:paraId="1BB714A6" w14:textId="77777777" w:rsidTr="00081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2F75AF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26489" w14:textId="3E099902" w:rsidR="0038576C" w:rsidRPr="00196B21" w:rsidRDefault="009F1064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7AAD2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1145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F6A747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BF575" w14:textId="6AB92342" w:rsidR="0038576C" w:rsidRPr="00196B21" w:rsidRDefault="009F1064" w:rsidP="00F463C5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458D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1A1C1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196B21" w14:paraId="613B4803" w14:textId="77777777" w:rsidTr="00081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9FEC3C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36A205" w14:textId="54D1FDEF" w:rsidR="0038576C" w:rsidRPr="00196B21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9F106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F28D0F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A39DD" w14:textId="1981E961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9F106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2A9CB7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AF29E" w14:textId="48ABDC1D" w:rsidR="0038576C" w:rsidRPr="00196B21" w:rsidRDefault="0038576C" w:rsidP="00F463C5">
            <w:pPr>
              <w:ind w:left="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9F106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CA84F3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B00D1" w14:textId="1352CCD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9F106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C56112" w:rsidRPr="00196B21" w14:paraId="4DAAE643" w14:textId="77777777" w:rsidTr="00081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467F1F" w14:textId="2AFB52C3" w:rsidR="00C56112" w:rsidRPr="00196B21" w:rsidRDefault="00C56112" w:rsidP="00C56112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78E8C" w14:textId="3738A3CC" w:rsidR="00C56112" w:rsidRPr="00ED6D91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64,393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52E0" w14:textId="77777777" w:rsidR="00C56112" w:rsidRPr="00ED6D91" w:rsidRDefault="00C56112" w:rsidP="00C5611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C0FD3" w14:textId="2FE81BD5" w:rsidR="00C56112" w:rsidRPr="00ED6D91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71,247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17F12F" w14:textId="77777777" w:rsidR="00C56112" w:rsidRPr="00ED6D91" w:rsidRDefault="00C56112" w:rsidP="00C56112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C889D" w14:textId="6E1F1E5D" w:rsidR="00C56112" w:rsidRPr="0085540D" w:rsidRDefault="00C56112" w:rsidP="00C5611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7E760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1E8A4" w14:textId="77777777" w:rsidR="00C56112" w:rsidRPr="0085540D" w:rsidRDefault="00C56112" w:rsidP="00C5611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6D449" w14:textId="7127B898" w:rsidR="00C56112" w:rsidRPr="0085540D" w:rsidRDefault="00C56112" w:rsidP="00C56112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56112" w:rsidRPr="00196B21" w14:paraId="4EC10A21" w14:textId="77777777" w:rsidTr="00081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9018B26" w14:textId="0504C7DA" w:rsidR="00C56112" w:rsidRPr="00196B21" w:rsidRDefault="00C56112" w:rsidP="00C56112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021D0C">
              <w:rPr>
                <w:rFonts w:hint="cs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  <w:t>เพิ่ม</w:t>
            </w:r>
            <w:r w:rsidR="00390B05" w:rsidRPr="00390B05">
              <w:rPr>
                <w:b w:val="0"/>
                <w:bCs w:val="0"/>
                <w:spacing w:val="-4"/>
                <w:sz w:val="28"/>
                <w:szCs w:val="28"/>
              </w:rPr>
              <w:t>:</w:t>
            </w:r>
            <w:r>
              <w:rPr>
                <w:b w:val="0"/>
                <w:bCs w:val="0"/>
                <w:spacing w:val="-4"/>
                <w:sz w:val="28"/>
                <w:szCs w:val="28"/>
              </w:rPr>
              <w:t xml:space="preserve"> </w:t>
            </w:r>
            <w:r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ซื้อ</w:t>
            </w:r>
            <w:r w:rsidR="006A4081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ระหว่าง</w:t>
            </w:r>
            <w:r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43F2F7" w14:textId="12F0A32D" w:rsidR="00C56112" w:rsidRPr="00ED6D91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CD67B" w14:textId="77777777" w:rsidR="00C56112" w:rsidRPr="00ED6D91" w:rsidRDefault="00C56112" w:rsidP="00C5611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D0420" w14:textId="76808408" w:rsidR="00C56112" w:rsidRPr="00ED6D91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6A4187E" w14:textId="77777777" w:rsidR="00C56112" w:rsidRPr="00ED6D91" w:rsidRDefault="00C56112" w:rsidP="00C56112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04C5D95" w14:textId="3ADCD085" w:rsidR="00C56112" w:rsidRPr="0085540D" w:rsidRDefault="00C56112" w:rsidP="00C5611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AF05BA" w14:textId="77777777" w:rsidR="00C56112" w:rsidRPr="0085540D" w:rsidRDefault="00C56112" w:rsidP="00C5611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BA04B" w14:textId="1BE1A4E5" w:rsidR="00C56112" w:rsidRPr="0085540D" w:rsidRDefault="00C56112" w:rsidP="00C56112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56112" w:rsidRPr="00196B21" w14:paraId="1B493245" w14:textId="77777777" w:rsidTr="00081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B75956B" w14:textId="2373B7C2" w:rsidR="00C56112" w:rsidRPr="00196B21" w:rsidRDefault="00C56112" w:rsidP="00C56112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21D0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="00390B05" w:rsidRPr="00390B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390B0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   </w:t>
            </w:r>
            <w:r w:rsidRPr="00196B2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  <w:r w:rsidR="00586BD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21F10" w14:textId="498902D7" w:rsidR="00C56112" w:rsidRPr="00ED6D91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AE1E3E">
              <w:rPr>
                <w:rFonts w:asciiTheme="majorBidi" w:hAnsiTheme="majorBidi" w:cstheme="majorBidi"/>
                <w:sz w:val="28"/>
              </w:rPr>
              <w:t>654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5F96" w14:textId="77777777" w:rsidR="00C56112" w:rsidRPr="00ED6D91" w:rsidRDefault="00C56112" w:rsidP="00C5611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5CEDE" w14:textId="7094EC9B" w:rsidR="00C56112" w:rsidRPr="00ED6D91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(7,854)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9DD82A" w14:textId="77777777" w:rsidR="00C56112" w:rsidRPr="00ED6D91" w:rsidRDefault="00C56112" w:rsidP="00C56112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AA1F8" w14:textId="4438462C" w:rsidR="00C56112" w:rsidRPr="0085540D" w:rsidRDefault="00C56112" w:rsidP="00C5611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7E760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A4715A" w14:textId="77777777" w:rsidR="00C56112" w:rsidRPr="0085540D" w:rsidRDefault="00C56112" w:rsidP="00C5611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D3D66" w14:textId="4C55A6B0" w:rsidR="00C56112" w:rsidRPr="0085540D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56112" w:rsidRPr="00196B21" w14:paraId="38329ACB" w14:textId="77777777" w:rsidTr="00081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21A4E17" w14:textId="07D742DE" w:rsidR="00C56112" w:rsidRPr="00196B21" w:rsidRDefault="00C56112" w:rsidP="00C56112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2BE12" w14:textId="406E5C5D" w:rsidR="00C56112" w:rsidRPr="00ED6D91" w:rsidRDefault="00AE1E3E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63,739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79BB" w14:textId="77777777" w:rsidR="00C56112" w:rsidRPr="00ED6D91" w:rsidRDefault="00C56112" w:rsidP="00C56112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F4AF75" w14:textId="1C45F4A4" w:rsidR="00C56112" w:rsidRPr="00ED6D91" w:rsidRDefault="00C56112" w:rsidP="00C56112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64,393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FC0201" w14:textId="77777777" w:rsidR="00C56112" w:rsidRPr="00ED6D91" w:rsidRDefault="00C56112" w:rsidP="00C56112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E5CCC8" w14:textId="3DE8E73E" w:rsidR="00C56112" w:rsidRPr="0085540D" w:rsidRDefault="00C56112" w:rsidP="00C5611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760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EE0E91" w14:textId="77777777" w:rsidR="00C56112" w:rsidRPr="0085540D" w:rsidRDefault="00C56112" w:rsidP="00C56112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B19876" w14:textId="0CE89784" w:rsidR="00C56112" w:rsidRPr="0085540D" w:rsidRDefault="00C56112" w:rsidP="00C56112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</w:tbl>
    <w:p w14:paraId="46D13AC7" w14:textId="209F2FCC" w:rsidR="0038576C" w:rsidRPr="007304C6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7304C6">
        <w:rPr>
          <w:rFonts w:asciiTheme="majorBidi" w:hAnsiTheme="majorBidi" w:cstheme="majorBidi"/>
          <w:b/>
          <w:bCs/>
          <w:sz w:val="28"/>
          <w:cs/>
        </w:rPr>
        <w:t>สินทรัพย์ไม่มีตัวตน</w:t>
      </w:r>
    </w:p>
    <w:p w14:paraId="63C8ACBF" w14:textId="68A14BD8" w:rsidR="0038576C" w:rsidRPr="00834EC4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รายการเปลี่ยนแปลงของบัญชีสินทรัพย์ไม่มีตัวตนสำหรับงวด</w:t>
      </w:r>
      <w:r w:rsidR="0089428C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F106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9F106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9F1064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F106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834EC4" w14:paraId="6A445042" w14:textId="77777777" w:rsidTr="00081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980E07" w14:textId="77777777" w:rsidR="0038576C" w:rsidRPr="00834EC4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EF8EF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D338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408D9" w14:textId="77777777" w:rsidR="0038576C" w:rsidRPr="00834EC4" w:rsidRDefault="0038576C" w:rsidP="00A11E99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4EC4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34EC4">
              <w:rPr>
                <w:rFonts w:asciiTheme="majorBidi" w:hAnsiTheme="majorBidi" w:cstheme="majorBidi"/>
                <w:sz w:val="28"/>
              </w:rPr>
              <w:t>:</w:t>
            </w:r>
            <w:r w:rsidRPr="00834EC4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34EC4" w14:paraId="4A812643" w14:textId="77777777" w:rsidTr="00081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C7F59A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F7EC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A516EA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E459" w14:textId="77777777" w:rsidR="0038576C" w:rsidRPr="0098741A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834EC4" w14:paraId="30DDB612" w14:textId="77777777" w:rsidTr="00081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A5C2F6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5436B" w14:textId="1D617611" w:rsidR="0038576C" w:rsidRPr="0098741A" w:rsidRDefault="009F1064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81080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DD3EB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7BAE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A3CA2" w14:textId="08EA0AFC" w:rsidR="0038576C" w:rsidRPr="0098741A" w:rsidRDefault="009F1064" w:rsidP="00C149B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4F156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4BF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834EC4" w14:paraId="35334A30" w14:textId="77777777" w:rsidTr="00081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9E8FA1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8EB15" w14:textId="43AA55F6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9F106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4512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97F1C" w14:textId="07460C61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9F106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E182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19F35" w14:textId="3BCBAED9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9F106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59B9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E691E" w14:textId="5B5917C2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9F106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451AA" w:rsidRPr="00834EC4" w14:paraId="0D3CA2CF" w14:textId="77777777" w:rsidTr="00081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7E7A05" w14:textId="66504209" w:rsidR="00B451AA" w:rsidRPr="0098741A" w:rsidRDefault="00B451AA" w:rsidP="00B451A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BF0E6" w14:textId="21C90491" w:rsidR="00B451AA" w:rsidRPr="0098741A" w:rsidRDefault="00626C0C" w:rsidP="00B451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1,465,389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94A6" w14:textId="77777777" w:rsidR="00B451AA" w:rsidRPr="00626C0C" w:rsidRDefault="00B451AA" w:rsidP="00B451A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9020" w14:textId="0112ADFF" w:rsidR="00B451AA" w:rsidRPr="00626C0C" w:rsidRDefault="00626C0C" w:rsidP="00B451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1,541,516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A0414" w14:textId="77777777" w:rsidR="00B451AA" w:rsidRPr="00626C0C" w:rsidRDefault="00B451AA" w:rsidP="00B451A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B2EAF" w14:textId="549DEC45" w:rsidR="00B451AA" w:rsidRPr="00626C0C" w:rsidRDefault="00B451AA" w:rsidP="00B451A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874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ACAFC" w14:textId="77777777" w:rsidR="00B451AA" w:rsidRPr="00626C0C" w:rsidRDefault="00B451AA" w:rsidP="00B451A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A1676" w14:textId="114F1FFE" w:rsidR="00B451AA" w:rsidRPr="00626C0C" w:rsidRDefault="00F44F95" w:rsidP="00B451A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1,682</w:t>
            </w:r>
          </w:p>
        </w:tc>
      </w:tr>
      <w:tr w:rsidR="00626C0C" w:rsidRPr="00834EC4" w14:paraId="028D5C52" w14:textId="77777777" w:rsidTr="000819CE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3E8EED" w14:textId="482F868B" w:rsidR="00626C0C" w:rsidRPr="008F5C3B" w:rsidRDefault="00626C0C" w:rsidP="00626C0C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8F5C3B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  <w:t>เพิ่ม</w:t>
            </w:r>
            <w:r w:rsidR="00687412" w:rsidRPr="00687412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  <w:t>:</w:t>
            </w:r>
            <w:r w:rsidRPr="008F5C3B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    ซื้อระหว่างงวด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0EFB" w14:textId="1D3D3DF4" w:rsidR="00626C0C" w:rsidRPr="008F5C3B" w:rsidRDefault="003C21A5" w:rsidP="00626C0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</w:t>
            </w:r>
            <w:r w:rsidR="00D554EE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C12C" w14:textId="77777777" w:rsidR="00626C0C" w:rsidRPr="00626C0C" w:rsidRDefault="00626C0C" w:rsidP="00626C0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C96EB" w14:textId="3EB20C97" w:rsidR="00626C0C" w:rsidRPr="00626C0C" w:rsidRDefault="00626C0C" w:rsidP="00626C0C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6785C" w14:textId="77777777" w:rsidR="00626C0C" w:rsidRPr="00626C0C" w:rsidRDefault="00626C0C" w:rsidP="00626C0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23BC" w14:textId="08AD23DD" w:rsidR="00626C0C" w:rsidRPr="00626C0C" w:rsidRDefault="00626C0C" w:rsidP="00626C0C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BB39E" w14:textId="77777777" w:rsidR="00626C0C" w:rsidRPr="00626C0C" w:rsidRDefault="00626C0C" w:rsidP="00626C0C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6A9D0" w14:textId="3F06D9CD" w:rsidR="00626C0C" w:rsidRPr="00626C0C" w:rsidRDefault="00626C0C" w:rsidP="00626C0C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A6C81" w:rsidRPr="00834EC4" w14:paraId="0696003C" w14:textId="77777777" w:rsidTr="00081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DC326F9" w14:textId="624953CB" w:rsidR="001A6C81" w:rsidRPr="0098741A" w:rsidRDefault="001A6C81" w:rsidP="001A6C81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0A5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="00687412" w:rsidRPr="0068741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6874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A5F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0A5F00">
              <w:rPr>
                <w:rFonts w:hint="cs"/>
                <w:b w:val="0"/>
                <w:bCs w:val="0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B0EDA" w14:textId="5934E6FE" w:rsidR="001A6C81" w:rsidRPr="0098741A" w:rsidRDefault="001A6C81" w:rsidP="001A6C8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0A5F00">
              <w:rPr>
                <w:rFonts w:asciiTheme="majorBidi" w:hAnsiTheme="majorBidi" w:cstheme="majorBidi"/>
                <w:sz w:val="28"/>
              </w:rPr>
              <w:t>(11)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865A" w14:textId="77777777" w:rsidR="001A6C81" w:rsidRPr="00626C0C" w:rsidRDefault="001A6C81" w:rsidP="001A6C8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1DA4" w14:textId="41F2908C" w:rsidR="001A6C81" w:rsidRPr="00626C0C" w:rsidRDefault="001A6C81" w:rsidP="001A6C8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0A5F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DC245" w14:textId="77777777" w:rsidR="001A6C81" w:rsidRPr="00626C0C" w:rsidRDefault="001A6C81" w:rsidP="001A6C81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928E" w14:textId="462B8A07" w:rsidR="001A6C81" w:rsidRPr="00626C0C" w:rsidRDefault="001A6C81" w:rsidP="001A6C81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A5F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D21FB" w14:textId="77777777" w:rsidR="001A6C81" w:rsidRPr="00626C0C" w:rsidRDefault="001A6C81" w:rsidP="001A6C81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D9690" w14:textId="3490CFED" w:rsidR="001A6C81" w:rsidRPr="00626C0C" w:rsidRDefault="001A6C81" w:rsidP="001A6C81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0A5F0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A6C81" w:rsidRPr="00834EC4" w14:paraId="5C9B90C3" w14:textId="77777777" w:rsidTr="00081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7E273A3" w14:textId="48B45D42" w:rsidR="001A6C81" w:rsidRPr="0098741A" w:rsidRDefault="001A6C81" w:rsidP="001A6C81">
            <w:pPr>
              <w:ind w:left="537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B1DCA" w14:textId="71B1E964" w:rsidR="001A6C81" w:rsidRDefault="001A6C81" w:rsidP="001A6C8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(18,611)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2A5AD" w14:textId="77777777" w:rsidR="001A6C81" w:rsidRPr="00626C0C" w:rsidRDefault="001A6C81" w:rsidP="001A6C8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AA8C6" w14:textId="0EFE8074" w:rsidR="001A6C81" w:rsidRPr="00626C0C" w:rsidRDefault="001A6C81" w:rsidP="001A6C8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(76,13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626C0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9A659" w14:textId="77777777" w:rsidR="001A6C81" w:rsidRPr="00626C0C" w:rsidRDefault="001A6C81" w:rsidP="001A6C81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F65E4" w14:textId="14D0939A" w:rsidR="001A6C81" w:rsidRPr="00626C0C" w:rsidRDefault="001A6C81" w:rsidP="001A6C81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(3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626C0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4D990" w14:textId="77777777" w:rsidR="001A6C81" w:rsidRPr="00626C0C" w:rsidRDefault="001A6C81" w:rsidP="001A6C81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B14D9" w14:textId="49244911" w:rsidR="001A6C81" w:rsidRPr="00626C0C" w:rsidRDefault="001A6C81" w:rsidP="001A6C81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(808)</w:t>
            </w:r>
          </w:p>
        </w:tc>
      </w:tr>
      <w:tr w:rsidR="00626C0C" w:rsidRPr="00CB239F" w14:paraId="491ED8C5" w14:textId="77777777" w:rsidTr="000819C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6C44F20" w14:textId="1D41BCEB" w:rsidR="00626C0C" w:rsidRPr="0098741A" w:rsidRDefault="00626C0C" w:rsidP="00626C0C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33D3" w14:textId="61439135" w:rsidR="00626C0C" w:rsidRPr="0098741A" w:rsidRDefault="003C21A5" w:rsidP="00626C0C">
            <w:pPr>
              <w:tabs>
                <w:tab w:val="decimal" w:pos="1075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1,447,90</w:t>
            </w:r>
            <w:r w:rsidR="00D554EE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FE25" w14:textId="77777777" w:rsidR="00626C0C" w:rsidRPr="00626C0C" w:rsidRDefault="00626C0C" w:rsidP="00626C0C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AE98C6" w14:textId="28740AC7" w:rsidR="00626C0C" w:rsidRPr="00626C0C" w:rsidRDefault="00626C0C" w:rsidP="00626C0C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26C0C">
              <w:rPr>
                <w:rFonts w:asciiTheme="majorBidi" w:hAnsiTheme="majorBidi" w:cstheme="majorBidi"/>
                <w:b/>
                <w:bCs/>
                <w:sz w:val="28"/>
              </w:rPr>
              <w:t>1,465,389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7BAC6" w14:textId="77777777" w:rsidR="00626C0C" w:rsidRPr="00626C0C" w:rsidRDefault="00626C0C" w:rsidP="00626C0C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350569" w14:textId="3B6BF95C" w:rsidR="00626C0C" w:rsidRPr="00626C0C" w:rsidRDefault="00626C0C" w:rsidP="00626C0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26C0C">
              <w:rPr>
                <w:rFonts w:asciiTheme="majorBidi" w:hAnsiTheme="majorBidi" w:cstheme="majorBidi"/>
                <w:b/>
                <w:bCs/>
                <w:sz w:val="28"/>
              </w:rPr>
              <w:t>83</w:t>
            </w:r>
            <w:r w:rsidR="00FE36AA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D71EC" w14:textId="77777777" w:rsidR="00626C0C" w:rsidRPr="00626C0C" w:rsidRDefault="00626C0C" w:rsidP="00626C0C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A85055" w14:textId="383C5A67" w:rsidR="00626C0C" w:rsidRPr="00626C0C" w:rsidRDefault="00626C0C" w:rsidP="00626C0C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26C0C">
              <w:rPr>
                <w:rFonts w:asciiTheme="majorBidi" w:hAnsiTheme="majorBidi" w:cstheme="majorBidi"/>
                <w:b/>
                <w:bCs/>
                <w:sz w:val="28"/>
              </w:rPr>
              <w:t>874</w:t>
            </w:r>
          </w:p>
        </w:tc>
      </w:tr>
    </w:tbl>
    <w:p w14:paraId="4FEC7875" w14:textId="77777777" w:rsidR="001874A4" w:rsidRDefault="001874A4" w:rsidP="001874A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575BD7D6" w14:textId="77777777" w:rsidR="001874A4" w:rsidRDefault="001874A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6BDFD1C" w14:textId="3DD60A74" w:rsidR="00F53166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เงินเบิกเกินบัญชีธนาคารและเงินกู้ยืมระยะสั้นจากสถาบันการเงิน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5564126" w14:textId="36594997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เงินเบิกเกินบัญชีธนาคารและเงินกู้ยืมระยะสั้นจากสถาบันการเงิน ณ วันที่ </w:t>
      </w:r>
      <w:r w:rsidR="000D4E56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0D4E5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0D4E56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D4E56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871CEC" w:rsidRPr="00B118B0" w14:paraId="12261C9A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472CA85D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1743E110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21DDE28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EE078F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48DDD7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4177207C" w14:textId="5F4DBC45" w:rsidR="00871CEC" w:rsidRPr="00B118B0" w:rsidRDefault="00871CEC" w:rsidP="001B575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71CEC" w:rsidRPr="00B118B0" w14:paraId="0CE924C2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29C852C0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7DA273D8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CD5CDE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6AA183FD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13E40B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354EBB6C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71CEC" w:rsidRPr="00B118B0" w14:paraId="74733646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0FF966F5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B75C8" w14:textId="708ABA93" w:rsidR="00871CEC" w:rsidRPr="00B118B0" w:rsidRDefault="000D4E56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21754D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40C217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B04E73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8D95001" w14:textId="43ED84C1" w:rsidR="00871CEC" w:rsidRPr="00B118B0" w:rsidRDefault="000D4E56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96FC6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DCE1175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0649BF54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CD10FA" w14:textId="0EA97FD0" w:rsidR="00871CEC" w:rsidRPr="00B118B0" w:rsidRDefault="000D4E56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CC0AA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A08A2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71CEC" w:rsidRPr="00B118B0" w14:paraId="6186AD84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6524DEFA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370C7" w14:textId="35B01D4E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D4E5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2" w:type="dxa"/>
          </w:tcPr>
          <w:p w14:paraId="28B7D629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51607E" w14:textId="645DB738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D4E5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  <w:tcBorders>
              <w:left w:val="nil"/>
            </w:tcBorders>
          </w:tcPr>
          <w:p w14:paraId="6994659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1DFD8DE" w14:textId="23EAC0FE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D4E5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2" w:type="dxa"/>
          </w:tcPr>
          <w:p w14:paraId="643B5451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0B9D2CD" w14:textId="4B718DD5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D4E5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</w:tcPr>
          <w:p w14:paraId="768D0B1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45833C" w14:textId="64D0413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D4E5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7F0330E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267D14" w14:textId="66761D68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037B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263959" w:rsidRPr="00B118B0" w14:paraId="7DFAEF16" w14:textId="77777777" w:rsidTr="00EF57E4">
        <w:tc>
          <w:tcPr>
            <w:tcW w:w="2340" w:type="dxa"/>
          </w:tcPr>
          <w:p w14:paraId="570FC8F8" w14:textId="0055445E" w:rsidR="00263959" w:rsidRPr="00B118B0" w:rsidRDefault="00263959" w:rsidP="0026395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shd w:val="clear" w:color="auto" w:fill="auto"/>
          </w:tcPr>
          <w:p w14:paraId="01768AFE" w14:textId="34B8F1E1" w:rsidR="00263959" w:rsidRPr="00751BFE" w:rsidRDefault="00232595" w:rsidP="00263959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4.32</w:t>
            </w:r>
          </w:p>
        </w:tc>
        <w:tc>
          <w:tcPr>
            <w:tcW w:w="72" w:type="dxa"/>
          </w:tcPr>
          <w:p w14:paraId="1C7C0F32" w14:textId="77777777" w:rsidR="00263959" w:rsidRPr="00B118B0" w:rsidRDefault="00263959" w:rsidP="0026395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0B8B83" w14:textId="45C44B7A" w:rsidR="00263959" w:rsidRPr="00B118B0" w:rsidRDefault="002C44DF" w:rsidP="00263959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3.22</w:t>
            </w:r>
          </w:p>
        </w:tc>
        <w:tc>
          <w:tcPr>
            <w:tcW w:w="72" w:type="dxa"/>
          </w:tcPr>
          <w:p w14:paraId="10E225B1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039AC23E" w14:textId="1D0B17BE" w:rsidR="00263959" w:rsidRPr="00FB223D" w:rsidRDefault="00232595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72" w:type="dxa"/>
          </w:tcPr>
          <w:p w14:paraId="719C5B14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C936B3D" w14:textId="591138D4" w:rsidR="00263959" w:rsidRPr="00B118B0" w:rsidRDefault="003912BE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72" w:type="dxa"/>
          </w:tcPr>
          <w:p w14:paraId="3D068847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937B4F5" w14:textId="110D3409" w:rsidR="00263959" w:rsidRPr="00B118B0" w:rsidRDefault="00232595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3C24AEC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368DB90" w14:textId="10C31FE5" w:rsidR="00263959" w:rsidRPr="00B118B0" w:rsidRDefault="003912BE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63959" w:rsidRPr="00B118B0" w14:paraId="7A8AF1E1" w14:textId="77777777" w:rsidTr="00EF57E4">
        <w:tc>
          <w:tcPr>
            <w:tcW w:w="2340" w:type="dxa"/>
          </w:tcPr>
          <w:p w14:paraId="2C5D53EA" w14:textId="3EF9B9FE" w:rsidR="00263959" w:rsidRPr="00B118B0" w:rsidRDefault="00263959" w:rsidP="0026395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shd w:val="clear" w:color="auto" w:fill="auto"/>
          </w:tcPr>
          <w:p w14:paraId="13691286" w14:textId="34F00EFE" w:rsidR="00263959" w:rsidRPr="00751BFE" w:rsidRDefault="00232595" w:rsidP="00263959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6.75 </w:t>
            </w:r>
            <w:r w:rsidR="000E0438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6.90</w:t>
            </w:r>
          </w:p>
        </w:tc>
        <w:tc>
          <w:tcPr>
            <w:tcW w:w="72" w:type="dxa"/>
          </w:tcPr>
          <w:p w14:paraId="40F86257" w14:textId="77777777" w:rsidR="00263959" w:rsidRPr="00B118B0" w:rsidRDefault="00263959" w:rsidP="0026395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E17E46" w14:textId="78D2C272" w:rsidR="00263959" w:rsidRPr="00B118B0" w:rsidRDefault="00D9714C" w:rsidP="00263959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4CB5EEAA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7A91C22D" w14:textId="0B752C54" w:rsidR="00263959" w:rsidRPr="00FB223D" w:rsidRDefault="00232595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</w:t>
            </w:r>
            <w:r w:rsidR="00FE36A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</w:tcPr>
          <w:p w14:paraId="44D3310F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50DD7E6" w14:textId="04BE02FF" w:rsidR="00263959" w:rsidRPr="00B118B0" w:rsidRDefault="003912BE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2F208F63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F29941F" w14:textId="4291F025" w:rsidR="00263959" w:rsidRPr="00B118B0" w:rsidRDefault="00232595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92423DB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A80640D" w14:textId="28AB5ED2" w:rsidR="00263959" w:rsidRPr="00B118B0" w:rsidRDefault="003912BE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63959" w:rsidRPr="00B118B0" w14:paraId="47D1030D" w14:textId="77777777" w:rsidTr="00936ABF">
        <w:tc>
          <w:tcPr>
            <w:tcW w:w="2340" w:type="dxa"/>
            <w:tcBorders>
              <w:bottom w:val="nil"/>
            </w:tcBorders>
            <w:vAlign w:val="bottom"/>
          </w:tcPr>
          <w:p w14:paraId="5B6D5ADB" w14:textId="77777777" w:rsidR="00263959" w:rsidRPr="00B118B0" w:rsidRDefault="00263959" w:rsidP="0026395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D3E531" w14:textId="77777777" w:rsidR="00263959" w:rsidRPr="00B118B0" w:rsidRDefault="00263959" w:rsidP="00263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1B0E24C" w14:textId="77777777" w:rsidR="00263959" w:rsidRPr="00B118B0" w:rsidRDefault="00263959" w:rsidP="00263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9C9DCF" w14:textId="77777777" w:rsidR="00263959" w:rsidRPr="00B118B0" w:rsidRDefault="00263959" w:rsidP="00263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FFC390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9EBC" w14:textId="09C226CB" w:rsidR="00263959" w:rsidRPr="00FB223D" w:rsidRDefault="00232595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76,30</w:t>
            </w:r>
            <w:r w:rsidR="00FE36AA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72" w:type="dxa"/>
            <w:tcBorders>
              <w:bottom w:val="nil"/>
            </w:tcBorders>
          </w:tcPr>
          <w:p w14:paraId="21DB18DC" w14:textId="77777777" w:rsidR="00263959" w:rsidRPr="00440DFB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A6A1B" w14:textId="34D2A9A6" w:rsidR="00263959" w:rsidRPr="00440DFB" w:rsidRDefault="003912BE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72" w:type="dxa"/>
            <w:tcBorders>
              <w:bottom w:val="nil"/>
            </w:tcBorders>
          </w:tcPr>
          <w:p w14:paraId="6391C573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5BE04" w14:textId="73B6A217" w:rsidR="00263959" w:rsidRPr="00B118B0" w:rsidRDefault="00232595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A3815BA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0442DC" w14:textId="5137A468" w:rsidR="00263959" w:rsidRPr="00B118B0" w:rsidRDefault="003912BE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7C8689E8" w14:textId="5A6F3843" w:rsidR="00F53166" w:rsidRPr="005B7FA9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5B7FA9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  <w:r w:rsidRPr="005B7FA9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2770091" w14:textId="30CC535B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3912BE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3912B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3912BE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912BE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6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1013"/>
        <w:gridCol w:w="88"/>
        <w:gridCol w:w="1017"/>
        <w:gridCol w:w="88"/>
        <w:gridCol w:w="1017"/>
        <w:gridCol w:w="88"/>
        <w:gridCol w:w="1109"/>
      </w:tblGrid>
      <w:tr w:rsidR="00871CEC" w:rsidRPr="00B118B0" w14:paraId="1D1762AA" w14:textId="77777777" w:rsidTr="003357E6">
        <w:trPr>
          <w:trHeight w:val="323"/>
          <w:tblHeader/>
        </w:trPr>
        <w:tc>
          <w:tcPr>
            <w:tcW w:w="4644" w:type="dxa"/>
          </w:tcPr>
          <w:p w14:paraId="400359C4" w14:textId="77777777" w:rsidR="00871CEC" w:rsidRPr="00B118B0" w:rsidRDefault="00871CE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5B9779A9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dxa"/>
          </w:tcPr>
          <w:p w14:paraId="5D2330D8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A15B040" w14:textId="4EFC2179" w:rsidR="00871CEC" w:rsidRPr="00B118B0" w:rsidRDefault="00871CEC" w:rsidP="00871CEC">
            <w:pPr>
              <w:ind w:right="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B118B0" w14:paraId="31299595" w14:textId="77777777" w:rsidTr="003357E6">
        <w:trPr>
          <w:trHeight w:val="323"/>
          <w:tblHeader/>
        </w:trPr>
        <w:tc>
          <w:tcPr>
            <w:tcW w:w="4644" w:type="dxa"/>
          </w:tcPr>
          <w:p w14:paraId="259672F6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73BDB2AF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568FD20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31A59CD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121101C2" w14:textId="77777777" w:rsidTr="00871CEC">
        <w:trPr>
          <w:trHeight w:val="309"/>
          <w:tblHeader/>
        </w:trPr>
        <w:tc>
          <w:tcPr>
            <w:tcW w:w="4644" w:type="dxa"/>
          </w:tcPr>
          <w:p w14:paraId="3AD7EAE4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E29F782" w14:textId="026AB8B7" w:rsidR="00F53166" w:rsidRPr="00B118B0" w:rsidRDefault="003912BE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80E8F0C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D89190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8" w:type="dxa"/>
          </w:tcPr>
          <w:p w14:paraId="4605A847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AD66BCD" w14:textId="2B3ACBA1" w:rsidR="00F53166" w:rsidRPr="00B118B0" w:rsidRDefault="003912BE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0033F93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FD28DD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B118B0" w14:paraId="0E8F6FCE" w14:textId="77777777" w:rsidTr="00871CEC">
        <w:trPr>
          <w:trHeight w:val="336"/>
          <w:tblHeader/>
        </w:trPr>
        <w:tc>
          <w:tcPr>
            <w:tcW w:w="4644" w:type="dxa"/>
          </w:tcPr>
          <w:p w14:paraId="7A20CA6C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39A02D2" w14:textId="5E9551B1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912B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8" w:type="dxa"/>
          </w:tcPr>
          <w:p w14:paraId="2D55FF58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43443E7" w14:textId="400E4B39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912B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8" w:type="dxa"/>
          </w:tcPr>
          <w:p w14:paraId="01C55674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6FC0BBE" w14:textId="3E1AB1D3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912B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8" w:type="dxa"/>
          </w:tcPr>
          <w:p w14:paraId="0894CA93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FF9339" w14:textId="190CF7B8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912BE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153548" w:rsidRPr="00B118B0" w14:paraId="4A0924B2" w14:textId="77777777" w:rsidTr="00613A3D">
        <w:trPr>
          <w:trHeight w:val="323"/>
        </w:trPr>
        <w:tc>
          <w:tcPr>
            <w:tcW w:w="4644" w:type="dxa"/>
          </w:tcPr>
          <w:p w14:paraId="4C4F24F1" w14:textId="023B227A" w:rsidR="00153548" w:rsidRPr="00ED6D91" w:rsidRDefault="00153548" w:rsidP="0015354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ED6D9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952B085" w14:textId="779840F6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1,302</w:t>
            </w:r>
          </w:p>
        </w:tc>
        <w:tc>
          <w:tcPr>
            <w:tcW w:w="88" w:type="dxa"/>
          </w:tcPr>
          <w:p w14:paraId="36597325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B30B342" w14:textId="647C608C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886</w:t>
            </w:r>
          </w:p>
        </w:tc>
        <w:tc>
          <w:tcPr>
            <w:tcW w:w="88" w:type="dxa"/>
          </w:tcPr>
          <w:p w14:paraId="15BC6BCD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53A4" w14:textId="1463A34D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624BEFFC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A5644B2" w14:textId="298F50B2" w:rsidR="00153548" w:rsidRPr="00ED6D91" w:rsidRDefault="00153548" w:rsidP="0015354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53548" w:rsidRPr="00B118B0" w14:paraId="561E3113" w14:textId="77777777" w:rsidTr="00613A3D">
        <w:trPr>
          <w:trHeight w:val="309"/>
        </w:trPr>
        <w:tc>
          <w:tcPr>
            <w:tcW w:w="4644" w:type="dxa"/>
          </w:tcPr>
          <w:p w14:paraId="038EB26E" w14:textId="4C796310" w:rsidR="00153548" w:rsidRPr="00ED6D91" w:rsidRDefault="00153548" w:rsidP="0015354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4DD22850" w14:textId="27011195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41,572</w:t>
            </w:r>
          </w:p>
        </w:tc>
        <w:tc>
          <w:tcPr>
            <w:tcW w:w="88" w:type="dxa"/>
          </w:tcPr>
          <w:p w14:paraId="4FA18E52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B09701B" w14:textId="40E1949B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50,721</w:t>
            </w:r>
          </w:p>
        </w:tc>
        <w:tc>
          <w:tcPr>
            <w:tcW w:w="88" w:type="dxa"/>
          </w:tcPr>
          <w:p w14:paraId="08C8600D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9A8E27" w14:textId="4D7C8C80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D1A9F5B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40C43C36" w14:textId="7A177BC0" w:rsidR="00153548" w:rsidRPr="00ED6D91" w:rsidRDefault="00153548" w:rsidP="0015354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53548" w:rsidRPr="00B118B0" w14:paraId="6AA0E1CE" w14:textId="77777777" w:rsidTr="00871CEC">
        <w:trPr>
          <w:trHeight w:val="323"/>
        </w:trPr>
        <w:tc>
          <w:tcPr>
            <w:tcW w:w="4644" w:type="dxa"/>
          </w:tcPr>
          <w:p w14:paraId="70A3353C" w14:textId="0766D369" w:rsidR="00153548" w:rsidRPr="00ED6D91" w:rsidRDefault="00153548" w:rsidP="0015354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0B8CFD09" w14:textId="09668F06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11,36</w:t>
            </w:r>
            <w:r w:rsidR="00D554E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8" w:type="dxa"/>
          </w:tcPr>
          <w:p w14:paraId="52521638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EB155D2" w14:textId="5D0E26B0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21,248</w:t>
            </w:r>
          </w:p>
        </w:tc>
        <w:tc>
          <w:tcPr>
            <w:tcW w:w="88" w:type="dxa"/>
          </w:tcPr>
          <w:p w14:paraId="1D9A30C2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1BA762A" w14:textId="3E26E7F0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1,249</w:t>
            </w:r>
          </w:p>
        </w:tc>
        <w:tc>
          <w:tcPr>
            <w:tcW w:w="88" w:type="dxa"/>
          </w:tcPr>
          <w:p w14:paraId="464C859D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DD8CDFD" w14:textId="559027BD" w:rsidR="00153548" w:rsidRPr="00ED6D91" w:rsidRDefault="00153548" w:rsidP="0015354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1,586</w:t>
            </w:r>
          </w:p>
        </w:tc>
      </w:tr>
      <w:tr w:rsidR="00153548" w:rsidRPr="00B118B0" w14:paraId="3D371658" w14:textId="77777777" w:rsidTr="00871CEC">
        <w:trPr>
          <w:trHeight w:val="323"/>
        </w:trPr>
        <w:tc>
          <w:tcPr>
            <w:tcW w:w="4644" w:type="dxa"/>
          </w:tcPr>
          <w:p w14:paraId="1AE57259" w14:textId="354F610A" w:rsidR="00153548" w:rsidRPr="00ED6D91" w:rsidRDefault="00153548" w:rsidP="0015354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ED6D9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312B977E" w14:textId="46783FDF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1,051</w:t>
            </w:r>
          </w:p>
        </w:tc>
        <w:tc>
          <w:tcPr>
            <w:tcW w:w="88" w:type="dxa"/>
          </w:tcPr>
          <w:p w14:paraId="7EA92F26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825EE01" w14:textId="421E0CD1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1,032</w:t>
            </w:r>
          </w:p>
        </w:tc>
        <w:tc>
          <w:tcPr>
            <w:tcW w:w="88" w:type="dxa"/>
          </w:tcPr>
          <w:p w14:paraId="4F17A2B3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A24FE14" w14:textId="759CA911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14E2BD67" w14:textId="77777777" w:rsidR="00153548" w:rsidRPr="00ED6D91" w:rsidRDefault="00153548" w:rsidP="00153548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D545AFB" w14:textId="30FC49B7" w:rsidR="00153548" w:rsidRPr="00ED6D91" w:rsidRDefault="00153548" w:rsidP="0015354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53548" w:rsidRPr="00B118B0" w14:paraId="514A43F7" w14:textId="77777777" w:rsidTr="00871CEC">
        <w:trPr>
          <w:trHeight w:val="323"/>
        </w:trPr>
        <w:tc>
          <w:tcPr>
            <w:tcW w:w="4644" w:type="dxa"/>
          </w:tcPr>
          <w:p w14:paraId="431FF9F3" w14:textId="099B6207" w:rsidR="00153548" w:rsidRPr="00ED6D91" w:rsidRDefault="00153548" w:rsidP="0015354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6074B88" w14:textId="0E37290E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17,550</w:t>
            </w:r>
          </w:p>
        </w:tc>
        <w:tc>
          <w:tcPr>
            <w:tcW w:w="88" w:type="dxa"/>
          </w:tcPr>
          <w:p w14:paraId="12C15540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FBAC97E" w14:textId="16677DBE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17,564</w:t>
            </w:r>
          </w:p>
        </w:tc>
        <w:tc>
          <w:tcPr>
            <w:tcW w:w="88" w:type="dxa"/>
          </w:tcPr>
          <w:p w14:paraId="3A6D51B2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6601807" w14:textId="160EEAF0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1,234</w:t>
            </w:r>
          </w:p>
        </w:tc>
        <w:tc>
          <w:tcPr>
            <w:tcW w:w="88" w:type="dxa"/>
          </w:tcPr>
          <w:p w14:paraId="155E7336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E76B04C" w14:textId="7EFB7FD5" w:rsidR="00153548" w:rsidRPr="00ED6D91" w:rsidRDefault="00153548" w:rsidP="0015354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980</w:t>
            </w:r>
          </w:p>
        </w:tc>
      </w:tr>
      <w:tr w:rsidR="00153548" w:rsidRPr="00B118B0" w14:paraId="0E266B10" w14:textId="77777777" w:rsidTr="00871CEC">
        <w:trPr>
          <w:trHeight w:val="323"/>
        </w:trPr>
        <w:tc>
          <w:tcPr>
            <w:tcW w:w="4644" w:type="dxa"/>
          </w:tcPr>
          <w:p w14:paraId="2A68F685" w14:textId="3265F65C" w:rsidR="00153548" w:rsidRPr="00ED6D91" w:rsidRDefault="00153548" w:rsidP="0015354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ED6D9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53CA4298" w14:textId="752EA5CC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88" w:type="dxa"/>
          </w:tcPr>
          <w:p w14:paraId="24F8BC5E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AE59E15" w14:textId="59604790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88" w:type="dxa"/>
          </w:tcPr>
          <w:p w14:paraId="4430F8BC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51BFECB" w14:textId="5557B31B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10,506</w:t>
            </w:r>
          </w:p>
        </w:tc>
        <w:tc>
          <w:tcPr>
            <w:tcW w:w="88" w:type="dxa"/>
          </w:tcPr>
          <w:p w14:paraId="7EC10BEC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2A88D40" w14:textId="3E3C3DA5" w:rsidR="00153548" w:rsidRPr="00ED6D91" w:rsidRDefault="00153548" w:rsidP="0015354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10,483</w:t>
            </w:r>
          </w:p>
        </w:tc>
      </w:tr>
      <w:tr w:rsidR="00153548" w:rsidRPr="00B118B0" w14:paraId="4E2BF948" w14:textId="77777777" w:rsidTr="00871CEC">
        <w:trPr>
          <w:trHeight w:val="323"/>
        </w:trPr>
        <w:tc>
          <w:tcPr>
            <w:tcW w:w="4644" w:type="dxa"/>
          </w:tcPr>
          <w:p w14:paraId="5DC94CAD" w14:textId="77777777" w:rsidR="00153548" w:rsidRPr="00ED6D91" w:rsidRDefault="00153548" w:rsidP="0015354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163065E7" w14:textId="199B674B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4,922</w:t>
            </w:r>
          </w:p>
        </w:tc>
        <w:tc>
          <w:tcPr>
            <w:tcW w:w="88" w:type="dxa"/>
          </w:tcPr>
          <w:p w14:paraId="225CF7DB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6710ED8" w14:textId="74B9C6AE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11,371</w:t>
            </w:r>
          </w:p>
        </w:tc>
        <w:tc>
          <w:tcPr>
            <w:tcW w:w="88" w:type="dxa"/>
          </w:tcPr>
          <w:p w14:paraId="45A2D459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E010557" w14:textId="207EFC4F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1,843</w:t>
            </w:r>
          </w:p>
        </w:tc>
        <w:tc>
          <w:tcPr>
            <w:tcW w:w="88" w:type="dxa"/>
          </w:tcPr>
          <w:p w14:paraId="183407EF" w14:textId="77777777" w:rsidR="00153548" w:rsidRPr="00ED6D91" w:rsidRDefault="00153548" w:rsidP="00153548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681920C" w14:textId="5F5AC96E" w:rsidR="00153548" w:rsidRPr="00ED6D91" w:rsidRDefault="00153548" w:rsidP="0015354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659</w:t>
            </w:r>
          </w:p>
        </w:tc>
      </w:tr>
      <w:tr w:rsidR="00153548" w:rsidRPr="00B118B0" w14:paraId="62F65026" w14:textId="77777777" w:rsidTr="00871CEC">
        <w:trPr>
          <w:trHeight w:val="323"/>
        </w:trPr>
        <w:tc>
          <w:tcPr>
            <w:tcW w:w="4644" w:type="dxa"/>
          </w:tcPr>
          <w:p w14:paraId="06387AD5" w14:textId="35F7EC84" w:rsidR="00153548" w:rsidRPr="00ED6D91" w:rsidRDefault="00153548" w:rsidP="00153548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รายได้รับล่วงหน้า </w:t>
            </w:r>
            <w:r w:rsidRPr="00ED6D91">
              <w:rPr>
                <w:rFonts w:asciiTheme="majorBidi" w:hAnsiTheme="majorBidi" w:cstheme="majorBidi"/>
                <w:sz w:val="28"/>
              </w:rPr>
              <w:t>-</w:t>
            </w: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 ค่าเช่าที่ดิน</w:t>
            </w:r>
          </w:p>
        </w:tc>
        <w:tc>
          <w:tcPr>
            <w:tcW w:w="1013" w:type="dxa"/>
            <w:shd w:val="clear" w:color="auto" w:fill="auto"/>
          </w:tcPr>
          <w:p w14:paraId="3FCCE817" w14:textId="79D6562D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14,024</w:t>
            </w:r>
          </w:p>
        </w:tc>
        <w:tc>
          <w:tcPr>
            <w:tcW w:w="88" w:type="dxa"/>
          </w:tcPr>
          <w:p w14:paraId="32F0825D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FC5F29D" w14:textId="64009CFD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13,725</w:t>
            </w:r>
          </w:p>
        </w:tc>
        <w:tc>
          <w:tcPr>
            <w:tcW w:w="88" w:type="dxa"/>
          </w:tcPr>
          <w:p w14:paraId="77F96027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4EAA052" w14:textId="42A232F3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8152FD9" w14:textId="77777777" w:rsidR="00153548" w:rsidRPr="00ED6D91" w:rsidRDefault="00153548" w:rsidP="00153548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FD96B4D" w14:textId="4E4F810A" w:rsidR="00153548" w:rsidRPr="00ED6D91" w:rsidRDefault="00153548" w:rsidP="0015354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53548" w:rsidRPr="00B118B0" w14:paraId="6968ADFB" w14:textId="77777777" w:rsidTr="00BA7BF5">
        <w:trPr>
          <w:trHeight w:val="323"/>
        </w:trPr>
        <w:tc>
          <w:tcPr>
            <w:tcW w:w="4644" w:type="dxa"/>
          </w:tcPr>
          <w:p w14:paraId="49427C8A" w14:textId="77777777" w:rsidR="00153548" w:rsidRPr="00ED6D91" w:rsidRDefault="00153548" w:rsidP="00153548">
            <w:pPr>
              <w:ind w:right="-18" w:firstLine="42"/>
              <w:jc w:val="thaiDistribute"/>
              <w:rPr>
                <w:rFonts w:asciiTheme="majorBidi" w:hAnsiTheme="majorBidi"/>
                <w:sz w:val="28"/>
              </w:rPr>
            </w:pPr>
            <w:r w:rsidRPr="00ED6D91">
              <w:rPr>
                <w:rFonts w:asciiTheme="majorBidi" w:hAnsiTheme="majorBidi" w:hint="cs"/>
                <w:sz w:val="28"/>
                <w:cs/>
              </w:rPr>
              <w:t xml:space="preserve">ประมาณการหนี้สินจากคดีความฟ้องร้อง </w:t>
            </w:r>
          </w:p>
          <w:p w14:paraId="62AB4D12" w14:textId="10F1B5B8" w:rsidR="00153548" w:rsidRPr="00ED6D91" w:rsidRDefault="00153548" w:rsidP="00153548">
            <w:pPr>
              <w:ind w:left="177" w:right="-18" w:firstLine="42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</w:rPr>
              <w:t>(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ดูหมายเ</w:t>
            </w:r>
            <w:r w:rsidRPr="00C975BF">
              <w:rPr>
                <w:rFonts w:asciiTheme="majorBidi" w:hAnsiTheme="majorBidi" w:cstheme="majorBidi"/>
                <w:sz w:val="28"/>
                <w:cs/>
              </w:rPr>
              <w:t>หตุ</w:t>
            </w:r>
            <w:r w:rsidRPr="004F143D">
              <w:rPr>
                <w:rFonts w:asciiTheme="majorBidi" w:hAnsiTheme="majorBidi" w:cstheme="majorBidi"/>
                <w:sz w:val="28"/>
                <w:cs/>
              </w:rPr>
              <w:t xml:space="preserve">ข้อ </w:t>
            </w:r>
            <w:r w:rsidRPr="004F143D">
              <w:rPr>
                <w:rFonts w:asciiTheme="majorBidi" w:hAnsiTheme="majorBidi" w:cstheme="majorBidi"/>
                <w:sz w:val="28"/>
              </w:rPr>
              <w:t>2</w:t>
            </w:r>
            <w:r w:rsidR="00EE6F80">
              <w:rPr>
                <w:rFonts w:asciiTheme="majorBidi" w:hAnsiTheme="majorBidi" w:cstheme="majorBidi"/>
                <w:sz w:val="28"/>
              </w:rPr>
              <w:t>9</w:t>
            </w:r>
            <w:r w:rsidRPr="004F143D">
              <w:rPr>
                <w:rFonts w:asciiTheme="majorBidi" w:hAnsiTheme="majorBidi" w:cstheme="majorBidi"/>
                <w:sz w:val="28"/>
              </w:rPr>
              <w:t>.4)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0B88D8B" w14:textId="6C868A3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231AFDD1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D87F91D" w14:textId="211F7002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3,643</w:t>
            </w:r>
          </w:p>
        </w:tc>
        <w:tc>
          <w:tcPr>
            <w:tcW w:w="88" w:type="dxa"/>
            <w:vAlign w:val="bottom"/>
          </w:tcPr>
          <w:p w14:paraId="446CC499" w14:textId="77777777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BBEED1D" w14:textId="27A90539" w:rsidR="00153548" w:rsidRPr="00ED6D91" w:rsidRDefault="00153548" w:rsidP="0015354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069B289C" w14:textId="77777777" w:rsidR="00153548" w:rsidRPr="00ED6D91" w:rsidRDefault="00153548" w:rsidP="00153548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0971AF8F" w14:textId="4747EE65" w:rsidR="00153548" w:rsidRPr="00ED6D91" w:rsidRDefault="00AE1E3E" w:rsidP="00153548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017A2" w:rsidRPr="00B118B0" w14:paraId="1F0367BF" w14:textId="77777777" w:rsidTr="00D35A07">
        <w:trPr>
          <w:trHeight w:val="323"/>
        </w:trPr>
        <w:tc>
          <w:tcPr>
            <w:tcW w:w="4644" w:type="dxa"/>
          </w:tcPr>
          <w:p w14:paraId="4DD064E8" w14:textId="12FD3C18" w:rsidR="00D017A2" w:rsidRPr="00ED6D91" w:rsidRDefault="00D017A2" w:rsidP="00D017A2">
            <w:pPr>
              <w:ind w:right="-18" w:firstLine="42"/>
              <w:jc w:val="thaiDistribute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1013" w:type="dxa"/>
            <w:shd w:val="clear" w:color="auto" w:fill="auto"/>
          </w:tcPr>
          <w:p w14:paraId="4EBBF9FD" w14:textId="06BBAED1" w:rsidR="00D017A2" w:rsidRDefault="00D017A2" w:rsidP="00D017A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</w:t>
            </w:r>
            <w:r w:rsidR="00B93A70">
              <w:rPr>
                <w:rFonts w:asciiTheme="majorBidi" w:hAnsiTheme="majorBidi" w:cstheme="majorBidi"/>
                <w:sz w:val="28"/>
              </w:rPr>
              <w:t>698</w:t>
            </w:r>
          </w:p>
        </w:tc>
        <w:tc>
          <w:tcPr>
            <w:tcW w:w="88" w:type="dxa"/>
          </w:tcPr>
          <w:p w14:paraId="1C72335B" w14:textId="77777777" w:rsidR="00D017A2" w:rsidRPr="00ED6D91" w:rsidRDefault="00D017A2" w:rsidP="00D017A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428F8BB" w14:textId="17F714E7" w:rsidR="00D017A2" w:rsidRDefault="00D017A2" w:rsidP="00D017A2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26,000</w:t>
            </w:r>
          </w:p>
        </w:tc>
        <w:tc>
          <w:tcPr>
            <w:tcW w:w="88" w:type="dxa"/>
          </w:tcPr>
          <w:p w14:paraId="12DB1380" w14:textId="77777777" w:rsidR="00D017A2" w:rsidRPr="00ED6D91" w:rsidRDefault="00D017A2" w:rsidP="00D017A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987C8BF" w14:textId="2AB83707" w:rsidR="00D017A2" w:rsidRDefault="00D017A2" w:rsidP="00D017A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692D50E1" w14:textId="77777777" w:rsidR="00D017A2" w:rsidRPr="00ED6D91" w:rsidRDefault="00D017A2" w:rsidP="00D017A2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0A84AD92" w14:textId="7823DC6F" w:rsidR="00D017A2" w:rsidRDefault="00D017A2" w:rsidP="00D017A2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017A2" w:rsidRPr="00B118B0" w14:paraId="0E485C3F" w14:textId="77777777" w:rsidTr="00871CEC">
        <w:trPr>
          <w:trHeight w:val="323"/>
        </w:trPr>
        <w:tc>
          <w:tcPr>
            <w:tcW w:w="4644" w:type="dxa"/>
            <w:vAlign w:val="bottom"/>
          </w:tcPr>
          <w:p w14:paraId="5FA9BDC8" w14:textId="77777777" w:rsidR="00D017A2" w:rsidRPr="00ED6D91" w:rsidRDefault="00D017A2" w:rsidP="00D017A2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F66CF41" w14:textId="499E4F2C" w:rsidR="00D017A2" w:rsidRPr="00ED6D91" w:rsidRDefault="00B51D9A" w:rsidP="00D017A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7,991</w:t>
            </w:r>
          </w:p>
        </w:tc>
        <w:tc>
          <w:tcPr>
            <w:tcW w:w="88" w:type="dxa"/>
          </w:tcPr>
          <w:p w14:paraId="428C096D" w14:textId="77777777" w:rsidR="00D017A2" w:rsidRPr="00ED6D91" w:rsidRDefault="00D017A2" w:rsidP="00D017A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E89A00" w14:textId="70CFD946" w:rsidR="00D017A2" w:rsidRPr="00ED6D91" w:rsidRDefault="00B51D9A" w:rsidP="00D017A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D017A2">
              <w:rPr>
                <w:rFonts w:asciiTheme="majorBidi" w:hAnsiTheme="majorBidi" w:cstheme="majorBidi"/>
                <w:sz w:val="28"/>
              </w:rPr>
              <w:t>,491</w:t>
            </w:r>
          </w:p>
        </w:tc>
        <w:tc>
          <w:tcPr>
            <w:tcW w:w="88" w:type="dxa"/>
          </w:tcPr>
          <w:p w14:paraId="3915FC4B" w14:textId="77777777" w:rsidR="00D017A2" w:rsidRPr="00ED6D91" w:rsidRDefault="00D017A2" w:rsidP="00D017A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4D76266" w14:textId="1A3A2058" w:rsidR="00D017A2" w:rsidRPr="00ED6D91" w:rsidRDefault="00D017A2" w:rsidP="00D017A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635</w:t>
            </w:r>
          </w:p>
        </w:tc>
        <w:tc>
          <w:tcPr>
            <w:tcW w:w="88" w:type="dxa"/>
          </w:tcPr>
          <w:p w14:paraId="6756BC3C" w14:textId="77777777" w:rsidR="00D017A2" w:rsidRPr="00ED6D91" w:rsidRDefault="00D017A2" w:rsidP="00D017A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5CDA5DE" w14:textId="12A130F5" w:rsidR="00D017A2" w:rsidRPr="00ED6D91" w:rsidRDefault="00D017A2" w:rsidP="00D017A2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586</w:t>
            </w:r>
          </w:p>
        </w:tc>
      </w:tr>
      <w:tr w:rsidR="00D017A2" w:rsidRPr="00B118B0" w14:paraId="733B3F64" w14:textId="77777777" w:rsidTr="005A6A05">
        <w:trPr>
          <w:trHeight w:val="323"/>
        </w:trPr>
        <w:tc>
          <w:tcPr>
            <w:tcW w:w="4644" w:type="dxa"/>
          </w:tcPr>
          <w:p w14:paraId="3E8712D7" w14:textId="091266D0" w:rsidR="00D017A2" w:rsidRPr="00ED6D91" w:rsidRDefault="00D017A2" w:rsidP="00D017A2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76A4DA2" w14:textId="185E5E94" w:rsidR="00D017A2" w:rsidRPr="00ED6D91" w:rsidRDefault="00D017A2" w:rsidP="00D017A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124,537</w:t>
            </w:r>
          </w:p>
        </w:tc>
        <w:tc>
          <w:tcPr>
            <w:tcW w:w="88" w:type="dxa"/>
          </w:tcPr>
          <w:p w14:paraId="4B8EB1BC" w14:textId="77777777" w:rsidR="00D017A2" w:rsidRPr="00ED6D91" w:rsidRDefault="00D017A2" w:rsidP="00D017A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A07F3" w14:textId="6A506714" w:rsidR="00D017A2" w:rsidRPr="00ED6D91" w:rsidRDefault="00D017A2" w:rsidP="00D017A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153,733</w:t>
            </w:r>
          </w:p>
        </w:tc>
        <w:tc>
          <w:tcPr>
            <w:tcW w:w="88" w:type="dxa"/>
          </w:tcPr>
          <w:p w14:paraId="41C9869C" w14:textId="77777777" w:rsidR="00D017A2" w:rsidRPr="00ED6D91" w:rsidRDefault="00D017A2" w:rsidP="00D017A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92216A5" w14:textId="42F79221" w:rsidR="00D017A2" w:rsidRPr="00ED6D91" w:rsidRDefault="00D017A2" w:rsidP="00D017A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15,467</w:t>
            </w:r>
          </w:p>
        </w:tc>
        <w:tc>
          <w:tcPr>
            <w:tcW w:w="88" w:type="dxa"/>
          </w:tcPr>
          <w:p w14:paraId="3AD9D1FC" w14:textId="77777777" w:rsidR="00D017A2" w:rsidRPr="00ED6D91" w:rsidRDefault="00D017A2" w:rsidP="00D017A2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D73B413" w14:textId="69961071" w:rsidR="00D017A2" w:rsidRPr="00ED6D91" w:rsidRDefault="00D017A2" w:rsidP="00D017A2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14,294</w:t>
            </w:r>
          </w:p>
        </w:tc>
      </w:tr>
    </w:tbl>
    <w:p w14:paraId="09F2FD9D" w14:textId="391E6A6C" w:rsidR="007C67AA" w:rsidRDefault="007C67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0D8EA5E3" w14:textId="77777777" w:rsidR="001874A4" w:rsidRDefault="001874A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A3F2FC0" w14:textId="0E02694F" w:rsidR="00F53166" w:rsidRPr="00B118B0" w:rsidRDefault="003357E6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</w:t>
      </w:r>
      <w:r w:rsidR="009E4C64" w:rsidRPr="00B118B0">
        <w:rPr>
          <w:rFonts w:asciiTheme="majorBidi" w:hAnsiTheme="majorBidi" w:cstheme="majorBidi"/>
          <w:b/>
          <w:bCs/>
          <w:sz w:val="28"/>
          <w:cs/>
        </w:rPr>
        <w:t>งินกู้ยืมระยะยาวจากสถาบันการเงิน</w:t>
      </w:r>
    </w:p>
    <w:p w14:paraId="2AD8607A" w14:textId="5EBE6CDB" w:rsidR="00F53166" w:rsidRPr="00B118B0" w:rsidRDefault="009E4C6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เงินกู้ยืมระยะยาวจากสถาบันการเงิน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82CE6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82CE6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82CE6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82CE6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3357E6" w:rsidRPr="00B118B0" w14:paraId="7987878D" w14:textId="77777777" w:rsidTr="00B37563">
        <w:trPr>
          <w:trHeight w:val="20"/>
        </w:trPr>
        <w:tc>
          <w:tcPr>
            <w:tcW w:w="6300" w:type="dxa"/>
          </w:tcPr>
          <w:p w14:paraId="28879A51" w14:textId="77777777" w:rsidR="003357E6" w:rsidRPr="00B118B0" w:rsidRDefault="003357E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537D231" w14:textId="43086B96" w:rsidR="003357E6" w:rsidRPr="00B118B0" w:rsidRDefault="003357E6" w:rsidP="003357E6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F53166" w:rsidRPr="00B118B0" w14:paraId="6BF68BFA" w14:textId="77777777" w:rsidTr="00B37563">
        <w:trPr>
          <w:trHeight w:val="20"/>
        </w:trPr>
        <w:tc>
          <w:tcPr>
            <w:tcW w:w="6300" w:type="dxa"/>
          </w:tcPr>
          <w:p w14:paraId="5ABF5C2C" w14:textId="77777777" w:rsidR="00F53166" w:rsidRPr="00B118B0" w:rsidRDefault="00F5316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5D5F0F85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3166" w:rsidRPr="00B118B0" w14:paraId="02FB649F" w14:textId="77777777" w:rsidTr="00B37563">
        <w:trPr>
          <w:trHeight w:val="20"/>
        </w:trPr>
        <w:tc>
          <w:tcPr>
            <w:tcW w:w="6300" w:type="dxa"/>
          </w:tcPr>
          <w:p w14:paraId="6BA8308F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C7876BC" w14:textId="7F1A30FC" w:rsidR="00F53166" w:rsidRPr="00B118B0" w:rsidRDefault="00382CE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86" w:type="dxa"/>
          </w:tcPr>
          <w:p w14:paraId="537EDF5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7DF277CA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26D40D4" w14:textId="77777777" w:rsidTr="00B37563">
        <w:trPr>
          <w:trHeight w:val="20"/>
        </w:trPr>
        <w:tc>
          <w:tcPr>
            <w:tcW w:w="6300" w:type="dxa"/>
          </w:tcPr>
          <w:p w14:paraId="7EA7CA01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1B4E8C4" w14:textId="64E67D0B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</w:t>
            </w:r>
            <w:r w:rsidR="00382CE6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86" w:type="dxa"/>
          </w:tcPr>
          <w:p w14:paraId="4D7F25C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704D5A8" w14:textId="1E1308AD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82CE6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5019F" w:rsidRPr="00B118B0" w14:paraId="0197D792" w14:textId="77777777" w:rsidTr="00B37563">
        <w:trPr>
          <w:trHeight w:val="20"/>
        </w:trPr>
        <w:tc>
          <w:tcPr>
            <w:tcW w:w="6300" w:type="dxa"/>
          </w:tcPr>
          <w:p w14:paraId="3FA38799" w14:textId="77777777" w:rsidR="00D5019F" w:rsidRPr="00B118B0" w:rsidRDefault="00D5019F" w:rsidP="00D5019F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8C4B43C" w14:textId="6E71B9E2" w:rsidR="00D5019F" w:rsidRPr="00B118B0" w:rsidRDefault="00B27729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79,240</w:t>
            </w:r>
          </w:p>
        </w:tc>
        <w:tc>
          <w:tcPr>
            <w:tcW w:w="86" w:type="dxa"/>
          </w:tcPr>
          <w:p w14:paraId="2567496A" w14:textId="77777777" w:rsidR="00D5019F" w:rsidRPr="00B118B0" w:rsidRDefault="00D5019F" w:rsidP="00D5019F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E62F5D" w14:textId="317944BE" w:rsidR="00D5019F" w:rsidRPr="00B118B0" w:rsidRDefault="00382CE6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86,715</w:t>
            </w:r>
          </w:p>
        </w:tc>
      </w:tr>
      <w:tr w:rsidR="00D5019F" w:rsidRPr="00B118B0" w14:paraId="5DEBF7F6" w14:textId="77777777" w:rsidTr="00613A3D">
        <w:trPr>
          <w:trHeight w:val="20"/>
        </w:trPr>
        <w:tc>
          <w:tcPr>
            <w:tcW w:w="6300" w:type="dxa"/>
          </w:tcPr>
          <w:p w14:paraId="5E82A7DE" w14:textId="3502F157" w:rsidR="00D5019F" w:rsidRPr="00B118B0" w:rsidRDefault="00D5019F" w:rsidP="00D5019F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="00DA617D" w:rsidRPr="00DA617D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53C03" w14:textId="6862596A" w:rsidR="00D5019F" w:rsidRPr="00B118B0" w:rsidRDefault="00B27729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(39,670)</w:t>
            </w:r>
          </w:p>
        </w:tc>
        <w:tc>
          <w:tcPr>
            <w:tcW w:w="86" w:type="dxa"/>
          </w:tcPr>
          <w:p w14:paraId="6BCEF66A" w14:textId="77777777" w:rsidR="00D5019F" w:rsidRPr="00B118B0" w:rsidRDefault="00D5019F" w:rsidP="00D5019F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3633C16" w14:textId="4A3D0435" w:rsidR="00D5019F" w:rsidRPr="00B118B0" w:rsidRDefault="00382CE6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(46,980)</w:t>
            </w:r>
          </w:p>
        </w:tc>
      </w:tr>
      <w:tr w:rsidR="00D5019F" w:rsidRPr="00B118B0" w14:paraId="1E07DDE7" w14:textId="77777777" w:rsidTr="00613A3D">
        <w:trPr>
          <w:trHeight w:val="20"/>
        </w:trPr>
        <w:tc>
          <w:tcPr>
            <w:tcW w:w="6300" w:type="dxa"/>
          </w:tcPr>
          <w:p w14:paraId="3CCC901A" w14:textId="77777777" w:rsidR="00D5019F" w:rsidRPr="00B118B0" w:rsidRDefault="00D5019F" w:rsidP="00D5019F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A3536" w14:textId="160F5C0F" w:rsidR="00D5019F" w:rsidRPr="00B118B0" w:rsidRDefault="00B27729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39,57</w:t>
            </w:r>
            <w:r w:rsidR="000A5ECD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  <w:lang w:eastAsia="th-TH"/>
              </w:rPr>
              <w:t>0</w:t>
            </w:r>
          </w:p>
        </w:tc>
        <w:tc>
          <w:tcPr>
            <w:tcW w:w="86" w:type="dxa"/>
          </w:tcPr>
          <w:p w14:paraId="0DA35DE3" w14:textId="77777777" w:rsidR="00D5019F" w:rsidRPr="00B118B0" w:rsidRDefault="00D5019F" w:rsidP="00D5019F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C03B5" w14:textId="69D7BE12" w:rsidR="00D5019F" w:rsidRPr="00B118B0" w:rsidRDefault="00382CE6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39,735</w:t>
            </w:r>
          </w:p>
        </w:tc>
      </w:tr>
    </w:tbl>
    <w:p w14:paraId="06965107" w14:textId="442D6371" w:rsidR="00F65985" w:rsidRDefault="002A4265" w:rsidP="00F65985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การเปลี่ยนแปลงของบัญชีเงินกู้ยืมระยะยาว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จากสถาบันการเงิน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สำหรับงวด</w:t>
      </w:r>
      <w:r w:rsidR="00997B40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สาม</w:t>
      </w:r>
      <w:r w:rsidR="00F06D98">
        <w:rPr>
          <w:rFonts w:asciiTheme="majorBidi" w:hAnsiTheme="majorBidi" w:cstheme="majorBidi" w:hint="cs"/>
          <w:color w:val="000000"/>
          <w:spacing w:val="-2"/>
          <w:sz w:val="28"/>
          <w:cs/>
        </w:rPr>
        <w:t>เ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ดือนสิ้นสุดวันที่ </w:t>
      </w:r>
      <w:r w:rsidR="00B25F29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B25F2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B25F29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B25F29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F65985" w:rsidRPr="004517A7" w14:paraId="765369D9" w14:textId="77777777" w:rsidTr="000A2C4A">
        <w:tc>
          <w:tcPr>
            <w:tcW w:w="6300" w:type="dxa"/>
            <w:vAlign w:val="bottom"/>
          </w:tcPr>
          <w:p w14:paraId="37575A02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D24C2D6" w14:textId="77777777" w:rsidR="00F65985" w:rsidRPr="004517A7" w:rsidRDefault="00F65985" w:rsidP="00613A3D">
            <w:pPr>
              <w:ind w:left="533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F65985" w:rsidRPr="004517A7" w14:paraId="3EFA5B04" w14:textId="77777777" w:rsidTr="000A2C4A">
        <w:tc>
          <w:tcPr>
            <w:tcW w:w="6300" w:type="dxa"/>
            <w:vAlign w:val="bottom"/>
          </w:tcPr>
          <w:p w14:paraId="7910AF6D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1026E3B5" w14:textId="77777777" w:rsidR="00F65985" w:rsidRPr="004517A7" w:rsidRDefault="00F65985" w:rsidP="00613A3D">
            <w:pPr>
              <w:ind w:left="-12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F65985" w:rsidRPr="004517A7" w14:paraId="422A8CBE" w14:textId="77777777" w:rsidTr="000A2C4A">
        <w:tc>
          <w:tcPr>
            <w:tcW w:w="6300" w:type="dxa"/>
            <w:vAlign w:val="bottom"/>
          </w:tcPr>
          <w:p w14:paraId="25826E23" w14:textId="77777777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C80BB6" w14:textId="07A6A376" w:rsidR="00F65985" w:rsidRPr="004517A7" w:rsidRDefault="00382CE6" w:rsidP="00F6598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75F42B" w14:textId="7777777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251885" w14:textId="42FB6982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65985" w:rsidRPr="004517A7" w14:paraId="11B7E37F" w14:textId="77777777" w:rsidTr="000A2C4A">
        <w:tc>
          <w:tcPr>
            <w:tcW w:w="6300" w:type="dxa"/>
            <w:vAlign w:val="bottom"/>
          </w:tcPr>
          <w:p w14:paraId="28E4114A" w14:textId="77777777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780A3D" w14:textId="6357F756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82CE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282DB581" w14:textId="7777777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98EC8D" w14:textId="40F5D89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82CE6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F65985" w:rsidRPr="004517A7" w14:paraId="7E4E6D69" w14:textId="77777777" w:rsidTr="004D5288">
        <w:tc>
          <w:tcPr>
            <w:tcW w:w="6300" w:type="dxa"/>
            <w:vAlign w:val="bottom"/>
          </w:tcPr>
          <w:p w14:paraId="75663A8C" w14:textId="4CE14194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cs/>
              </w:rPr>
              <w:t>ยอดคงเหลือต้น</w:t>
            </w:r>
            <w:r w:rsidR="00942BC9"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111C8" w14:textId="671BBB9C" w:rsidR="00F65985" w:rsidRPr="004D5288" w:rsidRDefault="00B27729" w:rsidP="00F65985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86,715</w:t>
            </w:r>
          </w:p>
        </w:tc>
        <w:tc>
          <w:tcPr>
            <w:tcW w:w="90" w:type="dxa"/>
            <w:shd w:val="clear" w:color="auto" w:fill="auto"/>
          </w:tcPr>
          <w:p w14:paraId="6E74087C" w14:textId="77777777" w:rsidR="00F65985" w:rsidRPr="004D5288" w:rsidRDefault="00F65985" w:rsidP="00F6598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66D5D" w14:textId="6B6026C1" w:rsidR="00F65985" w:rsidRPr="004D5288" w:rsidRDefault="00423E1A" w:rsidP="00F65985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D5288">
              <w:rPr>
                <w:rFonts w:ascii="Angsana New" w:hAnsi="Angsana New"/>
                <w:snapToGrid w:val="0"/>
                <w:sz w:val="28"/>
                <w:lang w:eastAsia="th-TH"/>
              </w:rPr>
              <w:t>167,704</w:t>
            </w:r>
          </w:p>
        </w:tc>
      </w:tr>
      <w:tr w:rsidR="00F65985" w:rsidRPr="004517A7" w14:paraId="488D8D3B" w14:textId="77777777" w:rsidTr="004D5288">
        <w:tc>
          <w:tcPr>
            <w:tcW w:w="6300" w:type="dxa"/>
            <w:vAlign w:val="bottom"/>
          </w:tcPr>
          <w:p w14:paraId="21C85340" w14:textId="4CF16355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790D51">
              <w:rPr>
                <w:rFonts w:ascii="Angsana New" w:hAnsi="Angsana New" w:hint="cs"/>
                <w:caps/>
                <w:sz w:val="28"/>
                <w:u w:val="single"/>
                <w:cs/>
              </w:rPr>
              <w:t>บวก</w:t>
            </w:r>
            <w:r w:rsidR="00DA617D" w:rsidRPr="00DA617D">
              <w:rPr>
                <w:rFonts w:ascii="Angsana New" w:hAnsi="Angsana New"/>
                <w:caps/>
                <w:sz w:val="28"/>
              </w:rPr>
              <w:t>: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กู้เพิ่มระหว่าง</w:t>
            </w:r>
            <w:r w:rsidR="00942BC9"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E8CB4" w14:textId="0A03832F" w:rsidR="00F65985" w:rsidRPr="004D5288" w:rsidRDefault="00B27729" w:rsidP="00F65985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5,000</w:t>
            </w:r>
          </w:p>
        </w:tc>
        <w:tc>
          <w:tcPr>
            <w:tcW w:w="90" w:type="dxa"/>
            <w:shd w:val="clear" w:color="auto" w:fill="auto"/>
          </w:tcPr>
          <w:p w14:paraId="1DD88FB0" w14:textId="77777777" w:rsidR="00F65985" w:rsidRPr="004D5288" w:rsidRDefault="00F65985" w:rsidP="00F6598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0D128E" w14:textId="31C81A59" w:rsidR="00F65985" w:rsidRPr="004D5288" w:rsidRDefault="00423E1A" w:rsidP="00F65985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D5288">
              <w:rPr>
                <w:rFonts w:ascii="Angsana New" w:hAnsi="Angsana New"/>
                <w:snapToGrid w:val="0"/>
                <w:sz w:val="28"/>
                <w:lang w:eastAsia="th-TH"/>
              </w:rPr>
              <w:t>19,929</w:t>
            </w:r>
          </w:p>
        </w:tc>
      </w:tr>
      <w:tr w:rsidR="00F65985" w:rsidRPr="004517A7" w14:paraId="270F3567" w14:textId="77777777" w:rsidTr="004D5288">
        <w:tc>
          <w:tcPr>
            <w:tcW w:w="6300" w:type="dxa"/>
            <w:vAlign w:val="bottom"/>
          </w:tcPr>
          <w:p w14:paraId="796FDA62" w14:textId="637C8DB7" w:rsidR="00F65985" w:rsidRPr="008C0FF6" w:rsidRDefault="00F65985" w:rsidP="006D6303">
            <w:pPr>
              <w:tabs>
                <w:tab w:val="left" w:pos="900"/>
                <w:tab w:val="left" w:pos="1440"/>
                <w:tab w:val="left" w:pos="2160"/>
              </w:tabs>
              <w:ind w:right="576"/>
              <w:rPr>
                <w:rFonts w:ascii="Angsana New" w:hAnsi="Angsana New"/>
                <w:caps/>
                <w:sz w:val="28"/>
                <w:cs/>
              </w:rPr>
            </w:pPr>
            <w:r w:rsidRPr="00790D51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="00DA617D" w:rsidRPr="00DA617D">
              <w:rPr>
                <w:rFonts w:ascii="Angsana New" w:hAnsi="Angsana New"/>
                <w:caps/>
                <w:sz w:val="28"/>
              </w:rPr>
              <w:t>:</w:t>
            </w:r>
            <w:r w:rsidR="00790D51">
              <w:rPr>
                <w:rFonts w:ascii="Angsana New" w:hAnsi="Angsana New"/>
                <w:caps/>
                <w:sz w:val="28"/>
              </w:rPr>
              <w:t xml:space="preserve"> </w:t>
            </w:r>
            <w:r w:rsidR="00973848" w:rsidRPr="00D15E59">
              <w:rPr>
                <w:rFonts w:ascii="Angsana New" w:hAnsi="Angsana New"/>
                <w:caps/>
                <w:color w:val="FFFFFF" w:themeColor="background1"/>
                <w:sz w:val="28"/>
              </w:rPr>
              <w:t>.</w:t>
            </w:r>
            <w:r w:rsidR="00D15E59" w:rsidRPr="00D15E59">
              <w:rPr>
                <w:rFonts w:ascii="Angsana New" w:hAnsi="Angsana New"/>
                <w:caps/>
                <w:color w:val="FFFFFF" w:themeColor="background1"/>
                <w:sz w:val="28"/>
              </w:rPr>
              <w:t>.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จ่ายคืนเงินกู้ระหว่าง</w:t>
            </w:r>
            <w:r w:rsidR="00942BC9"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9EC85" w14:textId="48679CDF" w:rsidR="00F65985" w:rsidRPr="004D5288" w:rsidRDefault="00B27729" w:rsidP="00F65985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(12,47</w:t>
            </w:r>
            <w:r w:rsidR="000A5ECD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5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937B2B" w14:textId="77777777" w:rsidR="00F65985" w:rsidRPr="004D5288" w:rsidRDefault="00F65985" w:rsidP="00F6598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8D3B9" w14:textId="0086713B" w:rsidR="00F65985" w:rsidRPr="004D5288" w:rsidRDefault="00423E1A" w:rsidP="00F65985">
            <w:pPr>
              <w:tabs>
                <w:tab w:val="decimal" w:pos="849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D5288">
              <w:rPr>
                <w:rFonts w:ascii="Angsana New" w:hAnsi="Angsana New"/>
                <w:snapToGrid w:val="0"/>
                <w:sz w:val="28"/>
                <w:lang w:eastAsia="th-TH"/>
              </w:rPr>
              <w:t>(100,918)</w:t>
            </w:r>
          </w:p>
        </w:tc>
      </w:tr>
      <w:tr w:rsidR="00F65985" w:rsidRPr="004517A7" w14:paraId="2C794DEB" w14:textId="77777777" w:rsidTr="004D5288">
        <w:tc>
          <w:tcPr>
            <w:tcW w:w="6300" w:type="dxa"/>
            <w:vAlign w:val="bottom"/>
          </w:tcPr>
          <w:p w14:paraId="0D80780E" w14:textId="58289B2B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ยอดคงเหลือปลาย</w:t>
            </w:r>
            <w:r w:rsidR="00942BC9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A5714" w14:textId="78A1142E" w:rsidR="00F65985" w:rsidRPr="004D5288" w:rsidRDefault="00B27729" w:rsidP="00F65985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79,240</w:t>
            </w:r>
          </w:p>
        </w:tc>
        <w:tc>
          <w:tcPr>
            <w:tcW w:w="90" w:type="dxa"/>
            <w:shd w:val="clear" w:color="auto" w:fill="auto"/>
          </w:tcPr>
          <w:p w14:paraId="1A3B5144" w14:textId="77777777" w:rsidR="00F65985" w:rsidRPr="004D5288" w:rsidRDefault="00F65985" w:rsidP="00F6598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95D9D" w14:textId="0B726C73" w:rsidR="00F65985" w:rsidRPr="004D5288" w:rsidRDefault="00423E1A" w:rsidP="00F65985">
            <w:pPr>
              <w:tabs>
                <w:tab w:val="decimal" w:pos="896"/>
              </w:tabs>
              <w:ind w:right="90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D5288"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86,715</w:t>
            </w:r>
          </w:p>
        </w:tc>
      </w:tr>
    </w:tbl>
    <w:p w14:paraId="7BA805C3" w14:textId="77777777" w:rsidR="001874A4" w:rsidRDefault="001874A4" w:rsidP="001874A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18841BAF" w14:textId="77777777" w:rsidR="001874A4" w:rsidRDefault="001874A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6B4BE013" w14:textId="77F1F655" w:rsidR="008B14DE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</w:t>
      </w:r>
      <w:r w:rsidR="001146F4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8B14DE"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และเงินกู้ยืมระยะยาว</w:t>
      </w:r>
    </w:p>
    <w:p w14:paraId="51E11F07" w14:textId="67145A3E" w:rsidR="00F53166" w:rsidRPr="00B118B0" w:rsidRDefault="009E4C64" w:rsidP="00E25A4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เงินกู้ยืมระยะสั้น</w:t>
      </w:r>
      <w:r w:rsidR="00E673A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8177E6"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เงินกู้ยืม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ระยะยาว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ณ วันที่ </w:t>
      </w:r>
      <w:r w:rsidR="0085189B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85189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="0085189B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5189B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37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90"/>
        <w:gridCol w:w="992"/>
        <w:gridCol w:w="92"/>
        <w:gridCol w:w="992"/>
        <w:gridCol w:w="91"/>
        <w:gridCol w:w="912"/>
        <w:gridCol w:w="90"/>
        <w:gridCol w:w="994"/>
        <w:gridCol w:w="90"/>
        <w:gridCol w:w="990"/>
        <w:gridCol w:w="90"/>
        <w:gridCol w:w="990"/>
      </w:tblGrid>
      <w:tr w:rsidR="005B4801" w:rsidRPr="00B118B0" w14:paraId="2E5791D0" w14:textId="77777777" w:rsidTr="00E92E34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5B4801" w:rsidRPr="00B118B0" w:rsidRDefault="005B48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bookmarkStart w:id="6" w:name="_Hlk70918995"/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1BFAA" w14:textId="77777777" w:rsidR="005B4801" w:rsidRPr="00B118B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1131" w14:textId="22D333AA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12DDF13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56B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0EB235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FD103F5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183938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F81005" w14:textId="77777777" w:rsidR="005B4801" w:rsidRPr="00B118B0" w:rsidRDefault="005B4801" w:rsidP="003D2F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bookmarkEnd w:id="6"/>
      <w:tr w:rsidR="00935E58" w:rsidRPr="00B118B0" w14:paraId="67E74C95" w14:textId="77777777" w:rsidTr="00E92E34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F7A3D6F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938E9C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6" w:type="dxa"/>
            <w:gridSpan w:val="3"/>
            <w:tcBorders>
              <w:top w:val="nil"/>
              <w:left w:val="nil"/>
              <w:right w:val="nil"/>
            </w:tcBorders>
          </w:tcPr>
          <w:p w14:paraId="45FBF863" w14:textId="297B4395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E74D1E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A60A0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DC5AE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E993DDE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33E7C78B" w14:textId="77777777" w:rsidTr="00E92E34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956B7A0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E170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73EF7" w14:textId="3C6AAC59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4E1F69F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</w:tcBorders>
          </w:tcPr>
          <w:p w14:paraId="3C9E8DC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4748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C7165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5E58" w:rsidRPr="00B118B0" w14:paraId="3706FE90" w14:textId="77777777" w:rsidTr="00E92E34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51FA0D7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FE536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3DF56" w14:textId="098059CD" w:rsidR="00935E58" w:rsidRPr="00B118B0" w:rsidRDefault="00292E9E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78FBB49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A7218" w14:textId="3F7481A6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74AD1E47" w14:textId="4D9854C8" w:rsidR="00935E58" w:rsidRPr="00B118B0" w:rsidRDefault="00292E9E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CD01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</w:tcBorders>
            <w:vAlign w:val="bottom"/>
          </w:tcPr>
          <w:p w14:paraId="2CD03ED8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3431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0F4B24" w14:textId="2A402157" w:rsidR="00935E58" w:rsidRPr="00B118B0" w:rsidRDefault="00292E9E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5718D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DED202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935E58" w:rsidRPr="00B118B0" w14:paraId="725C859A" w14:textId="77777777" w:rsidTr="00E92E34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43C09" w14:textId="77777777" w:rsidR="00935E58" w:rsidRPr="00B118B0" w:rsidRDefault="00935E58" w:rsidP="00935E58">
            <w:pPr>
              <w:ind w:right="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0D01D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650C28" w14:textId="09B5E311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92E9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1FE7DB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9725E" w14:textId="5EDFAA1D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92E9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9B49D0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73B19" w14:textId="62500521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92E9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6A3A4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50AC226" w14:textId="1497DF33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92E9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B56475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91B9A" w14:textId="6D813782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92E9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637402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F53EA" w14:textId="2F1EC406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92E9E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E2BB6" w:rsidRPr="00B118B0" w14:paraId="7500DBC2" w14:textId="77777777" w:rsidTr="00E92E34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408077FA" w14:textId="77777777" w:rsidR="009E2BB6" w:rsidRDefault="009E2BB6" w:rsidP="009E2BB6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  <w:p w14:paraId="79AF1353" w14:textId="66255025" w:rsidR="009E2BB6" w:rsidRPr="00B118B0" w:rsidRDefault="009E2BB6" w:rsidP="009E2BB6">
            <w:pPr>
              <w:ind w:left="180"/>
              <w:rPr>
                <w:rFonts w:asciiTheme="majorBidi" w:hAnsiTheme="majorBidi" w:cstheme="majorBidi"/>
                <w:sz w:val="28"/>
              </w:rPr>
            </w:pPr>
            <w:r w:rsidRPr="000B1F55">
              <w:rPr>
                <w:rFonts w:asciiTheme="majorBidi" w:hAnsiTheme="majorBidi" w:cstheme="majorBidi"/>
                <w:sz w:val="28"/>
              </w:rPr>
              <w:t>(</w:t>
            </w:r>
            <w:r w:rsidRPr="000B1F55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B1F55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234C2DAC" w14:textId="77777777" w:rsidR="009E2BB6" w:rsidRPr="00B118B0" w:rsidRDefault="009E2BB6" w:rsidP="009E2B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A0910" w14:textId="7529B652" w:rsidR="009E2BB6" w:rsidRPr="00E92E34" w:rsidRDefault="009E2BB6" w:rsidP="009E2B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2E34">
              <w:rPr>
                <w:rFonts w:asciiTheme="majorBidi" w:hAnsiTheme="majorBidi" w:cstheme="majorBidi"/>
                <w:sz w:val="28"/>
              </w:rPr>
              <w:t xml:space="preserve">0.075 </w:t>
            </w:r>
            <w:r w:rsidR="00E92E34">
              <w:rPr>
                <w:rFonts w:asciiTheme="majorBidi" w:hAnsiTheme="majorBidi" w:cstheme="majorBidi"/>
                <w:sz w:val="28"/>
              </w:rPr>
              <w:t>-</w:t>
            </w:r>
            <w:r w:rsidRPr="00E92E34">
              <w:rPr>
                <w:rFonts w:asciiTheme="majorBidi" w:hAnsiTheme="majorBidi" w:cstheme="majorBidi"/>
                <w:sz w:val="28"/>
              </w:rPr>
              <w:t xml:space="preserve"> 6.</w:t>
            </w:r>
            <w:r w:rsidR="00BE21A4">
              <w:rPr>
                <w:rFonts w:asciiTheme="majorBidi" w:hAnsiTheme="majorBidi" w:cstheme="majorBidi"/>
                <w:sz w:val="28"/>
              </w:rPr>
              <w:t>2</w:t>
            </w:r>
            <w:r w:rsidRPr="00E92E3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0B76C6D" w14:textId="77777777" w:rsidR="009E2BB6" w:rsidRPr="00E92E34" w:rsidRDefault="009E2BB6" w:rsidP="009E2B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F3F0D" w14:textId="56D9D63B" w:rsidR="009E2BB6" w:rsidRPr="00E92E34" w:rsidRDefault="009E2BB6" w:rsidP="009E2B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2E34">
              <w:rPr>
                <w:rFonts w:asciiTheme="majorBidi" w:hAnsiTheme="majorBidi" w:cstheme="majorBidi"/>
                <w:sz w:val="28"/>
              </w:rPr>
              <w:t xml:space="preserve">0.075 </w:t>
            </w:r>
            <w:r w:rsidR="00E92E34">
              <w:rPr>
                <w:rFonts w:asciiTheme="majorBidi" w:hAnsiTheme="majorBidi" w:cstheme="majorBidi"/>
                <w:sz w:val="28"/>
              </w:rPr>
              <w:t>-</w:t>
            </w:r>
            <w:r w:rsidRPr="00E92E34">
              <w:rPr>
                <w:rFonts w:asciiTheme="majorBidi" w:hAnsiTheme="majorBidi" w:cstheme="majorBidi"/>
                <w:sz w:val="28"/>
              </w:rPr>
              <w:t xml:space="preserve"> 6.25</w:t>
            </w:r>
          </w:p>
        </w:tc>
        <w:tc>
          <w:tcPr>
            <w:tcW w:w="91" w:type="dxa"/>
            <w:tcBorders>
              <w:left w:val="nil"/>
              <w:right w:val="nil"/>
            </w:tcBorders>
            <w:vAlign w:val="bottom"/>
          </w:tcPr>
          <w:p w14:paraId="1F192EE1" w14:textId="77777777" w:rsidR="009E2BB6" w:rsidRPr="00B118B0" w:rsidRDefault="009E2BB6" w:rsidP="009E2BB6">
            <w:pPr>
              <w:tabs>
                <w:tab w:val="decimal" w:pos="72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5EB4E" w14:textId="717F6902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D2E9AF5" w14:textId="77777777" w:rsidR="009E2BB6" w:rsidRPr="00B118B0" w:rsidRDefault="009E2BB6" w:rsidP="009E2BB6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2311C" w14:textId="68605C24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8E01A5" w14:textId="77777777" w:rsidR="009E2BB6" w:rsidRPr="00B118B0" w:rsidRDefault="009E2BB6" w:rsidP="009E2BB6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209B9" w14:textId="41FC9ADC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55,9</w:t>
            </w:r>
            <w:r w:rsidR="004B493F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0747B4" w14:textId="77777777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D09B816" w14:textId="79355485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55,9</w:t>
            </w:r>
            <w:r w:rsidR="004B493F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9E2BB6" w:rsidRPr="00B118B0" w14:paraId="40C2BF71" w14:textId="77777777" w:rsidTr="00E92E34">
        <w:tc>
          <w:tcPr>
            <w:tcW w:w="2964" w:type="dxa"/>
            <w:tcBorders>
              <w:right w:val="nil"/>
            </w:tcBorders>
          </w:tcPr>
          <w:p w14:paraId="699186F4" w14:textId="77777777" w:rsidR="009E2BB6" w:rsidRDefault="009E2BB6" w:rsidP="009E2BB6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กรรมการของบริษัทย่อย</w:t>
            </w:r>
          </w:p>
          <w:p w14:paraId="2DA7D8D5" w14:textId="0EF33F72" w:rsidR="009E2BB6" w:rsidRPr="00B118B0" w:rsidRDefault="009E2BB6" w:rsidP="009E2BB6">
            <w:pPr>
              <w:ind w:left="180" w:hanging="6"/>
              <w:rPr>
                <w:rFonts w:asciiTheme="majorBidi" w:hAnsiTheme="majorBidi" w:cstheme="majorBidi"/>
                <w:sz w:val="28"/>
                <w:cs/>
              </w:rPr>
            </w:pPr>
            <w:r w:rsidRPr="000B1F55">
              <w:rPr>
                <w:rFonts w:asciiTheme="majorBidi" w:hAnsiTheme="majorBidi" w:cstheme="majorBidi"/>
                <w:sz w:val="28"/>
              </w:rPr>
              <w:t>(</w:t>
            </w:r>
            <w:r w:rsidRPr="000B1F55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B1F55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3A3A5EB7" w14:textId="77777777" w:rsidR="009E2BB6" w:rsidRPr="00B118B0" w:rsidRDefault="009E2BB6" w:rsidP="009E2B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A0E7F" w14:textId="22B30709" w:rsidR="009E2BB6" w:rsidRPr="00843794" w:rsidRDefault="009E2BB6" w:rsidP="009E2BB6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22CB5DF" w14:textId="77777777" w:rsidR="009E2BB6" w:rsidRPr="00B118B0" w:rsidRDefault="009E2BB6" w:rsidP="009E2B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52434" w14:textId="28E8CC6A" w:rsidR="009E2BB6" w:rsidRPr="00B118B0" w:rsidRDefault="009E2BB6" w:rsidP="009E2BB6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2C4F7B72" w14:textId="77777777" w:rsidR="009E2BB6" w:rsidRPr="00B118B0" w:rsidRDefault="009E2BB6" w:rsidP="009E2BB6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0932B" w14:textId="3FEC53F5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EBAC2CF" w14:textId="77777777" w:rsidR="009E2BB6" w:rsidRPr="00B118B0" w:rsidRDefault="009E2BB6" w:rsidP="009E2BB6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5FD09" w14:textId="13F8B8E4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68DB059" w14:textId="77777777" w:rsidR="009E2BB6" w:rsidRPr="00B118B0" w:rsidRDefault="009E2BB6" w:rsidP="009E2BB6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12F72" w14:textId="2A9D85DC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1FD2103" w14:textId="77777777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380F7519" w14:textId="47D9C7FD" w:rsidR="009E2BB6" w:rsidRPr="00B118B0" w:rsidRDefault="009E2BB6" w:rsidP="009E2BB6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E2BB6" w:rsidRPr="00B118B0" w14:paraId="0060FE84" w14:textId="77777777" w:rsidTr="00E92E34">
        <w:tc>
          <w:tcPr>
            <w:tcW w:w="2964" w:type="dxa"/>
            <w:tcBorders>
              <w:right w:val="nil"/>
            </w:tcBorders>
          </w:tcPr>
          <w:p w14:paraId="16C4D823" w14:textId="77777777" w:rsidR="009E2BB6" w:rsidRPr="00B118B0" w:rsidRDefault="009E2BB6" w:rsidP="009E2BB6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61B4D5DA" w14:textId="77777777" w:rsidR="009E2BB6" w:rsidRPr="00B118B0" w:rsidRDefault="009E2BB6" w:rsidP="009E2B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38248EF" w14:textId="2A820F26" w:rsidR="009E2BB6" w:rsidRPr="00843794" w:rsidRDefault="009E2BB6" w:rsidP="009E2BB6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ED6A637" w14:textId="77777777" w:rsidR="009E2BB6" w:rsidRPr="00B118B0" w:rsidRDefault="009E2BB6" w:rsidP="009E2B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8FEB3F5" w14:textId="05025E17" w:rsidR="009E2BB6" w:rsidRPr="00B118B0" w:rsidRDefault="009E2BB6" w:rsidP="009E2BB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4EDD1CF" w14:textId="77777777" w:rsidR="009E2BB6" w:rsidRPr="00B118B0" w:rsidRDefault="009E2BB6" w:rsidP="009E2BB6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729D9" w14:textId="6F262258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83,000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EC0207" w14:textId="77777777" w:rsidR="009E2BB6" w:rsidRPr="00B118B0" w:rsidRDefault="009E2BB6" w:rsidP="009E2BB6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54DEE" w14:textId="0A5A149E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83,000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12BE395" w14:textId="77777777" w:rsidR="009E2BB6" w:rsidRPr="00B118B0" w:rsidRDefault="009E2BB6" w:rsidP="009E2BB6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30EA3" w14:textId="3F91941B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80,000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E40F79C" w14:textId="77777777" w:rsidR="009E2BB6" w:rsidRPr="00B118B0" w:rsidRDefault="009E2BB6" w:rsidP="009E2BB6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2849301" w14:textId="454C29EF" w:rsidR="009E2BB6" w:rsidRPr="00B118B0" w:rsidRDefault="009E2BB6" w:rsidP="009E2BB6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80,000</w:t>
            </w:r>
          </w:p>
        </w:tc>
      </w:tr>
      <w:tr w:rsidR="009E2BB6" w:rsidRPr="00B118B0" w14:paraId="2011AC17" w14:textId="77777777" w:rsidTr="00E92E34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F73A2A" w14:textId="77777777" w:rsidR="009E2BB6" w:rsidRPr="00B118B0" w:rsidRDefault="009E2BB6" w:rsidP="009E2BB6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EAA96C" w14:textId="77777777" w:rsidR="009E2BB6" w:rsidRPr="00B118B0" w:rsidRDefault="009E2BB6" w:rsidP="009E2BB6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899E0" w14:textId="717CEF06" w:rsidR="009E2BB6" w:rsidRPr="00B118B0" w:rsidRDefault="009E2BB6" w:rsidP="009E2BB6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4C463CE5" w14:textId="77777777" w:rsidR="009E2BB6" w:rsidRPr="00B118B0" w:rsidRDefault="009E2BB6" w:rsidP="009E2BB6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9AB07A" w14:textId="77777777" w:rsidR="009E2BB6" w:rsidRPr="00B118B0" w:rsidRDefault="009E2BB6" w:rsidP="009E2BB6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7D298822" w14:textId="77777777" w:rsidR="009E2BB6" w:rsidRPr="00B118B0" w:rsidRDefault="009E2BB6" w:rsidP="009E2BB6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0885AC" w14:textId="25007E09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84,413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AA17260" w14:textId="77777777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FA9131" w14:textId="2D582839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84,413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26D203" w14:textId="77777777" w:rsidR="009E2BB6" w:rsidRPr="00B118B0" w:rsidRDefault="009E2BB6" w:rsidP="009E2BB6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C5FBCD" w14:textId="4EEB975D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135,990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8109489" w14:textId="77777777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94FDBD" w14:textId="583DE289" w:rsidR="009E2BB6" w:rsidRPr="00B118B0" w:rsidRDefault="009E2BB6" w:rsidP="009E2BB6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135,990</w:t>
            </w:r>
          </w:p>
        </w:tc>
      </w:tr>
      <w:tr w:rsidR="009E2BB6" w:rsidRPr="00B118B0" w14:paraId="4AC47628" w14:textId="77777777" w:rsidTr="00E92E34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35E126F" w14:textId="77777777" w:rsidR="009E2BB6" w:rsidRPr="00B118B0" w:rsidRDefault="009E2BB6" w:rsidP="009E2BB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616B9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8E59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1ABCFB0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673B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2C42989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7A4436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97A47C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8DECDB" w14:textId="77777777" w:rsidR="009E2BB6" w:rsidRPr="00B118B0" w:rsidRDefault="009E2BB6" w:rsidP="009E2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E2BB6" w:rsidRPr="00B118B0" w14:paraId="4D985DC7" w14:textId="77777777" w:rsidTr="00E92E34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0D25BD4" w14:textId="77777777" w:rsidR="009E2BB6" w:rsidRPr="00B118B0" w:rsidRDefault="009E2BB6" w:rsidP="009E2BB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9A1CA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B10E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B75246E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483B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0F6E915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B58A8D0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5119C3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95644C1" w14:textId="77777777" w:rsidR="009E2BB6" w:rsidRPr="00B118B0" w:rsidRDefault="009E2BB6" w:rsidP="009E2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E2BB6" w:rsidRPr="00B118B0" w14:paraId="0B32167F" w14:textId="77777777" w:rsidTr="00E92E34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0D3F3A8" w14:textId="77777777" w:rsidR="009E2BB6" w:rsidRPr="00B118B0" w:rsidRDefault="009E2BB6" w:rsidP="009E2BB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375AE8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C37C3D" w14:textId="1DCB8026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7081FCF6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D24A2D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746DE6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0A8EA52" w14:textId="77777777" w:rsidR="009E2BB6" w:rsidRPr="00B118B0" w:rsidRDefault="009E2BB6" w:rsidP="009E2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E2BB6" w:rsidRPr="00B118B0" w14:paraId="0B37D2E6" w14:textId="77777777" w:rsidTr="00E92E34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695287F0" w14:textId="77777777" w:rsidR="009E2BB6" w:rsidRPr="00B118B0" w:rsidRDefault="009E2BB6" w:rsidP="009E2BB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5EA91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47121" w14:textId="2A6DCB29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2F24B829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</w:tcBorders>
          </w:tcPr>
          <w:p w14:paraId="2EB9C713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6F700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0E7F56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E2BB6" w:rsidRPr="00B118B0" w14:paraId="2842D77A" w14:textId="77777777" w:rsidTr="00E92E34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77A26E0F" w14:textId="77777777" w:rsidR="009E2BB6" w:rsidRPr="00B118B0" w:rsidRDefault="009E2BB6" w:rsidP="009E2BB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65319B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0CECC" w14:textId="6EC1A838" w:rsidR="009E2BB6" w:rsidRPr="00B118B0" w:rsidRDefault="009E2BB6" w:rsidP="009E2BB6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1CAA2148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CE067" w14:textId="5238B5F3" w:rsidR="009E2BB6" w:rsidRPr="00B118B0" w:rsidRDefault="009E2BB6" w:rsidP="009E2BB6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AA981C5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13E43ECE" w14:textId="5BEBD18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A2F51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</w:tcBorders>
            <w:vAlign w:val="bottom"/>
          </w:tcPr>
          <w:p w14:paraId="5705FF08" w14:textId="1CC5F17F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15B01F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12636A" w14:textId="0AA6354D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C9E4A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D17358" w14:textId="2F7D13CD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9E2BB6" w:rsidRPr="00B118B0" w14:paraId="069E91D4" w14:textId="77777777" w:rsidTr="00E92E34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13B5D" w14:textId="1276A915" w:rsidR="009E2BB6" w:rsidRPr="00B118B0" w:rsidRDefault="009E2BB6" w:rsidP="009E2BB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5F22AB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1E9B0" w14:textId="665562B6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82EF09D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16B2F" w14:textId="6EA5D375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C09D41A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A9DBE" w14:textId="77976885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279FC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AE8B0A" w14:textId="1ED780DB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18FE4F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10A52" w14:textId="2A35E0F5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55BBA9" w14:textId="7777777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D345D" w14:textId="601658D7" w:rsidR="009E2BB6" w:rsidRPr="00B118B0" w:rsidRDefault="009E2BB6" w:rsidP="009E2B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615417" w:rsidRPr="00B118B0" w14:paraId="6AA71806" w14:textId="77777777" w:rsidTr="00E92E34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0C4D34C8" w14:textId="4F545FFF" w:rsidR="00615417" w:rsidRPr="00B118B0" w:rsidRDefault="00615417" w:rsidP="00615417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08EE8A11" w14:textId="77777777" w:rsidR="00615417" w:rsidRPr="00B118B0" w:rsidRDefault="00615417" w:rsidP="006154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36480" w14:textId="68764EC0" w:rsidR="00615417" w:rsidRPr="00FF48A8" w:rsidRDefault="00615417" w:rsidP="0061541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8A3506D" w14:textId="77777777" w:rsidR="00615417" w:rsidRPr="00FF48A8" w:rsidRDefault="00615417" w:rsidP="006154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13BD7" w14:textId="375A9212" w:rsidR="00615417" w:rsidRPr="00FF48A8" w:rsidRDefault="00615417" w:rsidP="0061541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3718392" w14:textId="77777777" w:rsidR="00615417" w:rsidRPr="00FF48A8" w:rsidRDefault="00615417" w:rsidP="0061541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D13110" w14:textId="375A1287" w:rsidR="00615417" w:rsidRPr="00FF48A8" w:rsidRDefault="00615417" w:rsidP="006154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853EF0D" w14:textId="77777777" w:rsidR="00615417" w:rsidRPr="00FF48A8" w:rsidRDefault="00615417" w:rsidP="00615417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06C76C" w14:textId="16171DA9" w:rsidR="00615417" w:rsidRPr="00FF48A8" w:rsidRDefault="00615417" w:rsidP="006154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A1D642F" w14:textId="77777777" w:rsidR="00615417" w:rsidRPr="00FF48A8" w:rsidRDefault="00615417" w:rsidP="00615417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9932EC" w14:textId="5D034299" w:rsidR="00615417" w:rsidRPr="00FF48A8" w:rsidRDefault="00615417" w:rsidP="006154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4434506" w14:textId="77777777" w:rsidR="00615417" w:rsidRPr="00FF48A8" w:rsidRDefault="00615417" w:rsidP="006154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BBE759" w14:textId="1ACAE939" w:rsidR="00615417" w:rsidRPr="00FF48A8" w:rsidRDefault="00615417" w:rsidP="006154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15417" w:rsidRPr="00B118B0" w14:paraId="5788FBAC" w14:textId="77777777" w:rsidTr="00E92E34">
        <w:tc>
          <w:tcPr>
            <w:tcW w:w="2964" w:type="dxa"/>
            <w:tcBorders>
              <w:right w:val="nil"/>
            </w:tcBorders>
          </w:tcPr>
          <w:p w14:paraId="572683AB" w14:textId="49098197" w:rsidR="00615417" w:rsidRPr="00B118B0" w:rsidRDefault="00615417" w:rsidP="00615417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="006E2965" w:rsidRPr="006E2965">
              <w:rPr>
                <w:rFonts w:asciiTheme="majorBidi" w:hAnsiTheme="majorBidi" w:cstheme="majorBidi"/>
                <w:sz w:val="28"/>
              </w:rPr>
              <w:t>:</w:t>
            </w:r>
            <w:r w:rsidRPr="006E296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7B9627CF" w14:textId="77777777" w:rsidR="00615417" w:rsidRPr="00B118B0" w:rsidRDefault="00615417" w:rsidP="006154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23798" w14:textId="77777777" w:rsidR="00615417" w:rsidRPr="00FF48A8" w:rsidRDefault="00615417" w:rsidP="006154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09BA4C1" w14:textId="77777777" w:rsidR="00615417" w:rsidRPr="00FF48A8" w:rsidRDefault="00615417" w:rsidP="006154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C2E1E" w14:textId="77777777" w:rsidR="00615417" w:rsidRPr="00FF48A8" w:rsidRDefault="00615417" w:rsidP="006154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645222F8" w14:textId="77777777" w:rsidR="00615417" w:rsidRPr="00FF48A8" w:rsidRDefault="00615417" w:rsidP="00615417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46307" w14:textId="158598E4" w:rsidR="00615417" w:rsidRPr="00FF48A8" w:rsidRDefault="00615417" w:rsidP="006154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(121,182)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F27E2B4" w14:textId="77777777" w:rsidR="00615417" w:rsidRPr="00FF48A8" w:rsidRDefault="00615417" w:rsidP="00615417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0E118" w14:textId="5E9BC4ED" w:rsidR="00615417" w:rsidRPr="00FF48A8" w:rsidRDefault="00615417" w:rsidP="006154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(121,182)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638170E" w14:textId="77777777" w:rsidR="00615417" w:rsidRPr="00FF48A8" w:rsidRDefault="00615417" w:rsidP="00615417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0D95CE9" w14:textId="611ED4E7" w:rsidR="00615417" w:rsidRPr="00FF48A8" w:rsidRDefault="00615417" w:rsidP="006154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DCE34FC" w14:textId="77777777" w:rsidR="00615417" w:rsidRPr="00FF48A8" w:rsidRDefault="00615417" w:rsidP="006154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34EF6" w14:textId="7561E713" w:rsidR="00615417" w:rsidRPr="00FF48A8" w:rsidRDefault="00615417" w:rsidP="006154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15417" w:rsidRPr="00B118B0" w14:paraId="574E854E" w14:textId="77777777" w:rsidTr="00E92E34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94AAD9" w14:textId="042D3165" w:rsidR="00615417" w:rsidRPr="00B118B0" w:rsidRDefault="00615417" w:rsidP="00615417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6B4025" w14:textId="77777777" w:rsidR="00615417" w:rsidRPr="00B118B0" w:rsidRDefault="00615417" w:rsidP="0061541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8898D8" w14:textId="77777777" w:rsidR="00615417" w:rsidRPr="00FF48A8" w:rsidRDefault="00615417" w:rsidP="0061541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545C624C" w14:textId="77777777" w:rsidR="00615417" w:rsidRPr="00FF48A8" w:rsidRDefault="00615417" w:rsidP="0061541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3D08D" w14:textId="77777777" w:rsidR="00615417" w:rsidRPr="00FF48A8" w:rsidRDefault="00615417" w:rsidP="00615417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19D4B45A" w14:textId="77777777" w:rsidR="00615417" w:rsidRPr="00FF48A8" w:rsidRDefault="00615417" w:rsidP="00615417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178F61" w14:textId="4147201F" w:rsidR="00615417" w:rsidRPr="00FF48A8" w:rsidRDefault="00615417" w:rsidP="006154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22,871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2E435EE" w14:textId="77777777" w:rsidR="00615417" w:rsidRPr="00FF48A8" w:rsidRDefault="00615417" w:rsidP="006154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F5E66B" w14:textId="093DB898" w:rsidR="00615417" w:rsidRPr="00FF48A8" w:rsidRDefault="00615417" w:rsidP="006154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22,871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F95738E" w14:textId="77777777" w:rsidR="00615417" w:rsidRPr="00FF48A8" w:rsidRDefault="00615417" w:rsidP="00615417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7F02E0" w14:textId="76DA87BE" w:rsidR="00615417" w:rsidRPr="00FF48A8" w:rsidRDefault="00615417" w:rsidP="006154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A9E219E" w14:textId="77777777" w:rsidR="00615417" w:rsidRPr="00FF48A8" w:rsidRDefault="00615417" w:rsidP="006154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C86DC" w14:textId="47EACD05" w:rsidR="00615417" w:rsidRPr="00FF48A8" w:rsidRDefault="00615417" w:rsidP="00615417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17558F29" w14:textId="77777777" w:rsidR="00043091" w:rsidRDefault="0004309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lang w:val="en-GB"/>
        </w:rPr>
        <w:br w:type="page"/>
      </w:r>
    </w:p>
    <w:p w14:paraId="43ABAB87" w14:textId="77777777" w:rsidR="00B44195" w:rsidRPr="00D2689D" w:rsidRDefault="00B44195" w:rsidP="00B44195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D2689D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  <w:r w:rsidRPr="00D2689D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BE02546" w14:textId="2797E30D" w:rsidR="00B44195" w:rsidRPr="00D2689D" w:rsidRDefault="00B44195" w:rsidP="00B44195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1506AC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.1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ประมาณการหนี้สิน</w:t>
      </w:r>
      <w:r w:rsidRPr="00D2689D">
        <w:rPr>
          <w:rFonts w:asciiTheme="majorBidi" w:hAnsiTheme="majorBidi" w:cstheme="majorBidi"/>
          <w:sz w:val="28"/>
          <w:cs/>
        </w:rPr>
        <w:t>ไม่หมุนเวียนสำหรับ</w:t>
      </w:r>
      <w:r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ผลประโยชน์พนักงานระยะยาว</w:t>
      </w:r>
      <w:r w:rsidRPr="00D2689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D2689D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D2689D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ประกอบด้วย</w:t>
      </w:r>
    </w:p>
    <w:tbl>
      <w:tblPr>
        <w:tblW w:w="915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32"/>
        <w:gridCol w:w="90"/>
        <w:gridCol w:w="1170"/>
        <w:gridCol w:w="180"/>
        <w:gridCol w:w="1170"/>
        <w:gridCol w:w="90"/>
        <w:gridCol w:w="1170"/>
      </w:tblGrid>
      <w:tr w:rsidR="00B44195" w:rsidRPr="00D2689D" w14:paraId="323BB77A" w14:textId="77777777" w:rsidTr="005A6A05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2AFFE" w14:textId="77777777" w:rsidR="00B44195" w:rsidRPr="00D2689D" w:rsidRDefault="00B44195" w:rsidP="005A6A05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67AA3" w14:textId="77777777" w:rsidR="00B44195" w:rsidRPr="00D2689D" w:rsidRDefault="00B44195" w:rsidP="005A6A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B44195" w:rsidRPr="00D2689D" w14:paraId="1141E25A" w14:textId="77777777" w:rsidTr="005A6A05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A8B54" w14:textId="77777777" w:rsidR="00B44195" w:rsidRPr="00D2689D" w:rsidRDefault="00B44195" w:rsidP="005A6A05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BFDE59" w14:textId="77777777" w:rsidR="00B44195" w:rsidRPr="00D2689D" w:rsidRDefault="00B44195" w:rsidP="005A6A05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C1C516" w14:textId="77777777" w:rsidR="00B44195" w:rsidRPr="00D2689D" w:rsidRDefault="00B44195" w:rsidP="005A6A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2C525" w14:textId="77777777" w:rsidR="00B44195" w:rsidRPr="00D2689D" w:rsidRDefault="00B44195" w:rsidP="005A6A05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44195" w:rsidRPr="00D2689D" w14:paraId="5643DF5F" w14:textId="77777777" w:rsidTr="005A6A05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55C3B" w14:textId="77777777" w:rsidR="00B44195" w:rsidRPr="00D2689D" w:rsidRDefault="00B44195" w:rsidP="005A6A05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8000C7E" w14:textId="77777777" w:rsidR="00B44195" w:rsidRPr="00D2689D" w:rsidRDefault="00B44195" w:rsidP="005A6A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EBF513" w14:textId="77777777" w:rsidR="00B44195" w:rsidRPr="00D2689D" w:rsidRDefault="00B44195" w:rsidP="005A6A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258F54" w14:textId="77777777" w:rsidR="00B44195" w:rsidRPr="00D2689D" w:rsidRDefault="00B44195" w:rsidP="005A6A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F8508C" w14:textId="77777777" w:rsidR="00B44195" w:rsidRPr="00D2689D" w:rsidRDefault="00B44195" w:rsidP="005A6A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36EC30" w14:textId="77777777" w:rsidR="00B44195" w:rsidRPr="00D2689D" w:rsidRDefault="00B44195" w:rsidP="005A6A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0FEBC4" w14:textId="77777777" w:rsidR="00B44195" w:rsidRPr="00D2689D" w:rsidRDefault="00B44195" w:rsidP="005A6A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D4A17B" w14:textId="77777777" w:rsidR="00B44195" w:rsidRPr="00D2689D" w:rsidRDefault="00B44195" w:rsidP="005A6A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B44195" w:rsidRPr="00D2689D" w14:paraId="54F8C6FE" w14:textId="77777777" w:rsidTr="005A6A05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D2ABD" w14:textId="77777777" w:rsidR="00B44195" w:rsidRPr="00D2689D" w:rsidRDefault="00B44195" w:rsidP="005A6A05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D455D" w14:textId="77777777" w:rsidR="00B44195" w:rsidRPr="00D2689D" w:rsidRDefault="00B44195" w:rsidP="005A6A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1ADD2B" w14:textId="77777777" w:rsidR="00B44195" w:rsidRPr="00D2689D" w:rsidRDefault="00B44195" w:rsidP="005A6A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3B966" w14:textId="77777777" w:rsidR="00B44195" w:rsidRPr="00D2689D" w:rsidRDefault="00B44195" w:rsidP="005A6A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0C64C8" w14:textId="77777777" w:rsidR="00B44195" w:rsidRPr="00D2689D" w:rsidRDefault="00B44195" w:rsidP="005A6A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83279E" w14:textId="77777777" w:rsidR="00B44195" w:rsidRPr="00D2689D" w:rsidRDefault="00B44195" w:rsidP="005A6A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93C5DF" w14:textId="77777777" w:rsidR="00B44195" w:rsidRPr="00D2689D" w:rsidRDefault="00B44195" w:rsidP="005A6A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ABE07" w14:textId="77777777" w:rsidR="00B44195" w:rsidRPr="00D2689D" w:rsidRDefault="00B44195" w:rsidP="005A6A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44195" w:rsidRPr="00D2689D" w14:paraId="564A5F4C" w14:textId="77777777" w:rsidTr="005A6A05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6DDCE" w14:textId="6E694E2C" w:rsidR="00B44195" w:rsidRPr="00563757" w:rsidRDefault="00B44195" w:rsidP="005A6A05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563757">
              <w:rPr>
                <w:rFonts w:asciiTheme="majorBidi" w:hAnsiTheme="majorBidi" w:hint="cs"/>
                <w:sz w:val="28"/>
                <w:cs/>
              </w:rPr>
              <w:t>สำรองผลประโยชน์</w:t>
            </w:r>
            <w:r w:rsidR="006D23E2">
              <w:rPr>
                <w:rFonts w:asciiTheme="majorBidi" w:hAnsiTheme="majorBidi" w:hint="cs"/>
                <w:sz w:val="28"/>
                <w:cs/>
              </w:rPr>
              <w:t>ระยะยาวของ</w:t>
            </w:r>
            <w:r w:rsidRPr="00563757">
              <w:rPr>
                <w:rFonts w:asciiTheme="majorBidi" w:hAnsiTheme="majorBidi" w:hint="cs"/>
                <w:sz w:val="28"/>
                <w:cs/>
              </w:rPr>
              <w:t>พนักงานต้นงวด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A81861" w14:textId="77777777" w:rsidR="00B44195" w:rsidRPr="00D2689D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10,973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1455" w14:textId="77777777" w:rsidR="00B44195" w:rsidRPr="00D2689D" w:rsidRDefault="00B44195" w:rsidP="005A6A05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64EB94" w14:textId="77777777" w:rsidR="00B44195" w:rsidRPr="00D2689D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9,582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596B" w14:textId="77777777" w:rsidR="00B44195" w:rsidRPr="00D2689D" w:rsidRDefault="00B44195" w:rsidP="005A6A0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A930BE" w14:textId="77777777" w:rsidR="00B44195" w:rsidRPr="00D2689D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5,33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FBED1" w14:textId="77777777" w:rsidR="00B44195" w:rsidRPr="00D2689D" w:rsidRDefault="00B44195" w:rsidP="005A6A05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830F0" w14:textId="77777777" w:rsidR="00B44195" w:rsidRPr="00D2689D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4,557</w:t>
            </w:r>
          </w:p>
        </w:tc>
      </w:tr>
      <w:tr w:rsidR="00B44195" w:rsidRPr="00D2689D" w14:paraId="4D3F5959" w14:textId="77777777" w:rsidTr="005A6A05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2F840" w14:textId="77777777" w:rsidR="00B44195" w:rsidRPr="00D2689D" w:rsidRDefault="00B44195" w:rsidP="005A6A05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หรือ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A9AED" w14:textId="77777777" w:rsidR="00B44195" w:rsidRPr="00D2689D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62A53" w14:textId="77777777" w:rsidR="00B44195" w:rsidRPr="00D2689D" w:rsidRDefault="00B44195" w:rsidP="005A6A05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27CC7" w14:textId="77777777" w:rsidR="00B44195" w:rsidRPr="00D2689D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9DB33" w14:textId="77777777" w:rsidR="00B44195" w:rsidRPr="00D2689D" w:rsidRDefault="00B44195" w:rsidP="005A6A0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0593" w14:textId="77777777" w:rsidR="00B44195" w:rsidRPr="00D2689D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1AE45" w14:textId="77777777" w:rsidR="00B44195" w:rsidRPr="00D2689D" w:rsidRDefault="00B44195" w:rsidP="005A6A05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6D0C" w14:textId="77777777" w:rsidR="00B44195" w:rsidRPr="00D2689D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44195" w:rsidRPr="00D2689D" w14:paraId="402FF497" w14:textId="77777777" w:rsidTr="005A6A05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38C11" w14:textId="77777777" w:rsidR="00B44195" w:rsidRPr="00D2689D" w:rsidRDefault="00B44195" w:rsidP="005A6A05">
            <w:pPr>
              <w:ind w:left="270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12EC3" w14:textId="77777777" w:rsidR="00B44195" w:rsidRPr="00D2689D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BA65D" w14:textId="77777777" w:rsidR="00B44195" w:rsidRPr="00D2689D" w:rsidRDefault="00B44195" w:rsidP="005A6A05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081C" w14:textId="77777777" w:rsidR="00B44195" w:rsidRPr="00D2689D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1,607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62191" w14:textId="77777777" w:rsidR="00B44195" w:rsidRPr="00D2689D" w:rsidRDefault="00B44195" w:rsidP="005A6A0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9A34" w14:textId="77777777" w:rsidR="00B44195" w:rsidRPr="00D2689D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B7B3" w14:textId="77777777" w:rsidR="00B44195" w:rsidRPr="00D2689D" w:rsidRDefault="00B44195" w:rsidP="005A6A05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1CB4" w14:textId="77777777" w:rsidR="00B44195" w:rsidRPr="00D2689D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688</w:t>
            </w:r>
          </w:p>
        </w:tc>
      </w:tr>
      <w:tr w:rsidR="00B44195" w:rsidRPr="00D2689D" w14:paraId="27F690FA" w14:textId="77777777" w:rsidTr="005A6A05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71E79" w14:textId="77777777" w:rsidR="00B44195" w:rsidRPr="00D2689D" w:rsidRDefault="00B44195" w:rsidP="005A6A05">
            <w:pPr>
              <w:ind w:left="270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ต้นทุนดอกเบี้ย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8C4BA" w14:textId="77777777" w:rsidR="00B44195" w:rsidRPr="00D2689D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FD2F5" w14:textId="77777777" w:rsidR="00B44195" w:rsidRPr="00D2689D" w:rsidRDefault="00B44195" w:rsidP="005A6A05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CF478" w14:textId="77777777" w:rsidR="00B44195" w:rsidRPr="00D2689D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75E9" w14:textId="77777777" w:rsidR="00B44195" w:rsidRPr="00D2689D" w:rsidRDefault="00B44195" w:rsidP="005A6A0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4F13" w14:textId="77777777" w:rsidR="00B44195" w:rsidRPr="00D2689D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1672A" w14:textId="77777777" w:rsidR="00B44195" w:rsidRPr="00D2689D" w:rsidRDefault="00B44195" w:rsidP="005A6A05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993D" w14:textId="77777777" w:rsidR="00B44195" w:rsidRPr="00D2689D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89</w:t>
            </w:r>
          </w:p>
        </w:tc>
      </w:tr>
      <w:tr w:rsidR="008B568B" w:rsidRPr="00D2689D" w14:paraId="49363BC0" w14:textId="77777777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B40AF5" w14:textId="77777777" w:rsidR="008B568B" w:rsidRPr="00D2689D" w:rsidRDefault="008B568B" w:rsidP="008B568B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ส่วนที่รับรู้ในกำไรขาดทุนเบ็ดเสร็จอื่น</w:t>
            </w:r>
          </w:p>
          <w:p w14:paraId="21880E03" w14:textId="1AE7FD48" w:rsidR="008B568B" w:rsidRPr="00D2689D" w:rsidRDefault="008B568B" w:rsidP="000A3499">
            <w:pPr>
              <w:ind w:left="267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(กำไร)</w:t>
            </w:r>
            <w:r w:rsidR="000A349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  <w:r>
              <w:rPr>
                <w:rFonts w:asciiTheme="majorBidi" w:hAnsiTheme="majorBidi" w:cstheme="majorBidi"/>
                <w:sz w:val="28"/>
              </w:rPr>
              <w:t xml:space="preserve"> :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E3B5D" w14:textId="77777777" w:rsidR="008B568B" w:rsidRDefault="008B568B" w:rsidP="008B568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85A6B" w14:textId="77777777" w:rsidR="008B568B" w:rsidRPr="00D2689D" w:rsidRDefault="008B568B" w:rsidP="008B568B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1899E" w14:textId="77777777" w:rsidR="008B568B" w:rsidRDefault="008B568B" w:rsidP="008B568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96EED" w14:textId="77777777" w:rsidR="008B568B" w:rsidRPr="00D2689D" w:rsidRDefault="008B568B" w:rsidP="008B568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1761B" w14:textId="77777777" w:rsidR="008B568B" w:rsidRDefault="008B568B" w:rsidP="008B568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CB4E3" w14:textId="77777777" w:rsidR="008B568B" w:rsidRPr="00D2689D" w:rsidRDefault="008B568B" w:rsidP="008B568B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44275" w14:textId="77777777" w:rsidR="008B568B" w:rsidRDefault="008B568B" w:rsidP="008B568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B568B" w:rsidRPr="00D2689D" w14:paraId="3FC07AAE" w14:textId="77777777" w:rsidTr="005A6A05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478BECA" w14:textId="77777777" w:rsidR="008B568B" w:rsidRPr="00D2689D" w:rsidRDefault="008B568B" w:rsidP="008B568B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โอนกลับส่วนที่รับรู้ในกำไรขาดทุนเบ็ดเสร็จอื่น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BF7D0" w14:textId="77777777" w:rsidR="008B568B" w:rsidRPr="00D2689D" w:rsidRDefault="008B568B" w:rsidP="008B568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EDBC0" w14:textId="77777777" w:rsidR="008B568B" w:rsidRPr="00D2689D" w:rsidRDefault="008B568B" w:rsidP="008B568B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131E3" w14:textId="77777777" w:rsidR="008B568B" w:rsidRPr="00D2689D" w:rsidRDefault="008B568B" w:rsidP="008B568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(399)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A2D7" w14:textId="77777777" w:rsidR="008B568B" w:rsidRPr="00D2689D" w:rsidRDefault="008B568B" w:rsidP="008B568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ACFA0" w14:textId="77777777" w:rsidR="008B568B" w:rsidRPr="00D2689D" w:rsidRDefault="008B568B" w:rsidP="008B568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E578" w14:textId="77777777" w:rsidR="008B568B" w:rsidRPr="00D2689D" w:rsidRDefault="008B568B" w:rsidP="008B568B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1D37" w14:textId="77777777" w:rsidR="008B568B" w:rsidRPr="00D2689D" w:rsidRDefault="008B568B" w:rsidP="008B568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B568B" w:rsidRPr="00F80137" w14:paraId="6E04B103" w14:textId="77777777" w:rsidTr="005A6A05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95F25" w14:textId="77777777" w:rsidR="008B568B" w:rsidRPr="00D2689D" w:rsidRDefault="008B568B" w:rsidP="008B568B">
            <w:pPr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สำรองผลประโยชน์ระยะยาวของพนักงานปลาย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405F4" w14:textId="77777777" w:rsidR="008B568B" w:rsidRPr="00294FD7" w:rsidRDefault="008B568B" w:rsidP="008B568B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11,42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30B1" w14:textId="77777777" w:rsidR="008B568B" w:rsidRPr="00294FD7" w:rsidRDefault="008B568B" w:rsidP="008B568B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C9C1FA" w14:textId="77777777" w:rsidR="008B568B" w:rsidRPr="00294FD7" w:rsidRDefault="008B568B" w:rsidP="008B568B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94F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10,973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37F31" w14:textId="77777777" w:rsidR="008B568B" w:rsidRPr="00294FD7" w:rsidRDefault="008B568B" w:rsidP="008B568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D35FCE" w14:textId="77777777" w:rsidR="008B568B" w:rsidRPr="00294FD7" w:rsidRDefault="008B568B" w:rsidP="008B568B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5,53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35FC" w14:textId="77777777" w:rsidR="008B568B" w:rsidRPr="00294FD7" w:rsidRDefault="008B568B" w:rsidP="008B568B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96B759" w14:textId="77777777" w:rsidR="008B568B" w:rsidRPr="00294FD7" w:rsidRDefault="008B568B" w:rsidP="008B568B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94F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5,334</w:t>
            </w:r>
          </w:p>
        </w:tc>
      </w:tr>
    </w:tbl>
    <w:p w14:paraId="4507BE92" w14:textId="35F67041" w:rsidR="00B44195" w:rsidRPr="005576B8" w:rsidRDefault="00B44195" w:rsidP="00B44195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1506AC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กองทุนสำรองเลี้ยงชีพ</w:t>
      </w:r>
    </w:p>
    <w:p w14:paraId="5526B1E4" w14:textId="77777777" w:rsidR="00B44195" w:rsidRPr="005576B8" w:rsidRDefault="00B44195" w:rsidP="00B4419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2530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และพระราชบัญญัติกองทุนสำรองเลี้ยงชีพ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(ฉบับที่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พ.ศ.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2542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แล้ว</w:t>
      </w:r>
    </w:p>
    <w:p w14:paraId="48836346" w14:textId="77777777" w:rsidR="00B44195" w:rsidRPr="005576B8" w:rsidRDefault="00B44195" w:rsidP="00B4419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Pr="005576B8">
        <w:rPr>
          <w:rFonts w:asciiTheme="majorBidi" w:hAnsiTheme="majorBidi" w:cstheme="majorBidi"/>
          <w:sz w:val="28"/>
          <w:cs/>
          <w:lang w:val="en-GB"/>
        </w:rPr>
        <w:t>งวดสามเดือนสิ้นสุดวันที่</w:t>
      </w:r>
      <w:r w:rsidRPr="005576B8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>มีนาคม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เงินสมทบกองทุนสำรองเลี้ยงชีพของบริษัทซึ่งได้บันทึกเป็นค่าใช้จ่ายในงบกำไรขาดทุนและกำไรขาดทุนเบ็ดเสร็จมีดังนี้</w:t>
      </w:r>
    </w:p>
    <w:tbl>
      <w:tblPr>
        <w:tblW w:w="9181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350"/>
        <w:gridCol w:w="180"/>
        <w:gridCol w:w="1260"/>
        <w:gridCol w:w="90"/>
        <w:gridCol w:w="1261"/>
      </w:tblGrid>
      <w:tr w:rsidR="00B44195" w:rsidRPr="005576B8" w14:paraId="38731F71" w14:textId="77777777" w:rsidTr="005A6A05">
        <w:trPr>
          <w:trHeight w:val="279"/>
        </w:trPr>
        <w:tc>
          <w:tcPr>
            <w:tcW w:w="9181" w:type="dxa"/>
            <w:gridSpan w:val="8"/>
          </w:tcPr>
          <w:p w14:paraId="73846066" w14:textId="77777777" w:rsidR="00B44195" w:rsidRPr="005F0C87" w:rsidRDefault="00B44195" w:rsidP="005A6A0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F0C87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F0C87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F0C87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F0C87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5F0C87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B44195" w:rsidRPr="005576B8" w14:paraId="72CD625C" w14:textId="77777777" w:rsidTr="005A6A05">
        <w:trPr>
          <w:trHeight w:val="279"/>
        </w:trPr>
        <w:tc>
          <w:tcPr>
            <w:tcW w:w="3600" w:type="dxa"/>
          </w:tcPr>
          <w:p w14:paraId="338A0B97" w14:textId="77777777" w:rsidR="00B44195" w:rsidRPr="005F0C87" w:rsidRDefault="00B44195" w:rsidP="005A6A05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1EB7C04" w14:textId="77777777" w:rsidR="00B44195" w:rsidRPr="005F0C87" w:rsidRDefault="00B44195" w:rsidP="005A6A05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F0C87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2018F53" w14:textId="77777777" w:rsidR="00B44195" w:rsidRPr="005F0C87" w:rsidRDefault="00B44195" w:rsidP="005A6A05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20E4563F" w14:textId="77777777" w:rsidR="00B44195" w:rsidRPr="005F0C87" w:rsidRDefault="00B44195" w:rsidP="005A6A05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F0C8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44195" w:rsidRPr="005576B8" w14:paraId="004DC54E" w14:textId="77777777" w:rsidTr="005A6A05">
        <w:trPr>
          <w:trHeight w:val="279"/>
        </w:trPr>
        <w:tc>
          <w:tcPr>
            <w:tcW w:w="3600" w:type="dxa"/>
          </w:tcPr>
          <w:p w14:paraId="4C435B75" w14:textId="77777777" w:rsidR="00B44195" w:rsidRPr="005F0C87" w:rsidRDefault="00B44195" w:rsidP="005A6A05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18710B" w14:textId="77777777" w:rsidR="00B44195" w:rsidRPr="005F0C87" w:rsidRDefault="00B44195" w:rsidP="005A6A05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F0C8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77B58F28" w14:textId="77777777" w:rsidR="00B44195" w:rsidRPr="005F0C87" w:rsidRDefault="00B44195" w:rsidP="005A6A05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41DB69" w14:textId="77777777" w:rsidR="00B44195" w:rsidRPr="005F0C87" w:rsidRDefault="00B44195" w:rsidP="005A6A05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F0C8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788AF194" w14:textId="77777777" w:rsidR="00B44195" w:rsidRPr="005F0C87" w:rsidRDefault="00B44195" w:rsidP="005A6A05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62C1F1" w14:textId="77777777" w:rsidR="00B44195" w:rsidRPr="005F0C87" w:rsidRDefault="00B44195" w:rsidP="005A6A05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F0C8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38B6E1BD" w14:textId="77777777" w:rsidR="00B44195" w:rsidRPr="005F0C87" w:rsidRDefault="00B44195" w:rsidP="005A6A05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AFEE96C" w14:textId="77777777" w:rsidR="00B44195" w:rsidRPr="005F0C87" w:rsidRDefault="00B44195" w:rsidP="005A6A05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F0C8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44195" w:rsidRPr="00B118B0" w14:paraId="733254FC" w14:textId="77777777" w:rsidTr="005A6A05">
        <w:trPr>
          <w:trHeight w:val="206"/>
        </w:trPr>
        <w:tc>
          <w:tcPr>
            <w:tcW w:w="3600" w:type="dxa"/>
          </w:tcPr>
          <w:p w14:paraId="4296F87C" w14:textId="77777777" w:rsidR="00B44195" w:rsidRPr="005F0C87" w:rsidRDefault="00B44195" w:rsidP="005A6A05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</w:rPr>
            </w:pPr>
            <w:r w:rsidRPr="005F0C87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>31</w:t>
            </w:r>
            <w:r w:rsidRPr="005F0C87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C77AE6" w14:textId="77777777" w:rsidR="00B44195" w:rsidRPr="00A25E7B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25E7B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Pr="00A25E7B">
              <w:rPr>
                <w:rFonts w:asciiTheme="majorBidi" w:hAnsiTheme="majorBidi" w:cstheme="majorBidi"/>
                <w:color w:val="000000"/>
                <w:sz w:val="28"/>
                <w:cs/>
              </w:rPr>
              <w:t>1</w:t>
            </w:r>
            <w:r w:rsidRPr="00A25E7B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63C2A737" w14:textId="77777777" w:rsidR="00B44195" w:rsidRPr="005F0C87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95C4C5" w14:textId="77777777" w:rsidR="00B44195" w:rsidRPr="005F0C87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318</w:t>
            </w:r>
          </w:p>
        </w:tc>
        <w:tc>
          <w:tcPr>
            <w:tcW w:w="180" w:type="dxa"/>
          </w:tcPr>
          <w:p w14:paraId="35AA8099" w14:textId="77777777" w:rsidR="00B44195" w:rsidRPr="005F0C87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144EE9" w14:textId="77777777" w:rsidR="00B44195" w:rsidRPr="005F0C87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94</w:t>
            </w:r>
          </w:p>
        </w:tc>
        <w:tc>
          <w:tcPr>
            <w:tcW w:w="90" w:type="dxa"/>
          </w:tcPr>
          <w:p w14:paraId="4B243EF9" w14:textId="77777777" w:rsidR="00B44195" w:rsidRPr="005F0C87" w:rsidRDefault="00B44195" w:rsidP="005A6A0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890B9BD" w14:textId="77777777" w:rsidR="00B44195" w:rsidRPr="005F0C87" w:rsidRDefault="00B44195" w:rsidP="005A6A05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157</w:t>
            </w:r>
          </w:p>
        </w:tc>
      </w:tr>
    </w:tbl>
    <w:p w14:paraId="203CF556" w14:textId="77777777" w:rsidR="00377E5B" w:rsidRDefault="00377E5B" w:rsidP="00377E5B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5D274BFC" w14:textId="77777777" w:rsidR="00377E5B" w:rsidRDefault="00377E5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07DEC10" w14:textId="2331CDA0" w:rsidR="00E35841" w:rsidRPr="0047269D" w:rsidRDefault="00DA7FE8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DA7FE8">
        <w:rPr>
          <w:rFonts w:asciiTheme="majorBidi" w:hAnsiTheme="majorBidi" w:hint="cs"/>
          <w:b/>
          <w:bCs/>
          <w:sz w:val="28"/>
          <w:cs/>
        </w:rPr>
        <w:lastRenderedPageBreak/>
        <w:t>ทุนเรือนหุ้น</w:t>
      </w:r>
      <w:r w:rsidRPr="00DA7FE8">
        <w:rPr>
          <w:rFonts w:asciiTheme="majorBidi" w:hAnsiTheme="majorBidi"/>
          <w:b/>
          <w:bCs/>
          <w:sz w:val="28"/>
          <w:cs/>
        </w:rPr>
        <w:t xml:space="preserve"> </w:t>
      </w:r>
      <w:r w:rsidRPr="00DA7FE8">
        <w:rPr>
          <w:rFonts w:asciiTheme="majorBidi" w:hAnsiTheme="majorBidi" w:hint="cs"/>
          <w:b/>
          <w:bCs/>
          <w:sz w:val="28"/>
          <w:cs/>
        </w:rPr>
        <w:t>และ</w:t>
      </w:r>
      <w:r w:rsidR="00E35841" w:rsidRPr="0047269D">
        <w:rPr>
          <w:rFonts w:asciiTheme="majorBidi" w:hAnsiTheme="majorBidi" w:cstheme="majorBidi"/>
          <w:b/>
          <w:bCs/>
          <w:sz w:val="28"/>
          <w:cs/>
        </w:rPr>
        <w:t>ใบสำคัญแสดงสิทธิ</w:t>
      </w:r>
    </w:p>
    <w:p w14:paraId="035F7FF6" w14:textId="77777777" w:rsidR="001D45FB" w:rsidRPr="004E320B" w:rsidRDefault="001D45FB" w:rsidP="001D45FB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>ทุนเรือนหุ้น</w:t>
      </w:r>
    </w:p>
    <w:p w14:paraId="01BCC30F" w14:textId="614FCB58" w:rsidR="001D45FB" w:rsidRPr="004E320B" w:rsidRDefault="001D45FB" w:rsidP="001D45FB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เมื่อวันที่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สิงหาคม 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มีผู้ถือใบสำคัญแสดงสิทธิ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7UP-W4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ใช้สิทธิแปลงสภาพตามประกาศการใช้สิทธิแปลงสภาพ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ครั้งที่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โดยมีหุ้นสามัญที่เกิดจากการใช้สิทธิจำนวน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26,663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หุ้น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มูลค่าที่ตราไว้หุ้นละ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0.50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จำนวน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13,331.50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และส่วนเกินมูลค่าหุ้นสามัญจำนวน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47,993.40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บริษัทได้ดำเนินการจดทะเบียนเปลี่ยนแปลงทุนจดทะเบียนชำระแล้วของบริษัทต่อกรมพัฒนาธุรกิจการค้า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กระทรวงพาณิชย์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จากเดิม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2,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>571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,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>522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,575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50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เป็น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2,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>571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,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>5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35,907.00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เมื่อวันที่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สิงหาคม </w:t>
      </w:r>
      <w:r w:rsidRPr="004E320B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>เป็นที่เรียบร้อยแล้ว</w:t>
      </w:r>
    </w:p>
    <w:p w14:paraId="4193BCE3" w14:textId="77777777" w:rsidR="001D45FB" w:rsidRPr="004E320B" w:rsidRDefault="001D45FB" w:rsidP="001D45FB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>ใบสำคัญแสดงสิทธิ</w:t>
      </w:r>
    </w:p>
    <w:p w14:paraId="4E2C13E1" w14:textId="6C0CF33B" w:rsidR="0051439C" w:rsidRPr="004E320B" w:rsidRDefault="00E35841" w:rsidP="0047269D">
      <w:pPr>
        <w:spacing w:before="120" w:after="12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081ED7">
        <w:rPr>
          <w:rFonts w:asciiTheme="majorBidi" w:hAnsiTheme="majorBidi" w:cstheme="majorBidi"/>
          <w:spacing w:val="-4"/>
          <w:sz w:val="28"/>
          <w:cs/>
        </w:rPr>
        <w:t>ที่ประชุมคณะกรรมการบริษัทได้มีมติเห็นชอบให้นำเสนอใ</w:t>
      </w:r>
      <w:r w:rsidR="00081ED7" w:rsidRPr="00081ED7">
        <w:rPr>
          <w:rFonts w:asciiTheme="majorBidi" w:hAnsiTheme="majorBidi" w:cstheme="majorBidi" w:hint="cs"/>
          <w:spacing w:val="-4"/>
          <w:sz w:val="28"/>
          <w:cs/>
        </w:rPr>
        <w:t>น</w:t>
      </w:r>
      <w:r w:rsidRPr="00081ED7">
        <w:rPr>
          <w:rFonts w:asciiTheme="majorBidi" w:hAnsiTheme="majorBidi" w:cstheme="majorBidi"/>
          <w:spacing w:val="-4"/>
          <w:sz w:val="28"/>
          <w:cs/>
        </w:rPr>
        <w:t xml:space="preserve">ประชุมวิสามัญผู้ถือหุ้น ครั้งที่ </w:t>
      </w:r>
      <w:r w:rsidRPr="00081ED7">
        <w:rPr>
          <w:rFonts w:asciiTheme="majorBidi" w:hAnsiTheme="majorBidi" w:cstheme="majorBidi"/>
          <w:spacing w:val="-4"/>
          <w:sz w:val="28"/>
        </w:rPr>
        <w:t>1/2562</w:t>
      </w:r>
      <w:r w:rsidRPr="00081ED7">
        <w:rPr>
          <w:rFonts w:asciiTheme="majorBidi" w:hAnsiTheme="majorBidi" w:cstheme="majorBidi"/>
          <w:spacing w:val="-4"/>
          <w:sz w:val="28"/>
          <w:cs/>
        </w:rPr>
        <w:t xml:space="preserve"> เมื่อวันที่ </w:t>
      </w:r>
      <w:r w:rsidRPr="00081ED7">
        <w:rPr>
          <w:rFonts w:asciiTheme="majorBidi" w:hAnsiTheme="majorBidi" w:cstheme="majorBidi"/>
          <w:spacing w:val="-4"/>
          <w:sz w:val="28"/>
        </w:rPr>
        <w:t>31</w:t>
      </w:r>
      <w:r w:rsidRPr="00081ED7">
        <w:rPr>
          <w:rFonts w:asciiTheme="majorBidi" w:hAnsiTheme="majorBidi" w:cstheme="majorBidi"/>
          <w:spacing w:val="-4"/>
          <w:sz w:val="28"/>
          <w:cs/>
        </w:rPr>
        <w:t xml:space="preserve"> พฤษภาคม </w:t>
      </w:r>
      <w:r w:rsidRPr="00081ED7">
        <w:rPr>
          <w:rFonts w:asciiTheme="majorBidi" w:hAnsiTheme="majorBidi" w:cstheme="majorBidi"/>
          <w:spacing w:val="-4"/>
          <w:sz w:val="28"/>
        </w:rPr>
        <w:t>2562</w:t>
      </w:r>
      <w:r w:rsidRPr="00081ED7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4E320B">
        <w:rPr>
          <w:rFonts w:asciiTheme="majorBidi" w:hAnsiTheme="majorBidi" w:cstheme="majorBidi"/>
          <w:sz w:val="28"/>
          <w:cs/>
        </w:rPr>
        <w:t xml:space="preserve">พิจารณาอนุมัติการเพิ่มทุนจดทะเบียนของบริษัท จำนวน </w:t>
      </w:r>
      <w:r w:rsidRPr="004E320B">
        <w:rPr>
          <w:rFonts w:asciiTheme="majorBidi" w:hAnsiTheme="majorBidi" w:cstheme="majorBidi"/>
          <w:sz w:val="28"/>
        </w:rPr>
        <w:t>605,919,620</w:t>
      </w:r>
      <w:r w:rsidRPr="004E320B">
        <w:rPr>
          <w:rFonts w:asciiTheme="majorBidi" w:hAnsiTheme="majorBidi" w:cstheme="majorBidi"/>
          <w:sz w:val="28"/>
          <w:cs/>
        </w:rPr>
        <w:t xml:space="preserve"> บาท จากเดิมทุนจดทะเบียน </w:t>
      </w:r>
      <w:r w:rsidRPr="004E320B">
        <w:rPr>
          <w:rFonts w:asciiTheme="majorBidi" w:hAnsiTheme="majorBidi" w:cstheme="majorBidi"/>
          <w:sz w:val="28"/>
        </w:rPr>
        <w:t>3,029,598,102</w:t>
      </w:r>
      <w:r w:rsidRPr="004E320B">
        <w:rPr>
          <w:rFonts w:asciiTheme="majorBidi" w:hAnsiTheme="majorBidi" w:cstheme="majorBidi"/>
          <w:sz w:val="28"/>
          <w:cs/>
        </w:rPr>
        <w:t xml:space="preserve"> บาท เป็น </w:t>
      </w:r>
      <w:r w:rsidRPr="004E320B">
        <w:rPr>
          <w:rFonts w:asciiTheme="majorBidi" w:hAnsiTheme="majorBidi" w:cstheme="majorBidi"/>
          <w:sz w:val="28"/>
        </w:rPr>
        <w:t>3,635,517,722</w:t>
      </w:r>
      <w:r w:rsidRPr="004E320B">
        <w:rPr>
          <w:rFonts w:asciiTheme="majorBidi" w:hAnsiTheme="majorBidi" w:cstheme="majorBidi"/>
          <w:sz w:val="28"/>
          <w:cs/>
        </w:rPr>
        <w:t xml:space="preserve"> บาท โดยการออกหุ้นสามัญเพิ่มทุนใหม่จำนวน </w:t>
      </w:r>
      <w:r w:rsidRPr="004E320B">
        <w:rPr>
          <w:rFonts w:asciiTheme="majorBidi" w:hAnsiTheme="majorBidi" w:cstheme="majorBidi"/>
          <w:sz w:val="28"/>
        </w:rPr>
        <w:t>605,919,620</w:t>
      </w:r>
      <w:r w:rsidRPr="004E320B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4E320B">
        <w:rPr>
          <w:rFonts w:asciiTheme="majorBidi" w:hAnsiTheme="majorBidi" w:cstheme="majorBidi"/>
          <w:sz w:val="28"/>
        </w:rPr>
        <w:t>1.00</w:t>
      </w:r>
      <w:r w:rsidRPr="004E320B">
        <w:rPr>
          <w:rFonts w:asciiTheme="majorBidi" w:hAnsiTheme="majorBidi" w:cstheme="majorBidi"/>
          <w:sz w:val="28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รุ่นที่ </w:t>
      </w:r>
      <w:r w:rsidRPr="004E320B">
        <w:rPr>
          <w:rFonts w:asciiTheme="majorBidi" w:hAnsiTheme="majorBidi" w:cstheme="majorBidi"/>
          <w:sz w:val="28"/>
        </w:rPr>
        <w:t xml:space="preserve">4 (“7UP-W4”) </w:t>
      </w:r>
      <w:r w:rsidR="00B03416" w:rsidRPr="004E320B">
        <w:rPr>
          <w:rFonts w:asciiTheme="majorBidi" w:hAnsiTheme="majorBidi" w:hint="cs"/>
          <w:sz w:val="28"/>
          <w:cs/>
        </w:rPr>
        <w:t>ซึ่งออกเมื่อวันที่</w:t>
      </w:r>
      <w:r w:rsidR="00B03416" w:rsidRPr="004E320B">
        <w:rPr>
          <w:rFonts w:asciiTheme="majorBidi" w:hAnsiTheme="majorBidi"/>
          <w:sz w:val="28"/>
          <w:cs/>
        </w:rPr>
        <w:t xml:space="preserve"> </w:t>
      </w:r>
      <w:r w:rsidR="00B03416" w:rsidRPr="004E320B">
        <w:rPr>
          <w:rFonts w:asciiTheme="majorBidi" w:hAnsiTheme="majorBidi" w:cstheme="majorBidi"/>
          <w:sz w:val="28"/>
        </w:rPr>
        <w:t xml:space="preserve">9 </w:t>
      </w:r>
      <w:r w:rsidR="00B03416" w:rsidRPr="004E320B">
        <w:rPr>
          <w:rFonts w:asciiTheme="majorBidi" w:hAnsiTheme="majorBidi" w:hint="cs"/>
          <w:sz w:val="28"/>
          <w:cs/>
        </w:rPr>
        <w:t>สิงหาคม</w:t>
      </w:r>
      <w:r w:rsidR="00B03416" w:rsidRPr="004E320B">
        <w:rPr>
          <w:rFonts w:asciiTheme="majorBidi" w:hAnsiTheme="majorBidi"/>
          <w:sz w:val="28"/>
          <w:cs/>
        </w:rPr>
        <w:t xml:space="preserve"> </w:t>
      </w:r>
      <w:r w:rsidR="00B03416" w:rsidRPr="004E320B">
        <w:rPr>
          <w:rFonts w:asciiTheme="majorBidi" w:hAnsiTheme="majorBidi" w:cstheme="majorBidi"/>
          <w:sz w:val="28"/>
        </w:rPr>
        <w:t xml:space="preserve">2562 </w:t>
      </w:r>
      <w:r w:rsidR="00B03416" w:rsidRPr="004E320B">
        <w:rPr>
          <w:rFonts w:asciiTheme="majorBidi" w:hAnsiTheme="majorBidi" w:hint="cs"/>
          <w:sz w:val="28"/>
          <w:cs/>
        </w:rPr>
        <w:t>ใบสำคัญแสดงสิทธิ</w:t>
      </w:r>
      <w:r w:rsidR="00B03416" w:rsidRPr="004E320B">
        <w:rPr>
          <w:rFonts w:asciiTheme="majorBidi" w:hAnsiTheme="majorBidi"/>
          <w:sz w:val="28"/>
          <w:cs/>
        </w:rPr>
        <w:t xml:space="preserve"> </w:t>
      </w:r>
      <w:r w:rsidR="00B03416" w:rsidRPr="004E320B">
        <w:rPr>
          <w:rFonts w:asciiTheme="majorBidi" w:hAnsiTheme="majorBidi" w:cstheme="majorBidi"/>
          <w:sz w:val="28"/>
        </w:rPr>
        <w:t xml:space="preserve">7UP-W4 </w:t>
      </w:r>
      <w:r w:rsidR="00B03416" w:rsidRPr="004E320B">
        <w:rPr>
          <w:rFonts w:asciiTheme="majorBidi" w:hAnsiTheme="majorBidi" w:hint="cs"/>
          <w:sz w:val="28"/>
          <w:cs/>
        </w:rPr>
        <w:t>มีอายุ</w:t>
      </w:r>
      <w:r w:rsidR="00B03416" w:rsidRPr="004E320B">
        <w:rPr>
          <w:rFonts w:asciiTheme="majorBidi" w:hAnsiTheme="majorBidi"/>
          <w:sz w:val="28"/>
          <w:cs/>
        </w:rPr>
        <w:t xml:space="preserve"> </w:t>
      </w:r>
      <w:r w:rsidR="00B03416" w:rsidRPr="004E320B">
        <w:rPr>
          <w:rFonts w:asciiTheme="majorBidi" w:hAnsiTheme="majorBidi" w:cstheme="majorBidi"/>
          <w:sz w:val="28"/>
        </w:rPr>
        <w:t xml:space="preserve">3 </w:t>
      </w:r>
      <w:r w:rsidR="00B03416" w:rsidRPr="004E320B">
        <w:rPr>
          <w:rFonts w:asciiTheme="majorBidi" w:hAnsiTheme="majorBidi" w:hint="cs"/>
          <w:sz w:val="28"/>
          <w:cs/>
        </w:rPr>
        <w:t>ปี</w:t>
      </w:r>
      <w:r w:rsidR="00B03416" w:rsidRPr="004E320B">
        <w:rPr>
          <w:rFonts w:asciiTheme="majorBidi" w:hAnsiTheme="majorBidi"/>
          <w:sz w:val="28"/>
          <w:cs/>
        </w:rPr>
        <w:t xml:space="preserve"> </w:t>
      </w:r>
      <w:r w:rsidR="00B03416" w:rsidRPr="004E320B">
        <w:rPr>
          <w:rFonts w:asciiTheme="majorBidi" w:hAnsiTheme="majorBidi" w:hint="cs"/>
          <w:sz w:val="28"/>
          <w:cs/>
        </w:rPr>
        <w:t>และวันใช้สิทธิครั้งสุดท้ายตรงกับวันที่</w:t>
      </w:r>
      <w:r w:rsidR="00B03416" w:rsidRPr="004E320B">
        <w:rPr>
          <w:rFonts w:asciiTheme="majorBidi" w:hAnsiTheme="majorBidi"/>
          <w:sz w:val="28"/>
          <w:cs/>
        </w:rPr>
        <w:t xml:space="preserve"> </w:t>
      </w:r>
      <w:r w:rsidR="00B03416" w:rsidRPr="004E320B">
        <w:rPr>
          <w:rFonts w:asciiTheme="majorBidi" w:hAnsiTheme="majorBidi" w:cstheme="majorBidi"/>
          <w:sz w:val="28"/>
        </w:rPr>
        <w:t xml:space="preserve">8 </w:t>
      </w:r>
      <w:r w:rsidR="00B03416" w:rsidRPr="004E320B">
        <w:rPr>
          <w:rFonts w:asciiTheme="majorBidi" w:hAnsiTheme="majorBidi" w:hint="cs"/>
          <w:sz w:val="28"/>
          <w:cs/>
        </w:rPr>
        <w:t>สิงหาคม</w:t>
      </w:r>
      <w:r w:rsidR="00B03416" w:rsidRPr="004E320B">
        <w:rPr>
          <w:rFonts w:asciiTheme="majorBidi" w:hAnsiTheme="majorBidi"/>
          <w:sz w:val="28"/>
          <w:cs/>
        </w:rPr>
        <w:t xml:space="preserve"> </w:t>
      </w:r>
      <w:r w:rsidR="00B03416" w:rsidRPr="004E320B">
        <w:rPr>
          <w:rFonts w:asciiTheme="majorBidi" w:hAnsiTheme="majorBidi" w:cstheme="majorBidi"/>
          <w:sz w:val="28"/>
        </w:rPr>
        <w:t>2565</w:t>
      </w:r>
      <w:r w:rsidR="00B03416" w:rsidRPr="004E320B">
        <w:rPr>
          <w:rFonts w:asciiTheme="majorBidi" w:hAnsiTheme="majorBidi" w:cstheme="majorBidi" w:hint="cs"/>
          <w:sz w:val="28"/>
          <w:cs/>
        </w:rPr>
        <w:t xml:space="preserve"> </w:t>
      </w:r>
      <w:r w:rsidRPr="004E320B">
        <w:rPr>
          <w:rFonts w:asciiTheme="majorBidi" w:hAnsiTheme="majorBidi" w:cstheme="majorBidi"/>
          <w:sz w:val="28"/>
          <w:cs/>
        </w:rPr>
        <w:t>เพื่อจัดสรรให้แก่ผู้ถือหุ้นเดิมตามสัดส่วนการถือหุ้น (</w:t>
      </w:r>
      <w:r w:rsidRPr="004E320B">
        <w:rPr>
          <w:rFonts w:asciiTheme="majorBidi" w:hAnsiTheme="majorBidi" w:cstheme="majorBidi"/>
          <w:sz w:val="28"/>
        </w:rPr>
        <w:t xml:space="preserve">Rights Offering) </w:t>
      </w:r>
      <w:r w:rsidRPr="004E320B">
        <w:rPr>
          <w:rFonts w:asciiTheme="majorBidi" w:hAnsiTheme="majorBidi" w:cstheme="majorBidi"/>
          <w:sz w:val="28"/>
          <w:cs/>
        </w:rPr>
        <w:t xml:space="preserve">ในอัตราส่วนหุ้นสามัญเดิม </w:t>
      </w:r>
      <w:r w:rsidRPr="004E320B">
        <w:rPr>
          <w:rFonts w:asciiTheme="majorBidi" w:hAnsiTheme="majorBidi" w:cstheme="majorBidi"/>
          <w:sz w:val="28"/>
        </w:rPr>
        <w:t>5</w:t>
      </w:r>
      <w:r w:rsidRPr="004E320B">
        <w:rPr>
          <w:rFonts w:asciiTheme="majorBidi" w:hAnsiTheme="majorBidi" w:cstheme="majorBidi"/>
          <w:sz w:val="28"/>
          <w:cs/>
        </w:rPr>
        <w:t xml:space="preserve"> หุ้น ต่อใบสำคัญแสดงสิทธิ </w:t>
      </w:r>
      <w:r w:rsidRPr="004E320B">
        <w:rPr>
          <w:rFonts w:asciiTheme="majorBidi" w:hAnsiTheme="majorBidi" w:cstheme="majorBidi"/>
          <w:sz w:val="28"/>
        </w:rPr>
        <w:t>1</w:t>
      </w:r>
      <w:r w:rsidRPr="004E320B">
        <w:rPr>
          <w:rFonts w:asciiTheme="majorBidi" w:hAnsiTheme="majorBidi" w:cstheme="majorBidi"/>
          <w:sz w:val="28"/>
          <w:cs/>
        </w:rPr>
        <w:t xml:space="preserve"> หน่วย ในราคา </w:t>
      </w:r>
      <w:r w:rsidRPr="004E320B">
        <w:rPr>
          <w:rFonts w:asciiTheme="majorBidi" w:hAnsiTheme="majorBidi" w:cstheme="majorBidi"/>
          <w:sz w:val="28"/>
        </w:rPr>
        <w:t>0.05</w:t>
      </w:r>
      <w:r w:rsidRPr="004E320B">
        <w:rPr>
          <w:rFonts w:asciiTheme="majorBidi" w:hAnsiTheme="majorBidi" w:cstheme="majorBidi"/>
          <w:sz w:val="28"/>
          <w:cs/>
        </w:rPr>
        <w:t xml:space="preserve"> บาทต่อหน่วย </w:t>
      </w:r>
    </w:p>
    <w:p w14:paraId="3395EB97" w14:textId="77777777" w:rsidR="0051439C" w:rsidRPr="004E320B" w:rsidRDefault="00E35841" w:rsidP="0051439C">
      <w:pPr>
        <w:spacing w:before="120" w:after="120"/>
        <w:ind w:left="720" w:right="-29" w:firstLine="360"/>
        <w:jc w:val="thaiDistribute"/>
        <w:rPr>
          <w:rFonts w:asciiTheme="majorBidi" w:hAnsiTheme="majorBidi" w:cstheme="majorBidi"/>
          <w:sz w:val="28"/>
        </w:rPr>
      </w:pPr>
      <w:r w:rsidRPr="004E320B">
        <w:rPr>
          <w:rFonts w:asciiTheme="majorBidi" w:hAnsiTheme="majorBidi" w:cstheme="majorBidi"/>
          <w:sz w:val="28"/>
          <w:cs/>
        </w:rPr>
        <w:t>โดยมีราคาการใช้สิทธิดังนี้</w:t>
      </w:r>
    </w:p>
    <w:p w14:paraId="3E03A5DA" w14:textId="68878F6B" w:rsidR="00E35841" w:rsidRPr="004E320B" w:rsidRDefault="00E35841" w:rsidP="0051439C">
      <w:pPr>
        <w:spacing w:before="120" w:after="120"/>
        <w:ind w:left="1080" w:right="-29" w:firstLine="360"/>
        <w:jc w:val="thaiDistribute"/>
        <w:rPr>
          <w:rFonts w:asciiTheme="majorBidi" w:hAnsiTheme="majorBidi" w:cstheme="majorBidi"/>
          <w:sz w:val="28"/>
        </w:rPr>
      </w:pPr>
      <w:r w:rsidRPr="004E320B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E320B">
        <w:rPr>
          <w:rFonts w:asciiTheme="majorBidi" w:hAnsiTheme="majorBidi" w:cstheme="majorBidi"/>
          <w:sz w:val="28"/>
        </w:rPr>
        <w:t>1</w:t>
      </w:r>
      <w:r w:rsidRPr="004E320B">
        <w:rPr>
          <w:rFonts w:asciiTheme="majorBidi" w:hAnsiTheme="majorBidi" w:cstheme="majorBidi"/>
          <w:sz w:val="28"/>
          <w:cs/>
        </w:rPr>
        <w:t xml:space="preserve"> ราคา </w:t>
      </w:r>
      <w:r w:rsidRPr="004E320B">
        <w:rPr>
          <w:rFonts w:asciiTheme="majorBidi" w:hAnsiTheme="majorBidi" w:cstheme="majorBidi"/>
          <w:sz w:val="28"/>
        </w:rPr>
        <w:t>0.50</w:t>
      </w:r>
      <w:r w:rsidRPr="004E320B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5F9BC652" w14:textId="0C2CEA07" w:rsidR="00E35841" w:rsidRPr="004E320B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4E320B">
        <w:rPr>
          <w:rFonts w:asciiTheme="majorBidi" w:hAnsiTheme="majorBidi" w:cstheme="majorBidi"/>
          <w:sz w:val="28"/>
        </w:rPr>
        <w:tab/>
      </w:r>
      <w:r w:rsidR="0051439C" w:rsidRPr="004E320B">
        <w:rPr>
          <w:rFonts w:asciiTheme="majorBidi" w:hAnsiTheme="majorBidi" w:cstheme="majorBidi"/>
          <w:sz w:val="28"/>
          <w:cs/>
        </w:rPr>
        <w:tab/>
      </w:r>
      <w:r w:rsidRPr="004E320B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E320B">
        <w:rPr>
          <w:rFonts w:asciiTheme="majorBidi" w:hAnsiTheme="majorBidi" w:cstheme="majorBidi"/>
          <w:sz w:val="28"/>
        </w:rPr>
        <w:t>2</w:t>
      </w:r>
      <w:r w:rsidRPr="004E320B">
        <w:rPr>
          <w:rFonts w:asciiTheme="majorBidi" w:hAnsiTheme="majorBidi" w:cstheme="majorBidi"/>
          <w:sz w:val="28"/>
          <w:cs/>
        </w:rPr>
        <w:t xml:space="preserve"> ราคา </w:t>
      </w:r>
      <w:r w:rsidRPr="004E320B">
        <w:rPr>
          <w:rFonts w:asciiTheme="majorBidi" w:hAnsiTheme="majorBidi" w:cstheme="majorBidi"/>
          <w:sz w:val="28"/>
        </w:rPr>
        <w:t>1.25</w:t>
      </w:r>
      <w:r w:rsidRPr="004E320B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012001FE" w14:textId="321AB8BB" w:rsidR="00E35841" w:rsidRPr="004E320B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4E320B">
        <w:rPr>
          <w:rFonts w:asciiTheme="majorBidi" w:hAnsiTheme="majorBidi" w:cstheme="majorBidi"/>
          <w:sz w:val="28"/>
        </w:rPr>
        <w:tab/>
      </w:r>
      <w:r w:rsidR="0051439C" w:rsidRPr="004E320B">
        <w:rPr>
          <w:rFonts w:asciiTheme="majorBidi" w:hAnsiTheme="majorBidi" w:cstheme="majorBidi"/>
          <w:sz w:val="28"/>
          <w:cs/>
        </w:rPr>
        <w:tab/>
      </w:r>
      <w:r w:rsidRPr="004E320B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E320B">
        <w:rPr>
          <w:rFonts w:asciiTheme="majorBidi" w:hAnsiTheme="majorBidi" w:cstheme="majorBidi"/>
          <w:sz w:val="28"/>
        </w:rPr>
        <w:t>3</w:t>
      </w:r>
      <w:r w:rsidRPr="004E320B">
        <w:rPr>
          <w:rFonts w:asciiTheme="majorBidi" w:hAnsiTheme="majorBidi" w:cstheme="majorBidi"/>
          <w:sz w:val="28"/>
          <w:cs/>
        </w:rPr>
        <w:t xml:space="preserve"> ราคา </w:t>
      </w:r>
      <w:r w:rsidRPr="004E320B">
        <w:rPr>
          <w:rFonts w:asciiTheme="majorBidi" w:hAnsiTheme="majorBidi" w:cstheme="majorBidi"/>
          <w:sz w:val="28"/>
        </w:rPr>
        <w:t>2.25</w:t>
      </w:r>
      <w:r w:rsidRPr="004E320B">
        <w:rPr>
          <w:rFonts w:asciiTheme="majorBidi" w:hAnsiTheme="majorBidi" w:cstheme="majorBidi"/>
          <w:sz w:val="28"/>
          <w:cs/>
        </w:rPr>
        <w:t xml:space="preserve"> บาทต่อหุ้น </w:t>
      </w:r>
    </w:p>
    <w:p w14:paraId="26799895" w14:textId="77777777" w:rsidR="0051439C" w:rsidRPr="004E320B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4E320B">
        <w:rPr>
          <w:rFonts w:asciiTheme="majorBidi" w:hAnsiTheme="majorBidi" w:cstheme="majorBidi"/>
          <w:sz w:val="28"/>
        </w:rPr>
        <w:tab/>
      </w:r>
      <w:r w:rsidR="0051439C" w:rsidRPr="004E320B">
        <w:rPr>
          <w:rFonts w:asciiTheme="majorBidi" w:hAnsiTheme="majorBidi" w:cstheme="majorBidi"/>
          <w:sz w:val="28"/>
          <w:cs/>
        </w:rPr>
        <w:tab/>
      </w:r>
      <w:r w:rsidRPr="004E320B">
        <w:rPr>
          <w:rFonts w:asciiTheme="majorBidi" w:hAnsiTheme="majorBidi" w:cstheme="majorBidi"/>
          <w:sz w:val="28"/>
        </w:rPr>
        <w:t>(</w:t>
      </w:r>
      <w:r w:rsidRPr="004E320B">
        <w:rPr>
          <w:rFonts w:asciiTheme="majorBidi" w:hAnsiTheme="majorBidi" w:cstheme="majorBidi"/>
          <w:sz w:val="28"/>
          <w:cs/>
        </w:rPr>
        <w:t xml:space="preserve">อัตราการใช้สิทธิ เท่ากับใบสำคัญแสดงสิทธิ </w:t>
      </w:r>
      <w:r w:rsidRPr="004E320B">
        <w:rPr>
          <w:rFonts w:asciiTheme="majorBidi" w:hAnsiTheme="majorBidi" w:cstheme="majorBidi"/>
          <w:sz w:val="28"/>
        </w:rPr>
        <w:t xml:space="preserve">7UP-W4 1 </w:t>
      </w:r>
      <w:r w:rsidRPr="004E320B">
        <w:rPr>
          <w:rFonts w:asciiTheme="majorBidi" w:hAnsiTheme="majorBidi" w:cstheme="majorBidi"/>
          <w:sz w:val="28"/>
          <w:cs/>
        </w:rPr>
        <w:t xml:space="preserve">หน่วย: หุ้นสามัญ </w:t>
      </w:r>
      <w:r w:rsidRPr="004E320B">
        <w:rPr>
          <w:rFonts w:asciiTheme="majorBidi" w:hAnsiTheme="majorBidi" w:cstheme="majorBidi"/>
          <w:sz w:val="28"/>
        </w:rPr>
        <w:t xml:space="preserve">1 </w:t>
      </w:r>
      <w:r w:rsidRPr="004E320B">
        <w:rPr>
          <w:rFonts w:asciiTheme="majorBidi" w:hAnsiTheme="majorBidi" w:cstheme="majorBidi"/>
          <w:sz w:val="28"/>
          <w:cs/>
        </w:rPr>
        <w:t>หุ้น)</w:t>
      </w:r>
    </w:p>
    <w:p w14:paraId="0179FE00" w14:textId="0D8215A2" w:rsidR="007A2032" w:rsidRPr="004E320B" w:rsidRDefault="00A4361C" w:rsidP="00FA0351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4E320B">
        <w:rPr>
          <w:rFonts w:asciiTheme="majorBidi" w:hAnsiTheme="majorBidi" w:hint="cs"/>
          <w:sz w:val="28"/>
          <w:cs/>
        </w:rPr>
        <w:t>เมื่อวันที่</w:t>
      </w:r>
      <w:r w:rsidRPr="004E320B">
        <w:rPr>
          <w:rFonts w:asciiTheme="majorBidi" w:hAnsiTheme="majorBidi"/>
          <w:sz w:val="28"/>
          <w:cs/>
        </w:rPr>
        <w:t xml:space="preserve"> </w:t>
      </w:r>
      <w:r w:rsidR="00063F8D" w:rsidRPr="004E320B">
        <w:rPr>
          <w:rFonts w:asciiTheme="majorBidi" w:hAnsiTheme="majorBidi"/>
          <w:sz w:val="28"/>
        </w:rPr>
        <w:t>30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มิถุนายน</w:t>
      </w:r>
      <w:r w:rsidRPr="004E320B">
        <w:rPr>
          <w:rFonts w:asciiTheme="majorBidi" w:hAnsiTheme="majorBidi"/>
          <w:sz w:val="28"/>
          <w:cs/>
        </w:rPr>
        <w:t xml:space="preserve"> </w:t>
      </w:r>
      <w:r w:rsidR="00063F8D" w:rsidRPr="004E320B">
        <w:rPr>
          <w:rFonts w:asciiTheme="majorBidi" w:hAnsiTheme="majorBidi"/>
          <w:sz w:val="28"/>
        </w:rPr>
        <w:t>2564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มีผู้ถือใบสำคัญแสดงสิทธิ</w:t>
      </w:r>
      <w:r w:rsidRPr="004E320B">
        <w:rPr>
          <w:rFonts w:asciiTheme="majorBidi" w:hAnsiTheme="majorBidi"/>
          <w:sz w:val="28"/>
          <w:cs/>
        </w:rPr>
        <w:t xml:space="preserve"> </w:t>
      </w:r>
      <w:r w:rsidR="00063F8D" w:rsidRPr="004E320B">
        <w:rPr>
          <w:rFonts w:asciiTheme="majorBidi" w:hAnsiTheme="majorBidi"/>
          <w:sz w:val="28"/>
        </w:rPr>
        <w:t>7</w:t>
      </w:r>
      <w:r w:rsidRPr="004E320B">
        <w:rPr>
          <w:rFonts w:asciiTheme="majorBidi" w:hAnsiTheme="majorBidi" w:cstheme="majorBidi"/>
          <w:sz w:val="28"/>
        </w:rPr>
        <w:t>UP-W</w:t>
      </w:r>
      <w:r w:rsidR="00063F8D" w:rsidRPr="004E320B">
        <w:rPr>
          <w:rFonts w:asciiTheme="majorBidi" w:hAnsiTheme="majorBidi"/>
          <w:sz w:val="28"/>
        </w:rPr>
        <w:t>4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ใช้สิทธิแปลงสภาพตามประกาศการใช้สิทธิแปลงสภาพ</w:t>
      </w:r>
      <w:r w:rsidR="00243BE6" w:rsidRPr="004E320B">
        <w:rPr>
          <w:rFonts w:asciiTheme="majorBidi" w:hAnsiTheme="majorBidi" w:hint="cs"/>
          <w:sz w:val="28"/>
          <w:cs/>
        </w:rPr>
        <w:t xml:space="preserve">    </w:t>
      </w:r>
      <w:r w:rsidRPr="004E320B">
        <w:rPr>
          <w:rFonts w:asciiTheme="majorBidi" w:hAnsiTheme="majorBidi" w:hint="cs"/>
          <w:sz w:val="28"/>
          <w:cs/>
        </w:rPr>
        <w:t>ครั้งที่</w:t>
      </w:r>
      <w:r w:rsidRPr="004E320B">
        <w:rPr>
          <w:rFonts w:asciiTheme="majorBidi" w:hAnsiTheme="majorBidi"/>
          <w:sz w:val="28"/>
          <w:cs/>
        </w:rPr>
        <w:t xml:space="preserve"> </w:t>
      </w:r>
      <w:r w:rsidR="00063F8D" w:rsidRPr="004E320B">
        <w:rPr>
          <w:rFonts w:asciiTheme="majorBidi" w:hAnsiTheme="majorBidi"/>
          <w:sz w:val="28"/>
        </w:rPr>
        <w:t>2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จำนวน</w:t>
      </w:r>
      <w:r w:rsidRPr="004E320B">
        <w:rPr>
          <w:rFonts w:asciiTheme="majorBidi" w:hAnsiTheme="majorBidi"/>
          <w:sz w:val="28"/>
          <w:cs/>
        </w:rPr>
        <w:t xml:space="preserve"> </w:t>
      </w:r>
      <w:r w:rsidR="00063F8D" w:rsidRPr="004E320B">
        <w:rPr>
          <w:rFonts w:asciiTheme="majorBidi" w:hAnsiTheme="majorBidi"/>
          <w:sz w:val="28"/>
        </w:rPr>
        <w:t>201</w:t>
      </w:r>
      <w:r w:rsidRPr="004E320B">
        <w:rPr>
          <w:rFonts w:asciiTheme="majorBidi" w:hAnsiTheme="majorBidi" w:cstheme="majorBidi"/>
          <w:sz w:val="28"/>
        </w:rPr>
        <w:t>,</w:t>
      </w:r>
      <w:r w:rsidRPr="004E320B">
        <w:rPr>
          <w:rFonts w:asciiTheme="majorBidi" w:hAnsiTheme="majorBidi"/>
          <w:sz w:val="28"/>
          <w:cs/>
        </w:rPr>
        <w:t>225</w:t>
      </w:r>
      <w:r w:rsidRPr="004E320B">
        <w:rPr>
          <w:rFonts w:asciiTheme="majorBidi" w:hAnsiTheme="majorBidi" w:cstheme="majorBidi"/>
          <w:sz w:val="28"/>
        </w:rPr>
        <w:t>,</w:t>
      </w:r>
      <w:r w:rsidR="00063F8D" w:rsidRPr="004E320B">
        <w:rPr>
          <w:rFonts w:asciiTheme="majorBidi" w:hAnsiTheme="majorBidi"/>
          <w:sz w:val="28"/>
        </w:rPr>
        <w:t>400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หน่วย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4E320B">
        <w:rPr>
          <w:rFonts w:asciiTheme="majorBidi" w:hAnsiTheme="majorBidi"/>
          <w:sz w:val="28"/>
          <w:cs/>
        </w:rPr>
        <w:t xml:space="preserve"> </w:t>
      </w:r>
      <w:r w:rsidR="00063F8D" w:rsidRPr="004E320B">
        <w:rPr>
          <w:rFonts w:asciiTheme="majorBidi" w:hAnsiTheme="majorBidi"/>
          <w:sz w:val="28"/>
        </w:rPr>
        <w:t>0.05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บาท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เป็นจำนวนเงิน</w:t>
      </w:r>
      <w:r w:rsidRPr="004E320B">
        <w:rPr>
          <w:rFonts w:asciiTheme="majorBidi" w:hAnsiTheme="majorBidi"/>
          <w:sz w:val="28"/>
          <w:cs/>
        </w:rPr>
        <w:t xml:space="preserve"> </w:t>
      </w:r>
      <w:r w:rsidR="00063F8D" w:rsidRPr="004E320B">
        <w:rPr>
          <w:rFonts w:asciiTheme="majorBidi" w:hAnsiTheme="majorBidi"/>
          <w:sz w:val="28"/>
        </w:rPr>
        <w:t>10</w:t>
      </w:r>
      <w:r w:rsidRPr="004E320B">
        <w:rPr>
          <w:rFonts w:asciiTheme="majorBidi" w:hAnsiTheme="majorBidi" w:cstheme="majorBidi"/>
          <w:sz w:val="28"/>
        </w:rPr>
        <w:t>,</w:t>
      </w:r>
      <w:r w:rsidRPr="004E320B">
        <w:rPr>
          <w:rFonts w:asciiTheme="majorBidi" w:hAnsiTheme="majorBidi"/>
          <w:sz w:val="28"/>
          <w:cs/>
        </w:rPr>
        <w:t>061</w:t>
      </w:r>
      <w:r w:rsidRPr="004E320B">
        <w:rPr>
          <w:rFonts w:asciiTheme="majorBidi" w:hAnsiTheme="majorBidi" w:cstheme="majorBidi"/>
          <w:sz w:val="28"/>
        </w:rPr>
        <w:t>,</w:t>
      </w:r>
      <w:r w:rsidR="00063F8D" w:rsidRPr="004E320B">
        <w:rPr>
          <w:rFonts w:asciiTheme="majorBidi" w:hAnsiTheme="majorBidi"/>
          <w:sz w:val="28"/>
        </w:rPr>
        <w:t>270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บาท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ราคาใช้สิทธิแปลงสภาพหน่วยละ</w:t>
      </w:r>
      <w:r w:rsidRPr="004E320B">
        <w:rPr>
          <w:rFonts w:asciiTheme="majorBidi" w:hAnsiTheme="majorBidi"/>
          <w:sz w:val="28"/>
          <w:cs/>
        </w:rPr>
        <w:t xml:space="preserve"> </w:t>
      </w:r>
      <w:r w:rsidR="00527F77" w:rsidRPr="004E320B">
        <w:rPr>
          <w:rFonts w:asciiTheme="majorBidi" w:hAnsiTheme="majorBidi"/>
          <w:sz w:val="28"/>
        </w:rPr>
        <w:t>1.25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บาท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เป็นจำนวนเงิน</w:t>
      </w:r>
      <w:r w:rsidRPr="004E320B">
        <w:rPr>
          <w:rFonts w:asciiTheme="majorBidi" w:hAnsiTheme="majorBidi"/>
          <w:sz w:val="28"/>
          <w:cs/>
        </w:rPr>
        <w:t xml:space="preserve"> </w:t>
      </w:r>
      <w:r w:rsidR="00527F77" w:rsidRPr="004E320B">
        <w:rPr>
          <w:rFonts w:asciiTheme="majorBidi" w:hAnsiTheme="majorBidi"/>
          <w:sz w:val="28"/>
        </w:rPr>
        <w:t>251</w:t>
      </w:r>
      <w:r w:rsidRPr="004E320B">
        <w:rPr>
          <w:rFonts w:asciiTheme="majorBidi" w:hAnsiTheme="majorBidi" w:cstheme="majorBidi"/>
          <w:sz w:val="28"/>
        </w:rPr>
        <w:t>,</w:t>
      </w:r>
      <w:r w:rsidRPr="004E320B">
        <w:rPr>
          <w:rFonts w:asciiTheme="majorBidi" w:hAnsiTheme="majorBidi"/>
          <w:sz w:val="28"/>
          <w:cs/>
        </w:rPr>
        <w:t>531</w:t>
      </w:r>
      <w:r w:rsidRPr="004E320B">
        <w:rPr>
          <w:rFonts w:asciiTheme="majorBidi" w:hAnsiTheme="majorBidi" w:cstheme="majorBidi"/>
          <w:sz w:val="28"/>
        </w:rPr>
        <w:t>,</w:t>
      </w:r>
      <w:r w:rsidR="00527F77" w:rsidRPr="004E320B">
        <w:rPr>
          <w:rFonts w:asciiTheme="majorBidi" w:hAnsiTheme="majorBidi"/>
          <w:sz w:val="28"/>
        </w:rPr>
        <w:t>750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บาท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คงเหลือใบสำคัญแสดงสิทธิ</w:t>
      </w:r>
      <w:r w:rsidRPr="004E320B">
        <w:rPr>
          <w:rFonts w:asciiTheme="majorBidi" w:hAnsiTheme="majorBidi"/>
          <w:sz w:val="28"/>
          <w:cs/>
        </w:rPr>
        <w:t xml:space="preserve"> </w:t>
      </w:r>
      <w:r w:rsidR="00527F77" w:rsidRPr="004E320B">
        <w:rPr>
          <w:rFonts w:asciiTheme="majorBidi" w:hAnsiTheme="majorBidi"/>
          <w:sz w:val="28"/>
        </w:rPr>
        <w:t>7</w:t>
      </w:r>
      <w:r w:rsidRPr="004E320B">
        <w:rPr>
          <w:rFonts w:asciiTheme="majorBidi" w:hAnsiTheme="majorBidi" w:cstheme="majorBidi"/>
          <w:sz w:val="28"/>
        </w:rPr>
        <w:t>UP-W</w:t>
      </w:r>
      <w:r w:rsidR="00063F8D" w:rsidRPr="004E320B">
        <w:rPr>
          <w:rFonts w:asciiTheme="majorBidi" w:hAnsiTheme="majorBidi"/>
          <w:sz w:val="28"/>
        </w:rPr>
        <w:t>4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ที่ยังไม่ใช้สิทธิจำนวน</w:t>
      </w:r>
      <w:r w:rsidRPr="004E320B">
        <w:rPr>
          <w:rFonts w:asciiTheme="majorBidi" w:hAnsiTheme="majorBidi"/>
          <w:sz w:val="28"/>
          <w:cs/>
        </w:rPr>
        <w:t>404</w:t>
      </w:r>
      <w:r w:rsidRPr="004E320B">
        <w:rPr>
          <w:rFonts w:asciiTheme="majorBidi" w:hAnsiTheme="majorBidi" w:cstheme="majorBidi"/>
          <w:sz w:val="28"/>
        </w:rPr>
        <w:t>,</w:t>
      </w:r>
      <w:r w:rsidRPr="004E320B">
        <w:rPr>
          <w:rFonts w:asciiTheme="majorBidi" w:hAnsiTheme="majorBidi"/>
          <w:sz w:val="28"/>
          <w:cs/>
        </w:rPr>
        <w:t>694</w:t>
      </w:r>
      <w:r w:rsidRPr="004E320B">
        <w:rPr>
          <w:rFonts w:asciiTheme="majorBidi" w:hAnsiTheme="majorBidi" w:cstheme="majorBidi"/>
          <w:sz w:val="28"/>
        </w:rPr>
        <w:t>,</w:t>
      </w:r>
      <w:r w:rsidR="00527F77" w:rsidRPr="004E320B">
        <w:rPr>
          <w:rFonts w:asciiTheme="majorBidi" w:hAnsiTheme="majorBidi"/>
          <w:sz w:val="28"/>
        </w:rPr>
        <w:t>220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หน่วย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4E320B">
        <w:rPr>
          <w:rFonts w:asciiTheme="majorBidi" w:hAnsiTheme="majorBidi"/>
          <w:sz w:val="28"/>
          <w:cs/>
        </w:rPr>
        <w:t xml:space="preserve"> </w:t>
      </w:r>
      <w:r w:rsidR="00527F77" w:rsidRPr="004E320B">
        <w:rPr>
          <w:rFonts w:asciiTheme="majorBidi" w:hAnsiTheme="majorBidi"/>
          <w:sz w:val="28"/>
        </w:rPr>
        <w:t>0.05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บาท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เป็นจำนวนเงิน</w:t>
      </w:r>
      <w:r w:rsidRPr="004E320B">
        <w:rPr>
          <w:rFonts w:asciiTheme="majorBidi" w:hAnsiTheme="majorBidi"/>
          <w:sz w:val="28"/>
          <w:cs/>
        </w:rPr>
        <w:t xml:space="preserve"> </w:t>
      </w:r>
      <w:r w:rsidR="00527F77" w:rsidRPr="004E320B">
        <w:rPr>
          <w:rFonts w:asciiTheme="majorBidi" w:hAnsiTheme="majorBidi"/>
          <w:sz w:val="28"/>
        </w:rPr>
        <w:t>20</w:t>
      </w:r>
      <w:r w:rsidRPr="004E320B">
        <w:rPr>
          <w:rFonts w:asciiTheme="majorBidi" w:hAnsiTheme="majorBidi" w:cstheme="majorBidi"/>
          <w:sz w:val="28"/>
        </w:rPr>
        <w:t>,</w:t>
      </w:r>
      <w:r w:rsidRPr="004E320B">
        <w:rPr>
          <w:rFonts w:asciiTheme="majorBidi" w:hAnsiTheme="majorBidi"/>
          <w:sz w:val="28"/>
          <w:cs/>
        </w:rPr>
        <w:t>234</w:t>
      </w:r>
      <w:r w:rsidRPr="004E320B">
        <w:rPr>
          <w:rFonts w:asciiTheme="majorBidi" w:hAnsiTheme="majorBidi" w:cstheme="majorBidi"/>
          <w:sz w:val="28"/>
        </w:rPr>
        <w:t>,</w:t>
      </w:r>
      <w:r w:rsidR="00527F77" w:rsidRPr="004E320B">
        <w:rPr>
          <w:rFonts w:asciiTheme="majorBidi" w:hAnsiTheme="majorBidi"/>
          <w:sz w:val="28"/>
        </w:rPr>
        <w:t>711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บาท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โดยมีหุ้นสามัญที่เกิดจากการใช้สิทธิจำนวน</w:t>
      </w:r>
      <w:r w:rsidRPr="004E320B">
        <w:rPr>
          <w:rFonts w:asciiTheme="majorBidi" w:hAnsiTheme="majorBidi"/>
          <w:sz w:val="28"/>
          <w:cs/>
        </w:rPr>
        <w:t xml:space="preserve"> </w:t>
      </w:r>
      <w:r w:rsidR="00527F77" w:rsidRPr="004E320B">
        <w:rPr>
          <w:rFonts w:asciiTheme="majorBidi" w:hAnsiTheme="majorBidi"/>
          <w:sz w:val="28"/>
        </w:rPr>
        <w:t>201</w:t>
      </w:r>
      <w:r w:rsidRPr="004E320B">
        <w:rPr>
          <w:rFonts w:asciiTheme="majorBidi" w:hAnsiTheme="majorBidi" w:cstheme="majorBidi"/>
          <w:sz w:val="28"/>
        </w:rPr>
        <w:t>,</w:t>
      </w:r>
      <w:r w:rsidRPr="004E320B">
        <w:rPr>
          <w:rFonts w:asciiTheme="majorBidi" w:hAnsiTheme="majorBidi"/>
          <w:sz w:val="28"/>
          <w:cs/>
        </w:rPr>
        <w:t>225</w:t>
      </w:r>
      <w:r w:rsidRPr="004E320B">
        <w:rPr>
          <w:rFonts w:asciiTheme="majorBidi" w:hAnsiTheme="majorBidi" w:cstheme="majorBidi"/>
          <w:sz w:val="28"/>
        </w:rPr>
        <w:t>,</w:t>
      </w:r>
      <w:r w:rsidR="00527F77" w:rsidRPr="004E320B">
        <w:rPr>
          <w:rFonts w:asciiTheme="majorBidi" w:hAnsiTheme="majorBidi"/>
          <w:sz w:val="28"/>
        </w:rPr>
        <w:t>400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หุ้น</w:t>
      </w:r>
    </w:p>
    <w:p w14:paraId="52697E7B" w14:textId="3922F1DF" w:rsidR="00BB4E67" w:rsidRDefault="00E969E9" w:rsidP="004A6CDF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  <w:cs/>
        </w:rPr>
      </w:pPr>
      <w:r w:rsidRPr="004E320B">
        <w:rPr>
          <w:rFonts w:asciiTheme="majorBidi" w:hAnsiTheme="majorBidi" w:hint="cs"/>
          <w:spacing w:val="-6"/>
          <w:sz w:val="28"/>
          <w:cs/>
        </w:rPr>
        <w:t>เมื่อวันที่</w:t>
      </w:r>
      <w:r w:rsidRPr="004E320B">
        <w:rPr>
          <w:rFonts w:asciiTheme="majorBidi" w:hAnsiTheme="majorBidi"/>
          <w:spacing w:val="-6"/>
          <w:sz w:val="28"/>
          <w:cs/>
        </w:rPr>
        <w:t xml:space="preserve"> </w:t>
      </w:r>
      <w:r w:rsidRPr="004E320B">
        <w:rPr>
          <w:rFonts w:asciiTheme="majorBidi" w:hAnsiTheme="majorBidi"/>
          <w:spacing w:val="-6"/>
          <w:sz w:val="28"/>
        </w:rPr>
        <w:t xml:space="preserve">8 </w:t>
      </w:r>
      <w:r w:rsidRPr="004E320B">
        <w:rPr>
          <w:rFonts w:asciiTheme="majorBidi" w:hAnsiTheme="majorBidi" w:hint="cs"/>
          <w:spacing w:val="-6"/>
          <w:sz w:val="28"/>
          <w:cs/>
        </w:rPr>
        <w:t>สิงหาคม</w:t>
      </w:r>
      <w:r w:rsidRPr="004E320B">
        <w:rPr>
          <w:rFonts w:asciiTheme="majorBidi" w:hAnsiTheme="majorBidi"/>
          <w:spacing w:val="-6"/>
          <w:sz w:val="28"/>
          <w:cs/>
        </w:rPr>
        <w:t xml:space="preserve"> </w:t>
      </w:r>
      <w:r w:rsidRPr="004E320B">
        <w:rPr>
          <w:rFonts w:asciiTheme="majorBidi" w:hAnsiTheme="majorBidi"/>
          <w:spacing w:val="-6"/>
          <w:sz w:val="28"/>
        </w:rPr>
        <w:t xml:space="preserve">2565 </w:t>
      </w:r>
      <w:r w:rsidRPr="004E320B">
        <w:rPr>
          <w:rFonts w:asciiTheme="majorBidi" w:hAnsiTheme="majorBidi" w:hint="cs"/>
          <w:spacing w:val="-6"/>
          <w:sz w:val="28"/>
          <w:cs/>
        </w:rPr>
        <w:t>มีผู้ถือใบสำคัญแสดงสิทธิ</w:t>
      </w:r>
      <w:r w:rsidRPr="004E320B">
        <w:rPr>
          <w:rFonts w:asciiTheme="majorBidi" w:hAnsiTheme="majorBidi"/>
          <w:spacing w:val="-6"/>
          <w:sz w:val="28"/>
          <w:cs/>
        </w:rPr>
        <w:t xml:space="preserve"> </w:t>
      </w:r>
      <w:r w:rsidRPr="004E320B">
        <w:rPr>
          <w:rFonts w:asciiTheme="majorBidi" w:hAnsiTheme="majorBidi"/>
          <w:spacing w:val="-6"/>
          <w:sz w:val="28"/>
        </w:rPr>
        <w:t xml:space="preserve">7UP-W4 </w:t>
      </w:r>
      <w:r w:rsidRPr="004E320B">
        <w:rPr>
          <w:rFonts w:asciiTheme="majorBidi" w:hAnsiTheme="majorBidi" w:hint="cs"/>
          <w:spacing w:val="-6"/>
          <w:sz w:val="28"/>
          <w:cs/>
        </w:rPr>
        <w:t>ใช้สิทธิแปลงสภาพตามประกาศการใช้สิทธิแปลงสภาพครั้งที่</w:t>
      </w:r>
      <w:r w:rsidRPr="004E320B">
        <w:rPr>
          <w:rFonts w:asciiTheme="majorBidi" w:hAnsiTheme="majorBidi"/>
          <w:spacing w:val="-6"/>
          <w:sz w:val="28"/>
          <w:cs/>
        </w:rPr>
        <w:t xml:space="preserve"> </w:t>
      </w:r>
      <w:r w:rsidRPr="004E320B">
        <w:rPr>
          <w:rFonts w:asciiTheme="majorBidi" w:hAnsiTheme="majorBidi"/>
          <w:spacing w:val="-6"/>
          <w:sz w:val="28"/>
        </w:rPr>
        <w:t>3</w:t>
      </w:r>
      <w:r w:rsidRPr="004E320B">
        <w:rPr>
          <w:rFonts w:asciiTheme="majorBidi" w:hAnsiTheme="majorBidi"/>
          <w:sz w:val="28"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จำนวน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/>
          <w:sz w:val="28"/>
        </w:rPr>
        <w:t xml:space="preserve">26,663 </w:t>
      </w:r>
      <w:r w:rsidRPr="004E320B">
        <w:rPr>
          <w:rFonts w:asciiTheme="majorBidi" w:hAnsiTheme="majorBidi" w:hint="cs"/>
          <w:sz w:val="28"/>
          <w:cs/>
        </w:rPr>
        <w:t>หน่วย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/>
          <w:sz w:val="28"/>
        </w:rPr>
        <w:t xml:space="preserve">0.05 </w:t>
      </w:r>
      <w:r w:rsidRPr="004E320B">
        <w:rPr>
          <w:rFonts w:asciiTheme="majorBidi" w:hAnsiTheme="majorBidi" w:hint="cs"/>
          <w:sz w:val="28"/>
          <w:cs/>
        </w:rPr>
        <w:t>บาท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เป็นจำนวนเงิน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/>
          <w:sz w:val="28"/>
        </w:rPr>
        <w:t>1,333</w:t>
      </w:r>
      <w:r w:rsidR="001629A5" w:rsidRPr="004E320B">
        <w:rPr>
          <w:rFonts w:asciiTheme="majorBidi" w:hAnsiTheme="majorBidi"/>
          <w:sz w:val="28"/>
        </w:rPr>
        <w:t>.15</w:t>
      </w:r>
      <w:r w:rsidRPr="004E320B">
        <w:rPr>
          <w:rFonts w:asciiTheme="majorBidi" w:hAnsiTheme="majorBidi"/>
          <w:sz w:val="28"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บาท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ราคาใช้สิทธิ</w:t>
      </w:r>
      <w:r w:rsidR="00EA17A0" w:rsidRPr="004E320B">
        <w:rPr>
          <w:rFonts w:asciiTheme="majorBidi" w:hAnsiTheme="majorBidi" w:hint="cs"/>
          <w:sz w:val="28"/>
          <w:cs/>
        </w:rPr>
        <w:t>แปลงสภาพ</w:t>
      </w:r>
      <w:r w:rsidRPr="004E320B">
        <w:rPr>
          <w:rFonts w:asciiTheme="majorBidi" w:hAnsiTheme="majorBidi" w:hint="cs"/>
          <w:sz w:val="28"/>
          <w:cs/>
        </w:rPr>
        <w:t>หน่วยละ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/>
          <w:sz w:val="28"/>
        </w:rPr>
        <w:t xml:space="preserve">2.25 </w:t>
      </w:r>
      <w:r w:rsidRPr="004E320B">
        <w:rPr>
          <w:rFonts w:asciiTheme="majorBidi" w:hAnsiTheme="majorBidi" w:hint="cs"/>
          <w:sz w:val="28"/>
          <w:cs/>
        </w:rPr>
        <w:t>บาท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เป็นจำนวนเงิน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/>
          <w:sz w:val="28"/>
        </w:rPr>
        <w:t>59,</w:t>
      </w:r>
      <w:r w:rsidR="004D301B" w:rsidRPr="004E320B">
        <w:rPr>
          <w:rFonts w:asciiTheme="majorBidi" w:hAnsiTheme="majorBidi" w:cstheme="majorBidi"/>
          <w:color w:val="000000"/>
          <w:spacing w:val="-2"/>
          <w:sz w:val="28"/>
        </w:rPr>
        <w:t>991.75</w:t>
      </w:r>
      <w:r w:rsidR="004D301B" w:rsidRPr="004E320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บาท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คงเหลือใบสำคัญแสดงสิทธิ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/>
          <w:sz w:val="28"/>
        </w:rPr>
        <w:t xml:space="preserve">7UP-W4 </w:t>
      </w:r>
      <w:r w:rsidR="00014BD0" w:rsidRPr="004E320B">
        <w:rPr>
          <w:rFonts w:asciiTheme="majorBidi" w:hAnsiTheme="majorBidi" w:hint="cs"/>
          <w:sz w:val="28"/>
          <w:cs/>
        </w:rPr>
        <w:t>ที่ยัง</w:t>
      </w:r>
      <w:r w:rsidRPr="004E320B">
        <w:rPr>
          <w:rFonts w:asciiTheme="majorBidi" w:hAnsiTheme="majorBidi" w:hint="cs"/>
          <w:sz w:val="28"/>
          <w:cs/>
        </w:rPr>
        <w:t>ที่ไม่ได้ใช้สิทธิจ</w:t>
      </w:r>
      <w:r w:rsidR="00EA17A0" w:rsidRPr="004E320B">
        <w:rPr>
          <w:rFonts w:asciiTheme="majorBidi" w:hAnsiTheme="majorBidi" w:hint="cs"/>
          <w:sz w:val="28"/>
          <w:cs/>
        </w:rPr>
        <w:t>ำ</w:t>
      </w:r>
      <w:r w:rsidRPr="004E320B">
        <w:rPr>
          <w:rFonts w:asciiTheme="majorBidi" w:hAnsiTheme="majorBidi" w:hint="cs"/>
          <w:sz w:val="28"/>
          <w:cs/>
        </w:rPr>
        <w:t>นวน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/>
          <w:sz w:val="28"/>
        </w:rPr>
        <w:t xml:space="preserve">404,667,557 </w:t>
      </w:r>
      <w:r w:rsidRPr="004E320B">
        <w:rPr>
          <w:rFonts w:asciiTheme="majorBidi" w:hAnsiTheme="majorBidi" w:hint="cs"/>
          <w:sz w:val="28"/>
          <w:cs/>
        </w:rPr>
        <w:t>หน่วย</w:t>
      </w:r>
      <w:r w:rsidR="005B0C67" w:rsidRPr="004E320B">
        <w:rPr>
          <w:rFonts w:asciiTheme="majorBidi" w:hAnsiTheme="majorBidi"/>
          <w:sz w:val="28"/>
        </w:rPr>
        <w:t xml:space="preserve"> 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/>
          <w:sz w:val="28"/>
        </w:rPr>
        <w:t xml:space="preserve">0.05 </w:t>
      </w:r>
      <w:r w:rsidRPr="004E320B">
        <w:rPr>
          <w:rFonts w:asciiTheme="majorBidi" w:hAnsiTheme="majorBidi" w:hint="cs"/>
          <w:sz w:val="28"/>
          <w:cs/>
        </w:rPr>
        <w:t>บาท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เป็นจำนวนเงิน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/>
          <w:sz w:val="28"/>
        </w:rPr>
        <w:t>20,233,37</w:t>
      </w:r>
      <w:r w:rsidR="00810758" w:rsidRPr="004E320B">
        <w:rPr>
          <w:rFonts w:asciiTheme="majorBidi" w:hAnsiTheme="majorBidi"/>
          <w:sz w:val="28"/>
        </w:rPr>
        <w:t>8</w:t>
      </w:r>
      <w:r w:rsidRPr="004E320B">
        <w:rPr>
          <w:rFonts w:asciiTheme="majorBidi" w:hAnsiTheme="majorBidi"/>
          <w:sz w:val="28"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บาท</w:t>
      </w:r>
      <w:r w:rsidRPr="004E320B">
        <w:rPr>
          <w:rFonts w:asciiTheme="majorBidi" w:hAnsiTheme="majorBidi"/>
          <w:sz w:val="28"/>
          <w:cs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โดยมีหุ้นสามัญที่เกิดจากการใช้สิทธิจำนวน</w:t>
      </w:r>
      <w:r w:rsidRPr="004E320B">
        <w:rPr>
          <w:rFonts w:asciiTheme="majorBidi" w:hAnsiTheme="majorBidi"/>
          <w:sz w:val="28"/>
          <w:cs/>
        </w:rPr>
        <w:t xml:space="preserve"> </w:t>
      </w:r>
      <w:r w:rsidR="0069040B" w:rsidRPr="004E320B">
        <w:rPr>
          <w:rFonts w:asciiTheme="majorBidi" w:hAnsiTheme="majorBidi"/>
          <w:sz w:val="28"/>
        </w:rPr>
        <w:t>26,663</w:t>
      </w:r>
      <w:r w:rsidRPr="004E320B">
        <w:rPr>
          <w:rFonts w:asciiTheme="majorBidi" w:hAnsiTheme="majorBidi"/>
          <w:sz w:val="28"/>
        </w:rPr>
        <w:t xml:space="preserve"> </w:t>
      </w:r>
      <w:r w:rsidRPr="004E320B">
        <w:rPr>
          <w:rFonts w:asciiTheme="majorBidi" w:hAnsiTheme="majorBidi" w:hint="cs"/>
          <w:sz w:val="28"/>
          <w:cs/>
        </w:rPr>
        <w:t>หุ้น</w:t>
      </w:r>
      <w:r w:rsidR="00BB4E67">
        <w:rPr>
          <w:rFonts w:asciiTheme="majorBidi" w:hAnsiTheme="majorBidi"/>
          <w:sz w:val="28"/>
          <w:cs/>
        </w:rPr>
        <w:br w:type="page"/>
      </w:r>
    </w:p>
    <w:p w14:paraId="519D61DB" w14:textId="77777777" w:rsidR="0032498E" w:rsidRPr="004E320B" w:rsidRDefault="0032498E" w:rsidP="0032498E">
      <w:pPr>
        <w:pStyle w:val="ListParagraph"/>
        <w:numPr>
          <w:ilvl w:val="0"/>
          <w:numId w:val="1"/>
        </w:numPr>
        <w:rPr>
          <w:rFonts w:asciiTheme="majorBidi" w:hAnsiTheme="majorBidi"/>
          <w:b/>
          <w:bCs/>
          <w:sz w:val="28"/>
        </w:rPr>
      </w:pPr>
      <w:r w:rsidRPr="004E320B">
        <w:rPr>
          <w:rFonts w:asciiTheme="majorBidi" w:hAnsiTheme="majorBidi" w:hint="cs"/>
          <w:b/>
          <w:bCs/>
          <w:sz w:val="28"/>
          <w:cs/>
        </w:rPr>
        <w:lastRenderedPageBreak/>
        <w:t>ส่วนต่ำจากการออกหุ้นสามัญใหม่ในมูลค่าที่สูงกว่ามูลค่ายุติธรรม</w:t>
      </w:r>
    </w:p>
    <w:p w14:paraId="422FE562" w14:textId="2B3BDFCA" w:rsidR="000E4DE9" w:rsidRDefault="00E9263F" w:rsidP="007A1984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7511A5">
        <w:rPr>
          <w:rFonts w:asciiTheme="majorBidi" w:hAnsiTheme="majorBidi" w:hint="cs"/>
          <w:sz w:val="28"/>
          <w:cs/>
        </w:rPr>
        <w:t>ผลต่างของมูลค่ายุติธรรม</w:t>
      </w:r>
      <w:r w:rsidRPr="007511A5">
        <w:rPr>
          <w:rFonts w:asciiTheme="majorBidi" w:hAnsiTheme="majorBidi"/>
          <w:sz w:val="28"/>
          <w:cs/>
        </w:rPr>
        <w:t xml:space="preserve"> </w:t>
      </w:r>
      <w:r w:rsidRPr="007511A5">
        <w:rPr>
          <w:rFonts w:asciiTheme="majorBidi" w:hAnsiTheme="majorBidi" w:hint="cs"/>
          <w:sz w:val="28"/>
          <w:cs/>
        </w:rPr>
        <w:t>และมูลค่าที่เสนอขายของหุ้นสามัญของบริษัทเกิดจากการที่บริษัทเข้าซื้อเงินลงทุนในบริษัท</w:t>
      </w:r>
      <w:r w:rsidRPr="007511A5">
        <w:rPr>
          <w:rFonts w:asciiTheme="majorBidi" w:hAnsiTheme="majorBidi"/>
          <w:sz w:val="28"/>
          <w:cs/>
        </w:rPr>
        <w:t xml:space="preserve"> </w:t>
      </w:r>
      <w:r w:rsidRPr="007511A5">
        <w:rPr>
          <w:rFonts w:asciiTheme="majorBidi" w:hAnsiTheme="majorBidi" w:hint="cs"/>
          <w:sz w:val="28"/>
          <w:cs/>
        </w:rPr>
        <w:t>สตาร์แก๊ส</w:t>
      </w:r>
      <w:r w:rsidRPr="007511A5">
        <w:rPr>
          <w:rFonts w:asciiTheme="majorBidi" w:hAnsiTheme="majorBidi"/>
          <w:sz w:val="28"/>
          <w:cs/>
        </w:rPr>
        <w:t xml:space="preserve"> </w:t>
      </w:r>
      <w:r w:rsidRPr="007511A5">
        <w:rPr>
          <w:rFonts w:asciiTheme="majorBidi" w:hAnsiTheme="majorBidi" w:hint="cs"/>
          <w:sz w:val="28"/>
          <w:cs/>
        </w:rPr>
        <w:t>จำกัด</w:t>
      </w:r>
      <w:r w:rsidRPr="007511A5">
        <w:rPr>
          <w:rFonts w:asciiTheme="majorBidi" w:hAnsiTheme="majorBidi"/>
          <w:sz w:val="28"/>
          <w:cs/>
        </w:rPr>
        <w:t xml:space="preserve"> </w:t>
      </w:r>
      <w:r w:rsidRPr="007511A5">
        <w:rPr>
          <w:rFonts w:asciiTheme="majorBidi" w:hAnsiTheme="majorBidi" w:hint="cs"/>
          <w:sz w:val="28"/>
          <w:cs/>
        </w:rPr>
        <w:t>และบริษัทย่อย</w:t>
      </w:r>
      <w:r w:rsidRPr="007511A5">
        <w:rPr>
          <w:rFonts w:asciiTheme="majorBidi" w:hAnsiTheme="majorBidi"/>
          <w:sz w:val="28"/>
          <w:cs/>
        </w:rPr>
        <w:t xml:space="preserve"> </w:t>
      </w:r>
      <w:r w:rsidRPr="007511A5">
        <w:rPr>
          <w:rFonts w:asciiTheme="majorBidi" w:hAnsiTheme="majorBidi" w:hint="cs"/>
          <w:sz w:val="28"/>
          <w:cs/>
        </w:rPr>
        <w:t>และได้ออกและเสนอขายหุ้นสามัญเพิ่มทุนของบริษัทให้แก่บุคคลในวงจำกัด</w:t>
      </w:r>
      <w:r w:rsidRPr="007511A5">
        <w:rPr>
          <w:rFonts w:asciiTheme="majorBidi" w:hAnsiTheme="majorBidi"/>
          <w:sz w:val="28"/>
          <w:cs/>
        </w:rPr>
        <w:t xml:space="preserve"> (</w:t>
      </w:r>
      <w:r w:rsidRPr="007511A5">
        <w:rPr>
          <w:rFonts w:asciiTheme="majorBidi" w:hAnsiTheme="majorBidi" w:hint="cs"/>
          <w:sz w:val="28"/>
          <w:cs/>
        </w:rPr>
        <w:t>ซึ่งเป็นนักลงทุนที่เป็น</w:t>
      </w:r>
      <w:r w:rsidRPr="007511A5">
        <w:rPr>
          <w:rFonts w:asciiTheme="majorBidi" w:hAnsiTheme="majorBidi"/>
          <w:sz w:val="28"/>
          <w:cs/>
        </w:rPr>
        <w:t xml:space="preserve"> </w:t>
      </w:r>
      <w:r w:rsidRPr="007511A5">
        <w:rPr>
          <w:rFonts w:asciiTheme="majorBidi" w:hAnsiTheme="majorBidi"/>
          <w:sz w:val="28"/>
        </w:rPr>
        <w:t xml:space="preserve">Strategic Investors </w:t>
      </w:r>
      <w:r w:rsidRPr="007511A5">
        <w:rPr>
          <w:rFonts w:asciiTheme="majorBidi" w:hAnsiTheme="majorBidi" w:hint="cs"/>
          <w:sz w:val="28"/>
          <w:cs/>
        </w:rPr>
        <w:t>ที่นอกจากมีศักยภาพด้านเงินลงทุน</w:t>
      </w:r>
      <w:r w:rsidRPr="007511A5">
        <w:rPr>
          <w:rFonts w:asciiTheme="majorBidi" w:hAnsiTheme="majorBidi"/>
          <w:sz w:val="28"/>
          <w:cs/>
        </w:rPr>
        <w:t xml:space="preserve"> </w:t>
      </w:r>
      <w:r w:rsidRPr="007511A5">
        <w:rPr>
          <w:rFonts w:asciiTheme="majorBidi" w:hAnsiTheme="majorBidi" w:hint="cs"/>
          <w:sz w:val="28"/>
          <w:cs/>
        </w:rPr>
        <w:t>แล้วยังมีประสบการณ์ความรู้</w:t>
      </w:r>
      <w:r w:rsidRPr="007511A5">
        <w:rPr>
          <w:rFonts w:asciiTheme="majorBidi" w:hAnsiTheme="majorBidi"/>
          <w:sz w:val="28"/>
          <w:cs/>
        </w:rPr>
        <w:t xml:space="preserve"> </w:t>
      </w:r>
      <w:r w:rsidRPr="007511A5">
        <w:rPr>
          <w:rFonts w:asciiTheme="majorBidi" w:hAnsiTheme="majorBidi" w:hint="cs"/>
          <w:sz w:val="28"/>
          <w:cs/>
        </w:rPr>
        <w:t>ความชำนาญในธุรกิจการจัดจำหน่าย</w:t>
      </w:r>
      <w:r w:rsidRPr="007511A5">
        <w:rPr>
          <w:rFonts w:asciiTheme="majorBidi" w:hAnsiTheme="majorBidi"/>
          <w:sz w:val="28"/>
          <w:cs/>
        </w:rPr>
        <w:t xml:space="preserve"> </w:t>
      </w:r>
      <w:r w:rsidRPr="007511A5">
        <w:rPr>
          <w:rFonts w:asciiTheme="majorBidi" w:hAnsiTheme="majorBidi"/>
          <w:sz w:val="28"/>
        </w:rPr>
        <w:t xml:space="preserve">LPG </w:t>
      </w:r>
      <w:r w:rsidRPr="007511A5">
        <w:rPr>
          <w:rFonts w:asciiTheme="majorBidi" w:hAnsiTheme="majorBidi" w:hint="cs"/>
          <w:sz w:val="28"/>
          <w:cs/>
        </w:rPr>
        <w:t>และมีธุรกิจที่เกี่ยวข้องกับ</w:t>
      </w:r>
      <w:r w:rsidRPr="007511A5">
        <w:rPr>
          <w:rFonts w:asciiTheme="majorBidi" w:hAnsiTheme="majorBidi"/>
          <w:sz w:val="28"/>
          <w:cs/>
        </w:rPr>
        <w:t xml:space="preserve"> </w:t>
      </w:r>
      <w:r w:rsidRPr="007511A5">
        <w:rPr>
          <w:rFonts w:asciiTheme="majorBidi" w:hAnsiTheme="majorBidi"/>
          <w:sz w:val="28"/>
        </w:rPr>
        <w:t xml:space="preserve">LPG) </w:t>
      </w:r>
      <w:r w:rsidRPr="007511A5">
        <w:rPr>
          <w:rFonts w:asciiTheme="majorBidi" w:hAnsiTheme="majorBidi" w:hint="cs"/>
          <w:sz w:val="28"/>
          <w:cs/>
        </w:rPr>
        <w:t>ในราคาเสนอขายที่สูงกว่ามูลค่ายุติธรรมของหุ้นสามัญของบริษัท</w:t>
      </w:r>
      <w:r w:rsidRPr="007511A5">
        <w:rPr>
          <w:rFonts w:asciiTheme="majorBidi" w:hAnsiTheme="majorBidi"/>
          <w:sz w:val="28"/>
          <w:cs/>
        </w:rPr>
        <w:t xml:space="preserve"> </w:t>
      </w:r>
      <w:r w:rsidRPr="007511A5">
        <w:rPr>
          <w:rFonts w:asciiTheme="majorBidi" w:hAnsiTheme="majorBidi" w:hint="cs"/>
          <w:sz w:val="28"/>
          <w:cs/>
        </w:rPr>
        <w:t>ณ</w:t>
      </w:r>
      <w:r w:rsidRPr="007511A5">
        <w:rPr>
          <w:rFonts w:asciiTheme="majorBidi" w:hAnsiTheme="majorBidi"/>
          <w:sz w:val="28"/>
          <w:cs/>
        </w:rPr>
        <w:t xml:space="preserve"> </w:t>
      </w:r>
      <w:r w:rsidRPr="007511A5">
        <w:rPr>
          <w:rFonts w:asciiTheme="majorBidi" w:hAnsiTheme="majorBidi" w:hint="cs"/>
          <w:sz w:val="28"/>
          <w:cs/>
        </w:rPr>
        <w:t>วันซื้อเงินลงทุนในกลุ่ม</w:t>
      </w:r>
      <w:r w:rsidRPr="007511A5">
        <w:rPr>
          <w:rFonts w:asciiTheme="majorBidi" w:hAnsiTheme="majorBidi"/>
          <w:sz w:val="28"/>
          <w:cs/>
        </w:rPr>
        <w:t xml:space="preserve"> </w:t>
      </w:r>
      <w:r w:rsidRPr="007511A5">
        <w:rPr>
          <w:rFonts w:asciiTheme="majorBidi" w:hAnsiTheme="majorBidi" w:hint="cs"/>
          <w:sz w:val="28"/>
          <w:cs/>
        </w:rPr>
        <w:t>บริษัท</w:t>
      </w:r>
      <w:r w:rsidRPr="007511A5">
        <w:rPr>
          <w:rFonts w:asciiTheme="majorBidi" w:hAnsiTheme="majorBidi"/>
          <w:sz w:val="28"/>
          <w:cs/>
        </w:rPr>
        <w:t xml:space="preserve"> </w:t>
      </w:r>
      <w:r w:rsidRPr="007511A5">
        <w:rPr>
          <w:rFonts w:asciiTheme="majorBidi" w:hAnsiTheme="majorBidi" w:hint="cs"/>
          <w:sz w:val="28"/>
          <w:cs/>
        </w:rPr>
        <w:t>สตาร์</w:t>
      </w:r>
      <w:r w:rsidRPr="007511A5">
        <w:rPr>
          <w:rFonts w:asciiTheme="majorBidi" w:hAnsiTheme="majorBidi"/>
          <w:sz w:val="28"/>
          <w:cs/>
        </w:rPr>
        <w:t xml:space="preserve"> </w:t>
      </w:r>
      <w:r w:rsidRPr="007511A5">
        <w:rPr>
          <w:rFonts w:asciiTheme="majorBidi" w:hAnsiTheme="majorBidi" w:hint="cs"/>
          <w:sz w:val="28"/>
          <w:cs/>
        </w:rPr>
        <w:t>แก๊ส</w:t>
      </w:r>
      <w:r w:rsidRPr="007511A5">
        <w:rPr>
          <w:rFonts w:asciiTheme="majorBidi" w:hAnsiTheme="majorBidi"/>
          <w:sz w:val="28"/>
          <w:cs/>
        </w:rPr>
        <w:t xml:space="preserve"> </w:t>
      </w:r>
      <w:r w:rsidRPr="007511A5">
        <w:rPr>
          <w:rFonts w:asciiTheme="majorBidi" w:hAnsiTheme="majorBidi" w:hint="cs"/>
          <w:sz w:val="28"/>
          <w:cs/>
        </w:rPr>
        <w:t>จำกัด</w:t>
      </w:r>
    </w:p>
    <w:p w14:paraId="62EE2531" w14:textId="77777777" w:rsidR="007A1984" w:rsidRPr="007A1984" w:rsidRDefault="007A1984" w:rsidP="007A1984">
      <w:pPr>
        <w:pStyle w:val="ListParagraph"/>
        <w:spacing w:line="240" w:lineRule="atLeast"/>
        <w:ind w:left="360"/>
        <w:jc w:val="thaiDistribute"/>
        <w:rPr>
          <w:rFonts w:asciiTheme="majorBidi" w:hAnsiTheme="majorBidi"/>
          <w:sz w:val="28"/>
        </w:rPr>
      </w:pPr>
    </w:p>
    <w:p w14:paraId="2A7482A8" w14:textId="77777777" w:rsidR="00693F2F" w:rsidRPr="00296F3E" w:rsidRDefault="00693F2F" w:rsidP="00693F2F">
      <w:pPr>
        <w:pStyle w:val="ListParagraph"/>
        <w:numPr>
          <w:ilvl w:val="0"/>
          <w:numId w:val="1"/>
        </w:numPr>
        <w:rPr>
          <w:rFonts w:asciiTheme="majorBidi" w:hAnsiTheme="majorBidi"/>
          <w:b/>
          <w:bCs/>
          <w:sz w:val="28"/>
        </w:rPr>
      </w:pPr>
      <w:r w:rsidRPr="00296F3E">
        <w:rPr>
          <w:rFonts w:asciiTheme="majorBidi" w:hAnsiTheme="majorBidi" w:hint="cs"/>
          <w:b/>
          <w:bCs/>
          <w:sz w:val="28"/>
          <w:cs/>
        </w:rPr>
        <w:t>ส่วนเกินจากการเปลี่ยนแปลงสัดส่วนการถือหุ้นในบริษัทย่อย</w:t>
      </w:r>
    </w:p>
    <w:p w14:paraId="332E89AD" w14:textId="4397AC30" w:rsidR="00906FF0" w:rsidRPr="00BC5B12" w:rsidRDefault="00BC5B12" w:rsidP="00BC5B12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296F3E">
        <w:rPr>
          <w:rFonts w:asciiTheme="majorBidi" w:hAnsiTheme="majorBidi" w:hint="cs"/>
          <w:sz w:val="28"/>
          <w:cs/>
        </w:rPr>
        <w:t>ส่วนเกินจากการเปลี่ยนแปลงสัดส่วนการถือหุ้นในบริษัทย่อยเกิดจากการซื้อหุ้นเพิ่มร้อยละ</w:t>
      </w:r>
      <w:r w:rsidRPr="00296F3E">
        <w:rPr>
          <w:rFonts w:asciiTheme="majorBidi" w:hAnsiTheme="majorBidi"/>
          <w:sz w:val="28"/>
          <w:cs/>
        </w:rPr>
        <w:t xml:space="preserve"> </w:t>
      </w:r>
      <w:r w:rsidRPr="00296F3E">
        <w:rPr>
          <w:rFonts w:asciiTheme="majorBidi" w:hAnsiTheme="majorBidi"/>
          <w:sz w:val="28"/>
        </w:rPr>
        <w:t xml:space="preserve">10.84 </w:t>
      </w:r>
      <w:r w:rsidRPr="00296F3E">
        <w:rPr>
          <w:rFonts w:asciiTheme="majorBidi" w:hAnsiTheme="majorBidi" w:hint="cs"/>
          <w:sz w:val="28"/>
          <w:cs/>
        </w:rPr>
        <w:t>ของบริษัท</w:t>
      </w:r>
      <w:r w:rsidRPr="00296F3E">
        <w:rPr>
          <w:rFonts w:asciiTheme="majorBidi" w:hAnsiTheme="majorBidi"/>
          <w:sz w:val="28"/>
          <w:cs/>
        </w:rPr>
        <w:t xml:space="preserve"> </w:t>
      </w:r>
      <w:r w:rsidRPr="00296F3E">
        <w:rPr>
          <w:rFonts w:asciiTheme="majorBidi" w:hAnsiTheme="majorBidi" w:hint="cs"/>
          <w:sz w:val="28"/>
          <w:cs/>
        </w:rPr>
        <w:t>แซม</w:t>
      </w:r>
      <w:r w:rsidRPr="00296F3E">
        <w:rPr>
          <w:rFonts w:asciiTheme="majorBidi" w:hAnsiTheme="majorBidi"/>
          <w:sz w:val="28"/>
          <w:cs/>
        </w:rPr>
        <w:t xml:space="preserve"> </w:t>
      </w:r>
      <w:r w:rsidRPr="00296F3E">
        <w:rPr>
          <w:rFonts w:asciiTheme="majorBidi" w:hAnsiTheme="majorBidi" w:hint="cs"/>
          <w:sz w:val="28"/>
          <w:cs/>
        </w:rPr>
        <w:t>วอเตอร์</w:t>
      </w:r>
      <w:r w:rsidRPr="00296F3E">
        <w:rPr>
          <w:rFonts w:asciiTheme="majorBidi" w:hAnsiTheme="majorBidi"/>
          <w:sz w:val="28"/>
          <w:cs/>
        </w:rPr>
        <w:t xml:space="preserve">    </w:t>
      </w:r>
      <w:r w:rsidRPr="00296F3E">
        <w:rPr>
          <w:rFonts w:asciiTheme="majorBidi" w:hAnsiTheme="majorBidi" w:hint="cs"/>
          <w:sz w:val="28"/>
          <w:cs/>
        </w:rPr>
        <w:t>ซัพพลาย</w:t>
      </w:r>
      <w:r w:rsidRPr="00296F3E">
        <w:rPr>
          <w:rFonts w:asciiTheme="majorBidi" w:hAnsiTheme="majorBidi"/>
          <w:sz w:val="28"/>
          <w:cs/>
        </w:rPr>
        <w:t xml:space="preserve"> </w:t>
      </w:r>
      <w:r w:rsidRPr="00296F3E">
        <w:rPr>
          <w:rFonts w:asciiTheme="majorBidi" w:hAnsiTheme="majorBidi" w:hint="cs"/>
          <w:sz w:val="28"/>
          <w:cs/>
        </w:rPr>
        <w:t>จำกัด</w:t>
      </w:r>
      <w:r w:rsidRPr="00296F3E">
        <w:rPr>
          <w:rFonts w:asciiTheme="majorBidi" w:hAnsiTheme="majorBidi"/>
          <w:sz w:val="28"/>
          <w:cs/>
        </w:rPr>
        <w:t xml:space="preserve"> </w:t>
      </w:r>
      <w:r w:rsidRPr="00296F3E">
        <w:rPr>
          <w:rFonts w:asciiTheme="majorBidi" w:hAnsiTheme="majorBidi" w:hint="cs"/>
          <w:sz w:val="28"/>
          <w:cs/>
        </w:rPr>
        <w:t>และลดสัดส่วนการถือหุ้นร้อยละ</w:t>
      </w:r>
      <w:r w:rsidRPr="00296F3E">
        <w:rPr>
          <w:rFonts w:asciiTheme="majorBidi" w:hAnsiTheme="majorBidi"/>
          <w:sz w:val="28"/>
          <w:cs/>
        </w:rPr>
        <w:t xml:space="preserve"> </w:t>
      </w:r>
      <w:r w:rsidRPr="00296F3E">
        <w:rPr>
          <w:rFonts w:asciiTheme="majorBidi" w:hAnsiTheme="majorBidi"/>
          <w:sz w:val="28"/>
        </w:rPr>
        <w:t xml:space="preserve">20 </w:t>
      </w:r>
      <w:r w:rsidRPr="00296F3E">
        <w:rPr>
          <w:rFonts w:asciiTheme="majorBidi" w:hAnsiTheme="majorBidi" w:hint="cs"/>
          <w:sz w:val="28"/>
          <w:cs/>
        </w:rPr>
        <w:t>ในบริษัท</w:t>
      </w:r>
      <w:r w:rsidRPr="00296F3E">
        <w:rPr>
          <w:rFonts w:asciiTheme="majorBidi" w:hAnsiTheme="majorBidi"/>
          <w:sz w:val="28"/>
          <w:cs/>
        </w:rPr>
        <w:t xml:space="preserve"> </w:t>
      </w:r>
      <w:r w:rsidRPr="00296F3E">
        <w:rPr>
          <w:rFonts w:asciiTheme="majorBidi" w:hAnsiTheme="majorBidi" w:hint="cs"/>
          <w:sz w:val="28"/>
          <w:cs/>
        </w:rPr>
        <w:t>เอ็นเนอยี่</w:t>
      </w:r>
      <w:r w:rsidRPr="00296F3E">
        <w:rPr>
          <w:rFonts w:asciiTheme="majorBidi" w:hAnsiTheme="majorBidi"/>
          <w:sz w:val="28"/>
          <w:cs/>
        </w:rPr>
        <w:t xml:space="preserve"> </w:t>
      </w:r>
      <w:r w:rsidRPr="00296F3E">
        <w:rPr>
          <w:rFonts w:asciiTheme="majorBidi" w:hAnsiTheme="majorBidi" w:hint="cs"/>
          <w:sz w:val="28"/>
          <w:cs/>
        </w:rPr>
        <w:t>รีโวลูชั่น</w:t>
      </w:r>
      <w:r w:rsidRPr="00296F3E">
        <w:rPr>
          <w:rFonts w:asciiTheme="majorBidi" w:hAnsiTheme="majorBidi"/>
          <w:sz w:val="28"/>
          <w:cs/>
        </w:rPr>
        <w:t xml:space="preserve"> </w:t>
      </w:r>
      <w:r w:rsidRPr="00296F3E">
        <w:rPr>
          <w:rFonts w:asciiTheme="majorBidi" w:hAnsiTheme="majorBidi" w:hint="cs"/>
          <w:sz w:val="28"/>
          <w:cs/>
        </w:rPr>
        <w:t>จำกัด</w:t>
      </w:r>
      <w:r w:rsidRPr="00296F3E">
        <w:rPr>
          <w:rFonts w:asciiTheme="majorBidi" w:hAnsiTheme="majorBidi"/>
          <w:sz w:val="28"/>
          <w:cs/>
        </w:rPr>
        <w:t xml:space="preserve"> </w:t>
      </w:r>
      <w:r w:rsidRPr="00296F3E">
        <w:rPr>
          <w:rFonts w:asciiTheme="majorBidi" w:hAnsiTheme="majorBidi" w:hint="cs"/>
          <w:sz w:val="28"/>
          <w:cs/>
        </w:rPr>
        <w:t>ผลกระทบจากการเปลี่ยนแปลงสัดส่วนการถือหุ้นในบริษัทย่อย</w:t>
      </w:r>
      <w:r w:rsidRPr="00296F3E">
        <w:rPr>
          <w:rFonts w:asciiTheme="majorBidi" w:hAnsiTheme="majorBidi"/>
          <w:sz w:val="28"/>
          <w:cs/>
        </w:rPr>
        <w:t xml:space="preserve"> </w:t>
      </w:r>
      <w:r w:rsidRPr="00296F3E">
        <w:rPr>
          <w:rFonts w:asciiTheme="majorBidi" w:hAnsiTheme="majorBidi" w:hint="cs"/>
          <w:sz w:val="28"/>
          <w:cs/>
        </w:rPr>
        <w:t>โดยไม่สูญเสียการควบคุมจะถูกรับรู้ในส่วนเกินจากการเปลี่ยนแปลงสัดส่วนการถือหุ้นในบริษัทย่อยเป็นรายการแยกต่างหากในส่วนของผู้ถือหุ้นในงบแสดงฐานะการเงินรวม</w:t>
      </w:r>
    </w:p>
    <w:p w14:paraId="17FE575C" w14:textId="30E74428" w:rsidR="00E41B38" w:rsidRPr="0011690A" w:rsidRDefault="005512E6" w:rsidP="00E41B38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/>
          <w:b/>
          <w:bCs/>
          <w:sz w:val="28"/>
          <w:cs/>
        </w:rPr>
      </w:pPr>
      <w:r w:rsidRPr="0011690A">
        <w:rPr>
          <w:rFonts w:asciiTheme="majorBidi" w:hAnsiTheme="majorBidi" w:hint="cs"/>
          <w:b/>
          <w:bCs/>
          <w:sz w:val="28"/>
          <w:cs/>
        </w:rPr>
        <w:t>สำรองตามก</w:t>
      </w:r>
      <w:r w:rsidR="00994E59" w:rsidRPr="0011690A">
        <w:rPr>
          <w:rFonts w:asciiTheme="majorBidi" w:hAnsiTheme="majorBidi" w:hint="cs"/>
          <w:b/>
          <w:bCs/>
          <w:sz w:val="28"/>
          <w:cs/>
        </w:rPr>
        <w:t>ฎ</w:t>
      </w:r>
      <w:r w:rsidRPr="0011690A">
        <w:rPr>
          <w:rFonts w:asciiTheme="majorBidi" w:hAnsiTheme="majorBidi" w:hint="cs"/>
          <w:b/>
          <w:bCs/>
          <w:sz w:val="28"/>
          <w:cs/>
        </w:rPr>
        <w:t>หมาย</w:t>
      </w:r>
    </w:p>
    <w:p w14:paraId="51ACFEA1" w14:textId="639F12BE" w:rsidR="00CD4A78" w:rsidRPr="006F2590" w:rsidRDefault="00CD4A78" w:rsidP="00603D77">
      <w:pPr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/>
          <w:sz w:val="28"/>
        </w:rPr>
      </w:pPr>
      <w:r w:rsidRPr="0011690A">
        <w:rPr>
          <w:rFonts w:asciiTheme="majorBidi" w:hAnsiTheme="majorBidi" w:hint="cs"/>
          <w:sz w:val="28"/>
          <w:cs/>
        </w:rPr>
        <w:t>ตามบทบัญญัติแห่งพระราชบัญญัติบริษัทมหาชน</w:t>
      </w:r>
      <w:r w:rsidRPr="006F2590">
        <w:rPr>
          <w:rFonts w:asciiTheme="majorBidi" w:hAnsiTheme="majorBidi" w:hint="cs"/>
          <w:sz w:val="28"/>
          <w:cs/>
        </w:rPr>
        <w:t>จำกัด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พ</w:t>
      </w:r>
      <w:r w:rsidRPr="006F2590">
        <w:rPr>
          <w:rFonts w:asciiTheme="majorBidi" w:hAnsiTheme="majorBidi"/>
          <w:sz w:val="28"/>
          <w:cs/>
        </w:rPr>
        <w:t>.</w:t>
      </w:r>
      <w:r w:rsidRPr="006F2590">
        <w:rPr>
          <w:rFonts w:asciiTheme="majorBidi" w:hAnsiTheme="majorBidi" w:hint="cs"/>
          <w:sz w:val="28"/>
          <w:cs/>
        </w:rPr>
        <w:t>ศ</w:t>
      </w:r>
      <w:r w:rsidRPr="006F2590">
        <w:rPr>
          <w:rFonts w:asciiTheme="majorBidi" w:hAnsiTheme="majorBidi"/>
          <w:sz w:val="28"/>
          <w:cs/>
        </w:rPr>
        <w:t xml:space="preserve">. </w:t>
      </w:r>
      <w:r w:rsidRPr="006F2590">
        <w:rPr>
          <w:rFonts w:asciiTheme="majorBidi" w:hAnsiTheme="majorBidi"/>
          <w:sz w:val="28"/>
        </w:rPr>
        <w:t>2535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มาตรา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/>
          <w:sz w:val="28"/>
        </w:rPr>
        <w:t>116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บริษัทจะต้องจัดสรรบัญชีสำรอง</w:t>
      </w:r>
      <w:r w:rsidRPr="006F2590">
        <w:rPr>
          <w:rFonts w:asciiTheme="majorBidi" w:hAnsiTheme="majorBidi"/>
          <w:sz w:val="28"/>
          <w:cs/>
        </w:rPr>
        <w:t xml:space="preserve"> (</w:t>
      </w:r>
      <w:r w:rsidRPr="006F2590">
        <w:rPr>
          <w:rFonts w:asciiTheme="majorBidi" w:hAnsiTheme="majorBidi" w:hint="eastAsia"/>
          <w:sz w:val="28"/>
          <w:cs/>
        </w:rPr>
        <w:t>“</w:t>
      </w:r>
      <w:r w:rsidRPr="006F2590">
        <w:rPr>
          <w:rFonts w:asciiTheme="majorBidi" w:hAnsiTheme="majorBidi" w:hint="cs"/>
          <w:sz w:val="28"/>
          <w:cs/>
        </w:rPr>
        <w:t>สำรองตามกฎหมาย</w:t>
      </w:r>
      <w:r w:rsidRPr="006F2590">
        <w:rPr>
          <w:rFonts w:asciiTheme="majorBidi" w:hAnsiTheme="majorBidi" w:hint="eastAsia"/>
          <w:sz w:val="28"/>
          <w:cs/>
        </w:rPr>
        <w:t>”</w:t>
      </w:r>
      <w:r w:rsidRPr="006F2590">
        <w:rPr>
          <w:rFonts w:asciiTheme="majorBidi" w:hAnsiTheme="majorBidi"/>
          <w:sz w:val="28"/>
          <w:cs/>
        </w:rPr>
        <w:t xml:space="preserve">) </w:t>
      </w:r>
      <w:r w:rsidRPr="006F2590">
        <w:rPr>
          <w:rFonts w:asciiTheme="majorBidi" w:hAnsiTheme="majorBidi" w:hint="cs"/>
          <w:sz w:val="28"/>
          <w:cs/>
        </w:rPr>
        <w:t>อย่างน้อยร้อยละ</w:t>
      </w:r>
      <w:r w:rsidRPr="006F2590">
        <w:rPr>
          <w:rFonts w:asciiTheme="majorBidi" w:hAnsiTheme="majorBidi"/>
          <w:sz w:val="28"/>
          <w:cs/>
        </w:rPr>
        <w:t xml:space="preserve"> </w:t>
      </w:r>
      <w:r w:rsidR="00BC7ADA" w:rsidRPr="006F2590">
        <w:rPr>
          <w:rFonts w:asciiTheme="majorBidi" w:hAnsiTheme="majorBidi"/>
          <w:sz w:val="28"/>
        </w:rPr>
        <w:t>5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ของกำไรสุทธิประจำปีสุทธิจากขาดทุนสะสมยกมา</w:t>
      </w:r>
      <w:r w:rsidRPr="006F2590">
        <w:rPr>
          <w:rFonts w:asciiTheme="majorBidi" w:hAnsiTheme="majorBidi"/>
          <w:sz w:val="28"/>
          <w:cs/>
        </w:rPr>
        <w:t xml:space="preserve"> (</w:t>
      </w:r>
      <w:r w:rsidRPr="006F2590">
        <w:rPr>
          <w:rFonts w:asciiTheme="majorBidi" w:hAnsiTheme="majorBidi" w:hint="cs"/>
          <w:sz w:val="28"/>
          <w:cs/>
        </w:rPr>
        <w:t>ถ้ามี</w:t>
      </w:r>
      <w:r w:rsidRPr="006F2590">
        <w:rPr>
          <w:rFonts w:asciiTheme="majorBidi" w:hAnsiTheme="majorBidi"/>
          <w:sz w:val="28"/>
          <w:cs/>
        </w:rPr>
        <w:t xml:space="preserve">) </w:t>
      </w:r>
      <w:r w:rsidRPr="006F2590">
        <w:rPr>
          <w:rFonts w:asciiTheme="majorBidi" w:hAnsiTheme="majorBidi" w:hint="cs"/>
          <w:sz w:val="28"/>
          <w:cs/>
        </w:rPr>
        <w:t>จนกว่าสำรองตามกฎหมายนี้จะมีจำนวนไม่น้อยกว่าร้อยละ</w:t>
      </w:r>
      <w:r w:rsidRPr="006F2590">
        <w:rPr>
          <w:rFonts w:asciiTheme="majorBidi" w:hAnsiTheme="majorBidi"/>
          <w:sz w:val="28"/>
          <w:cs/>
        </w:rPr>
        <w:t xml:space="preserve"> </w:t>
      </w:r>
      <w:r w:rsidR="00BC7ADA" w:rsidRPr="006F2590">
        <w:rPr>
          <w:rFonts w:asciiTheme="majorBidi" w:hAnsiTheme="majorBidi"/>
          <w:sz w:val="28"/>
        </w:rPr>
        <w:t>10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ของทุนจดทะเบียน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เงินสำรองตามกฎหมายนี้จะนำไปจ่ายเป็นเงินปันผลไม่ได้</w:t>
      </w:r>
      <w:r w:rsidRPr="006F2590">
        <w:rPr>
          <w:rFonts w:asciiTheme="majorBidi" w:hAnsiTheme="majorBidi"/>
          <w:sz w:val="28"/>
          <w:cs/>
        </w:rPr>
        <w:t xml:space="preserve">  </w:t>
      </w:r>
    </w:p>
    <w:p w14:paraId="37A4201B" w14:textId="77777777" w:rsidR="0031779F" w:rsidRDefault="002577D7" w:rsidP="0031779F">
      <w:pPr>
        <w:spacing w:before="240"/>
        <w:ind w:left="360"/>
        <w:jc w:val="thaiDistribute"/>
        <w:rPr>
          <w:rFonts w:asciiTheme="majorBidi" w:hAnsiTheme="majorBidi"/>
          <w:sz w:val="28"/>
        </w:rPr>
      </w:pPr>
      <w:r w:rsidRPr="002577D7">
        <w:rPr>
          <w:rFonts w:asciiTheme="majorBidi" w:hAnsiTheme="majorBidi" w:hint="cs"/>
          <w:spacing w:val="-4"/>
          <w:sz w:val="28"/>
          <w:cs/>
        </w:rPr>
        <w:t>เมื่อวันที่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/>
          <w:spacing w:val="-4"/>
          <w:sz w:val="28"/>
        </w:rPr>
        <w:t>11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มีนาคม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/>
          <w:spacing w:val="-4"/>
          <w:sz w:val="28"/>
        </w:rPr>
        <w:t>2565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ที่ประชุมคณะกรรมการบริษัท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ครั้งที่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/>
          <w:spacing w:val="-4"/>
          <w:sz w:val="28"/>
        </w:rPr>
        <w:t>3/2565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ของบริษัท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เซเว่น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ยูทิลิตี้ส์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แอนด์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พาวเวอร์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จำกัด</w:t>
      </w:r>
      <w:r w:rsidRPr="002577D7">
        <w:rPr>
          <w:rFonts w:asciiTheme="majorBidi" w:hAnsiTheme="majorBidi"/>
          <w:spacing w:val="-4"/>
          <w:sz w:val="28"/>
          <w:cs/>
        </w:rPr>
        <w:t xml:space="preserve"> (</w:t>
      </w:r>
      <w:r w:rsidRPr="002577D7">
        <w:rPr>
          <w:rFonts w:asciiTheme="majorBidi" w:hAnsiTheme="majorBidi" w:hint="cs"/>
          <w:spacing w:val="-4"/>
          <w:sz w:val="28"/>
          <w:cs/>
        </w:rPr>
        <w:t>มหาชน</w:t>
      </w:r>
      <w:r w:rsidRPr="002577D7">
        <w:rPr>
          <w:rFonts w:asciiTheme="majorBidi" w:hAnsiTheme="majorBidi"/>
          <w:spacing w:val="-4"/>
          <w:sz w:val="28"/>
          <w:cs/>
        </w:rPr>
        <w:t>)</w:t>
      </w:r>
      <w:r w:rsidRPr="002577D7">
        <w:rPr>
          <w:rFonts w:asciiTheme="majorBidi" w:hAnsiTheme="majorBidi"/>
          <w:sz w:val="28"/>
          <w:cs/>
        </w:rPr>
        <w:t xml:space="preserve"> </w:t>
      </w:r>
      <w:r w:rsidRPr="002577D7">
        <w:rPr>
          <w:rFonts w:asciiTheme="majorBidi" w:hAnsiTheme="majorBidi" w:hint="cs"/>
          <w:sz w:val="28"/>
          <w:cs/>
        </w:rPr>
        <w:t>ได้</w:t>
      </w:r>
      <w:r w:rsidR="003B3E97">
        <w:rPr>
          <w:rFonts w:asciiTheme="majorBidi" w:hAnsiTheme="majorBidi" w:hint="cs"/>
          <w:sz w:val="28"/>
          <w:cs/>
        </w:rPr>
        <w:t>มีมติ</w:t>
      </w:r>
      <w:r w:rsidR="00EC2C14">
        <w:rPr>
          <w:rFonts w:asciiTheme="majorBidi" w:hAnsiTheme="majorBidi" w:hint="cs"/>
          <w:sz w:val="28"/>
          <w:cs/>
        </w:rPr>
        <w:t>เสนอ</w:t>
      </w:r>
      <w:r w:rsidR="003A6479">
        <w:rPr>
          <w:rFonts w:asciiTheme="majorBidi" w:hAnsiTheme="majorBidi" w:hint="cs"/>
          <w:sz w:val="28"/>
          <w:cs/>
        </w:rPr>
        <w:t xml:space="preserve">ต่อที่ประชุมผู้ถือหุ้นประจำปี </w:t>
      </w:r>
      <w:r w:rsidR="003A6479">
        <w:rPr>
          <w:rFonts w:asciiTheme="majorBidi" w:hAnsiTheme="majorBidi"/>
          <w:sz w:val="28"/>
        </w:rPr>
        <w:t>2565</w:t>
      </w:r>
      <w:r w:rsidR="003A6479">
        <w:rPr>
          <w:rFonts w:asciiTheme="majorBidi" w:hAnsiTheme="majorBidi" w:hint="cs"/>
          <w:sz w:val="28"/>
          <w:cs/>
        </w:rPr>
        <w:t xml:space="preserve"> เพื่อพิจารณา</w:t>
      </w:r>
      <w:r w:rsidRPr="002577D7">
        <w:rPr>
          <w:rFonts w:asciiTheme="majorBidi" w:hAnsiTheme="majorBidi" w:hint="cs"/>
          <w:sz w:val="28"/>
          <w:cs/>
        </w:rPr>
        <w:t>อนุมัติให้จัดสรรกำไรสะสม</w:t>
      </w:r>
      <w:r w:rsidRPr="002577D7">
        <w:rPr>
          <w:rFonts w:asciiTheme="majorBidi" w:hAnsiTheme="majorBidi"/>
          <w:sz w:val="28"/>
          <w:cs/>
        </w:rPr>
        <w:t xml:space="preserve"> </w:t>
      </w:r>
      <w:r w:rsidRPr="002577D7">
        <w:rPr>
          <w:rFonts w:asciiTheme="majorBidi" w:hAnsiTheme="majorBidi" w:hint="cs"/>
          <w:sz w:val="28"/>
          <w:cs/>
        </w:rPr>
        <w:t>จำนวน</w:t>
      </w:r>
      <w:r w:rsidRPr="002577D7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1.98</w:t>
      </w:r>
      <w:r w:rsidRPr="002577D7">
        <w:rPr>
          <w:rFonts w:asciiTheme="majorBidi" w:hAnsiTheme="majorBidi"/>
          <w:sz w:val="28"/>
          <w:cs/>
        </w:rPr>
        <w:t xml:space="preserve"> </w:t>
      </w:r>
      <w:r w:rsidRPr="002577D7">
        <w:rPr>
          <w:rFonts w:asciiTheme="majorBidi" w:hAnsiTheme="majorBidi" w:hint="cs"/>
          <w:sz w:val="28"/>
          <w:cs/>
        </w:rPr>
        <w:t>ล้านบาทเป็น</w:t>
      </w:r>
      <w:r w:rsidR="0057238A">
        <w:rPr>
          <w:rFonts w:asciiTheme="majorBidi" w:hAnsiTheme="majorBidi" w:hint="cs"/>
          <w:sz w:val="28"/>
          <w:cs/>
        </w:rPr>
        <w:t xml:space="preserve">           </w:t>
      </w:r>
      <w:r w:rsidRPr="002577D7">
        <w:rPr>
          <w:rFonts w:asciiTheme="majorBidi" w:hAnsiTheme="majorBidi" w:hint="cs"/>
          <w:sz w:val="28"/>
          <w:cs/>
        </w:rPr>
        <w:t>ทุนสำรองตามกฎหมาย</w:t>
      </w:r>
      <w:r>
        <w:rPr>
          <w:rFonts w:asciiTheme="majorBidi" w:hAnsiTheme="majorBidi"/>
          <w:sz w:val="28"/>
        </w:rPr>
        <w:t xml:space="preserve"> </w:t>
      </w:r>
      <w:r w:rsidR="00202E54">
        <w:rPr>
          <w:rFonts w:asciiTheme="majorBidi" w:hAnsiTheme="majorBidi" w:hint="cs"/>
          <w:sz w:val="28"/>
          <w:cs/>
        </w:rPr>
        <w:t>ต่อมา</w:t>
      </w:r>
      <w:r w:rsidR="007B3844" w:rsidRPr="006F2590">
        <w:rPr>
          <w:rFonts w:asciiTheme="majorBidi" w:hAnsiTheme="majorBidi" w:hint="cs"/>
          <w:sz w:val="28"/>
          <w:cs/>
        </w:rPr>
        <w:t xml:space="preserve">เมื่อวันที่ </w:t>
      </w:r>
      <w:r w:rsidR="00C86C03">
        <w:rPr>
          <w:rFonts w:asciiTheme="majorBidi" w:hAnsiTheme="majorBidi"/>
          <w:sz w:val="28"/>
        </w:rPr>
        <w:t>28</w:t>
      </w:r>
      <w:r w:rsidR="007B3844" w:rsidRPr="006F2590">
        <w:rPr>
          <w:rFonts w:asciiTheme="majorBidi" w:hAnsiTheme="majorBidi" w:hint="cs"/>
          <w:sz w:val="28"/>
          <w:cs/>
        </w:rPr>
        <w:t xml:space="preserve"> </w:t>
      </w:r>
      <w:r w:rsidR="00C86C03">
        <w:rPr>
          <w:rFonts w:asciiTheme="majorBidi" w:hAnsiTheme="majorBidi" w:hint="cs"/>
          <w:sz w:val="28"/>
          <w:cs/>
        </w:rPr>
        <w:t>เมษายน</w:t>
      </w:r>
      <w:r w:rsidR="007B3844" w:rsidRPr="006F2590">
        <w:rPr>
          <w:rFonts w:asciiTheme="majorBidi" w:hAnsiTheme="majorBidi" w:hint="cs"/>
          <w:sz w:val="28"/>
          <w:cs/>
        </w:rPr>
        <w:t xml:space="preserve"> </w:t>
      </w:r>
      <w:r w:rsidR="007B3844" w:rsidRPr="006F2590">
        <w:rPr>
          <w:rFonts w:asciiTheme="majorBidi" w:hAnsiTheme="majorBidi"/>
          <w:sz w:val="28"/>
        </w:rPr>
        <w:t>2565</w:t>
      </w:r>
      <w:r w:rsidR="003A6479">
        <w:rPr>
          <w:rFonts w:asciiTheme="majorBidi" w:hAnsiTheme="majorBidi" w:hint="cs"/>
          <w:sz w:val="28"/>
          <w:cs/>
        </w:rPr>
        <w:t xml:space="preserve"> </w:t>
      </w:r>
      <w:r w:rsidR="007B3844" w:rsidRPr="006F2590">
        <w:rPr>
          <w:rFonts w:asciiTheme="majorBidi" w:hAnsiTheme="majorBidi" w:hint="cs"/>
          <w:sz w:val="28"/>
          <w:cs/>
        </w:rPr>
        <w:t>ที่ประชุม</w:t>
      </w:r>
      <w:r w:rsidR="00C86C03">
        <w:rPr>
          <w:rFonts w:asciiTheme="majorBidi" w:hAnsiTheme="majorBidi" w:hint="cs"/>
          <w:sz w:val="28"/>
          <w:cs/>
        </w:rPr>
        <w:t>สามัญผู้ถือหุ้น</w:t>
      </w:r>
      <w:r w:rsidR="007B3844" w:rsidRPr="006F2590">
        <w:rPr>
          <w:rFonts w:asciiTheme="majorBidi" w:hAnsiTheme="majorBidi" w:hint="cs"/>
          <w:sz w:val="28"/>
          <w:cs/>
        </w:rPr>
        <w:t xml:space="preserve"> ครั้งที่ </w:t>
      </w:r>
      <w:r w:rsidR="00C86C03">
        <w:rPr>
          <w:rFonts w:asciiTheme="majorBidi" w:hAnsiTheme="majorBidi"/>
          <w:sz w:val="28"/>
        </w:rPr>
        <w:t>1</w:t>
      </w:r>
      <w:r w:rsidR="007B3844" w:rsidRPr="006F2590">
        <w:rPr>
          <w:rFonts w:asciiTheme="majorBidi" w:hAnsiTheme="majorBidi"/>
          <w:sz w:val="28"/>
        </w:rPr>
        <w:t>/</w:t>
      </w:r>
      <w:r w:rsidR="00E67AD2" w:rsidRPr="006F2590">
        <w:rPr>
          <w:rFonts w:asciiTheme="majorBidi" w:hAnsiTheme="majorBidi"/>
          <w:sz w:val="28"/>
        </w:rPr>
        <w:t>2565</w:t>
      </w:r>
      <w:r w:rsidR="00E67AD2" w:rsidRPr="006F2590">
        <w:rPr>
          <w:rFonts w:asciiTheme="majorBidi" w:hAnsiTheme="majorBidi" w:hint="cs"/>
          <w:sz w:val="28"/>
          <w:cs/>
        </w:rPr>
        <w:t xml:space="preserve"> ของบริษัท เซเว่น ยูทิลิตี้ส์ แอนด์ พาวเวอร์ จำกัด (มหาช</w:t>
      </w:r>
      <w:r w:rsidR="002A4F9E" w:rsidRPr="006F2590">
        <w:rPr>
          <w:rFonts w:asciiTheme="majorBidi" w:hAnsiTheme="majorBidi" w:hint="cs"/>
          <w:sz w:val="28"/>
          <w:cs/>
        </w:rPr>
        <w:t>น) ได้มีมติอนุมัติ</w:t>
      </w:r>
      <w:r w:rsidR="00D22106">
        <w:rPr>
          <w:rFonts w:asciiTheme="majorBidi" w:hAnsiTheme="majorBidi" w:hint="cs"/>
          <w:sz w:val="28"/>
          <w:cs/>
        </w:rPr>
        <w:t>เรื่องดังกล่าวแล้ว</w:t>
      </w:r>
    </w:p>
    <w:p w14:paraId="2E706FB2" w14:textId="7B80B66A" w:rsidR="0031779F" w:rsidRDefault="0031779F" w:rsidP="0031779F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EA426D">
        <w:rPr>
          <w:rFonts w:asciiTheme="majorBidi" w:hAnsiTheme="majorBidi" w:hint="cs"/>
          <w:spacing w:val="-4"/>
          <w:sz w:val="28"/>
          <w:cs/>
        </w:rPr>
        <w:t>เมื่อวันที่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/>
          <w:spacing w:val="-4"/>
          <w:sz w:val="28"/>
        </w:rPr>
        <w:t>27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 xml:space="preserve">กุมภาพันธ์ </w:t>
      </w:r>
      <w:r w:rsidRPr="00EA426D">
        <w:rPr>
          <w:rFonts w:asciiTheme="majorBidi" w:hAnsiTheme="majorBidi"/>
          <w:spacing w:val="-4"/>
          <w:sz w:val="28"/>
        </w:rPr>
        <w:t>2566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ที่ประชุมคณะกรรมการบริษัท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ครั้งที่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/>
          <w:spacing w:val="-4"/>
          <w:sz w:val="28"/>
        </w:rPr>
        <w:t>2/2566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ของบริษัท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เซเว่น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ยูทิลิตี้ส์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แอนด์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พาวเวอร์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จำกัด</w:t>
      </w:r>
      <w:r w:rsidRPr="00EA426D">
        <w:rPr>
          <w:rFonts w:asciiTheme="majorBidi" w:hAnsiTheme="majorBidi"/>
          <w:spacing w:val="-4"/>
          <w:sz w:val="28"/>
          <w:cs/>
        </w:rPr>
        <w:t xml:space="preserve"> (</w:t>
      </w:r>
      <w:r w:rsidRPr="00EA426D">
        <w:rPr>
          <w:rFonts w:asciiTheme="majorBidi" w:hAnsiTheme="majorBidi" w:hint="cs"/>
          <w:spacing w:val="-4"/>
          <w:sz w:val="28"/>
          <w:cs/>
        </w:rPr>
        <w:t>มหาชน</w:t>
      </w:r>
      <w:r w:rsidRPr="00EA426D">
        <w:rPr>
          <w:rFonts w:asciiTheme="majorBidi" w:hAnsiTheme="majorBidi"/>
          <w:spacing w:val="-4"/>
          <w:sz w:val="28"/>
          <w:cs/>
        </w:rPr>
        <w:t>)</w:t>
      </w:r>
      <w:r w:rsidRPr="00EA426D">
        <w:rPr>
          <w:rFonts w:asciiTheme="majorBidi" w:hAnsiTheme="majorBidi"/>
          <w:sz w:val="28"/>
          <w:cs/>
        </w:rPr>
        <w:t xml:space="preserve"> </w:t>
      </w:r>
      <w:r w:rsidRPr="00EA426D">
        <w:rPr>
          <w:rFonts w:asciiTheme="majorBidi" w:hAnsiTheme="majorBidi" w:hint="cs"/>
          <w:sz w:val="28"/>
          <w:cs/>
        </w:rPr>
        <w:t xml:space="preserve">ได้มีมติเสนอต่อที่ประชุมผู้ถือหุ้นประจำปี </w:t>
      </w:r>
      <w:r w:rsidRPr="00EA426D">
        <w:rPr>
          <w:rFonts w:asciiTheme="majorBidi" w:hAnsiTheme="majorBidi"/>
          <w:sz w:val="28"/>
        </w:rPr>
        <w:t>2566</w:t>
      </w:r>
      <w:r w:rsidRPr="00EA426D">
        <w:rPr>
          <w:rFonts w:asciiTheme="majorBidi" w:hAnsiTheme="majorBidi" w:hint="cs"/>
          <w:sz w:val="28"/>
          <w:cs/>
        </w:rPr>
        <w:t xml:space="preserve"> เพื่อพิจ</w:t>
      </w:r>
      <w:r w:rsidRPr="00EA426D">
        <w:rPr>
          <w:rFonts w:asciiTheme="majorBidi" w:hAnsiTheme="majorBidi" w:hint="cs"/>
          <w:spacing w:val="-6"/>
          <w:sz w:val="28"/>
          <w:cs/>
        </w:rPr>
        <w:t>ารณาอนุมัติให้จัดสรรกำไรสะสม</w:t>
      </w:r>
      <w:r w:rsidRPr="00EA426D">
        <w:rPr>
          <w:rFonts w:asciiTheme="majorBidi" w:hAnsiTheme="majorBidi"/>
          <w:spacing w:val="-6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6"/>
          <w:sz w:val="28"/>
          <w:cs/>
        </w:rPr>
        <w:t>จำนวน</w:t>
      </w:r>
      <w:r w:rsidRPr="00EA426D">
        <w:rPr>
          <w:rFonts w:asciiTheme="majorBidi" w:hAnsiTheme="majorBidi"/>
          <w:spacing w:val="-6"/>
          <w:sz w:val="28"/>
          <w:cs/>
        </w:rPr>
        <w:t xml:space="preserve"> </w:t>
      </w:r>
      <w:r w:rsidRPr="00EA426D">
        <w:rPr>
          <w:rFonts w:asciiTheme="majorBidi" w:hAnsiTheme="majorBidi"/>
          <w:spacing w:val="-6"/>
          <w:sz w:val="28"/>
        </w:rPr>
        <w:t>2.32</w:t>
      </w:r>
      <w:r w:rsidRPr="00EA426D">
        <w:rPr>
          <w:rFonts w:asciiTheme="majorBidi" w:hAnsiTheme="majorBidi"/>
          <w:spacing w:val="-6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6"/>
          <w:sz w:val="28"/>
          <w:cs/>
        </w:rPr>
        <w:t>ล้านบาทเป็น</w:t>
      </w:r>
      <w:r w:rsidRPr="00EA426D">
        <w:rPr>
          <w:rFonts w:asciiTheme="majorBidi" w:hAnsiTheme="majorBidi" w:hint="cs"/>
          <w:sz w:val="28"/>
          <w:cs/>
        </w:rPr>
        <w:t xml:space="preserve">           ทุนสำรองตามกฎหมาย</w:t>
      </w:r>
      <w:r w:rsidR="008C61DB">
        <w:rPr>
          <w:rFonts w:asciiTheme="majorBidi" w:hAnsiTheme="majorBidi"/>
          <w:sz w:val="28"/>
        </w:rPr>
        <w:t xml:space="preserve"> </w:t>
      </w:r>
      <w:r w:rsidR="008C61DB">
        <w:rPr>
          <w:rFonts w:asciiTheme="majorBidi" w:hAnsiTheme="majorBidi" w:hint="cs"/>
          <w:sz w:val="28"/>
          <w:cs/>
        </w:rPr>
        <w:t>ต่อมา</w:t>
      </w:r>
      <w:r w:rsidR="008C61DB" w:rsidRPr="006F2590">
        <w:rPr>
          <w:rFonts w:asciiTheme="majorBidi" w:hAnsiTheme="majorBidi" w:hint="cs"/>
          <w:sz w:val="28"/>
          <w:cs/>
        </w:rPr>
        <w:t xml:space="preserve">เมื่อวันที่ </w:t>
      </w:r>
      <w:r w:rsidR="008C61DB">
        <w:rPr>
          <w:rFonts w:asciiTheme="majorBidi" w:hAnsiTheme="majorBidi"/>
          <w:sz w:val="28"/>
        </w:rPr>
        <w:t>26</w:t>
      </w:r>
      <w:r w:rsidR="008C61DB" w:rsidRPr="006F2590">
        <w:rPr>
          <w:rFonts w:asciiTheme="majorBidi" w:hAnsiTheme="majorBidi" w:hint="cs"/>
          <w:sz w:val="28"/>
          <w:cs/>
        </w:rPr>
        <w:t xml:space="preserve"> </w:t>
      </w:r>
      <w:r w:rsidR="008C61DB">
        <w:rPr>
          <w:rFonts w:asciiTheme="majorBidi" w:hAnsiTheme="majorBidi" w:hint="cs"/>
          <w:sz w:val="28"/>
          <w:cs/>
        </w:rPr>
        <w:t>เมษายน</w:t>
      </w:r>
      <w:r w:rsidR="008C61DB" w:rsidRPr="006F2590">
        <w:rPr>
          <w:rFonts w:asciiTheme="majorBidi" w:hAnsiTheme="majorBidi" w:hint="cs"/>
          <w:sz w:val="28"/>
          <w:cs/>
        </w:rPr>
        <w:t xml:space="preserve"> </w:t>
      </w:r>
      <w:r w:rsidR="008C61DB" w:rsidRPr="006F2590">
        <w:rPr>
          <w:rFonts w:asciiTheme="majorBidi" w:hAnsiTheme="majorBidi"/>
          <w:sz w:val="28"/>
        </w:rPr>
        <w:t>256</w:t>
      </w:r>
      <w:r w:rsidR="008C61DB">
        <w:rPr>
          <w:rFonts w:asciiTheme="majorBidi" w:hAnsiTheme="majorBidi"/>
          <w:sz w:val="28"/>
        </w:rPr>
        <w:t>6</w:t>
      </w:r>
      <w:r w:rsidR="008C61DB">
        <w:rPr>
          <w:rFonts w:asciiTheme="majorBidi" w:hAnsiTheme="majorBidi" w:hint="cs"/>
          <w:sz w:val="28"/>
          <w:cs/>
        </w:rPr>
        <w:t xml:space="preserve"> </w:t>
      </w:r>
      <w:r w:rsidR="008C61DB" w:rsidRPr="006F2590">
        <w:rPr>
          <w:rFonts w:asciiTheme="majorBidi" w:hAnsiTheme="majorBidi" w:hint="cs"/>
          <w:sz w:val="28"/>
          <w:cs/>
        </w:rPr>
        <w:t>ที่ประชุม</w:t>
      </w:r>
      <w:r w:rsidR="008C61DB">
        <w:rPr>
          <w:rFonts w:asciiTheme="majorBidi" w:hAnsiTheme="majorBidi" w:hint="cs"/>
          <w:sz w:val="28"/>
          <w:cs/>
        </w:rPr>
        <w:t>สามัญผู้ถือหุ้น</w:t>
      </w:r>
      <w:r w:rsidR="008C61DB" w:rsidRPr="006F2590">
        <w:rPr>
          <w:rFonts w:asciiTheme="majorBidi" w:hAnsiTheme="majorBidi" w:hint="cs"/>
          <w:sz w:val="28"/>
          <w:cs/>
        </w:rPr>
        <w:t xml:space="preserve"> ครั้งที่ </w:t>
      </w:r>
      <w:r w:rsidR="008C61DB">
        <w:rPr>
          <w:rFonts w:asciiTheme="majorBidi" w:hAnsiTheme="majorBidi"/>
          <w:sz w:val="28"/>
        </w:rPr>
        <w:t>1</w:t>
      </w:r>
      <w:r w:rsidR="008C61DB" w:rsidRPr="006F2590">
        <w:rPr>
          <w:rFonts w:asciiTheme="majorBidi" w:hAnsiTheme="majorBidi"/>
          <w:sz w:val="28"/>
        </w:rPr>
        <w:t>/256</w:t>
      </w:r>
      <w:r w:rsidR="008C61DB">
        <w:rPr>
          <w:rFonts w:asciiTheme="majorBidi" w:hAnsiTheme="majorBidi"/>
          <w:sz w:val="28"/>
        </w:rPr>
        <w:t>6</w:t>
      </w:r>
      <w:r w:rsidR="008C61DB" w:rsidRPr="006F2590">
        <w:rPr>
          <w:rFonts w:asciiTheme="majorBidi" w:hAnsiTheme="majorBidi" w:hint="cs"/>
          <w:sz w:val="28"/>
          <w:cs/>
        </w:rPr>
        <w:t xml:space="preserve"> ของบริษัท เซเว่น ยูทิลิตี้ส์ แอนด์ พาวเวอร์ จำกัด (มหาชน) ได้มีมติอนุมัติ</w:t>
      </w:r>
      <w:r w:rsidR="008C61DB">
        <w:rPr>
          <w:rFonts w:asciiTheme="majorBidi" w:hAnsiTheme="majorBidi" w:hint="cs"/>
          <w:sz w:val="28"/>
          <w:cs/>
        </w:rPr>
        <w:t>เรื่องดังกล่าวแล้ว</w:t>
      </w:r>
    </w:p>
    <w:p w14:paraId="52849FF9" w14:textId="02F2DC2F" w:rsidR="007A2032" w:rsidRDefault="007A2032" w:rsidP="005A6A05">
      <w:pPr>
        <w:spacing w:before="120" w:after="120"/>
        <w:jc w:val="thaiDistribute"/>
        <w:rPr>
          <w:rFonts w:asciiTheme="majorBidi" w:hAnsiTheme="majorBidi"/>
          <w:sz w:val="28"/>
        </w:rPr>
      </w:pPr>
    </w:p>
    <w:p w14:paraId="1F12E69E" w14:textId="77777777" w:rsidR="005A6A05" w:rsidRDefault="005A6A05" w:rsidP="005A6A05">
      <w:pPr>
        <w:spacing w:before="120" w:after="120"/>
        <w:jc w:val="thaiDistribute"/>
        <w:rPr>
          <w:rFonts w:asciiTheme="majorBidi" w:hAnsiTheme="majorBidi"/>
          <w:sz w:val="28"/>
        </w:rPr>
      </w:pPr>
    </w:p>
    <w:p w14:paraId="530A44DF" w14:textId="77777777" w:rsidR="005A6A05" w:rsidRDefault="005A6A05" w:rsidP="005A6A05">
      <w:pPr>
        <w:spacing w:before="120" w:after="120"/>
        <w:jc w:val="thaiDistribute"/>
        <w:rPr>
          <w:rFonts w:asciiTheme="majorBidi" w:hAnsiTheme="majorBidi"/>
          <w:sz w:val="28"/>
        </w:rPr>
      </w:pPr>
    </w:p>
    <w:p w14:paraId="5DAAC59B" w14:textId="77777777" w:rsidR="005A6A05" w:rsidRDefault="005A6A05" w:rsidP="005A6A05">
      <w:pPr>
        <w:spacing w:before="120" w:after="120"/>
        <w:jc w:val="thaiDistribute"/>
        <w:rPr>
          <w:rFonts w:asciiTheme="majorBidi" w:hAnsiTheme="majorBidi"/>
          <w:sz w:val="28"/>
        </w:rPr>
      </w:pPr>
    </w:p>
    <w:p w14:paraId="6D775FC8" w14:textId="77777777" w:rsidR="005A6A05" w:rsidRDefault="005A6A05" w:rsidP="005A6A05">
      <w:pPr>
        <w:spacing w:before="120" w:after="120"/>
        <w:jc w:val="thaiDistribute"/>
        <w:rPr>
          <w:rFonts w:asciiTheme="majorBidi" w:hAnsiTheme="majorBidi"/>
          <w:sz w:val="28"/>
          <w:cs/>
        </w:rPr>
      </w:pPr>
    </w:p>
    <w:p w14:paraId="5D33959D" w14:textId="6497CFCA" w:rsidR="00470F39" w:rsidRPr="009B07F8" w:rsidRDefault="00470F39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9B07F8"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</w:p>
    <w:p w14:paraId="1EFFA338" w14:textId="0EE77BA8" w:rsidR="00470F39" w:rsidRPr="00CB239F" w:rsidRDefault="00470F39" w:rsidP="00470F39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7017DD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ก่อนภาษีเงินได้สำหรับงวดคูณด้วยอัตราภาษีเฉลี่ยทั้งปีที่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ประมาณไว้ (รายได้) ค่าใช้จ่ายภาษีเงินได้</w:t>
      </w:r>
      <w:r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สำหรับงวดสามเดือ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น</w:t>
      </w:r>
      <w:r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สิ้นสุด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วันที่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3</w:t>
      </w:r>
      <w:r w:rsidR="00B32EEA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B32EEA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B32EEA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B32EEA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470F39" w:rsidRPr="004517A7" w14:paraId="45D9F718" w14:textId="77777777" w:rsidTr="00A34906">
        <w:tc>
          <w:tcPr>
            <w:tcW w:w="9179" w:type="dxa"/>
            <w:gridSpan w:val="5"/>
          </w:tcPr>
          <w:p w14:paraId="5025667F" w14:textId="77777777" w:rsidR="00470F39" w:rsidRPr="004517A7" w:rsidRDefault="00470F39" w:rsidP="00613A3D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55429" w:rsidRPr="004517A7" w14:paraId="3AFC7ED0" w14:textId="77777777" w:rsidTr="00A34906">
        <w:tc>
          <w:tcPr>
            <w:tcW w:w="4500" w:type="dxa"/>
          </w:tcPr>
          <w:p w14:paraId="38BEBBEE" w14:textId="77777777" w:rsidR="00855429" w:rsidRPr="004517A7" w:rsidRDefault="00855429" w:rsidP="00613A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680" w:type="dxa"/>
            <w:gridSpan w:val="4"/>
          </w:tcPr>
          <w:p w14:paraId="10F2503A" w14:textId="669D8479" w:rsidR="00855429" w:rsidRPr="004517A7" w:rsidRDefault="00DB0829" w:rsidP="00613A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A278B6">
              <w:rPr>
                <w:rFonts w:ascii="Angsana New" w:hAnsi="Angsana New"/>
                <w:sz w:val="28"/>
              </w:rPr>
              <w:t xml:space="preserve">31 </w:t>
            </w:r>
            <w:r w:rsidR="00A278B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855429" w:rsidRPr="004517A7" w14:paraId="18BFF8FA" w14:textId="77777777" w:rsidTr="00A34906">
        <w:tc>
          <w:tcPr>
            <w:tcW w:w="4500" w:type="dxa"/>
          </w:tcPr>
          <w:p w14:paraId="07F4D4C5" w14:textId="77777777" w:rsidR="00855429" w:rsidRPr="004517A7" w:rsidRDefault="00855429" w:rsidP="008554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56932FB4" w14:textId="42BC9A2A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799F7B0" w14:textId="6C57265B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55429" w:rsidRPr="004517A7" w14:paraId="584E1103" w14:textId="77777777" w:rsidTr="00A34906">
        <w:tc>
          <w:tcPr>
            <w:tcW w:w="4500" w:type="dxa"/>
          </w:tcPr>
          <w:p w14:paraId="76007B5A" w14:textId="77777777" w:rsidR="00855429" w:rsidRPr="004517A7" w:rsidRDefault="00855429" w:rsidP="0085542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892AC7" w14:textId="36D29C6B" w:rsidR="00855429" w:rsidRPr="00CB239F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427C3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283ACA2B" w14:textId="29FFD632" w:rsidR="00855429" w:rsidRPr="00CB239F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427C3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726A9E19" w14:textId="7B32D7F9" w:rsidR="00855429" w:rsidRPr="00CB239F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427C3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7F40140C" w14:textId="1EA5BEBB" w:rsidR="00855429" w:rsidRPr="00CB239F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427C32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55429" w:rsidRPr="004517A7" w14:paraId="3EA029E2" w14:textId="77777777" w:rsidTr="00A34906">
        <w:tc>
          <w:tcPr>
            <w:tcW w:w="4500" w:type="dxa"/>
          </w:tcPr>
          <w:p w14:paraId="45EF7549" w14:textId="77777777" w:rsidR="00855429" w:rsidRPr="004517A7" w:rsidRDefault="00855429" w:rsidP="0085542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0E733928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645984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CB20AE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B17345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55429" w:rsidRPr="004517A7" w14:paraId="1C8A54A1" w14:textId="77777777" w:rsidTr="00A34906">
        <w:tc>
          <w:tcPr>
            <w:tcW w:w="4500" w:type="dxa"/>
          </w:tcPr>
          <w:p w14:paraId="21739AD8" w14:textId="4DB78148" w:rsidR="00855429" w:rsidRPr="004517A7" w:rsidRDefault="00855429" w:rsidP="00855429">
            <w:pPr>
              <w:ind w:left="312" w:right="-43" w:hanging="415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 w:rsidR="00427C32">
              <w:rPr>
                <w:rFonts w:ascii="Angsana New" w:hAnsi="Angsana New" w:hint="cs"/>
                <w:sz w:val="28"/>
                <w:cs/>
              </w:rPr>
              <w:t>สำหรับงวด(</w:t>
            </w:r>
            <w:r w:rsidR="00DB0829">
              <w:rPr>
                <w:rFonts w:ascii="Angsana New" w:hAnsi="Angsana New" w:hint="cs"/>
                <w:sz w:val="28"/>
                <w:cs/>
              </w:rPr>
              <w:t>ระหว่างกาล</w:t>
            </w:r>
            <w:r w:rsidR="00427C32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81ED7" w14:textId="0376D4C1" w:rsidR="00855429" w:rsidRPr="00427C32" w:rsidRDefault="00AE1E3E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144426">
              <w:rPr>
                <w:rFonts w:ascii="Angsana New" w:hAnsi="Angsana New"/>
                <w:spacing w:val="-4"/>
                <w:sz w:val="28"/>
              </w:rPr>
              <w:t>26</w:t>
            </w:r>
            <w:r w:rsidR="004570FC">
              <w:rPr>
                <w:rFonts w:ascii="Angsana New" w:hAnsi="Angsana New"/>
                <w:spacing w:val="-4"/>
                <w:sz w:val="28"/>
              </w:rPr>
              <w:t>5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41E29" w14:textId="1DF27036" w:rsidR="00855429" w:rsidRPr="004517A7" w:rsidRDefault="00AE1E3E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427C32">
              <w:rPr>
                <w:rFonts w:ascii="Angsana New" w:hAnsi="Angsana New"/>
                <w:spacing w:val="-4"/>
                <w:sz w:val="28"/>
              </w:rPr>
              <w:t>204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5CEB5" w14:textId="632E7530" w:rsidR="00855429" w:rsidRPr="004517A7" w:rsidRDefault="00561575" w:rsidP="00855429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E7B7FD" w14:textId="2D916652" w:rsidR="00855429" w:rsidRPr="004517A7" w:rsidRDefault="00AE1E3E" w:rsidP="001C42B3">
            <w:pPr>
              <w:ind w:right="69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855429" w:rsidRPr="004517A7" w14:paraId="042B5289" w14:textId="77777777" w:rsidTr="00A34906">
        <w:tc>
          <w:tcPr>
            <w:tcW w:w="4500" w:type="dxa"/>
          </w:tcPr>
          <w:p w14:paraId="01DD77AA" w14:textId="77777777" w:rsidR="00855429" w:rsidRPr="004517A7" w:rsidRDefault="00855429" w:rsidP="0085542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459B3" w14:textId="77777777" w:rsidR="00855429" w:rsidRPr="004517A7" w:rsidRDefault="00855429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1F08F" w14:textId="77777777" w:rsidR="00855429" w:rsidRPr="004517A7" w:rsidRDefault="00855429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E68832" w14:textId="77777777" w:rsidR="00855429" w:rsidRPr="004517A7" w:rsidRDefault="00855429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E03D5BB" w14:textId="77777777" w:rsidR="00855429" w:rsidRPr="004517A7" w:rsidRDefault="00855429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55429" w:rsidRPr="004517A7" w14:paraId="19C12031" w14:textId="77777777" w:rsidTr="00A34906">
        <w:tc>
          <w:tcPr>
            <w:tcW w:w="4500" w:type="dxa"/>
          </w:tcPr>
          <w:p w14:paraId="0D09FEF4" w14:textId="51A3006C" w:rsidR="00855429" w:rsidRPr="004517A7" w:rsidRDefault="00855429" w:rsidP="00855429">
            <w:pPr>
              <w:ind w:left="222" w:right="-43" w:hanging="334"/>
              <w:jc w:val="both"/>
              <w:rPr>
                <w:rFonts w:ascii="Angsana New" w:hAnsi="Angsana New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="009D318A">
              <w:rPr>
                <w:rFonts w:asciiTheme="majorBidi" w:hAnsiTheme="majorBidi" w:cstheme="majorBidi" w:hint="cs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69E6C" w14:textId="66B187FC" w:rsidR="00855429" w:rsidRPr="004517A7" w:rsidRDefault="00487EA1" w:rsidP="0085542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4,251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86F85" w14:textId="176B3DA9" w:rsidR="00855429" w:rsidRPr="004517A7" w:rsidRDefault="00AE1E3E" w:rsidP="0085542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A278B6">
              <w:rPr>
                <w:rFonts w:ascii="Angsana New" w:hAnsi="Angsana New"/>
                <w:spacing w:val="-4"/>
                <w:sz w:val="28"/>
              </w:rPr>
              <w:t>1,577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B3CCD" w14:textId="08529361" w:rsidR="00855429" w:rsidRPr="004517A7" w:rsidRDefault="00561575" w:rsidP="0085542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384523" w14:textId="1CDC3A84" w:rsidR="00855429" w:rsidRPr="004517A7" w:rsidRDefault="00AE1E3E" w:rsidP="0085542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A278B6">
              <w:rPr>
                <w:rFonts w:ascii="Angsana New" w:hAnsi="Angsana New"/>
                <w:spacing w:val="-4"/>
                <w:sz w:val="28"/>
              </w:rPr>
              <w:t>42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855429" w:rsidRPr="004517A7" w14:paraId="4717A3E1" w14:textId="77777777" w:rsidTr="00A34906">
        <w:tc>
          <w:tcPr>
            <w:tcW w:w="4500" w:type="dxa"/>
          </w:tcPr>
          <w:p w14:paraId="009DCF49" w14:textId="0258E2CC" w:rsidR="00855429" w:rsidRDefault="00855429" w:rsidP="00855429">
            <w:pPr>
              <w:ind w:left="222" w:right="-43" w:hanging="334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="00D3708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  <w:r w:rsidR="00D3708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20FCAE6D" w14:textId="51929CFF" w:rsidR="00855429" w:rsidRPr="004517A7" w:rsidRDefault="00855429" w:rsidP="00855429">
            <w:pPr>
              <w:ind w:left="222" w:right="-43" w:hanging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BC4F09" w14:textId="461CC47C" w:rsidR="00855429" w:rsidRPr="004517A7" w:rsidRDefault="00487EA1" w:rsidP="0085542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9B07F8">
              <w:rPr>
                <w:rFonts w:ascii="Angsana New" w:hAnsi="Angsana New"/>
                <w:b/>
                <w:bCs/>
                <w:spacing w:val="-4"/>
                <w:sz w:val="28"/>
              </w:rPr>
              <w:t>3,98</w:t>
            </w:r>
            <w:r w:rsidR="004570FC">
              <w:rPr>
                <w:rFonts w:ascii="Angsana New" w:hAnsi="Angsana New"/>
                <w:b/>
                <w:bCs/>
                <w:spacing w:val="-4"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30D208" w14:textId="3231EC40" w:rsidR="00855429" w:rsidRPr="004517A7" w:rsidRDefault="00AE1E3E" w:rsidP="0085542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(</w:t>
            </w:r>
            <w:r w:rsidR="00A278B6">
              <w:rPr>
                <w:rFonts w:ascii="Angsana New" w:hAnsi="Angsana New"/>
                <w:b/>
                <w:bCs/>
                <w:spacing w:val="-4"/>
                <w:sz w:val="28"/>
              </w:rPr>
              <w:t>1,781</w:t>
            </w: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F63480" w14:textId="62ECAD3A" w:rsidR="00855429" w:rsidRPr="00561575" w:rsidRDefault="00561575" w:rsidP="0085542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561575">
              <w:rPr>
                <w:rFonts w:ascii="Angsana New" w:hAnsi="Angsana New"/>
                <w:b/>
                <w:bCs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490A2A" w14:textId="50AAA6D1" w:rsidR="00855429" w:rsidRPr="004517A7" w:rsidRDefault="00AE1E3E" w:rsidP="0085542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(</w:t>
            </w:r>
            <w:r w:rsidR="00A278B6">
              <w:rPr>
                <w:rFonts w:ascii="Angsana New" w:hAnsi="Angsana New"/>
                <w:b/>
                <w:bCs/>
                <w:spacing w:val="-4"/>
                <w:sz w:val="28"/>
              </w:rPr>
              <w:t>42</w:t>
            </w: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)</w:t>
            </w:r>
          </w:p>
        </w:tc>
      </w:tr>
      <w:tr w:rsidR="00DB0829" w:rsidRPr="004517A7" w14:paraId="09BFC195" w14:textId="77777777" w:rsidTr="00A34906">
        <w:tc>
          <w:tcPr>
            <w:tcW w:w="9179" w:type="dxa"/>
            <w:gridSpan w:val="5"/>
          </w:tcPr>
          <w:p w14:paraId="195FC2C5" w14:textId="2A051708" w:rsidR="00DB0829" w:rsidRPr="004517A7" w:rsidRDefault="00DB0829" w:rsidP="008A6859">
            <w:pPr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621385B6" w14:textId="27016FD9" w:rsidR="00F53166" w:rsidRPr="00A01DEA" w:rsidRDefault="0E075460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A01DEA">
        <w:rPr>
          <w:rFonts w:asciiTheme="majorBidi" w:hAnsiTheme="majorBidi" w:cstheme="majorBidi"/>
          <w:b/>
          <w:bCs/>
          <w:sz w:val="28"/>
          <w:cs/>
        </w:rPr>
        <w:t>กำไร</w:t>
      </w:r>
      <w:r w:rsidRPr="00A01DEA">
        <w:rPr>
          <w:rFonts w:asciiTheme="majorBidi" w:hAnsiTheme="majorBidi" w:cstheme="majorBidi"/>
          <w:b/>
          <w:bCs/>
          <w:sz w:val="28"/>
        </w:rPr>
        <w:t xml:space="preserve"> </w:t>
      </w:r>
      <w:r w:rsidRPr="00A01DEA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A01DEA">
        <w:rPr>
          <w:rFonts w:asciiTheme="majorBidi" w:hAnsiTheme="majorBidi" w:cstheme="majorBidi"/>
          <w:b/>
          <w:bCs/>
          <w:sz w:val="28"/>
        </w:rPr>
        <w:t xml:space="preserve"> </w:t>
      </w:r>
      <w:r w:rsidRPr="00A01DEA">
        <w:rPr>
          <w:rFonts w:asciiTheme="majorBidi" w:hAnsiTheme="majorBidi" w:cstheme="majorBidi"/>
          <w:b/>
          <w:bCs/>
          <w:sz w:val="28"/>
          <w:cs/>
        </w:rPr>
        <w:t>ต่อหุ้น</w:t>
      </w:r>
      <w:r w:rsidR="00154FA2" w:rsidRPr="00A01DEA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3629903" w14:textId="2843791B" w:rsidR="00F53166" w:rsidRPr="00BF78BA" w:rsidRDefault="009E4C64" w:rsidP="00B14EA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F78BA">
        <w:rPr>
          <w:rFonts w:asciiTheme="majorBidi" w:hAnsiTheme="majorBidi" w:cstheme="majorBidi"/>
          <w:color w:val="000000"/>
          <w:spacing w:val="-2"/>
          <w:sz w:val="28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30C6CB7" w14:textId="77777777" w:rsidR="00DF4C11" w:rsidRPr="00BF78BA" w:rsidRDefault="00DF4C11" w:rsidP="00DF4C11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BF78BA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สำหรับกำไร </w:t>
      </w:r>
      <w:r w:rsidRPr="00BF78BA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BF78BA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BF78BA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BF78BA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BF78BA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4D1866F4" w14:textId="35469CE9" w:rsidR="00B36CCB" w:rsidRPr="00BF78BA" w:rsidRDefault="00DF4C11" w:rsidP="00B36CCB">
      <w:pPr>
        <w:pStyle w:val="ListParagraph"/>
        <w:spacing w:before="120"/>
        <w:ind w:left="360"/>
        <w:jc w:val="thaiDistribute"/>
        <w:rPr>
          <w:rFonts w:asciiTheme="majorBidi" w:eastAsia="Times New Roman" w:hAnsiTheme="majorBidi" w:cstheme="majorBidi"/>
          <w:color w:val="000000"/>
          <w:spacing w:val="-4"/>
          <w:sz w:val="28"/>
          <w:cs/>
        </w:rPr>
      </w:pP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บริษัทได้ออกใบสำคัญแสดงสิทธิซื้อหุ้นสามัญ รุ่นที่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4 (“7UP-W4”)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ที่จัดสรรให้แก่ผู้ถือหุ้นที่มีรายชื่อในสมุดทะเบียน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              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ณ วันที่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10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มิถุนายน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2562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3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9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สิงหาคม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2562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lang w:val="en-GB"/>
        </w:rPr>
        <w:t xml:space="preserve">)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ในจำนวนไม่เกิน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605,919,620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หน่วย ราคาการใช้สิทธิต่อหุ้นจำนวน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0.05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บาทโดยอัตราการใช้สิทธิ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ใบสำคัญแสดงสิทธิ ต่อ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หุ้นสามัญ ซึ่งสามารถใช้สิทธิตามใบสำคัญแสดงสิทธิได้ </w:t>
      </w:r>
      <w:r w:rsidR="00BE2D6F"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  <w:lang w:val="en-GB"/>
        </w:rPr>
        <w:t xml:space="preserve">       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3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ครั้ง โดยมีราคาการใช้สิทธิดังนี้ การใช้สิทธิครั้งที่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1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0.50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บาทต่อหุ้น การใช้สิทธิครั้งที่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2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1.25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บาทต่อหุ้นและการใช้สิทธิครั้งที่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3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2.25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>บาทต่อหุ้น เริ่มใช้สิทธิครั้</w:t>
      </w:r>
      <w:r w:rsidR="008B0125"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  <w:lang w:val="en-GB"/>
        </w:rPr>
        <w:t>งที่</w:t>
      </w:r>
      <w:r w:rsidR="008B0125" w:rsidRPr="00BF78BA">
        <w:rPr>
          <w:rFonts w:asciiTheme="majorBidi" w:eastAsia="Times New Roman" w:hAnsiTheme="majorBidi" w:cstheme="majorBidi"/>
          <w:color w:val="000000"/>
          <w:spacing w:val="-4"/>
          <w:sz w:val="28"/>
          <w:lang w:val="en-GB"/>
        </w:rPr>
        <w:t xml:space="preserve"> </w:t>
      </w:r>
      <w:r w:rsidR="008B0125"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วันที่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30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มิถุนายน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2563</w:t>
      </w:r>
      <w:r w:rsidR="008B0125"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</w:t>
      </w:r>
      <w:r w:rsidR="008B0125"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>ใช้สิทธิครั้งที่</w:t>
      </w:r>
      <w:r w:rsidR="008B0125"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2</w:t>
      </w:r>
      <w:r w:rsidR="008B0125"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วันที่ </w:t>
      </w:r>
      <w:r w:rsidR="008B0125"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30</w:t>
      </w:r>
      <w:r w:rsidR="008B0125"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มิถุนายน </w:t>
      </w:r>
      <w:r w:rsidR="008B0125"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2564</w:t>
      </w:r>
      <w:r w:rsidR="00B36CCB"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</w:t>
      </w:r>
      <w:r w:rsidR="00B36CCB"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>และใช้สิทธิครั้งที่</w:t>
      </w:r>
      <w:r w:rsidR="00B36CCB"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3</w:t>
      </w:r>
      <w:r w:rsidR="00B36CCB"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วันที่ </w:t>
      </w:r>
      <w:r w:rsidR="00B36CCB"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8</w:t>
      </w:r>
      <w:r w:rsidR="00B36CCB"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สิงหาคม </w:t>
      </w:r>
      <w:r w:rsidR="00B36CCB"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2565</w:t>
      </w:r>
    </w:p>
    <w:p w14:paraId="0A9B0C2B" w14:textId="0AC4C5A9" w:rsidR="00D561DA" w:rsidRPr="002F0702" w:rsidRDefault="00D561DA" w:rsidP="00D561DA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2F070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ใบสำคัญแสดงสิทธิซื้อหุ้นสามัญคงเหลือ ณ วันที่ </w:t>
      </w:r>
      <w:r w:rsidRPr="002F0702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F0702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Pr="002F070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18136D" w:rsidRPr="002F0702">
        <w:rPr>
          <w:rFonts w:asciiTheme="majorBidi" w:hAnsiTheme="majorBidi" w:cstheme="majorBidi"/>
          <w:color w:val="000000"/>
          <w:spacing w:val="-2"/>
          <w:sz w:val="28"/>
        </w:rPr>
        <w:t xml:space="preserve">2566 </w:t>
      </w:r>
      <w:r w:rsidR="0018136D" w:rsidRPr="002F0702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และ </w:t>
      </w:r>
      <w:r w:rsidRPr="002F0702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2F070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เป็นใบสำคัญแสดงสิทธิซื้อหุ้นสามัญที่จัดสรรให้แก่ผู้ถือหุ้นของบริษัท</w:t>
      </w:r>
      <w:r w:rsidRPr="002F0702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ไม่</w:t>
      </w:r>
      <w:r w:rsidRPr="002F070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ส่งผลต่อการคำนวณกำไร </w:t>
      </w:r>
      <w:r w:rsidRPr="002F0702">
        <w:rPr>
          <w:rFonts w:asciiTheme="majorBidi" w:eastAsia="Times New Roman" w:hAnsiTheme="majorBidi" w:cstheme="majorBidi"/>
          <w:color w:val="000000"/>
          <w:spacing w:val="-2"/>
          <w:sz w:val="28"/>
        </w:rPr>
        <w:t>(</w:t>
      </w:r>
      <w:r w:rsidRPr="002F0702">
        <w:rPr>
          <w:rFonts w:asciiTheme="majorBidi" w:eastAsia="Times New Roman" w:hAnsiTheme="majorBidi" w:cstheme="majorBidi"/>
          <w:color w:val="000000"/>
          <w:spacing w:val="-2"/>
          <w:sz w:val="28"/>
          <w:cs/>
          <w:lang w:val="en-GB"/>
        </w:rPr>
        <w:t>ขาดทุน</w:t>
      </w:r>
      <w:r w:rsidRPr="002F0702">
        <w:rPr>
          <w:rFonts w:asciiTheme="majorBidi" w:eastAsia="Times New Roman" w:hAnsiTheme="majorBidi" w:cstheme="majorBidi"/>
          <w:color w:val="000000"/>
          <w:spacing w:val="-2"/>
          <w:sz w:val="28"/>
        </w:rPr>
        <w:t>)</w:t>
      </w:r>
      <w:r w:rsidRPr="002F0702">
        <w:rPr>
          <w:rFonts w:asciiTheme="majorBidi" w:eastAsia="Times New Roman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2F070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ต่อหุ้นปรับลดเนื่องจากราคาตามสิทธิของใบสำคัญแสดงสิทธิที่เหลืออยู่</w:t>
      </w:r>
      <w:r w:rsidRPr="002F0702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สูงก</w:t>
      </w:r>
      <w:r w:rsidRPr="002F070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ว่าราคาตลาดเฉลี่ยของหุ้นสามัญของบริษัทในระหว่างงวดสามเดือนสิ้นสุดวันที่ </w:t>
      </w:r>
      <w:r w:rsidRPr="002F0702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F0702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Pr="002F070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18136D" w:rsidRPr="002F0702">
        <w:rPr>
          <w:rFonts w:asciiTheme="majorBidi" w:hAnsiTheme="majorBidi" w:cstheme="majorBidi"/>
          <w:color w:val="000000"/>
          <w:spacing w:val="-2"/>
          <w:sz w:val="28"/>
        </w:rPr>
        <w:t xml:space="preserve">2566 </w:t>
      </w:r>
      <w:r w:rsidR="0018136D" w:rsidRPr="002F0702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และ </w:t>
      </w:r>
      <w:r w:rsidR="0018136D" w:rsidRPr="002F0702">
        <w:rPr>
          <w:rFonts w:asciiTheme="majorBidi" w:hAnsiTheme="majorBidi" w:cstheme="majorBidi"/>
          <w:color w:val="000000"/>
          <w:spacing w:val="-2"/>
          <w:sz w:val="28"/>
        </w:rPr>
        <w:t>2565</w:t>
      </w:r>
    </w:p>
    <w:p w14:paraId="37EBCE76" w14:textId="77777777" w:rsidR="00DB40F7" w:rsidRPr="005A56BC" w:rsidRDefault="00DB40F7" w:rsidP="00D561DA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</w:p>
    <w:p w14:paraId="26AEDCE8" w14:textId="32ECE12B" w:rsidR="0064130B" w:rsidRPr="00824B7D" w:rsidRDefault="004E40FA" w:rsidP="00BA6FEA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E52E73">
        <w:rPr>
          <w:rFonts w:asciiTheme="majorBidi" w:hAnsiTheme="majorBidi" w:cstheme="majorBidi"/>
          <w:color w:val="000000"/>
          <w:spacing w:val="-2"/>
          <w:sz w:val="28"/>
        </w:rPr>
        <w:lastRenderedPageBreak/>
        <w:t>2</w:t>
      </w:r>
      <w:r w:rsidR="002F0702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E52E73">
        <w:rPr>
          <w:rFonts w:asciiTheme="majorBidi" w:hAnsiTheme="majorBidi" w:cstheme="majorBidi"/>
          <w:color w:val="000000"/>
          <w:spacing w:val="-2"/>
          <w:sz w:val="28"/>
        </w:rPr>
        <w:t xml:space="preserve">.1 </w:t>
      </w:r>
      <w:r w:rsidR="009E4C64" w:rsidRPr="00E52E73">
        <w:rPr>
          <w:rFonts w:asciiTheme="majorBidi" w:hAnsiTheme="majorBidi" w:cstheme="majorBidi"/>
          <w:color w:val="000000"/>
          <w:spacing w:val="-2"/>
          <w:sz w:val="28"/>
          <w:cs/>
        </w:rPr>
        <w:t>กำไร</w:t>
      </w:r>
      <w:r w:rsidR="00E20387" w:rsidRPr="00E52E7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(ขาดทุน) </w:t>
      </w:r>
      <w:r w:rsidR="009E4C64" w:rsidRPr="00E52E73">
        <w:rPr>
          <w:rFonts w:asciiTheme="majorBidi" w:hAnsiTheme="majorBidi" w:cstheme="majorBidi"/>
          <w:color w:val="000000"/>
          <w:spacing w:val="-2"/>
          <w:sz w:val="28"/>
          <w:cs/>
        </w:rPr>
        <w:t>ต่อหุ้น</w:t>
      </w:r>
      <w:r w:rsidR="00DD2E80" w:rsidRPr="00E52E73">
        <w:rPr>
          <w:rFonts w:asciiTheme="majorBidi" w:hAnsiTheme="majorBidi" w:cstheme="majorBidi"/>
          <w:color w:val="000000"/>
          <w:spacing w:val="-2"/>
          <w:sz w:val="28"/>
          <w:cs/>
        </w:rPr>
        <w:t>ขั้นพื้นฐาน</w:t>
      </w:r>
      <w:r w:rsidR="009E4C64" w:rsidRPr="00E52E7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74B7F" w:rsidRPr="00E52E7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สำหรับงวดสามเดือนสิ้นสุดวันที่ </w:t>
      </w:r>
      <w:r w:rsidR="00263272" w:rsidRPr="00E52E73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757D2B" w:rsidRPr="00E52E7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263272" w:rsidRPr="00E52E73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มีนาคม</w:t>
      </w:r>
      <w:r w:rsidR="00757D2B" w:rsidRPr="00E52E7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474B7F" w:rsidRPr="00E52E73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82"/>
        <w:gridCol w:w="89"/>
        <w:gridCol w:w="1082"/>
        <w:gridCol w:w="91"/>
        <w:gridCol w:w="1082"/>
        <w:gridCol w:w="89"/>
        <w:gridCol w:w="1076"/>
      </w:tblGrid>
      <w:tr w:rsidR="00B14EAF" w:rsidRPr="00EC08B1" w14:paraId="6972679B" w14:textId="77777777" w:rsidTr="001C02F8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EB58" w14:textId="24B57A15" w:rsidR="00B14EAF" w:rsidRPr="00EC08B1" w:rsidRDefault="00B14EAF" w:rsidP="00B14EA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C08B1">
              <w:rPr>
                <w:rFonts w:asciiTheme="majorBidi" w:hAnsiTheme="majorBidi" w:cstheme="majorBidi"/>
                <w:sz w:val="28"/>
              </w:rPr>
              <w:t>(</w:t>
            </w:r>
            <w:r w:rsidRPr="00EC08B1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F80137" w14:paraId="5C497E25" w14:textId="77777777" w:rsidTr="001C02F8">
        <w:trPr>
          <w:trHeight w:val="249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B71D" w14:textId="77777777" w:rsidR="00F53166" w:rsidRPr="00273E96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95368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A388814" w14:textId="77777777" w:rsidR="00F53166" w:rsidRPr="00273E96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BA603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E4E31" w:rsidRPr="00F80137" w14:paraId="473A7EA9" w14:textId="77777777" w:rsidTr="00381904">
        <w:trPr>
          <w:trHeight w:val="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B785" w14:textId="77777777" w:rsidR="003E4E31" w:rsidRPr="00273E96" w:rsidRDefault="003E4E31" w:rsidP="003E4E31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D4748" w14:textId="1885BBD4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BD73D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44017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B8F43" w14:textId="16C9CB91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BD73D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E140689" w14:textId="77777777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B7FBA" w14:textId="68F86EAA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BD73D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FC0C3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2C98A" w14:textId="0FF974FF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BD73D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1C02F8" w:rsidRPr="00F80137" w14:paraId="30CD489C" w14:textId="77777777" w:rsidTr="006B1CD2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DB6" w14:textId="4B121B5B" w:rsidR="002A1CA9" w:rsidRPr="00E20387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</w:t>
            </w:r>
            <w:r w:rsidR="00E2038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สำหรับงวดสามเดือน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CADD7" w14:textId="77777777" w:rsidR="002A1CA9" w:rsidRPr="00273E96" w:rsidRDefault="002A1CA9" w:rsidP="002A1CA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324A" w14:textId="77777777" w:rsidR="002A1CA9" w:rsidRPr="00273E96" w:rsidRDefault="002A1CA9" w:rsidP="002A1CA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21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16BB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886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7A31539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0C829" w14:textId="77777777" w:rsidR="002A1CA9" w:rsidRPr="00273E96" w:rsidRDefault="002A1CA9" w:rsidP="002A1CA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70595F" w:rsidRPr="00F80137" w14:paraId="17AA8472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DE73" w14:textId="4DE1A3A1" w:rsidR="0070595F" w:rsidRPr="00273E96" w:rsidRDefault="0070595F" w:rsidP="0070595F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962A" w14:textId="7C489940" w:rsidR="0070595F" w:rsidRPr="00E52E73" w:rsidRDefault="00E52E73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52E73">
              <w:rPr>
                <w:rFonts w:asciiTheme="majorBidi" w:hAnsiTheme="majorBidi" w:cstheme="majorBidi"/>
                <w:sz w:val="28"/>
              </w:rPr>
              <w:t>(35,695)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9A" w14:textId="77777777" w:rsidR="0070595F" w:rsidRPr="00273E96" w:rsidRDefault="0070595F" w:rsidP="0070595F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D61D" w14:textId="53A7AFD1" w:rsidR="0070595F" w:rsidRPr="00273E96" w:rsidRDefault="001D630B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(19,480)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F4E8" w14:textId="77777777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8534" w14:textId="2C12DFF5" w:rsidR="0070595F" w:rsidRPr="008F0AFC" w:rsidRDefault="005A56BC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52E73">
              <w:rPr>
                <w:rFonts w:asciiTheme="majorBidi" w:hAnsiTheme="majorBidi" w:cstheme="majorBidi"/>
                <w:sz w:val="28"/>
              </w:rPr>
              <w:t>(7,518)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F525" w14:textId="77777777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E5B99" w14:textId="7295CFEB" w:rsidR="0070595F" w:rsidRPr="00273E96" w:rsidRDefault="00AE2C85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(633)</w:t>
            </w:r>
          </w:p>
        </w:tc>
      </w:tr>
      <w:tr w:rsidR="0070595F" w:rsidRPr="00F80137" w14:paraId="47F42698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240F" w14:textId="2014A26A" w:rsidR="0070595F" w:rsidRPr="00273E96" w:rsidRDefault="0070595F" w:rsidP="0070595F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24AB" w14:textId="77777777" w:rsidR="0070595F" w:rsidRPr="00E52E73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B06D" w14:textId="77777777" w:rsidR="0070595F" w:rsidRPr="00273E96" w:rsidRDefault="0070595F" w:rsidP="0070595F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E2C9F" w14:textId="77777777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C6AD" w14:textId="77777777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C9870" w14:textId="77777777" w:rsidR="0070595F" w:rsidRPr="008F0AFC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0E65E" w14:textId="77777777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26A49" w14:textId="77777777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0595F" w:rsidRPr="00F80137" w14:paraId="1530EA9D" w14:textId="77777777" w:rsidTr="001C02F8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52AD" w14:textId="52A78B1B" w:rsidR="0070595F" w:rsidRPr="00273E96" w:rsidRDefault="0070595F" w:rsidP="0070595F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C3FE" w14:textId="66E146FF" w:rsidR="0070595F" w:rsidRPr="00E52E73" w:rsidRDefault="00E52E73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52E73">
              <w:rPr>
                <w:rFonts w:asciiTheme="majorBidi" w:hAnsiTheme="majorBidi" w:cstheme="majorBidi" w:hint="eastAsia"/>
                <w:sz w:val="28"/>
              </w:rPr>
              <w:t>5,143,0</w:t>
            </w:r>
            <w:r w:rsidR="007149D8">
              <w:rPr>
                <w:rFonts w:asciiTheme="majorBidi" w:hAnsiTheme="majorBidi" w:cstheme="majorBidi"/>
                <w:sz w:val="28"/>
              </w:rPr>
              <w:t>6</w:t>
            </w:r>
            <w:r w:rsidRPr="00E52E73">
              <w:rPr>
                <w:rFonts w:asciiTheme="majorBidi" w:hAnsiTheme="majorBidi" w:cstheme="majorBidi" w:hint="eastAsia"/>
                <w:sz w:val="28"/>
              </w:rPr>
              <w:t>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2FCB4" w14:textId="77777777" w:rsidR="0070595F" w:rsidRPr="00273E96" w:rsidRDefault="0070595F" w:rsidP="0070595F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6A7EF" w14:textId="42596B7E" w:rsidR="0070595F" w:rsidRPr="00273E96" w:rsidRDefault="001D630B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5,093,428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B5C6" w14:textId="77777777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BEC8" w14:textId="6839FF33" w:rsidR="0070595F" w:rsidRPr="008F0AFC" w:rsidRDefault="00E52E73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E52E73">
              <w:rPr>
                <w:rFonts w:asciiTheme="majorBidi" w:hAnsiTheme="majorBidi" w:cstheme="majorBidi"/>
                <w:sz w:val="28"/>
              </w:rPr>
              <w:t>5,143,0</w:t>
            </w:r>
            <w:r w:rsidR="007149D8">
              <w:rPr>
                <w:rFonts w:asciiTheme="majorBidi" w:hAnsiTheme="majorBidi" w:cstheme="majorBidi"/>
                <w:sz w:val="28"/>
              </w:rPr>
              <w:t>6</w:t>
            </w:r>
            <w:r w:rsidRPr="00E52E7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1C21B" w14:textId="77777777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7874" w14:textId="4AECE565" w:rsidR="0070595F" w:rsidRPr="00273E96" w:rsidRDefault="00AE2C85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5,093,428</w:t>
            </w:r>
          </w:p>
        </w:tc>
      </w:tr>
      <w:tr w:rsidR="0070595F" w:rsidRPr="00B118B0" w14:paraId="07B84DFB" w14:textId="77777777" w:rsidTr="00613A3D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ACA6E" w14:textId="39331DD4" w:rsidR="0070595F" w:rsidRPr="00273E96" w:rsidRDefault="0070595F" w:rsidP="0070595F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73C53" w14:textId="56E20CBC" w:rsidR="0070595F" w:rsidRPr="00E52E73" w:rsidRDefault="00E52E73" w:rsidP="0070595F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52E73">
              <w:rPr>
                <w:rFonts w:asciiTheme="majorBidi" w:hAnsiTheme="majorBidi" w:cstheme="majorBidi"/>
                <w:b/>
                <w:bCs/>
                <w:sz w:val="28"/>
              </w:rPr>
              <w:t>(0.0069)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3361" w14:textId="77777777" w:rsidR="0070595F" w:rsidRPr="00273E96" w:rsidRDefault="0070595F" w:rsidP="0070595F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10CE3" w14:textId="6B3C08CB" w:rsidR="0070595F" w:rsidRPr="00273E96" w:rsidRDefault="001D630B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(0.0038)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3EF7" w14:textId="77777777" w:rsidR="0070595F" w:rsidRPr="00273E96" w:rsidRDefault="0070595F" w:rsidP="0070595F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842C3" w14:textId="083B0C3E" w:rsidR="0070595F" w:rsidRPr="00E52E73" w:rsidRDefault="00E52E73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52E73">
              <w:rPr>
                <w:rFonts w:asciiTheme="majorBidi" w:hAnsiTheme="majorBidi" w:cstheme="majorBidi"/>
                <w:b/>
                <w:bCs/>
                <w:sz w:val="28"/>
              </w:rPr>
              <w:t>(0.0015)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371D0" w14:textId="77777777" w:rsidR="0070595F" w:rsidRPr="00E52E73" w:rsidRDefault="0070595F" w:rsidP="0070595F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902DB" w14:textId="2D6E22A7" w:rsidR="0070595F" w:rsidRPr="00273E96" w:rsidRDefault="00EA0CE5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(0.0001)</w:t>
            </w:r>
          </w:p>
        </w:tc>
      </w:tr>
      <w:tr w:rsidR="0070595F" w:rsidRPr="00B118B0" w14:paraId="4B1F13DA" w14:textId="77777777" w:rsidTr="00DA73D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5305B" w14:textId="35981168" w:rsidR="0070595F" w:rsidRPr="00273E96" w:rsidRDefault="0070595F" w:rsidP="0070595F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1642" w14:textId="77777777" w:rsidR="0070595F" w:rsidRPr="00273E96" w:rsidRDefault="0070595F" w:rsidP="0070595F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BDEA" w14:textId="77777777" w:rsidR="0070595F" w:rsidRPr="00273E96" w:rsidRDefault="0070595F" w:rsidP="0070595F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15F18EFB" w14:textId="518DC4C9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F06E5E8" w14:textId="77777777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76AEF45B" w14:textId="77777777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0E149A9" w14:textId="77777777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3A2F3" w14:textId="77777777" w:rsidR="0070595F" w:rsidRPr="00273E96" w:rsidRDefault="0070595F" w:rsidP="0070595F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</w:tbl>
    <w:p w14:paraId="1736AD8A" w14:textId="11DFDAAE" w:rsidR="00A00055" w:rsidRPr="002F09DD" w:rsidRDefault="00A00055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F09DD"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ข้อมูลทางการเงินจำแนกตามส่วนงานและการจำแนกรายได้</w:t>
      </w:r>
      <w:r w:rsidRPr="002F09DD">
        <w:rPr>
          <w:rFonts w:asciiTheme="majorBidi" w:hAnsiTheme="majorBidi" w:cstheme="majorBidi" w:hint="cs"/>
          <w:b/>
          <w:bCs/>
          <w:sz w:val="28"/>
        </w:rPr>
        <w:t xml:space="preserve"> </w:t>
      </w:r>
    </w:p>
    <w:p w14:paraId="27AC3C69" w14:textId="08A1778C" w:rsidR="00A00055" w:rsidRPr="004517A7" w:rsidRDefault="00A00055" w:rsidP="00A00055">
      <w:pPr>
        <w:spacing w:before="120"/>
        <w:ind w:left="360"/>
        <w:jc w:val="both"/>
        <w:rPr>
          <w:rFonts w:ascii="Angsana New" w:eastAsia="Times New Roman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สำหรับ</w:t>
      </w:r>
      <w:r w:rsidR="00BF20CC">
        <w:rPr>
          <w:rFonts w:ascii="Angsana New" w:hAnsi="Angsana New" w:hint="cs"/>
          <w:sz w:val="28"/>
          <w:cs/>
        </w:rPr>
        <w:t>งวดสามเดือน</w:t>
      </w:r>
      <w:r w:rsidRPr="004517A7">
        <w:rPr>
          <w:rFonts w:ascii="Angsana New" w:hAnsi="Angsana New" w:hint="cs"/>
          <w:sz w:val="28"/>
          <w:cs/>
        </w:rPr>
        <w:t xml:space="preserve">สิ้นสุดวันที่ </w:t>
      </w:r>
      <w:r w:rsidR="002F09DD">
        <w:rPr>
          <w:rFonts w:ascii="Angsana New" w:hAnsi="Angsana New"/>
          <w:sz w:val="28"/>
        </w:rPr>
        <w:t xml:space="preserve">31 </w:t>
      </w:r>
      <w:r w:rsidR="00F004FF">
        <w:rPr>
          <w:rFonts w:ascii="Angsana New" w:hAnsi="Angsana New" w:hint="cs"/>
          <w:sz w:val="28"/>
          <w:cs/>
        </w:rPr>
        <w:t>มีนาคม</w:t>
      </w:r>
      <w:r w:rsidR="00B336C7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F004FF">
        <w:rPr>
          <w:rFonts w:ascii="Angsana New" w:hAnsi="Angsana New"/>
          <w:sz w:val="28"/>
        </w:rPr>
        <w:t>6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Pr="004517A7">
        <w:rPr>
          <w:rFonts w:ascii="Angsana New" w:hAnsi="Angsana New" w:hint="cs"/>
          <w:sz w:val="28"/>
        </w:rPr>
        <w:t>256</w:t>
      </w:r>
      <w:r w:rsidR="00F004FF">
        <w:rPr>
          <w:rFonts w:ascii="Angsana New" w:hAnsi="Angsana New"/>
          <w:sz w:val="28"/>
        </w:rPr>
        <w:t>5</w:t>
      </w:r>
      <w:r w:rsidRPr="004517A7">
        <w:rPr>
          <w:rFonts w:ascii="Angsana New" w:eastAsia="Times New Roman" w:hAnsi="Angsana New" w:hint="cs"/>
          <w:sz w:val="28"/>
          <w:cs/>
        </w:rPr>
        <w:t xml:space="preserve"> กลุ่มบริษัทมี </w:t>
      </w:r>
      <w:r w:rsidR="00A22714">
        <w:rPr>
          <w:rFonts w:ascii="Angsana New" w:eastAsia="Times New Roman" w:hAnsi="Angsana New"/>
          <w:sz w:val="28"/>
        </w:rPr>
        <w:t>3</w:t>
      </w:r>
      <w:r w:rsidRPr="004517A7">
        <w:rPr>
          <w:rFonts w:ascii="Angsana New" w:eastAsia="Times New Roman" w:hAnsi="Angsana New" w:hint="cs"/>
          <w:sz w:val="28"/>
          <w:cs/>
        </w:rPr>
        <w:t xml:space="preserve"> ส่วนงานที่รายงาน ได้แก่ </w:t>
      </w:r>
    </w:p>
    <w:p w14:paraId="1596413E" w14:textId="2E741EC7" w:rsidR="00A00055" w:rsidRPr="00BF16EA" w:rsidRDefault="003E6379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สถานีจำหน่ายแก</w:t>
      </w:r>
      <w:r w:rsidR="008541E7">
        <w:rPr>
          <w:rFonts w:asciiTheme="majorBidi" w:eastAsia="Times New Roman" w:hAnsiTheme="majorBidi" w:cstheme="majorBidi" w:hint="cs"/>
          <w:sz w:val="28"/>
          <w:cs/>
        </w:rPr>
        <w:t>๊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สและน้ำมัน</w:t>
      </w:r>
    </w:p>
    <w:p w14:paraId="4051AABC" w14:textId="40A2ED6F" w:rsidR="00A00055" w:rsidRPr="00BF16EA" w:rsidRDefault="00A00055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="Angsana New" w:eastAsia="Times New Roman" w:hAnsi="Angsana New" w:hint="cs"/>
          <w:sz w:val="28"/>
          <w:cs/>
        </w:rPr>
        <w:t>ธุรกิจพลังงาน</w:t>
      </w:r>
      <w:r w:rsidR="00C90A52" w:rsidRPr="00BF16EA">
        <w:rPr>
          <w:rFonts w:ascii="Angsana New" w:eastAsia="Times New Roman" w:hAnsi="Angsana New" w:hint="cs"/>
          <w:sz w:val="28"/>
          <w:cs/>
        </w:rPr>
        <w:t>ทดแทน</w:t>
      </w:r>
    </w:p>
    <w:p w14:paraId="63D524AE" w14:textId="77777777" w:rsidR="00E26920" w:rsidRPr="00B118B0" w:rsidRDefault="00E26920" w:rsidP="00E26920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สาธารณูปโภค</w:t>
      </w:r>
    </w:p>
    <w:p w14:paraId="4786E0F5" w14:textId="77777777" w:rsidR="002C66CB" w:rsidRPr="003E0BD8" w:rsidRDefault="002C66CB" w:rsidP="002C66CB">
      <w:pPr>
        <w:pStyle w:val="ListParagraph"/>
        <w:jc w:val="both"/>
        <w:rPr>
          <w:rFonts w:asciiTheme="majorBidi" w:eastAsia="Times New Roman" w:hAnsiTheme="majorBidi" w:cstheme="majorBidi"/>
          <w:spacing w:val="-6"/>
          <w:sz w:val="20"/>
          <w:szCs w:val="20"/>
        </w:rPr>
      </w:pPr>
    </w:p>
    <w:p w14:paraId="3DFA14FF" w14:textId="77777777" w:rsidR="000860DC" w:rsidRPr="00B118B0" w:rsidRDefault="000860DC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B118B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3E045899" w14:textId="67B0F1E4" w:rsidR="000860DC" w:rsidRPr="00B118B0" w:rsidRDefault="000860DC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B118B0">
        <w:rPr>
          <w:rFonts w:asciiTheme="majorBidi" w:hAnsiTheme="majorBidi" w:cstheme="majorBidi"/>
          <w:spacing w:val="-4"/>
          <w:sz w:val="28"/>
          <w:cs/>
          <w:lang w:val="en-GB"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B118B0">
        <w:rPr>
          <w:rFonts w:asciiTheme="majorBidi" w:hAnsiTheme="majorBidi" w:cstheme="majorBidi"/>
          <w:sz w:val="28"/>
          <w:cs/>
          <w:lang w:val="en-GB"/>
        </w:rPr>
        <w:t>ที่</w:t>
      </w:r>
      <w:r w:rsidRPr="00B118B0">
        <w:rPr>
          <w:rFonts w:asciiTheme="majorBidi" w:hAnsiTheme="majorBidi" w:cstheme="majorBidi"/>
          <w:spacing w:val="-6"/>
          <w:sz w:val="28"/>
          <w:cs/>
          <w:lang w:val="en-GB"/>
        </w:rPr>
        <w:t>มีสาระสำคัญ</w:t>
      </w:r>
      <w:r w:rsidRPr="00B118B0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0A3C975E" w14:textId="77777777" w:rsidR="002C66CB" w:rsidRPr="003E0BD8" w:rsidRDefault="002C66CB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0"/>
          <w:szCs w:val="20"/>
          <w:lang w:val="en-GB"/>
        </w:rPr>
      </w:pPr>
    </w:p>
    <w:p w14:paraId="47C7B6E1" w14:textId="77777777" w:rsidR="000860DC" w:rsidRPr="007112C9" w:rsidRDefault="000860DC" w:rsidP="002C66CB">
      <w:pPr>
        <w:tabs>
          <w:tab w:val="right" w:pos="7200"/>
          <w:tab w:val="right" w:pos="9000"/>
        </w:tabs>
        <w:ind w:left="360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7112C9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ลูกค้ารายใหญ่</w:t>
      </w:r>
    </w:p>
    <w:p w14:paraId="79860544" w14:textId="735D38AA" w:rsidR="000F5CEB" w:rsidRPr="00B042C6" w:rsidRDefault="00690A8A" w:rsidP="000F5CEB">
      <w:pPr>
        <w:spacing w:after="240"/>
        <w:ind w:left="360"/>
        <w:jc w:val="thaiDistribute"/>
        <w:rPr>
          <w:rFonts w:ascii="Angsana New" w:eastAsia="Times New Roman" w:hAnsi="Angsana New"/>
          <w:sz w:val="28"/>
        </w:rPr>
      </w:pPr>
      <w:r w:rsidRPr="00B042C6">
        <w:rPr>
          <w:rFonts w:ascii="Angsana New" w:hAnsi="Angsana New" w:hint="cs"/>
          <w:sz w:val="28"/>
          <w:cs/>
        </w:rPr>
        <w:t xml:space="preserve">สำหรับงวดสามเดือนสิ้นสุดวันที่ </w:t>
      </w:r>
      <w:r w:rsidR="00DD1AA8">
        <w:rPr>
          <w:rFonts w:ascii="Angsana New" w:hAnsi="Angsana New"/>
          <w:sz w:val="28"/>
        </w:rPr>
        <w:t>31</w:t>
      </w:r>
      <w:r w:rsidR="0051761E" w:rsidRPr="00B042C6">
        <w:rPr>
          <w:rFonts w:ascii="Angsana New" w:hAnsi="Angsana New"/>
          <w:sz w:val="28"/>
        </w:rPr>
        <w:t xml:space="preserve"> </w:t>
      </w:r>
      <w:r w:rsidR="0051761E" w:rsidRPr="00B042C6">
        <w:rPr>
          <w:rFonts w:ascii="Angsana New" w:hAnsi="Angsana New" w:hint="cs"/>
          <w:sz w:val="28"/>
          <w:cs/>
        </w:rPr>
        <w:t xml:space="preserve">มีนาคม </w:t>
      </w:r>
      <w:r w:rsidR="00DD1AA8">
        <w:rPr>
          <w:rFonts w:ascii="Angsana New" w:hAnsi="Angsana New"/>
          <w:sz w:val="28"/>
        </w:rPr>
        <w:t>2566</w:t>
      </w:r>
      <w:r w:rsidRPr="00B042C6">
        <w:rPr>
          <w:rFonts w:ascii="Angsana New" w:hAnsi="Angsana New"/>
          <w:sz w:val="28"/>
        </w:rPr>
        <w:t xml:space="preserve"> </w:t>
      </w:r>
      <w:r w:rsidR="000B059E" w:rsidRPr="00B042C6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="000B059E" w:rsidRPr="00B042C6">
        <w:rPr>
          <w:rFonts w:ascii="Angsana New" w:eastAsia="Times New Roman" w:hAnsi="Angsana New"/>
          <w:sz w:val="28"/>
          <w:cs/>
        </w:rPr>
        <w:t xml:space="preserve"> </w:t>
      </w:r>
      <w:r w:rsidR="00DD1AA8">
        <w:rPr>
          <w:rFonts w:ascii="Angsana New" w:eastAsia="Times New Roman" w:hAnsi="Angsana New"/>
          <w:sz w:val="28"/>
        </w:rPr>
        <w:t>1</w:t>
      </w:r>
      <w:r w:rsidR="000B059E" w:rsidRPr="00B042C6">
        <w:rPr>
          <w:rFonts w:ascii="Angsana New" w:eastAsia="Times New Roman" w:hAnsi="Angsana New"/>
          <w:sz w:val="28"/>
          <w:cs/>
        </w:rPr>
        <w:t xml:space="preserve"> </w:t>
      </w:r>
      <w:r w:rsidR="000B059E" w:rsidRPr="00B042C6">
        <w:rPr>
          <w:rFonts w:ascii="Angsana New" w:eastAsia="Times New Roman" w:hAnsi="Angsana New" w:hint="cs"/>
          <w:sz w:val="28"/>
          <w:cs/>
        </w:rPr>
        <w:t>ราย</w:t>
      </w:r>
      <w:r w:rsidR="000B059E" w:rsidRPr="00B042C6">
        <w:rPr>
          <w:rFonts w:ascii="Angsana New" w:eastAsia="Times New Roman" w:hAnsi="Angsana New"/>
          <w:sz w:val="28"/>
          <w:cs/>
        </w:rPr>
        <w:t xml:space="preserve"> </w:t>
      </w:r>
      <w:r w:rsidR="000B059E" w:rsidRPr="00B042C6">
        <w:rPr>
          <w:rFonts w:ascii="Angsana New" w:eastAsia="Times New Roman" w:hAnsi="Angsana New" w:hint="cs"/>
          <w:sz w:val="28"/>
          <w:cs/>
        </w:rPr>
        <w:t>เป็นจำนวนเงินรวม</w:t>
      </w:r>
      <w:r w:rsidR="000B059E" w:rsidRPr="00B042C6">
        <w:rPr>
          <w:rFonts w:ascii="Angsana New" w:eastAsia="Times New Roman" w:hAnsi="Angsana New"/>
          <w:sz w:val="28"/>
          <w:cs/>
        </w:rPr>
        <w:t xml:space="preserve"> </w:t>
      </w:r>
      <w:r w:rsidR="007363DC">
        <w:rPr>
          <w:rFonts w:ascii="Angsana New" w:eastAsia="Times New Roman" w:hAnsi="Angsana New"/>
          <w:sz w:val="28"/>
        </w:rPr>
        <w:t xml:space="preserve"> </w:t>
      </w:r>
      <w:r w:rsidR="00DD1AA8">
        <w:rPr>
          <w:rFonts w:ascii="Angsana New" w:eastAsia="Times New Roman" w:hAnsi="Angsana New"/>
          <w:sz w:val="28"/>
        </w:rPr>
        <w:t>22</w:t>
      </w:r>
      <w:r w:rsidR="007363DC">
        <w:rPr>
          <w:rFonts w:ascii="Angsana New" w:eastAsia="Times New Roman" w:hAnsi="Angsana New"/>
          <w:sz w:val="28"/>
        </w:rPr>
        <w:t xml:space="preserve"> </w:t>
      </w:r>
      <w:r w:rsidR="000B059E" w:rsidRPr="00B042C6">
        <w:rPr>
          <w:rFonts w:ascii="Angsana New" w:eastAsia="Times New Roman" w:hAnsi="Angsana New" w:hint="cs"/>
          <w:sz w:val="28"/>
          <w:cs/>
        </w:rPr>
        <w:t>ล้านบาท</w:t>
      </w:r>
      <w:r w:rsidR="000B059E" w:rsidRPr="00B042C6">
        <w:rPr>
          <w:rFonts w:ascii="Angsana New" w:eastAsia="Times New Roman" w:hAnsi="Angsana New"/>
          <w:sz w:val="28"/>
          <w:cs/>
        </w:rPr>
        <w:t xml:space="preserve"> </w:t>
      </w:r>
      <w:r w:rsidR="000B059E" w:rsidRPr="00B042C6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="000B059E" w:rsidRPr="00B042C6">
        <w:rPr>
          <w:rFonts w:ascii="Angsana New" w:eastAsia="Times New Roman" w:hAnsi="Angsana New"/>
          <w:sz w:val="28"/>
          <w:cs/>
        </w:rPr>
        <w:t xml:space="preserve"> </w:t>
      </w:r>
      <w:r w:rsidR="00DD1AA8">
        <w:rPr>
          <w:rFonts w:ascii="Angsana New" w:eastAsia="Times New Roman" w:hAnsi="Angsana New"/>
          <w:sz w:val="28"/>
        </w:rPr>
        <w:t>55</w:t>
      </w:r>
      <w:r w:rsidR="000B059E" w:rsidRPr="00B042C6">
        <w:rPr>
          <w:rFonts w:ascii="Angsana New" w:eastAsia="Times New Roman" w:hAnsi="Angsana New"/>
          <w:sz w:val="28"/>
          <w:cs/>
        </w:rPr>
        <w:t xml:space="preserve"> </w:t>
      </w:r>
      <w:r w:rsidR="000B059E" w:rsidRPr="00B042C6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="000B059E" w:rsidRPr="00B042C6">
        <w:rPr>
          <w:rFonts w:ascii="Angsana New" w:eastAsia="Times New Roman" w:hAnsi="Angsana New"/>
          <w:sz w:val="28"/>
          <w:cs/>
        </w:rPr>
        <w:t xml:space="preserve"> </w:t>
      </w:r>
      <w:r w:rsidR="002365DB" w:rsidRPr="00B042C6">
        <w:rPr>
          <w:rFonts w:ascii="Angsana New" w:eastAsia="Times New Roman" w:hAnsi="Angsana New"/>
          <w:sz w:val="28"/>
        </w:rPr>
        <w:t>(</w:t>
      </w:r>
      <w:r w:rsidR="00DD1AA8">
        <w:rPr>
          <w:rFonts w:ascii="Angsana New" w:eastAsia="Times New Roman" w:hAnsi="Angsana New"/>
          <w:sz w:val="28"/>
        </w:rPr>
        <w:t>2565</w:t>
      </w:r>
      <w:r w:rsidR="00A16138">
        <w:rPr>
          <w:rFonts w:ascii="Angsana New" w:eastAsia="Times New Roman" w:hAnsi="Angsana New"/>
          <w:sz w:val="28"/>
        </w:rPr>
        <w:t>:</w:t>
      </w:r>
      <w:r w:rsidR="00DD1AA8">
        <w:rPr>
          <w:rFonts w:ascii="Angsana New" w:eastAsia="Times New Roman" w:hAnsi="Angsana New"/>
          <w:sz w:val="28"/>
        </w:rPr>
        <w:t xml:space="preserve"> </w:t>
      </w:r>
      <w:r w:rsidR="002365DB" w:rsidRPr="00B042C6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="002365DB" w:rsidRPr="00B042C6">
        <w:rPr>
          <w:rFonts w:ascii="Angsana New" w:eastAsia="Times New Roman" w:hAnsi="Angsana New"/>
          <w:sz w:val="28"/>
          <w:cs/>
        </w:rPr>
        <w:t xml:space="preserve"> </w:t>
      </w:r>
      <w:r w:rsidR="00DD1AA8">
        <w:rPr>
          <w:rFonts w:ascii="Angsana New" w:eastAsia="Times New Roman" w:hAnsi="Angsana New"/>
          <w:sz w:val="28"/>
        </w:rPr>
        <w:t>3</w:t>
      </w:r>
      <w:r w:rsidR="002365DB" w:rsidRPr="00B042C6">
        <w:rPr>
          <w:rFonts w:ascii="Angsana New" w:eastAsia="Times New Roman" w:hAnsi="Angsana New"/>
          <w:sz w:val="28"/>
        </w:rPr>
        <w:t xml:space="preserve"> </w:t>
      </w:r>
      <w:r w:rsidR="002365DB" w:rsidRPr="00B042C6">
        <w:rPr>
          <w:rFonts w:ascii="Angsana New" w:eastAsia="Times New Roman" w:hAnsi="Angsana New" w:hint="cs"/>
          <w:sz w:val="28"/>
          <w:cs/>
        </w:rPr>
        <w:t>ราย</w:t>
      </w:r>
      <w:r w:rsidR="002365DB" w:rsidRPr="00B042C6">
        <w:rPr>
          <w:rFonts w:ascii="Angsana New" w:eastAsia="Times New Roman" w:hAnsi="Angsana New"/>
          <w:sz w:val="28"/>
          <w:cs/>
        </w:rPr>
        <w:t xml:space="preserve"> </w:t>
      </w:r>
      <w:r w:rsidR="002365DB" w:rsidRPr="00B042C6">
        <w:rPr>
          <w:rFonts w:ascii="Angsana New" w:eastAsia="Times New Roman" w:hAnsi="Angsana New" w:hint="cs"/>
          <w:sz w:val="28"/>
          <w:cs/>
        </w:rPr>
        <w:t>เป็นจำนวนเงินรวม</w:t>
      </w:r>
      <w:r w:rsidR="002365DB" w:rsidRPr="00B042C6">
        <w:rPr>
          <w:rFonts w:ascii="Angsana New" w:eastAsia="Times New Roman" w:hAnsi="Angsana New"/>
          <w:sz w:val="28"/>
          <w:cs/>
        </w:rPr>
        <w:t xml:space="preserve"> </w:t>
      </w:r>
      <w:r w:rsidR="00DD1AA8">
        <w:rPr>
          <w:rFonts w:ascii="Angsana New" w:eastAsia="Times New Roman" w:hAnsi="Angsana New"/>
          <w:sz w:val="28"/>
        </w:rPr>
        <w:t>20</w:t>
      </w:r>
      <w:r w:rsidR="002365DB" w:rsidRPr="00B042C6">
        <w:rPr>
          <w:rFonts w:ascii="Angsana New" w:eastAsia="Times New Roman" w:hAnsi="Angsana New"/>
          <w:sz w:val="28"/>
        </w:rPr>
        <w:t xml:space="preserve"> </w:t>
      </w:r>
      <w:r w:rsidR="002365DB" w:rsidRPr="00B042C6">
        <w:rPr>
          <w:rFonts w:ascii="Angsana New" w:eastAsia="Times New Roman" w:hAnsi="Angsana New" w:hint="cs"/>
          <w:sz w:val="28"/>
          <w:cs/>
        </w:rPr>
        <w:t>ล้านบาท</w:t>
      </w:r>
      <w:r w:rsidR="002365DB" w:rsidRPr="00B042C6">
        <w:rPr>
          <w:rFonts w:ascii="Angsana New" w:eastAsia="Times New Roman" w:hAnsi="Angsana New"/>
          <w:sz w:val="28"/>
          <w:cs/>
        </w:rPr>
        <w:t xml:space="preserve"> </w:t>
      </w:r>
      <w:r w:rsidR="002365DB" w:rsidRPr="00B042C6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="002365DB" w:rsidRPr="00B042C6">
        <w:rPr>
          <w:rFonts w:ascii="Angsana New" w:eastAsia="Times New Roman" w:hAnsi="Angsana New"/>
          <w:sz w:val="28"/>
          <w:cs/>
        </w:rPr>
        <w:t xml:space="preserve"> </w:t>
      </w:r>
      <w:r w:rsidR="00DD1AA8">
        <w:rPr>
          <w:rFonts w:ascii="Angsana New" w:eastAsia="Times New Roman" w:hAnsi="Angsana New"/>
          <w:sz w:val="28"/>
        </w:rPr>
        <w:t xml:space="preserve">73 </w:t>
      </w:r>
      <w:r w:rsidR="002365DB" w:rsidRPr="00B042C6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="002365DB" w:rsidRPr="00B042C6">
        <w:rPr>
          <w:rFonts w:ascii="Angsana New" w:eastAsia="Times New Roman" w:hAnsi="Angsana New"/>
          <w:sz w:val="28"/>
        </w:rPr>
        <w:t>)</w:t>
      </w:r>
    </w:p>
    <w:p w14:paraId="12848FF9" w14:textId="77777777" w:rsidR="002365DB" w:rsidRDefault="002365DB" w:rsidP="000F5CEB">
      <w:pPr>
        <w:spacing w:after="240"/>
        <w:ind w:left="360"/>
        <w:jc w:val="thaiDistribute"/>
        <w:rPr>
          <w:rFonts w:ascii="Angsana New" w:eastAsia="Times New Roman" w:hAnsi="Angsana New"/>
          <w:sz w:val="28"/>
        </w:rPr>
      </w:pPr>
    </w:p>
    <w:p w14:paraId="33F7F13D" w14:textId="77777777" w:rsidR="006E2606" w:rsidRDefault="006E2606" w:rsidP="000F5CEB">
      <w:pPr>
        <w:spacing w:after="240"/>
        <w:ind w:left="360"/>
        <w:jc w:val="thaiDistribute"/>
        <w:rPr>
          <w:rFonts w:ascii="Angsana New" w:eastAsia="Times New Roman" w:hAnsi="Angsana New"/>
          <w:sz w:val="28"/>
        </w:rPr>
      </w:pPr>
    </w:p>
    <w:p w14:paraId="4B217F67" w14:textId="556F9019" w:rsidR="002365DB" w:rsidRPr="00B118B0" w:rsidRDefault="002365DB" w:rsidP="000F5CEB">
      <w:pPr>
        <w:spacing w:after="240"/>
        <w:ind w:left="360"/>
        <w:jc w:val="thaiDistribute"/>
        <w:rPr>
          <w:rFonts w:asciiTheme="majorBidi" w:hAnsiTheme="majorBidi" w:cstheme="majorBidi"/>
          <w:sz w:val="28"/>
        </w:rPr>
        <w:sectPr w:rsidR="002365DB" w:rsidRPr="00B118B0" w:rsidSect="00E811F5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pgNumType w:start="28"/>
          <w:cols w:space="720"/>
          <w:docGrid w:linePitch="326"/>
        </w:sectPr>
      </w:pPr>
    </w:p>
    <w:p w14:paraId="55B685EA" w14:textId="211417AC" w:rsidR="00825D0B" w:rsidRDefault="00825D0B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lastRenderedPageBreak/>
        <w:t>ข้อมูลตามส่วนงานที่รายงานและการจำแนกรายได้สำหรับงวด</w:t>
      </w:r>
      <w:r w:rsidR="00335226">
        <w:rPr>
          <w:rFonts w:asciiTheme="majorBidi" w:eastAsia="SimSun" w:hAnsiTheme="majorBidi" w:cstheme="majorBidi" w:hint="cs"/>
          <w:sz w:val="28"/>
          <w:cs/>
        </w:rPr>
        <w:t>สาม</w:t>
      </w:r>
      <w:r w:rsidRPr="00B118B0">
        <w:rPr>
          <w:rFonts w:asciiTheme="majorBidi" w:eastAsia="SimSun" w:hAnsiTheme="majorBidi" w:cstheme="majorBidi"/>
          <w:sz w:val="28"/>
          <w:cs/>
        </w:rPr>
        <w:t>เดือนสิ้นสุดวันที</w:t>
      </w:r>
      <w:r w:rsidR="000A387D">
        <w:rPr>
          <w:rFonts w:asciiTheme="majorBidi" w:eastAsia="SimSun" w:hAnsiTheme="majorBidi" w:cstheme="majorBidi" w:hint="cs"/>
          <w:sz w:val="28"/>
          <w:cs/>
        </w:rPr>
        <w:t xml:space="preserve">่ </w:t>
      </w:r>
      <w:r w:rsidR="000A387D">
        <w:rPr>
          <w:rFonts w:asciiTheme="majorBidi" w:eastAsia="SimSun" w:hAnsiTheme="majorBidi" w:cstheme="majorBidi"/>
          <w:sz w:val="28"/>
        </w:rPr>
        <w:t xml:space="preserve">31 </w:t>
      </w:r>
      <w:r w:rsidR="000A387D">
        <w:rPr>
          <w:rFonts w:asciiTheme="majorBidi" w:eastAsia="SimSun" w:hAnsiTheme="majorBidi" w:cstheme="majorBidi" w:hint="cs"/>
          <w:sz w:val="28"/>
          <w:cs/>
        </w:rPr>
        <w:t xml:space="preserve">มีนาคม </w:t>
      </w:r>
      <w:r w:rsidR="000A387D">
        <w:rPr>
          <w:rFonts w:asciiTheme="majorBidi" w:eastAsia="SimSun" w:hAnsiTheme="majorBidi" w:cstheme="majorBidi"/>
          <w:sz w:val="28"/>
        </w:rPr>
        <w:t>2566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0A387D">
        <w:rPr>
          <w:rFonts w:asciiTheme="majorBidi" w:eastAsia="SimSun" w:hAnsiTheme="majorBidi" w:cstheme="majorBidi"/>
          <w:sz w:val="28"/>
        </w:rPr>
        <w:t>5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860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860"/>
        <w:gridCol w:w="1170"/>
        <w:gridCol w:w="90"/>
        <w:gridCol w:w="1080"/>
        <w:gridCol w:w="90"/>
        <w:gridCol w:w="1080"/>
        <w:gridCol w:w="90"/>
        <w:gridCol w:w="990"/>
        <w:gridCol w:w="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9B5C4E" w:rsidRPr="00273E96" w14:paraId="546DD1D9" w14:textId="77777777" w:rsidTr="005A6A05">
        <w:trPr>
          <w:trHeight w:val="132"/>
        </w:trPr>
        <w:tc>
          <w:tcPr>
            <w:tcW w:w="4860" w:type="dxa"/>
            <w:vAlign w:val="bottom"/>
          </w:tcPr>
          <w:p w14:paraId="306C047A" w14:textId="77777777" w:rsidR="009B5C4E" w:rsidRPr="00B118B0" w:rsidRDefault="009B5C4E" w:rsidP="005A6A05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00" w:type="dxa"/>
            <w:gridSpan w:val="16"/>
          </w:tcPr>
          <w:p w14:paraId="3AF497BC" w14:textId="77777777" w:rsidR="009B5C4E" w:rsidRPr="00273E96" w:rsidRDefault="009B5C4E" w:rsidP="005A6A05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273E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B5C4E" w:rsidRPr="00273E96" w14:paraId="673F0FEB" w14:textId="77777777" w:rsidTr="005A6A05">
        <w:trPr>
          <w:trHeight w:val="132"/>
        </w:trPr>
        <w:tc>
          <w:tcPr>
            <w:tcW w:w="4860" w:type="dxa"/>
            <w:vAlign w:val="bottom"/>
          </w:tcPr>
          <w:p w14:paraId="141867C6" w14:textId="77777777" w:rsidR="009B5C4E" w:rsidRPr="00273E96" w:rsidRDefault="009B5C4E" w:rsidP="005A6A05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00" w:type="dxa"/>
            <w:gridSpan w:val="16"/>
          </w:tcPr>
          <w:p w14:paraId="0751C6AA" w14:textId="77777777" w:rsidR="009B5C4E" w:rsidRPr="00FD67CF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7CF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งบกำไรขาดทุนและกำไรขาดทุนเบ็ดเสร็จอื่นรวม</w:t>
            </w:r>
            <w:r w:rsidRPr="00FD67CF"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D67C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9B5C4E" w:rsidRPr="00273E96" w14:paraId="30D0F8CA" w14:textId="77777777" w:rsidTr="005A6A05">
        <w:trPr>
          <w:trHeight w:val="132"/>
        </w:trPr>
        <w:tc>
          <w:tcPr>
            <w:tcW w:w="4860" w:type="dxa"/>
            <w:vAlign w:val="bottom"/>
          </w:tcPr>
          <w:p w14:paraId="795291FE" w14:textId="77777777" w:rsidR="009B5C4E" w:rsidRPr="00273E96" w:rsidRDefault="009B5C4E" w:rsidP="005A6A05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7C57E" w14:textId="77777777" w:rsidR="009B5C4E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</w:t>
            </w:r>
          </w:p>
          <w:p w14:paraId="7820554D" w14:textId="77777777" w:rsidR="009B5C4E" w:rsidRPr="00273E96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แก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๊</w:t>
            </w: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B7565C9" w14:textId="77777777" w:rsidR="009B5C4E" w:rsidRPr="00273E96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E7868" w14:textId="77777777" w:rsidR="009B5C4E" w:rsidRPr="00273E96" w:rsidRDefault="009B5C4E" w:rsidP="005A6A05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8EE03F3" w14:textId="77777777" w:rsidR="009B5C4E" w:rsidRPr="00273E96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E1A56C5" w14:textId="77777777" w:rsidR="009B5C4E" w:rsidRPr="00273E96" w:rsidRDefault="009B5C4E" w:rsidP="005A6A05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FA713" w14:textId="77777777" w:rsidR="009B5C4E" w:rsidRPr="00273E96" w:rsidRDefault="009B5C4E" w:rsidP="005A6A05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3393FC6" w14:textId="77777777" w:rsidR="009B5C4E" w:rsidRPr="00273E96" w:rsidRDefault="009B5C4E" w:rsidP="005A6A05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0476C" w14:textId="77777777" w:rsidR="009B5C4E" w:rsidRPr="00273E96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B5C4E" w:rsidRPr="00273E96" w14:paraId="66F617EF" w14:textId="77777777" w:rsidTr="005A6A05">
        <w:trPr>
          <w:trHeight w:val="132"/>
        </w:trPr>
        <w:tc>
          <w:tcPr>
            <w:tcW w:w="4860" w:type="dxa"/>
            <w:vAlign w:val="bottom"/>
          </w:tcPr>
          <w:p w14:paraId="5BE52F34" w14:textId="77777777" w:rsidR="009B5C4E" w:rsidRPr="00273E96" w:rsidRDefault="009B5C4E" w:rsidP="005A6A05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50C539" w14:textId="77777777" w:rsidR="009B5C4E" w:rsidRPr="00273E96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FAABB53" w14:textId="77777777" w:rsidR="009B5C4E" w:rsidRPr="00273E96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15206" w14:textId="77777777" w:rsidR="009B5C4E" w:rsidRPr="00273E96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761465C0" w14:textId="77777777" w:rsidR="009B5C4E" w:rsidRPr="00273E96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907216" w14:textId="77777777" w:rsidR="009B5C4E" w:rsidRPr="00273E96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4B7568DE" w14:textId="77777777" w:rsidR="009B5C4E" w:rsidRPr="00273E96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244F34C" w14:textId="77777777" w:rsidR="009B5C4E" w:rsidRPr="00273E96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5A36A4F7" w14:textId="77777777" w:rsidR="009B5C4E" w:rsidRPr="00273E96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D638965" w14:textId="77777777" w:rsidR="009B5C4E" w:rsidRPr="00273E96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9AD695" w14:textId="77777777" w:rsidR="009B5C4E" w:rsidRPr="00273E96" w:rsidRDefault="009B5C4E" w:rsidP="005A6A05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45270BBD" w14:textId="77777777" w:rsidR="009B5C4E" w:rsidRPr="00273E96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5FA2403" w14:textId="77777777" w:rsidR="009B5C4E" w:rsidRPr="00273E96" w:rsidRDefault="009B5C4E" w:rsidP="005A6A05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68442C1A" w14:textId="77777777" w:rsidR="009B5C4E" w:rsidRPr="00273E96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5CD74F" w14:textId="77777777" w:rsidR="009B5C4E" w:rsidRPr="00273E96" w:rsidRDefault="009B5C4E" w:rsidP="005A6A05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76BCC0D2" w14:textId="77777777" w:rsidR="009B5C4E" w:rsidRPr="00273E96" w:rsidRDefault="009B5C4E" w:rsidP="005A6A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23E314C" w14:textId="77777777" w:rsidR="009B5C4E" w:rsidRPr="00273E96" w:rsidRDefault="009B5C4E" w:rsidP="005A6A05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B5C4E" w:rsidRPr="00273E96" w14:paraId="77592B04" w14:textId="77777777" w:rsidTr="005A6A05">
        <w:trPr>
          <w:trHeight w:val="132"/>
        </w:trPr>
        <w:tc>
          <w:tcPr>
            <w:tcW w:w="4860" w:type="dxa"/>
            <w:vAlign w:val="bottom"/>
          </w:tcPr>
          <w:p w14:paraId="0A01182D" w14:textId="77777777" w:rsidR="009B5C4E" w:rsidRPr="00273E96" w:rsidRDefault="009B5C4E" w:rsidP="005A6A05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091C7C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231</w:t>
            </w:r>
          </w:p>
        </w:tc>
        <w:tc>
          <w:tcPr>
            <w:tcW w:w="90" w:type="dxa"/>
          </w:tcPr>
          <w:p w14:paraId="6396AC58" w14:textId="77777777" w:rsidR="009B5C4E" w:rsidRPr="00F45734" w:rsidRDefault="009B5C4E" w:rsidP="005A6A05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5E8A01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173</w:t>
            </w:r>
          </w:p>
        </w:tc>
        <w:tc>
          <w:tcPr>
            <w:tcW w:w="90" w:type="dxa"/>
          </w:tcPr>
          <w:p w14:paraId="13E120A2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AD9947" w14:textId="240FA8EC" w:rsidR="009B5C4E" w:rsidRPr="00F45734" w:rsidRDefault="004570FC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24DE1C00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7E4F25B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25327C67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1CDB5243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4EF9BD3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90" w:type="dxa"/>
            <w:vAlign w:val="center"/>
          </w:tcPr>
          <w:p w14:paraId="1739AC12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A8AEDC8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5ED0D0D2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7E6DA" w14:textId="3953E1C0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23</w:t>
            </w:r>
            <w:r w:rsidR="000B155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Align w:val="center"/>
          </w:tcPr>
          <w:p w14:paraId="5A8FF583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5FCA84E5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179</w:t>
            </w:r>
          </w:p>
        </w:tc>
      </w:tr>
      <w:tr w:rsidR="009B5C4E" w:rsidRPr="00273E96" w14:paraId="388F0D8B" w14:textId="77777777" w:rsidTr="005A6A05">
        <w:trPr>
          <w:trHeight w:val="132"/>
        </w:trPr>
        <w:tc>
          <w:tcPr>
            <w:tcW w:w="4860" w:type="dxa"/>
            <w:vAlign w:val="bottom"/>
          </w:tcPr>
          <w:p w14:paraId="32D432E3" w14:textId="77777777" w:rsidR="009B5C4E" w:rsidRPr="00273E96" w:rsidRDefault="009B5C4E" w:rsidP="005A6A05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1170" w:type="dxa"/>
          </w:tcPr>
          <w:p w14:paraId="11B100D0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90" w:type="dxa"/>
          </w:tcPr>
          <w:p w14:paraId="4E78F6F1" w14:textId="77777777" w:rsidR="009B5C4E" w:rsidRPr="00F45734" w:rsidRDefault="009B5C4E" w:rsidP="005A6A05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A64B0E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339A00D9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61F577B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6B6BCA92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147286B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1E66192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3E39E991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4EC23D1C" w14:textId="509D4FC1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="000B155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Align w:val="center"/>
          </w:tcPr>
          <w:p w14:paraId="0CAF486C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3B7A0444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90" w:type="dxa"/>
            <w:vAlign w:val="center"/>
          </w:tcPr>
          <w:p w14:paraId="530284E9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2B1C12D" w14:textId="73DAF549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="000B155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vAlign w:val="center"/>
          </w:tcPr>
          <w:p w14:paraId="184CAFB8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50FDED8D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9B5C4E" w:rsidRPr="00273E96" w14:paraId="6656A0CD" w14:textId="77777777" w:rsidTr="005A6A05">
        <w:trPr>
          <w:trHeight w:val="132"/>
        </w:trPr>
        <w:tc>
          <w:tcPr>
            <w:tcW w:w="4860" w:type="dxa"/>
            <w:vAlign w:val="bottom"/>
          </w:tcPr>
          <w:p w14:paraId="630766BC" w14:textId="77777777" w:rsidR="009B5C4E" w:rsidRPr="00273E96" w:rsidRDefault="009B5C4E" w:rsidP="005A6A05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การขาย</w:t>
            </w:r>
          </w:p>
        </w:tc>
        <w:tc>
          <w:tcPr>
            <w:tcW w:w="1170" w:type="dxa"/>
          </w:tcPr>
          <w:p w14:paraId="2DFD20F3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(217)</w:t>
            </w:r>
          </w:p>
        </w:tc>
        <w:tc>
          <w:tcPr>
            <w:tcW w:w="90" w:type="dxa"/>
          </w:tcPr>
          <w:p w14:paraId="62E5DE45" w14:textId="77777777" w:rsidR="009B5C4E" w:rsidRPr="00F45734" w:rsidRDefault="009B5C4E" w:rsidP="005A6A05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8CEEA9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(159)</w:t>
            </w:r>
          </w:p>
        </w:tc>
        <w:tc>
          <w:tcPr>
            <w:tcW w:w="90" w:type="dxa"/>
          </w:tcPr>
          <w:p w14:paraId="64AC8AF4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A5BB05F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90" w:type="dxa"/>
          </w:tcPr>
          <w:p w14:paraId="3A89FE69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AF1CA13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90" w:type="dxa"/>
          </w:tcPr>
          <w:p w14:paraId="08E22322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666A75DD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vAlign w:val="center"/>
          </w:tcPr>
          <w:p w14:paraId="1D388710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1CA23A3F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vAlign w:val="center"/>
          </w:tcPr>
          <w:p w14:paraId="16A136AA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1BADEF1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078C75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(221)</w:t>
            </w:r>
          </w:p>
        </w:tc>
        <w:tc>
          <w:tcPr>
            <w:tcW w:w="90" w:type="dxa"/>
            <w:vAlign w:val="center"/>
          </w:tcPr>
          <w:p w14:paraId="71A4343A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74791A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(163)</w:t>
            </w:r>
          </w:p>
        </w:tc>
      </w:tr>
      <w:tr w:rsidR="009B5C4E" w:rsidRPr="00273E96" w14:paraId="0F4B57AC" w14:textId="77777777" w:rsidTr="005A6A05">
        <w:trPr>
          <w:trHeight w:val="132"/>
        </w:trPr>
        <w:tc>
          <w:tcPr>
            <w:tcW w:w="4860" w:type="dxa"/>
            <w:vAlign w:val="bottom"/>
          </w:tcPr>
          <w:p w14:paraId="2463C7D1" w14:textId="77777777" w:rsidR="009B5C4E" w:rsidRPr="00273E96" w:rsidRDefault="009B5C4E" w:rsidP="005A6A05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การให้บริการ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F5739F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(2)</w:t>
            </w:r>
          </w:p>
        </w:tc>
        <w:tc>
          <w:tcPr>
            <w:tcW w:w="90" w:type="dxa"/>
          </w:tcPr>
          <w:p w14:paraId="3D61544F" w14:textId="77777777" w:rsidR="009B5C4E" w:rsidRPr="00F45734" w:rsidRDefault="009B5C4E" w:rsidP="005A6A05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EC215B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90" w:type="dxa"/>
          </w:tcPr>
          <w:p w14:paraId="52C884E9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9FCB37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1A43DE64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B75AE6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D2708B6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0D86222F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DDA267C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(23)</w:t>
            </w:r>
          </w:p>
        </w:tc>
        <w:tc>
          <w:tcPr>
            <w:tcW w:w="90" w:type="dxa"/>
            <w:vAlign w:val="center"/>
          </w:tcPr>
          <w:p w14:paraId="650352D7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B8DDC3E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(20)</w:t>
            </w:r>
          </w:p>
        </w:tc>
        <w:tc>
          <w:tcPr>
            <w:tcW w:w="90" w:type="dxa"/>
            <w:vAlign w:val="center"/>
          </w:tcPr>
          <w:p w14:paraId="1C472412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F8F71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(25)</w:t>
            </w:r>
          </w:p>
        </w:tc>
        <w:tc>
          <w:tcPr>
            <w:tcW w:w="90" w:type="dxa"/>
            <w:vAlign w:val="center"/>
          </w:tcPr>
          <w:p w14:paraId="516ED823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69ABF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(23)</w:t>
            </w:r>
          </w:p>
        </w:tc>
      </w:tr>
      <w:tr w:rsidR="009B5C4E" w:rsidRPr="00273E96" w14:paraId="2A74484D" w14:textId="77777777" w:rsidTr="005A6A05">
        <w:trPr>
          <w:trHeight w:val="132"/>
        </w:trPr>
        <w:tc>
          <w:tcPr>
            <w:tcW w:w="4860" w:type="dxa"/>
            <w:vAlign w:val="bottom"/>
          </w:tcPr>
          <w:p w14:paraId="586F237F" w14:textId="77777777" w:rsidR="009B5C4E" w:rsidRPr="00273E96" w:rsidRDefault="009B5C4E" w:rsidP="005A6A05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B199F3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17</w:t>
            </w:r>
          </w:p>
        </w:tc>
        <w:tc>
          <w:tcPr>
            <w:tcW w:w="90" w:type="dxa"/>
          </w:tcPr>
          <w:p w14:paraId="4A6BDED0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4F9BBE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90" w:type="dxa"/>
          </w:tcPr>
          <w:p w14:paraId="34169B1F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49B898" w14:textId="08B990A5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0B1550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413B923C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65DAAB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</w:tcPr>
          <w:p w14:paraId="4F82A7EA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62709505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11D8EE" w14:textId="0F9F75B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="000B155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vAlign w:val="center"/>
          </w:tcPr>
          <w:p w14:paraId="0BBBDC75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053E9C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vAlign w:val="center"/>
          </w:tcPr>
          <w:p w14:paraId="013FB2CE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B2AEF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29</w:t>
            </w:r>
          </w:p>
        </w:tc>
        <w:tc>
          <w:tcPr>
            <w:tcW w:w="90" w:type="dxa"/>
            <w:vAlign w:val="center"/>
          </w:tcPr>
          <w:p w14:paraId="3E6AB8BD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E0C8D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9B5C4E" w:rsidRPr="00273E96" w14:paraId="1D5B93A7" w14:textId="77777777" w:rsidTr="005A6A05">
        <w:trPr>
          <w:trHeight w:val="132"/>
        </w:trPr>
        <w:tc>
          <w:tcPr>
            <w:tcW w:w="4860" w:type="dxa"/>
            <w:vAlign w:val="bottom"/>
          </w:tcPr>
          <w:p w14:paraId="78079C41" w14:textId="77777777" w:rsidR="009B5C4E" w:rsidRPr="00273E96" w:rsidRDefault="009B5C4E" w:rsidP="005A6A05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170" w:type="dxa"/>
          </w:tcPr>
          <w:p w14:paraId="570269D1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2A248AD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6CACED7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D6DFE92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FCC199A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3FF1EBC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D4ADA74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BAB6AE9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A312D29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6B9E406E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11AA131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5A6978F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3114315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8475952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90" w:type="dxa"/>
            <w:vAlign w:val="center"/>
          </w:tcPr>
          <w:p w14:paraId="343A465A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A9C0F0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9B5C4E" w:rsidRPr="00273E96" w14:paraId="59239464" w14:textId="77777777" w:rsidTr="005A6A05">
        <w:trPr>
          <w:trHeight w:val="132"/>
        </w:trPr>
        <w:tc>
          <w:tcPr>
            <w:tcW w:w="4860" w:type="dxa"/>
            <w:vAlign w:val="center"/>
          </w:tcPr>
          <w:p w14:paraId="5D3C26B0" w14:textId="77777777" w:rsidR="009B5C4E" w:rsidRPr="00273E96" w:rsidRDefault="009B5C4E" w:rsidP="005A6A05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67A5108B" w14:textId="77777777" w:rsidR="009B5C4E" w:rsidRPr="00F45734" w:rsidRDefault="009B5C4E" w:rsidP="005A6A0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2787FD5" w14:textId="77777777" w:rsidR="009B5C4E" w:rsidRPr="00F45734" w:rsidRDefault="009B5C4E" w:rsidP="005A6A0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CCF854" w14:textId="77777777" w:rsidR="009B5C4E" w:rsidRPr="00F45734" w:rsidRDefault="009B5C4E" w:rsidP="005A6A0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95F8237" w14:textId="77777777" w:rsidR="009B5C4E" w:rsidRPr="00F45734" w:rsidRDefault="009B5C4E" w:rsidP="005A6A0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132756" w14:textId="77777777" w:rsidR="009B5C4E" w:rsidRPr="00F45734" w:rsidRDefault="009B5C4E" w:rsidP="005A6A0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D8E049" w14:textId="77777777" w:rsidR="009B5C4E" w:rsidRPr="00F45734" w:rsidRDefault="009B5C4E" w:rsidP="005A6A0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214CC0" w14:textId="77777777" w:rsidR="009B5C4E" w:rsidRPr="00F45734" w:rsidRDefault="009B5C4E" w:rsidP="005A6A0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88A41BB" w14:textId="77777777" w:rsidR="009B5C4E" w:rsidRPr="00F45734" w:rsidRDefault="009B5C4E" w:rsidP="005A6A0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B0896EC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392BC78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F550E2D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0D0DB23C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17B7220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D616A8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(6)</w:t>
            </w:r>
          </w:p>
        </w:tc>
        <w:tc>
          <w:tcPr>
            <w:tcW w:w="90" w:type="dxa"/>
            <w:vAlign w:val="center"/>
          </w:tcPr>
          <w:p w14:paraId="4B300D7D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D8241D1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</w:tr>
      <w:tr w:rsidR="009B5C4E" w:rsidRPr="00273E96" w14:paraId="35A4AA36" w14:textId="77777777" w:rsidTr="005A6A05">
        <w:trPr>
          <w:trHeight w:val="132"/>
        </w:trPr>
        <w:tc>
          <w:tcPr>
            <w:tcW w:w="4860" w:type="dxa"/>
            <w:vAlign w:val="center"/>
          </w:tcPr>
          <w:p w14:paraId="45009346" w14:textId="77777777" w:rsidR="009B5C4E" w:rsidRPr="00273E96" w:rsidRDefault="009B5C4E" w:rsidP="005A6A05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421EC131" w14:textId="77777777" w:rsidR="009B5C4E" w:rsidRPr="00F45734" w:rsidRDefault="009B5C4E" w:rsidP="005A6A0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0E649B2" w14:textId="77777777" w:rsidR="009B5C4E" w:rsidRPr="00F45734" w:rsidRDefault="009B5C4E" w:rsidP="005A6A0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A603CA" w14:textId="77777777" w:rsidR="009B5C4E" w:rsidRPr="00F45734" w:rsidRDefault="009B5C4E" w:rsidP="005A6A0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4EC12DB" w14:textId="77777777" w:rsidR="009B5C4E" w:rsidRPr="00F45734" w:rsidRDefault="009B5C4E" w:rsidP="005A6A0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9C376B" w14:textId="77777777" w:rsidR="009B5C4E" w:rsidRPr="00F45734" w:rsidRDefault="009B5C4E" w:rsidP="005A6A0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706F83D" w14:textId="77777777" w:rsidR="009B5C4E" w:rsidRPr="00F45734" w:rsidRDefault="009B5C4E" w:rsidP="005A6A0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6DF302" w14:textId="77777777" w:rsidR="009B5C4E" w:rsidRPr="00F45734" w:rsidRDefault="009B5C4E" w:rsidP="005A6A0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2106C11" w14:textId="77777777" w:rsidR="009B5C4E" w:rsidRPr="00F45734" w:rsidRDefault="009B5C4E" w:rsidP="005A6A05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B0EA7F0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6C4D5AE8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EA56360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9E245B2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898A630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32C682F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(64)</w:t>
            </w:r>
          </w:p>
        </w:tc>
        <w:tc>
          <w:tcPr>
            <w:tcW w:w="90" w:type="dxa"/>
            <w:vAlign w:val="center"/>
          </w:tcPr>
          <w:p w14:paraId="09A5D0BC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4560F0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(41)</w:t>
            </w:r>
          </w:p>
        </w:tc>
      </w:tr>
      <w:tr w:rsidR="009B5C4E" w:rsidRPr="00273E96" w14:paraId="6ED32004" w14:textId="77777777" w:rsidTr="005A6A05">
        <w:trPr>
          <w:trHeight w:val="132"/>
        </w:trPr>
        <w:tc>
          <w:tcPr>
            <w:tcW w:w="4860" w:type="dxa"/>
            <w:vAlign w:val="center"/>
          </w:tcPr>
          <w:p w14:paraId="092296FD" w14:textId="77777777" w:rsidR="009B5C4E" w:rsidRPr="00273E96" w:rsidRDefault="009B5C4E" w:rsidP="005A6A05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170" w:type="dxa"/>
          </w:tcPr>
          <w:p w14:paraId="0F071253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D56A64A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03617D6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63D33FF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500B3E1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70163FB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B655239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9103DD5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5F20E826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0C76D67F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60F6DB3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8F04245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42B2D88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E736D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(8)</w:t>
            </w:r>
          </w:p>
        </w:tc>
        <w:tc>
          <w:tcPr>
            <w:tcW w:w="90" w:type="dxa"/>
            <w:vAlign w:val="center"/>
          </w:tcPr>
          <w:p w14:paraId="291EFF34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1493B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</w:tr>
      <w:tr w:rsidR="009B5C4E" w:rsidRPr="00273E96" w14:paraId="05526AF9" w14:textId="77777777" w:rsidTr="005A6A05">
        <w:trPr>
          <w:trHeight w:val="132"/>
        </w:trPr>
        <w:tc>
          <w:tcPr>
            <w:tcW w:w="4860" w:type="dxa"/>
            <w:vAlign w:val="center"/>
          </w:tcPr>
          <w:p w14:paraId="34803383" w14:textId="312305A5" w:rsidR="009B5C4E" w:rsidRPr="00273E96" w:rsidRDefault="009B5C4E" w:rsidP="005A6A05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ก่อนรายได้</w:t>
            </w:r>
            <w:r w:rsidRPr="00273E96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(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ค่าใช้จ่าย</w:t>
            </w:r>
            <w:r w:rsidRPr="00273E96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) 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170" w:type="dxa"/>
          </w:tcPr>
          <w:p w14:paraId="3544FE62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2DFCE9E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F065525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0FD4CCD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0781E93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B39DFE5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664F1CA5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40AD896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F23A286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051EB2B8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05BAEDA0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6F3AD01D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E4EE331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6EB5F9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(42)</w:t>
            </w:r>
          </w:p>
        </w:tc>
        <w:tc>
          <w:tcPr>
            <w:tcW w:w="90" w:type="dxa"/>
            <w:vAlign w:val="center"/>
          </w:tcPr>
          <w:p w14:paraId="7948163A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9AA2D" w14:textId="2D6AFDA0" w:rsidR="009B5C4E" w:rsidRPr="00F45734" w:rsidRDefault="00265FC8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9B5C4E">
              <w:rPr>
                <w:rFonts w:asciiTheme="majorBidi" w:hAnsiTheme="majorBidi" w:cstheme="majorBidi"/>
                <w:b/>
                <w:bCs/>
                <w:sz w:val="28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9B5C4E" w:rsidRPr="00273E96" w14:paraId="65E73A63" w14:textId="77777777" w:rsidTr="005A6A05">
        <w:trPr>
          <w:trHeight w:val="132"/>
        </w:trPr>
        <w:tc>
          <w:tcPr>
            <w:tcW w:w="4860" w:type="dxa"/>
            <w:vAlign w:val="center"/>
          </w:tcPr>
          <w:p w14:paraId="45DE9824" w14:textId="0DFFE002" w:rsidR="009B5C4E" w:rsidRPr="00800E3B" w:rsidRDefault="00800E3B" w:rsidP="005A6A05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800E3B">
              <w:rPr>
                <w:rFonts w:asciiTheme="majorBidi" w:hAnsiTheme="majorBidi" w:hint="cs"/>
                <w:sz w:val="28"/>
                <w:cs/>
                <w:lang w:val="en-GB"/>
              </w:rPr>
              <w:t>รายได้</w:t>
            </w:r>
            <w:r w:rsidRPr="00800E3B">
              <w:rPr>
                <w:rFonts w:asciiTheme="majorBidi" w:hAnsiTheme="majorBidi"/>
                <w:sz w:val="28"/>
                <w:cs/>
                <w:lang w:val="en-GB"/>
              </w:rPr>
              <w:t xml:space="preserve"> (</w:t>
            </w:r>
            <w:r w:rsidRPr="00800E3B">
              <w:rPr>
                <w:rFonts w:asciiTheme="majorBidi" w:hAnsiTheme="majorBidi" w:hint="cs"/>
                <w:sz w:val="28"/>
                <w:cs/>
                <w:lang w:val="en-GB"/>
              </w:rPr>
              <w:t>ค่าใช้จ่าย</w:t>
            </w:r>
            <w:r w:rsidRPr="00800E3B">
              <w:rPr>
                <w:rFonts w:asciiTheme="majorBidi" w:hAnsiTheme="majorBidi"/>
                <w:sz w:val="28"/>
                <w:cs/>
                <w:lang w:val="en-GB"/>
              </w:rPr>
              <w:t xml:space="preserve">) </w:t>
            </w:r>
            <w:r w:rsidRPr="00800E3B">
              <w:rPr>
                <w:rFonts w:asciiTheme="majorBidi" w:hAnsiTheme="majorBidi" w:hint="cs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170" w:type="dxa"/>
          </w:tcPr>
          <w:p w14:paraId="077F7413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F94ABF5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595B28A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EF3E7D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73CF988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93DB21F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EE70F53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143C89B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073B9E6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52AF935B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4B4EBFE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BCE3243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06AF6A7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8534FE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90" w:type="dxa"/>
            <w:vAlign w:val="center"/>
          </w:tcPr>
          <w:p w14:paraId="3B4EC353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A812D4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</w:tr>
      <w:tr w:rsidR="009B5C4E" w:rsidRPr="00273E96" w14:paraId="033371A3" w14:textId="77777777" w:rsidTr="005A6A05">
        <w:trPr>
          <w:trHeight w:val="132"/>
        </w:trPr>
        <w:tc>
          <w:tcPr>
            <w:tcW w:w="4860" w:type="dxa"/>
            <w:vAlign w:val="center"/>
          </w:tcPr>
          <w:p w14:paraId="72B7CCF7" w14:textId="087FF57E" w:rsidR="009B5C4E" w:rsidRDefault="009B5C4E" w:rsidP="005A6A05">
            <w:pPr>
              <w:ind w:right="-17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ส่วนแบ่งกำไร</w:t>
            </w:r>
            <w:r w:rsidR="00A22714">
              <w:rPr>
                <w:rFonts w:asciiTheme="majorBidi" w:hAnsiTheme="majorBidi" w:cstheme="majorBidi"/>
                <w:spacing w:val="-8"/>
                <w:sz w:val="28"/>
              </w:rPr>
              <w:t xml:space="preserve"> (</w:t>
            </w:r>
            <w:r w:rsidR="00A22714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ขาดทุน</w:t>
            </w:r>
            <w:r w:rsidR="00A22714">
              <w:rPr>
                <w:rFonts w:asciiTheme="majorBidi" w:hAnsiTheme="majorBidi" w:cstheme="majorBidi"/>
                <w:spacing w:val="-8"/>
                <w:sz w:val="28"/>
              </w:rPr>
              <w:t xml:space="preserve">) </w:t>
            </w: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</w:tcPr>
          <w:p w14:paraId="103F1A3E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FDE6F66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36482B4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1F72DBF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2A2EA0E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EF9E3B1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3A0D784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C78B11B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D2F1D99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638F2051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4D7A3F0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FB8DFDD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2710B88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D44FF9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(4)</w:t>
            </w:r>
          </w:p>
        </w:tc>
        <w:tc>
          <w:tcPr>
            <w:tcW w:w="90" w:type="dxa"/>
            <w:vAlign w:val="center"/>
          </w:tcPr>
          <w:p w14:paraId="4D0CEF0E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43BBFA3" w14:textId="77777777" w:rsidR="009B5C4E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9B5C4E" w:rsidRPr="00B118B0" w14:paraId="562BF03F" w14:textId="77777777" w:rsidTr="005A6A05">
        <w:trPr>
          <w:trHeight w:val="132"/>
        </w:trPr>
        <w:tc>
          <w:tcPr>
            <w:tcW w:w="4860" w:type="dxa"/>
            <w:vAlign w:val="center"/>
          </w:tcPr>
          <w:p w14:paraId="679B2E23" w14:textId="77777777" w:rsidR="009B5C4E" w:rsidRPr="00273E96" w:rsidRDefault="009B5C4E" w:rsidP="005A6A05">
            <w:pPr>
              <w:ind w:right="-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ขาดทุนสุทธิ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</w:p>
        </w:tc>
        <w:tc>
          <w:tcPr>
            <w:tcW w:w="1170" w:type="dxa"/>
          </w:tcPr>
          <w:p w14:paraId="4745F033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11CAC31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406C193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23CDBDA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CAFD8E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D6E15BC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0344D5BF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2C8AB06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755C638" w14:textId="77777777" w:rsidR="009B5C4E" w:rsidRPr="00F45734" w:rsidRDefault="009B5C4E" w:rsidP="005A6A05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60A2364B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A09B948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215D76B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AF62306" w14:textId="77777777" w:rsidR="009B5C4E" w:rsidRPr="00F45734" w:rsidRDefault="009B5C4E" w:rsidP="005A6A05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AA8075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(42)</w:t>
            </w:r>
          </w:p>
        </w:tc>
        <w:tc>
          <w:tcPr>
            <w:tcW w:w="90" w:type="dxa"/>
            <w:vAlign w:val="center"/>
          </w:tcPr>
          <w:p w14:paraId="2B0EFC32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EDCF05" w14:textId="77777777" w:rsidR="009B5C4E" w:rsidRPr="00F45734" w:rsidRDefault="009B5C4E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(27)</w:t>
            </w:r>
          </w:p>
        </w:tc>
      </w:tr>
    </w:tbl>
    <w:p w14:paraId="6D6A0EE7" w14:textId="77777777" w:rsidR="00C20FE8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301CE116" w14:textId="77777777" w:rsidR="00C20FE8" w:rsidRPr="00B118B0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3BFD17E4" w14:textId="62163BC9" w:rsidR="00D37084" w:rsidRPr="00B118B0" w:rsidRDefault="00D37084" w:rsidP="00CE1460">
      <w:pPr>
        <w:rPr>
          <w:rFonts w:asciiTheme="majorBidi" w:hAnsiTheme="majorBidi" w:cstheme="majorBidi"/>
          <w:sz w:val="28"/>
        </w:rPr>
        <w:sectPr w:rsidR="00D37084" w:rsidRPr="00B118B0" w:rsidSect="00E811F5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gNumType w:start="38" w:chapStyle="1"/>
          <w:cols w:space="720"/>
        </w:sectPr>
      </w:pPr>
    </w:p>
    <w:p w14:paraId="3F252B41" w14:textId="77777777" w:rsidR="00B44195" w:rsidRPr="00B118B0" w:rsidRDefault="00B44195" w:rsidP="00B44195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0FF92512" w14:textId="77777777" w:rsidR="00B44195" w:rsidRPr="00B118B0" w:rsidRDefault="00B44195" w:rsidP="00B44195">
      <w:pPr>
        <w:tabs>
          <w:tab w:val="right" w:pos="7200"/>
          <w:tab w:val="right" w:pos="9000"/>
        </w:tabs>
        <w:spacing w:before="240" w:after="240"/>
        <w:ind w:left="360" w:right="27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p w14:paraId="640FEFD0" w14:textId="27819DFB" w:rsidR="00B44195" w:rsidRPr="00DE6396" w:rsidRDefault="00B44195" w:rsidP="00B44195">
      <w:pPr>
        <w:spacing w:before="240"/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2F0702">
        <w:rPr>
          <w:rFonts w:asciiTheme="majorBidi" w:hAnsiTheme="majorBidi" w:cstheme="majorBidi"/>
          <w:b/>
          <w:bCs/>
          <w:color w:val="000000"/>
          <w:spacing w:val="-2"/>
          <w:sz w:val="28"/>
        </w:rPr>
        <w:t>9</w:t>
      </w:r>
      <w:r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 xml:space="preserve">.1 </w:t>
      </w:r>
      <w:r w:rsidRPr="00DE6396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ภาระผูกพันเกี่ยวกับสัญญาเช่าดำเนินงานระยะยาว</w:t>
      </w:r>
    </w:p>
    <w:p w14:paraId="526FFB51" w14:textId="77777777" w:rsidR="00B44195" w:rsidRPr="004517A7" w:rsidRDefault="00B44195" w:rsidP="00B44195">
      <w:pPr>
        <w:tabs>
          <w:tab w:val="right" w:pos="7200"/>
          <w:tab w:val="right" w:pos="9000"/>
        </w:tabs>
        <w:spacing w:before="240" w:after="240"/>
        <w:ind w:left="360" w:right="27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 xml:space="preserve">กลุ่มบริษัทได้เข้าทำสัญญาเช่าดำเนินงานระยะยาวที่เกี่ยวข้องกับการเช่าที่ดิน พื้นที่ในอาคารและอุปกรณ์โดยอายุของสัญญามีระยะเวลาตั้งแต่ </w:t>
      </w:r>
      <w:r w:rsidRPr="004517A7">
        <w:rPr>
          <w:rFonts w:ascii="Angsana New" w:hAnsi="Angsana New" w:hint="cs"/>
          <w:spacing w:val="-4"/>
          <w:sz w:val="28"/>
        </w:rPr>
        <w:t>1</w:t>
      </w:r>
      <w:r w:rsidRPr="004517A7">
        <w:rPr>
          <w:rFonts w:ascii="Angsana New" w:hAnsi="Angsana New" w:hint="cs"/>
          <w:spacing w:val="-4"/>
          <w:sz w:val="28"/>
          <w:cs/>
        </w:rPr>
        <w:t xml:space="preserve"> ถึง </w:t>
      </w:r>
      <w:r w:rsidRPr="004517A7">
        <w:rPr>
          <w:rFonts w:ascii="Angsana New" w:hAnsi="Angsana New" w:hint="cs"/>
          <w:spacing w:val="-4"/>
          <w:sz w:val="28"/>
        </w:rPr>
        <w:t xml:space="preserve">30 </w:t>
      </w:r>
      <w:r w:rsidRPr="004517A7">
        <w:rPr>
          <w:rFonts w:ascii="Angsana New" w:hAnsi="Angsana New" w:hint="cs"/>
          <w:spacing w:val="-4"/>
          <w:sz w:val="28"/>
          <w:cs/>
        </w:rPr>
        <w:t xml:space="preserve">ปี </w:t>
      </w:r>
    </w:p>
    <w:p w14:paraId="2D093CD3" w14:textId="77777777" w:rsidR="00B44195" w:rsidRPr="00FF6D52" w:rsidRDefault="00B44195" w:rsidP="0018634E">
      <w:pPr>
        <w:tabs>
          <w:tab w:val="right" w:pos="7200"/>
          <w:tab w:val="right" w:pos="9000"/>
        </w:tabs>
        <w:ind w:left="36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 xml:space="preserve">กลุ่มบริษัทมีจำนวนเงินขั้นต่ำที่ต้องจ่ายในอนาคตทั้งสิ้นภายใต้สัญญาเช่าดำเนินงานระยะยาว </w:t>
      </w: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 w:rsidRPr="00B118B0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6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5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918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260"/>
        <w:gridCol w:w="90"/>
        <w:gridCol w:w="1260"/>
        <w:gridCol w:w="90"/>
        <w:gridCol w:w="1260"/>
        <w:gridCol w:w="90"/>
        <w:gridCol w:w="1255"/>
        <w:gridCol w:w="8"/>
      </w:tblGrid>
      <w:tr w:rsidR="00B44195" w:rsidRPr="00B118B0" w14:paraId="053BEC1B" w14:textId="77777777" w:rsidTr="0018634E">
        <w:trPr>
          <w:gridAfter w:val="1"/>
          <w:wAfter w:w="8" w:type="dxa"/>
        </w:trPr>
        <w:tc>
          <w:tcPr>
            <w:tcW w:w="9175" w:type="dxa"/>
            <w:gridSpan w:val="8"/>
          </w:tcPr>
          <w:p w14:paraId="566F41CB" w14:textId="77777777" w:rsidR="00B44195" w:rsidRPr="00B118B0" w:rsidRDefault="00B44195" w:rsidP="005A6A05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B44195" w:rsidRPr="00B118B0" w14:paraId="32E212FE" w14:textId="77777777" w:rsidTr="0018634E">
        <w:tc>
          <w:tcPr>
            <w:tcW w:w="3870" w:type="dxa"/>
          </w:tcPr>
          <w:p w14:paraId="66DD75BD" w14:textId="77777777" w:rsidR="00B44195" w:rsidRPr="00B118B0" w:rsidRDefault="00B44195" w:rsidP="005A6A05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8FABAC3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5DBA248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4"/>
            <w:tcBorders>
              <w:bottom w:val="single" w:sz="4" w:space="0" w:color="auto"/>
            </w:tcBorders>
          </w:tcPr>
          <w:p w14:paraId="75ED7D05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44195" w:rsidRPr="00B118B0" w14:paraId="5CCE6625" w14:textId="77777777" w:rsidTr="0018634E">
        <w:tc>
          <w:tcPr>
            <w:tcW w:w="3870" w:type="dxa"/>
          </w:tcPr>
          <w:p w14:paraId="25FF5C96" w14:textId="77777777" w:rsidR="00B44195" w:rsidRPr="00B118B0" w:rsidRDefault="00B44195" w:rsidP="005A6A05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8FB6D1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4653EFA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2DC880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6719B83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67AF3B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7BA3E93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</w:tcPr>
          <w:p w14:paraId="6EFF8CEE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B44195" w:rsidRPr="00B118B0" w14:paraId="0F75454E" w14:textId="77777777" w:rsidTr="0018634E">
        <w:tc>
          <w:tcPr>
            <w:tcW w:w="3870" w:type="dxa"/>
          </w:tcPr>
          <w:p w14:paraId="753171A1" w14:textId="77777777" w:rsidR="00B44195" w:rsidRPr="00B118B0" w:rsidRDefault="00B44195" w:rsidP="005A6A05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E125AD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4C6F1ECF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FDD78B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6E42E25C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F2CEB9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7BF146E0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14:paraId="7238FE00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44195" w:rsidRPr="00B118B0" w14:paraId="055BCC2A" w14:textId="77777777" w:rsidTr="0018634E">
        <w:trPr>
          <w:trHeight w:val="242"/>
        </w:trPr>
        <w:tc>
          <w:tcPr>
            <w:tcW w:w="3870" w:type="dxa"/>
          </w:tcPr>
          <w:p w14:paraId="20F08C31" w14:textId="77777777" w:rsidR="00B44195" w:rsidRPr="00B118B0" w:rsidRDefault="00B44195" w:rsidP="005A6A05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3EF8E2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5DEE212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93C2ED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9A9D7A3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C26460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391A0C0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</w:tcPr>
          <w:p w14:paraId="74D0B279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B44195" w:rsidRPr="00B118B0" w14:paraId="21B5EF4B" w14:textId="77777777" w:rsidTr="0018634E">
        <w:tc>
          <w:tcPr>
            <w:tcW w:w="3870" w:type="dxa"/>
          </w:tcPr>
          <w:p w14:paraId="2DB412A5" w14:textId="77777777" w:rsidR="00B44195" w:rsidRPr="00B118B0" w:rsidRDefault="00B44195" w:rsidP="005A6A05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703BFDEF" w14:textId="77777777" w:rsidR="00B44195" w:rsidRPr="00ED6D91" w:rsidRDefault="00B44195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876</w:t>
            </w:r>
          </w:p>
        </w:tc>
        <w:tc>
          <w:tcPr>
            <w:tcW w:w="90" w:type="dxa"/>
            <w:shd w:val="clear" w:color="auto" w:fill="auto"/>
          </w:tcPr>
          <w:p w14:paraId="4889AA4B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56CB72" w14:textId="77777777" w:rsidR="00B44195" w:rsidRPr="00ED6D91" w:rsidRDefault="00B44195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989</w:t>
            </w:r>
          </w:p>
        </w:tc>
        <w:tc>
          <w:tcPr>
            <w:tcW w:w="90" w:type="dxa"/>
            <w:shd w:val="clear" w:color="auto" w:fill="auto"/>
          </w:tcPr>
          <w:p w14:paraId="70C7CA33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A4F50C" w14:textId="77777777" w:rsidR="00B44195" w:rsidRPr="00ED6D91" w:rsidRDefault="00B44195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460</w:t>
            </w:r>
          </w:p>
        </w:tc>
        <w:tc>
          <w:tcPr>
            <w:tcW w:w="90" w:type="dxa"/>
          </w:tcPr>
          <w:p w14:paraId="4259A434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gridSpan w:val="2"/>
          </w:tcPr>
          <w:p w14:paraId="03FD2660" w14:textId="77777777" w:rsidR="00B44195" w:rsidRPr="00ED6D91" w:rsidRDefault="00B44195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444</w:t>
            </w:r>
          </w:p>
        </w:tc>
      </w:tr>
      <w:tr w:rsidR="00B44195" w:rsidRPr="00B118B0" w14:paraId="22834BED" w14:textId="77777777" w:rsidTr="0018634E">
        <w:tc>
          <w:tcPr>
            <w:tcW w:w="3870" w:type="dxa"/>
          </w:tcPr>
          <w:p w14:paraId="5BA9CF7C" w14:textId="77777777" w:rsidR="00B44195" w:rsidRPr="00B118B0" w:rsidRDefault="00B44195" w:rsidP="005A6A05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5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1C89AD94" w14:textId="77777777" w:rsidR="00B44195" w:rsidRPr="00ED6D91" w:rsidRDefault="00B44195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1,936</w:t>
            </w:r>
          </w:p>
        </w:tc>
        <w:tc>
          <w:tcPr>
            <w:tcW w:w="90" w:type="dxa"/>
            <w:shd w:val="clear" w:color="auto" w:fill="auto"/>
          </w:tcPr>
          <w:p w14:paraId="68D4BEF6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AEC60C" w14:textId="77777777" w:rsidR="00B44195" w:rsidRPr="00ED6D91" w:rsidRDefault="00B44195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2,120</w:t>
            </w:r>
          </w:p>
        </w:tc>
        <w:tc>
          <w:tcPr>
            <w:tcW w:w="90" w:type="dxa"/>
            <w:shd w:val="clear" w:color="auto" w:fill="auto"/>
          </w:tcPr>
          <w:p w14:paraId="7FF09CA9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CB70B96" w14:textId="77777777" w:rsidR="00B44195" w:rsidRPr="00ED6D91" w:rsidRDefault="00B44195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1,554</w:t>
            </w:r>
          </w:p>
        </w:tc>
        <w:tc>
          <w:tcPr>
            <w:tcW w:w="90" w:type="dxa"/>
          </w:tcPr>
          <w:p w14:paraId="25444DA3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gridSpan w:val="2"/>
          </w:tcPr>
          <w:p w14:paraId="48633F61" w14:textId="77777777" w:rsidR="00B44195" w:rsidRPr="00ED6D91" w:rsidRDefault="00B44195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1,665</w:t>
            </w:r>
          </w:p>
        </w:tc>
      </w:tr>
    </w:tbl>
    <w:p w14:paraId="220474DA" w14:textId="77777777" w:rsidR="00B44195" w:rsidRPr="00B118B0" w:rsidRDefault="00B44195" w:rsidP="00B44195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0039A0D" w14:textId="4FA69B49" w:rsidR="00B44195" w:rsidRPr="00DE6396" w:rsidRDefault="00B44195" w:rsidP="00B44195">
      <w:pPr>
        <w:ind w:left="360" w:right="-29" w:hanging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2F0702">
        <w:rPr>
          <w:rFonts w:asciiTheme="majorBidi" w:hAnsiTheme="majorBidi" w:cstheme="majorBidi"/>
          <w:b/>
          <w:bCs/>
          <w:color w:val="000000"/>
          <w:spacing w:val="-2"/>
          <w:sz w:val="28"/>
        </w:rPr>
        <w:t>9</w:t>
      </w:r>
      <w:r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.2</w:t>
      </w:r>
      <w:r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Pr="00DE6396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4539A9CE" w14:textId="77777777" w:rsidR="00B44195" w:rsidRPr="00B118B0" w:rsidRDefault="00B44195" w:rsidP="0018634E">
      <w:pPr>
        <w:spacing w:before="240" w:after="12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5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918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260"/>
        <w:gridCol w:w="90"/>
        <w:gridCol w:w="1260"/>
        <w:gridCol w:w="90"/>
        <w:gridCol w:w="1260"/>
        <w:gridCol w:w="90"/>
        <w:gridCol w:w="1255"/>
        <w:gridCol w:w="8"/>
      </w:tblGrid>
      <w:tr w:rsidR="00B44195" w:rsidRPr="00B118B0" w14:paraId="7D1AE838" w14:textId="77777777" w:rsidTr="0018634E">
        <w:trPr>
          <w:gridAfter w:val="1"/>
          <w:wAfter w:w="8" w:type="dxa"/>
        </w:trPr>
        <w:tc>
          <w:tcPr>
            <w:tcW w:w="9175" w:type="dxa"/>
            <w:gridSpan w:val="8"/>
          </w:tcPr>
          <w:p w14:paraId="50342FCF" w14:textId="77777777" w:rsidR="00B44195" w:rsidRPr="00B118B0" w:rsidRDefault="00B44195" w:rsidP="005A6A05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B44195" w:rsidRPr="00B118B0" w14:paraId="7CD173B8" w14:textId="77777777" w:rsidTr="0018634E">
        <w:tc>
          <w:tcPr>
            <w:tcW w:w="3870" w:type="dxa"/>
          </w:tcPr>
          <w:p w14:paraId="0C4BAC40" w14:textId="77777777" w:rsidR="00B44195" w:rsidRPr="00B118B0" w:rsidRDefault="00B44195" w:rsidP="005A6A05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E1BC91F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AFF9B1B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4"/>
            <w:tcBorders>
              <w:bottom w:val="single" w:sz="4" w:space="0" w:color="auto"/>
            </w:tcBorders>
          </w:tcPr>
          <w:p w14:paraId="5AEE236A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44195" w:rsidRPr="00B118B0" w14:paraId="549AB052" w14:textId="77777777" w:rsidTr="0018634E">
        <w:tc>
          <w:tcPr>
            <w:tcW w:w="3870" w:type="dxa"/>
          </w:tcPr>
          <w:p w14:paraId="0A514E5C" w14:textId="77777777" w:rsidR="00B44195" w:rsidRPr="00B118B0" w:rsidRDefault="00B44195" w:rsidP="005A6A05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37E447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3D7539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C6E83E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28C878E1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D207DC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D845EA2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</w:tcPr>
          <w:p w14:paraId="0A2F5348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B44195" w:rsidRPr="00B118B0" w14:paraId="47C781F1" w14:textId="77777777" w:rsidTr="0018634E">
        <w:tc>
          <w:tcPr>
            <w:tcW w:w="3870" w:type="dxa"/>
          </w:tcPr>
          <w:p w14:paraId="4D6B1859" w14:textId="77777777" w:rsidR="00B44195" w:rsidRPr="00B118B0" w:rsidRDefault="00B44195" w:rsidP="005A6A05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91F104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19D7E266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152286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67DA1C62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7FD42A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03FB0CB4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14:paraId="512306C5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44195" w:rsidRPr="00B118B0" w14:paraId="119EEBB9" w14:textId="77777777" w:rsidTr="0018634E">
        <w:tc>
          <w:tcPr>
            <w:tcW w:w="3870" w:type="dxa"/>
          </w:tcPr>
          <w:p w14:paraId="4BD0D43D" w14:textId="77777777" w:rsidR="00B44195" w:rsidRPr="00B118B0" w:rsidRDefault="00B44195" w:rsidP="005A6A05">
            <w:pPr>
              <w:ind w:left="13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6B1243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7A84F9C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02E126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C84419A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D57FC6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19385B4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</w:tcPr>
          <w:p w14:paraId="237D1BC4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B44195" w:rsidRPr="00B118B0" w14:paraId="27856428" w14:textId="77777777" w:rsidTr="0018634E">
        <w:tc>
          <w:tcPr>
            <w:tcW w:w="3870" w:type="dxa"/>
          </w:tcPr>
          <w:p w14:paraId="18C5D08E" w14:textId="77777777" w:rsidR="00B44195" w:rsidRPr="00B118B0" w:rsidRDefault="00B44195" w:rsidP="005A6A05">
            <w:pPr>
              <w:ind w:left="49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DEA1D6" w14:textId="77777777" w:rsidR="00B44195" w:rsidRPr="00ED6D91" w:rsidRDefault="00B44195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F38F2C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C84B59" w14:textId="77777777" w:rsidR="00B44195" w:rsidRPr="00ED6D91" w:rsidRDefault="00B44195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FF704B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83DAB8" w14:textId="77777777" w:rsidR="00B44195" w:rsidRPr="00ED6D91" w:rsidRDefault="00B44195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480</w:t>
            </w:r>
          </w:p>
        </w:tc>
        <w:tc>
          <w:tcPr>
            <w:tcW w:w="90" w:type="dxa"/>
            <w:vAlign w:val="bottom"/>
          </w:tcPr>
          <w:p w14:paraId="596A86C8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66C17A80" w14:textId="77777777" w:rsidR="00B44195" w:rsidRPr="00ED6D91" w:rsidRDefault="00B44195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250</w:t>
            </w:r>
          </w:p>
        </w:tc>
      </w:tr>
    </w:tbl>
    <w:p w14:paraId="43601C56" w14:textId="77777777" w:rsidR="00B44195" w:rsidRPr="00B118B0" w:rsidRDefault="00B44195" w:rsidP="00B441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592BE5DC" w14:textId="2C669429" w:rsidR="00B44195" w:rsidRPr="001A22C4" w:rsidRDefault="00B44195" w:rsidP="00B44195">
      <w:pPr>
        <w:spacing w:line="240" w:lineRule="atLeast"/>
        <w:ind w:left="360" w:hanging="360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lastRenderedPageBreak/>
        <w:t>2</w:t>
      </w:r>
      <w:r w:rsidR="002F0702">
        <w:rPr>
          <w:rFonts w:asciiTheme="majorBidi" w:hAnsiTheme="majorBidi" w:cstheme="majorBidi"/>
          <w:b/>
          <w:bCs/>
          <w:color w:val="000000"/>
          <w:spacing w:val="-2"/>
          <w:sz w:val="28"/>
        </w:rPr>
        <w:t>9</w:t>
      </w:r>
      <w:r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.3</w:t>
      </w:r>
      <w:r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Pr="001A22C4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การค้ำประกัน</w:t>
      </w:r>
    </w:p>
    <w:p w14:paraId="041E01DE" w14:textId="45554632" w:rsidR="00B44195" w:rsidRPr="001A22C4" w:rsidRDefault="00B44195" w:rsidP="00B44195">
      <w:pPr>
        <w:spacing w:before="120" w:after="120"/>
        <w:ind w:left="547" w:right="-29" w:hanging="18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2F0702">
        <w:rPr>
          <w:rFonts w:asciiTheme="majorBidi" w:hAnsiTheme="majorBidi" w:cstheme="majorBidi"/>
          <w:color w:val="000000"/>
          <w:spacing w:val="-2"/>
          <w:sz w:val="28"/>
        </w:rPr>
        <w:t>9</w:t>
      </w:r>
      <w:r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1A22C4">
        <w:rPr>
          <w:rFonts w:asciiTheme="majorBidi" w:hAnsiTheme="majorBidi" w:cstheme="majorBidi"/>
          <w:color w:val="000000"/>
          <w:spacing w:val="-2"/>
          <w:sz w:val="28"/>
        </w:rPr>
        <w:t>1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1A22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หนังสือค้ำประกันธนาคาร </w:t>
      </w:r>
    </w:p>
    <w:p w14:paraId="0E3A4611" w14:textId="77777777" w:rsidR="00B44195" w:rsidRPr="00B118B0" w:rsidRDefault="00B44195" w:rsidP="00B44195">
      <w:pPr>
        <w:spacing w:before="120" w:after="120"/>
        <w:ind w:left="893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</w:t>
      </w:r>
      <w:r>
        <w:rPr>
          <w:rFonts w:asciiTheme="majorBidi" w:hAnsiTheme="majorBidi" w:cstheme="majorBidi"/>
          <w:sz w:val="28"/>
        </w:rPr>
        <w:t>65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มีหนังสือค้ำประกันซึ่งออกโดยธนาคารในนาม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ดังนี้</w:t>
      </w:r>
    </w:p>
    <w:tbl>
      <w:tblPr>
        <w:tblW w:w="864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350"/>
        <w:gridCol w:w="90"/>
        <w:gridCol w:w="1278"/>
        <w:gridCol w:w="72"/>
        <w:gridCol w:w="1278"/>
        <w:gridCol w:w="72"/>
        <w:gridCol w:w="1260"/>
      </w:tblGrid>
      <w:tr w:rsidR="00B44195" w:rsidRPr="00B118B0" w14:paraId="0355BB70" w14:textId="77777777" w:rsidTr="006D6FD7">
        <w:tc>
          <w:tcPr>
            <w:tcW w:w="3240" w:type="dxa"/>
          </w:tcPr>
          <w:p w14:paraId="6C9EB84A" w14:textId="77777777" w:rsidR="00B44195" w:rsidRPr="00B118B0" w:rsidRDefault="00B44195" w:rsidP="005A6A05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2010DEFA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4246EC78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</w:tcPr>
          <w:p w14:paraId="35EA94A8" w14:textId="77777777" w:rsidR="00B44195" w:rsidRPr="00B118B0" w:rsidRDefault="00B44195" w:rsidP="005A6A05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B44195" w:rsidRPr="00B118B0" w14:paraId="350CB2CE" w14:textId="77777777" w:rsidTr="006D6FD7">
        <w:tc>
          <w:tcPr>
            <w:tcW w:w="3240" w:type="dxa"/>
          </w:tcPr>
          <w:p w14:paraId="0B047954" w14:textId="77777777" w:rsidR="00B44195" w:rsidRPr="00B118B0" w:rsidRDefault="00B44195" w:rsidP="005A6A05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45AF437D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6FBCE02F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3BF159BE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44195" w:rsidRPr="00B118B0" w14:paraId="5D9120FF" w14:textId="77777777" w:rsidTr="006D6FD7">
        <w:tc>
          <w:tcPr>
            <w:tcW w:w="3240" w:type="dxa"/>
          </w:tcPr>
          <w:p w14:paraId="43344813" w14:textId="77777777" w:rsidR="00B44195" w:rsidRPr="00B118B0" w:rsidRDefault="00B44195" w:rsidP="005A6A05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47BDE66E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5B3DE885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710E18FF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44E1D0F1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6199361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มีนาคม</w:t>
            </w:r>
          </w:p>
        </w:tc>
        <w:tc>
          <w:tcPr>
            <w:tcW w:w="72" w:type="dxa"/>
          </w:tcPr>
          <w:p w14:paraId="3E37C44F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C72DCE4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B44195" w:rsidRPr="00B118B0" w14:paraId="337E9EC2" w14:textId="77777777" w:rsidTr="006D6FD7">
        <w:tc>
          <w:tcPr>
            <w:tcW w:w="3240" w:type="dxa"/>
          </w:tcPr>
          <w:p w14:paraId="23ABAE61" w14:textId="77777777" w:rsidR="00B44195" w:rsidRPr="00B118B0" w:rsidRDefault="00B44195" w:rsidP="005A6A05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4D8D9E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163E99BA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A9C384D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</w:tcPr>
          <w:p w14:paraId="5628E9F7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AA49CA4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2" w:type="dxa"/>
          </w:tcPr>
          <w:p w14:paraId="181A3FB5" w14:textId="77777777" w:rsidR="00B44195" w:rsidRPr="00B118B0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0ACD9C" w14:textId="77777777" w:rsidR="00B44195" w:rsidRPr="00B118B0" w:rsidRDefault="00B44195" w:rsidP="005A6A05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44195" w:rsidRPr="00B118B0" w14:paraId="139D6744" w14:textId="77777777" w:rsidTr="006D6FD7">
        <w:tc>
          <w:tcPr>
            <w:tcW w:w="3240" w:type="dxa"/>
          </w:tcPr>
          <w:p w14:paraId="1B9D3E16" w14:textId="77777777" w:rsidR="00B44195" w:rsidRPr="00B118B0" w:rsidRDefault="00B44195" w:rsidP="005A6A05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ประกันการปฏิบัติงานตามสัญญา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A63A203" w14:textId="77777777" w:rsidR="00B44195" w:rsidRPr="00ED6D91" w:rsidRDefault="00B44195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23,363</w:t>
            </w:r>
          </w:p>
        </w:tc>
        <w:tc>
          <w:tcPr>
            <w:tcW w:w="90" w:type="dxa"/>
            <w:shd w:val="clear" w:color="auto" w:fill="auto"/>
          </w:tcPr>
          <w:p w14:paraId="5B4B4CFE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2D58882" w14:textId="77777777" w:rsidR="00B44195" w:rsidRPr="00ED6D91" w:rsidRDefault="00B44195" w:rsidP="005A6A05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23,663</w:t>
            </w:r>
          </w:p>
        </w:tc>
        <w:tc>
          <w:tcPr>
            <w:tcW w:w="72" w:type="dxa"/>
            <w:shd w:val="clear" w:color="auto" w:fill="auto"/>
          </w:tcPr>
          <w:p w14:paraId="04E2D413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CEE7F4C" w14:textId="77777777" w:rsidR="00B44195" w:rsidRPr="00ED6D91" w:rsidRDefault="00B44195" w:rsidP="005A6A05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21,963</w:t>
            </w:r>
          </w:p>
        </w:tc>
        <w:tc>
          <w:tcPr>
            <w:tcW w:w="72" w:type="dxa"/>
          </w:tcPr>
          <w:p w14:paraId="34964866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6436F7" w14:textId="77777777" w:rsidR="00B44195" w:rsidRPr="00ED6D91" w:rsidRDefault="00B44195" w:rsidP="005A6A05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21,963</w:t>
            </w:r>
          </w:p>
        </w:tc>
      </w:tr>
      <w:tr w:rsidR="00B44195" w:rsidRPr="00B118B0" w14:paraId="4C7AE621" w14:textId="77777777" w:rsidTr="006D6FD7">
        <w:tc>
          <w:tcPr>
            <w:tcW w:w="3240" w:type="dxa"/>
          </w:tcPr>
          <w:p w14:paraId="188F64C3" w14:textId="77777777" w:rsidR="00B44195" w:rsidRPr="00B118B0" w:rsidRDefault="00B44195" w:rsidP="005A6A05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0194423" w14:textId="77777777" w:rsidR="00B44195" w:rsidRPr="00ED6D91" w:rsidRDefault="00B44195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90" w:type="dxa"/>
            <w:shd w:val="clear" w:color="auto" w:fill="auto"/>
          </w:tcPr>
          <w:p w14:paraId="7457CE80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799F1E5" w14:textId="77777777" w:rsidR="00B44195" w:rsidRPr="00ED6D91" w:rsidRDefault="00B44195" w:rsidP="005A6A05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1,630</w:t>
            </w:r>
          </w:p>
        </w:tc>
        <w:tc>
          <w:tcPr>
            <w:tcW w:w="72" w:type="dxa"/>
            <w:shd w:val="clear" w:color="auto" w:fill="auto"/>
          </w:tcPr>
          <w:p w14:paraId="17E1BF87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A7D4FA5" w14:textId="77777777" w:rsidR="00B44195" w:rsidRPr="00ED6D91" w:rsidRDefault="00B44195" w:rsidP="005A6A05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</w:t>
            </w:r>
          </w:p>
        </w:tc>
        <w:tc>
          <w:tcPr>
            <w:tcW w:w="72" w:type="dxa"/>
          </w:tcPr>
          <w:p w14:paraId="44655039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C36808" w14:textId="77777777" w:rsidR="00B44195" w:rsidRPr="00ED6D91" w:rsidRDefault="00B44195" w:rsidP="005A6A05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810</w:t>
            </w:r>
          </w:p>
        </w:tc>
      </w:tr>
      <w:tr w:rsidR="00B44195" w:rsidRPr="00B118B0" w14:paraId="0ED8D4AF" w14:textId="77777777" w:rsidTr="006D6FD7">
        <w:tc>
          <w:tcPr>
            <w:tcW w:w="3240" w:type="dxa"/>
          </w:tcPr>
          <w:p w14:paraId="21DB5722" w14:textId="77777777" w:rsidR="00B44195" w:rsidRPr="00B118B0" w:rsidRDefault="00B44195" w:rsidP="005A6A05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A7057" w14:textId="77777777" w:rsidR="00B44195" w:rsidRPr="00ED6D91" w:rsidRDefault="00B44195" w:rsidP="005A6A05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24,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93</w:t>
            </w:r>
          </w:p>
        </w:tc>
        <w:tc>
          <w:tcPr>
            <w:tcW w:w="90" w:type="dxa"/>
            <w:shd w:val="clear" w:color="auto" w:fill="auto"/>
          </w:tcPr>
          <w:p w14:paraId="03A4B444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45584" w14:textId="72BE1891" w:rsidR="00B44195" w:rsidRPr="00ED6D91" w:rsidRDefault="00B44195" w:rsidP="005A6A05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A2271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293</w:t>
            </w:r>
          </w:p>
        </w:tc>
        <w:tc>
          <w:tcPr>
            <w:tcW w:w="72" w:type="dxa"/>
            <w:shd w:val="clear" w:color="auto" w:fill="auto"/>
          </w:tcPr>
          <w:p w14:paraId="1B71875E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2CF87" w14:textId="77777777" w:rsidR="00B44195" w:rsidRPr="00ED6D91" w:rsidRDefault="00B44195" w:rsidP="005A6A05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973</w:t>
            </w:r>
          </w:p>
        </w:tc>
        <w:tc>
          <w:tcPr>
            <w:tcW w:w="72" w:type="dxa"/>
          </w:tcPr>
          <w:p w14:paraId="02C05898" w14:textId="77777777" w:rsidR="00B44195" w:rsidRPr="00ED6D91" w:rsidRDefault="00B44195" w:rsidP="005A6A05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137E16" w14:textId="77777777" w:rsidR="00B44195" w:rsidRPr="00ED6D91" w:rsidRDefault="00B44195" w:rsidP="005A6A05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22,773</w:t>
            </w:r>
          </w:p>
        </w:tc>
      </w:tr>
    </w:tbl>
    <w:p w14:paraId="2F63FB04" w14:textId="140372F9" w:rsidR="00B44195" w:rsidRPr="00B118B0" w:rsidRDefault="00B44195" w:rsidP="00B44195">
      <w:pPr>
        <w:spacing w:before="480" w:after="24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</w:t>
      </w:r>
      <w:r w:rsidR="002F0702">
        <w:rPr>
          <w:rFonts w:asciiTheme="majorBidi" w:hAnsiTheme="majorBidi" w:cstheme="majorBidi"/>
          <w:sz w:val="28"/>
        </w:rPr>
        <w:t>9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การค้ำประกันระหว่างกิจการที่เกี่ยวข้องกัน</w:t>
      </w:r>
    </w:p>
    <w:p w14:paraId="29A1A032" w14:textId="425ABD4E" w:rsidR="00B44195" w:rsidRPr="00ED6D91" w:rsidRDefault="00B44195" w:rsidP="00B44195">
      <w:pPr>
        <w:tabs>
          <w:tab w:val="left" w:pos="900"/>
        </w:tabs>
        <w:spacing w:after="240"/>
        <w:ind w:left="900"/>
        <w:jc w:val="thaiDistribute"/>
        <w:rPr>
          <w:rFonts w:asciiTheme="majorBidi" w:hAnsiTheme="majorBidi" w:cstheme="majorBidi"/>
          <w:sz w:val="28"/>
        </w:rPr>
      </w:pPr>
      <w:r w:rsidRPr="00ED6D91">
        <w:rPr>
          <w:rFonts w:asciiTheme="majorBidi" w:hAnsiTheme="majorBidi" w:cstheme="majorBidi"/>
          <w:sz w:val="28"/>
          <w:cs/>
        </w:rPr>
        <w:t>ณ</w:t>
      </w:r>
      <w:r w:rsidRPr="00ED6D91">
        <w:rPr>
          <w:rFonts w:asciiTheme="majorBidi" w:hAnsiTheme="majorBidi" w:cstheme="majorBidi"/>
          <w:sz w:val="28"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</w:rPr>
        <w:t>31</w:t>
      </w:r>
      <w:r>
        <w:rPr>
          <w:rFonts w:asciiTheme="majorBidi" w:hAnsiTheme="majorBidi" w:cstheme="majorBidi" w:hint="cs"/>
          <w:sz w:val="28"/>
          <w:cs/>
        </w:rPr>
        <w:t xml:space="preserve"> มีนาคม </w:t>
      </w:r>
      <w:r>
        <w:rPr>
          <w:rFonts w:asciiTheme="majorBidi" w:hAnsiTheme="majorBidi" w:cstheme="majorBidi"/>
          <w:sz w:val="28"/>
        </w:rPr>
        <w:t>2566</w:t>
      </w:r>
      <w:r w:rsidRPr="00ED6D91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>บริษัทและกรรมการของกลุ่มบริษัทมีภาระผูกพันต่อธนาคารในการค้ำประกันวงเงินสินเชื่อให้แก่</w:t>
      </w:r>
      <w:r w:rsidRPr="00ED6D91">
        <w:rPr>
          <w:rFonts w:asciiTheme="majorBidi" w:hAnsiTheme="majorBidi" w:hint="cs"/>
          <w:sz w:val="28"/>
          <w:cs/>
        </w:rPr>
        <w:t>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แซม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วอเตอร์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ซัพพลาย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พระแสงกรีน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พาวเวอร์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 w:rsidR="00263577">
        <w:rPr>
          <w:rFonts w:asciiTheme="majorBidi" w:hAnsiTheme="majorBidi" w:hint="cs"/>
          <w:sz w:val="28"/>
          <w:cs/>
        </w:rPr>
        <w:t xml:space="preserve"> และ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สตาร์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แก๊ส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>ซึ่งเป็นบริษัทย่อยจำนวน</w:t>
      </w:r>
      <w:r w:rsidRPr="006D3873">
        <w:rPr>
          <w:rFonts w:asciiTheme="majorBidi" w:hAnsiTheme="majorBidi" w:cstheme="majorBidi"/>
          <w:sz w:val="28"/>
          <w:cs/>
        </w:rPr>
        <w:t xml:space="preserve">เงินรวม </w:t>
      </w:r>
      <w:r>
        <w:rPr>
          <w:rFonts w:asciiTheme="majorBidi" w:hAnsiTheme="majorBidi" w:cstheme="majorBidi"/>
          <w:sz w:val="28"/>
        </w:rPr>
        <w:t>260</w:t>
      </w:r>
      <w:r w:rsidRPr="006D3873">
        <w:rPr>
          <w:rFonts w:asciiTheme="majorBidi" w:hAnsiTheme="majorBidi" w:cstheme="majorBidi"/>
          <w:sz w:val="28"/>
        </w:rPr>
        <w:t xml:space="preserve"> </w:t>
      </w:r>
      <w:r w:rsidRPr="006D3873">
        <w:rPr>
          <w:rFonts w:asciiTheme="majorBidi" w:hAnsiTheme="majorBidi" w:cstheme="majorBidi"/>
          <w:sz w:val="28"/>
          <w:cs/>
        </w:rPr>
        <w:t>ล้านบาท (</w:t>
      </w:r>
      <w:r w:rsidRPr="005C1E72">
        <w:rPr>
          <w:rFonts w:asciiTheme="majorBidi" w:hAnsiTheme="majorBidi" w:cstheme="majorBidi"/>
          <w:sz w:val="28"/>
        </w:rPr>
        <w:t>31</w:t>
      </w:r>
      <w:r w:rsidRPr="00ED6D91">
        <w:rPr>
          <w:rFonts w:asciiTheme="majorBidi" w:hAnsiTheme="majorBidi" w:cstheme="majorBidi"/>
          <w:sz w:val="28"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 xml:space="preserve">ธันวาคม </w:t>
      </w:r>
      <w:r w:rsidRPr="00ED6D91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5</w:t>
      </w:r>
      <w:r w:rsidRPr="00ED6D91">
        <w:rPr>
          <w:rFonts w:asciiTheme="majorBidi" w:hAnsiTheme="majorBidi" w:cstheme="majorBidi"/>
          <w:sz w:val="28"/>
        </w:rPr>
        <w:t xml:space="preserve">: </w:t>
      </w:r>
      <w:r w:rsidRPr="00ED6D91">
        <w:rPr>
          <w:rFonts w:asciiTheme="majorBidi" w:hAnsiTheme="majorBidi" w:cstheme="majorBidi"/>
          <w:sz w:val="28"/>
          <w:cs/>
        </w:rPr>
        <w:t xml:space="preserve">จำนวน </w:t>
      </w:r>
      <w:r w:rsidRPr="00ED6D91">
        <w:rPr>
          <w:rFonts w:ascii="Angsana New" w:hAnsi="Angsana New"/>
          <w:sz w:val="28"/>
        </w:rPr>
        <w:t>4</w:t>
      </w:r>
      <w:r>
        <w:rPr>
          <w:rFonts w:ascii="Angsana New" w:hAnsi="Angsana New"/>
          <w:sz w:val="28"/>
        </w:rPr>
        <w:t>8</w:t>
      </w:r>
      <w:r w:rsidRPr="00ED6D91">
        <w:rPr>
          <w:rFonts w:ascii="Angsana New" w:hAnsi="Angsana New"/>
          <w:sz w:val="28"/>
        </w:rPr>
        <w:t>3</w:t>
      </w:r>
      <w:r w:rsidRPr="00ED6D91">
        <w:rPr>
          <w:rFonts w:asciiTheme="majorBidi" w:hAnsiTheme="majorBidi" w:cstheme="majorBidi"/>
          <w:sz w:val="28"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>ล้านบาท)</w:t>
      </w:r>
      <w:r w:rsidRPr="00ED6D91">
        <w:rPr>
          <w:rFonts w:asciiTheme="majorBidi" w:hAnsiTheme="majorBidi" w:cstheme="majorBidi" w:hint="cs"/>
          <w:sz w:val="28"/>
          <w:cs/>
        </w:rPr>
        <w:t xml:space="preserve"> </w:t>
      </w:r>
    </w:p>
    <w:p w14:paraId="388B6C8A" w14:textId="77777777" w:rsidR="00B44195" w:rsidRDefault="00B44195" w:rsidP="00B44195">
      <w:pPr>
        <w:tabs>
          <w:tab w:val="left" w:pos="900"/>
        </w:tabs>
        <w:spacing w:after="240"/>
        <w:ind w:left="900"/>
        <w:jc w:val="thaiDistribute"/>
        <w:rPr>
          <w:rFonts w:asciiTheme="majorBidi" w:hAnsiTheme="majorBidi" w:cstheme="majorBidi"/>
          <w:sz w:val="28"/>
        </w:rPr>
      </w:pPr>
      <w:r w:rsidRPr="005A6F6F">
        <w:rPr>
          <w:rFonts w:asciiTheme="majorBidi" w:hAnsiTheme="majorBidi" w:cstheme="majorBidi"/>
          <w:spacing w:val="10"/>
          <w:sz w:val="28"/>
          <w:cs/>
        </w:rPr>
        <w:t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</w:t>
      </w:r>
      <w:r w:rsidRPr="00B118B0">
        <w:rPr>
          <w:rFonts w:asciiTheme="majorBidi" w:hAnsiTheme="majorBidi" w:cstheme="majorBidi"/>
          <w:sz w:val="28"/>
          <w:cs/>
        </w:rPr>
        <w:t xml:space="preserve">การค้ำประกัน </w:t>
      </w:r>
    </w:p>
    <w:p w14:paraId="57CFC3D2" w14:textId="37254D16" w:rsidR="00B44195" w:rsidRPr="00B730A6" w:rsidRDefault="00B44195" w:rsidP="00B44195">
      <w:pPr>
        <w:spacing w:before="480" w:after="240"/>
        <w:ind w:left="360" w:right="-29"/>
        <w:rPr>
          <w:rFonts w:asciiTheme="majorBidi" w:hAnsiTheme="majorBidi" w:cstheme="majorBidi"/>
          <w:color w:val="000000"/>
          <w:spacing w:val="-2"/>
          <w:sz w:val="28"/>
        </w:rPr>
      </w:pPr>
      <w:r w:rsidRPr="00B730A6">
        <w:rPr>
          <w:rFonts w:ascii="Angsana New" w:hAnsi="Angsana New"/>
          <w:sz w:val="28"/>
        </w:rPr>
        <w:t>2</w:t>
      </w:r>
      <w:r w:rsidR="002F0702">
        <w:rPr>
          <w:rFonts w:ascii="Angsana New" w:hAnsi="Angsana New"/>
          <w:sz w:val="28"/>
        </w:rPr>
        <w:t>9</w:t>
      </w:r>
      <w:r w:rsidRPr="00B730A6">
        <w:rPr>
          <w:rFonts w:ascii="Angsana New" w:hAnsi="Angsana New"/>
          <w:sz w:val="28"/>
        </w:rPr>
        <w:t>.3.3</w:t>
      </w:r>
      <w:r w:rsidRPr="00B730A6">
        <w:rPr>
          <w:rFonts w:ascii="Angsana New" w:hAnsi="Angsana New" w:hint="cs"/>
          <w:sz w:val="28"/>
          <w:cs/>
        </w:rPr>
        <w:t xml:space="preserve"> </w:t>
      </w:r>
      <w:r w:rsidRPr="00B730A6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</w:t>
      </w:r>
      <w:r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>ไม่</w:t>
      </w:r>
      <w:r w:rsidRPr="00B730A6">
        <w:rPr>
          <w:rFonts w:asciiTheme="majorBidi" w:hAnsiTheme="majorBidi" w:cstheme="majorBidi"/>
          <w:color w:val="000000"/>
          <w:spacing w:val="-2"/>
          <w:sz w:val="28"/>
          <w:cs/>
        </w:rPr>
        <w:t>เกี่ยวข้องกัน</w:t>
      </w:r>
      <w:r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</w:p>
    <w:p w14:paraId="58983963" w14:textId="77777777" w:rsidR="00B44195" w:rsidRPr="00B730A6" w:rsidRDefault="00B44195" w:rsidP="00B44195">
      <w:pPr>
        <w:spacing w:after="240"/>
        <w:ind w:left="90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เมื่อวันที่ </w:t>
      </w:r>
      <w:r w:rsidRPr="00B730A6">
        <w:rPr>
          <w:rFonts w:asciiTheme="majorBidi" w:hAnsiTheme="majorBidi" w:cstheme="majorBidi"/>
          <w:color w:val="000000"/>
          <w:spacing w:val="-2"/>
          <w:sz w:val="28"/>
        </w:rPr>
        <w:t>10</w:t>
      </w:r>
      <w:r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สิงหาคม </w:t>
      </w:r>
      <w:r w:rsidRPr="00B730A6">
        <w:rPr>
          <w:rFonts w:asciiTheme="majorBidi" w:hAnsiTheme="majorBidi" w:cstheme="majorBidi"/>
          <w:color w:val="000000"/>
          <w:spacing w:val="-2"/>
          <w:sz w:val="28"/>
        </w:rPr>
        <w:t xml:space="preserve">2565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</w:t>
      </w:r>
      <w:r>
        <w:rPr>
          <w:rFonts w:asciiTheme="majorBidi" w:hAnsiTheme="majorBidi" w:hint="cs"/>
          <w:color w:val="000000"/>
          <w:spacing w:val="-2"/>
          <w:sz w:val="28"/>
          <w:cs/>
        </w:rPr>
        <w:t>ร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ษัทประกันสินเชื่อแห่งหนึ่งมีภาระผูกพันต่อธนาคารในการค้ำประกันวงเงินสินเชื่อให้แก่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สตาร์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แก๊ส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ซึ่งเป็นบริษัทย่อยจำนวนเงิน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20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 xml:space="preserve">ล้านบาท </w:t>
      </w:r>
    </w:p>
    <w:p w14:paraId="62DE6C98" w14:textId="77777777" w:rsidR="00B44195" w:rsidRPr="00B730A6" w:rsidRDefault="00B44195" w:rsidP="00B44195">
      <w:pPr>
        <w:spacing w:after="240"/>
        <w:ind w:left="900"/>
        <w:jc w:val="thaiDistribute"/>
        <w:rPr>
          <w:rFonts w:asciiTheme="majorBidi" w:hAnsiTheme="majorBidi"/>
          <w:color w:val="000000"/>
          <w:spacing w:val="-2"/>
          <w:sz w:val="28"/>
          <w:cs/>
        </w:rPr>
      </w:pPr>
      <w:r w:rsidRPr="00B730A6">
        <w:rPr>
          <w:rFonts w:asciiTheme="majorBidi" w:hAnsiTheme="majorBidi" w:cstheme="majorBidi"/>
          <w:spacing w:val="10"/>
          <w:sz w:val="28"/>
          <w:cs/>
        </w:rPr>
        <w:t>โดยทั่วไปการ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ค้ำประกันนี้มีผลผูกพันต่อ</w:t>
      </w:r>
      <w:r w:rsidRPr="00B730A6">
        <w:rPr>
          <w:rFonts w:asciiTheme="majorBidi" w:hAnsiTheme="majorBidi" w:cstheme="majorBidi"/>
          <w:spacing w:val="10"/>
          <w:sz w:val="28"/>
          <w:cs/>
        </w:rPr>
        <w:t>ผู้ค้ำประกันนานเท่าที่ภาระหนี้สินยังไม่ได้ชำระโดยบริษัทผู้ได้รับ</w:t>
      </w:r>
      <w:r>
        <w:rPr>
          <w:rFonts w:asciiTheme="majorBidi" w:hAnsiTheme="majorBidi" w:cstheme="majorBidi" w:hint="cs"/>
          <w:spacing w:val="10"/>
          <w:sz w:val="28"/>
          <w:cs/>
        </w:rPr>
        <w:t xml:space="preserve">  </w:t>
      </w:r>
      <w:r w:rsidRPr="00B730A6">
        <w:rPr>
          <w:rFonts w:asciiTheme="majorBidi" w:hAnsiTheme="majorBidi" w:cstheme="majorBidi"/>
          <w:sz w:val="28"/>
          <w:cs/>
        </w:rPr>
        <w:t>การค้ำประกัน</w:t>
      </w:r>
      <w:r w:rsidRPr="00B730A6">
        <w:rPr>
          <w:rFonts w:asciiTheme="majorBidi" w:hAnsiTheme="majorBidi" w:cstheme="majorBidi" w:hint="cs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ซึ่งจะไม่มีค่าใช้จ่ายสำหรับปีที่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1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2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อย่างไรก็ตาม</w:t>
      </w:r>
      <w:r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สตาร์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แก๊ส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ซึ่งเป็นบริษัทย่อยจะมีภาระผูกพันในการจ่ายค่าธรรมเนียมค้ำประกันสินเชื่อเริ่มตั้งแต่ปีที่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3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เป็นต้นไป</w:t>
      </w:r>
    </w:p>
    <w:p w14:paraId="09F8F710" w14:textId="77777777" w:rsidR="00B44195" w:rsidRDefault="00B44195" w:rsidP="00B441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2F2ACD3F" w14:textId="1C5A7DB2" w:rsidR="00B44195" w:rsidRDefault="00B44195" w:rsidP="00B44195">
      <w:pPr>
        <w:spacing w:before="120" w:after="12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lastRenderedPageBreak/>
        <w:t>2</w:t>
      </w:r>
      <w:r w:rsidR="002F0702">
        <w:rPr>
          <w:rFonts w:asciiTheme="majorBidi" w:hAnsiTheme="majorBidi" w:cstheme="majorBidi"/>
          <w:sz w:val="28"/>
        </w:rPr>
        <w:t>9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4 </w:t>
      </w:r>
      <w:r w:rsidRPr="00E357AA">
        <w:rPr>
          <w:rFonts w:asciiTheme="majorBidi" w:hAnsiTheme="majorBidi" w:cstheme="majorBidi"/>
          <w:sz w:val="28"/>
          <w:cs/>
        </w:rPr>
        <w:t>การจำนำหุ้นบริษัทย่อย</w:t>
      </w:r>
    </w:p>
    <w:p w14:paraId="1810B8B7" w14:textId="77777777" w:rsidR="00B44195" w:rsidRPr="00C11260" w:rsidRDefault="00B44195" w:rsidP="00B44195">
      <w:pPr>
        <w:spacing w:after="240"/>
        <w:ind w:left="90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>
        <w:rPr>
          <w:rFonts w:ascii="Angsana New" w:hAnsi="Angsana New"/>
          <w:spacing w:val="-4"/>
          <w:sz w:val="28"/>
        </w:rPr>
        <w:t>3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ที่ประชุมคณะกรรมการของบริษัทครั้งที่ </w:t>
      </w:r>
      <w:r>
        <w:rPr>
          <w:rFonts w:ascii="Angsana New" w:hAnsi="Angsana New"/>
          <w:spacing w:val="-4"/>
          <w:sz w:val="28"/>
        </w:rPr>
        <w:t>18/2563</w:t>
      </w:r>
      <w:r>
        <w:rPr>
          <w:rFonts w:ascii="Angsana New" w:hAnsi="Angsana New" w:hint="cs"/>
          <w:spacing w:val="-4"/>
          <w:sz w:val="28"/>
          <w:cs/>
        </w:rPr>
        <w:t xml:space="preserve"> มีมติอนุมัติให้บริษัทขายหุ้นสามัญของ</w:t>
      </w:r>
      <w:r>
        <w:rPr>
          <w:rFonts w:ascii="Angsana New" w:hAnsi="Angsana New"/>
          <w:spacing w:val="-4"/>
          <w:sz w:val="28"/>
        </w:rPr>
        <w:t xml:space="preserve">  </w:t>
      </w:r>
      <w:r>
        <w:rPr>
          <w:rFonts w:ascii="Angsana New" w:hAnsi="Angsana New" w:hint="cs"/>
          <w:spacing w:val="-4"/>
          <w:sz w:val="28"/>
          <w:cs/>
        </w:rPr>
        <w:t xml:space="preserve">บริษัท แซม วอเตอร์ ซัพพลาย จำกัด จำนวน </w:t>
      </w:r>
      <w:r>
        <w:rPr>
          <w:rFonts w:ascii="Angsana New" w:hAnsi="Angsana New"/>
          <w:spacing w:val="-4"/>
          <w:sz w:val="28"/>
        </w:rPr>
        <w:t>476,552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43.52</w:t>
      </w:r>
      <w:r>
        <w:rPr>
          <w:rFonts w:ascii="Angsana New" w:hAnsi="Angsana New" w:hint="cs"/>
          <w:spacing w:val="-4"/>
          <w:sz w:val="28"/>
          <w:cs/>
        </w:rPr>
        <w:t xml:space="preserve"> จากจำนวนหุ้นสามัญทั้งหมด </w:t>
      </w:r>
      <w:r>
        <w:rPr>
          <w:rFonts w:ascii="Angsana New" w:hAnsi="Angsana New"/>
          <w:spacing w:val="-4"/>
          <w:sz w:val="28"/>
        </w:rPr>
        <w:t>1,034,996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94.52</w:t>
      </w:r>
      <w:r>
        <w:rPr>
          <w:rFonts w:ascii="Angsana New" w:hAnsi="Angsana New" w:hint="cs"/>
          <w:spacing w:val="-4"/>
          <w:sz w:val="28"/>
          <w:cs/>
        </w:rPr>
        <w:t xml:space="preserve"> ในมูลค่า </w:t>
      </w:r>
      <w:r>
        <w:rPr>
          <w:rFonts w:ascii="Angsana New" w:hAnsi="Angsana New"/>
          <w:spacing w:val="-4"/>
          <w:sz w:val="28"/>
        </w:rPr>
        <w:t>47.65</w:t>
      </w:r>
      <w:r>
        <w:rPr>
          <w:rFonts w:ascii="Angsana New" w:hAnsi="Angsana New" w:hint="cs"/>
          <w:spacing w:val="-4"/>
          <w:sz w:val="28"/>
          <w:cs/>
        </w:rPr>
        <w:t xml:space="preserve"> ล้านบาท เป็นผลทำให้ ณ วันที่ </w:t>
      </w:r>
      <w:r>
        <w:rPr>
          <w:rFonts w:ascii="Angsana New" w:hAnsi="Angsana New"/>
          <w:spacing w:val="-4"/>
          <w:sz w:val="28"/>
        </w:rPr>
        <w:t>31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บริษัทยังคงเหลือเงินลงทุนในบริษัท แซม วอเตอร์ ซัพพลาย จำกัด จำนวน </w:t>
      </w:r>
      <w:r>
        <w:rPr>
          <w:rFonts w:ascii="Angsana New" w:hAnsi="Angsana New"/>
          <w:spacing w:val="-4"/>
          <w:sz w:val="28"/>
        </w:rPr>
        <w:t>558,444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51.00</w:t>
      </w:r>
      <w:r>
        <w:rPr>
          <w:rFonts w:ascii="Angsana New" w:hAnsi="Angsana New" w:hint="cs"/>
          <w:spacing w:val="-4"/>
          <w:sz w:val="28"/>
          <w:cs/>
        </w:rPr>
        <w:t xml:space="preserve"> ต่อมาบริษัทได้ซื้อหุ้นจากผู้ถือหุ้นรายอื่นของบริษัท </w:t>
      </w:r>
      <w:r w:rsidRPr="007C4BB1">
        <w:rPr>
          <w:rFonts w:ascii="Angsana New" w:hAnsi="Angsana New" w:hint="cs"/>
          <w:spacing w:val="-10"/>
          <w:sz w:val="28"/>
          <w:cs/>
        </w:rPr>
        <w:t xml:space="preserve">แซม วอเตอร์ ซัพพลาย จำกัด จำนวน </w:t>
      </w:r>
      <w:r w:rsidRPr="007C4BB1">
        <w:rPr>
          <w:rFonts w:ascii="Angsana New" w:hAnsi="Angsana New"/>
          <w:spacing w:val="-10"/>
          <w:sz w:val="28"/>
        </w:rPr>
        <w:t>6</w:t>
      </w:r>
      <w:r w:rsidRPr="007C4BB1">
        <w:rPr>
          <w:rFonts w:ascii="Angsana New" w:hAnsi="Angsana New" w:hint="cs"/>
          <w:spacing w:val="-10"/>
          <w:sz w:val="28"/>
          <w:cs/>
        </w:rPr>
        <w:t xml:space="preserve"> หุ้น ในมูลค่า </w:t>
      </w:r>
      <w:r w:rsidRPr="007C4BB1">
        <w:rPr>
          <w:rFonts w:ascii="Angsana New" w:hAnsi="Angsana New"/>
          <w:spacing w:val="-10"/>
          <w:sz w:val="28"/>
        </w:rPr>
        <w:t>600</w:t>
      </w:r>
      <w:r w:rsidRPr="007C4BB1">
        <w:rPr>
          <w:rFonts w:ascii="Angsana New" w:hAnsi="Angsana New" w:hint="cs"/>
          <w:spacing w:val="-10"/>
          <w:sz w:val="28"/>
          <w:cs/>
        </w:rPr>
        <w:t xml:space="preserve"> บาท ดังนั้น จำนวนหุ้นทั้งหมดที่บริษัทถือหุ้นในบริษัท แซม วอเตอร์</w:t>
      </w:r>
      <w:r w:rsidRPr="007C4BB1">
        <w:rPr>
          <w:rFonts w:ascii="Angsana New" w:hAnsi="Angsana New" w:hint="cs"/>
          <w:spacing w:val="-4"/>
          <w:sz w:val="28"/>
          <w:cs/>
        </w:rPr>
        <w:t xml:space="preserve"> ซัพพลาย จำกัด เป็นจำนวน </w:t>
      </w:r>
      <w:r w:rsidRPr="007C4BB1">
        <w:rPr>
          <w:rFonts w:ascii="Angsana New" w:hAnsi="Angsana New"/>
          <w:spacing w:val="-4"/>
          <w:sz w:val="28"/>
        </w:rPr>
        <w:t>558,450</w:t>
      </w:r>
      <w:r w:rsidRPr="007C4BB1"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 w:rsidRPr="007C4BB1">
        <w:rPr>
          <w:rFonts w:ascii="Angsana New" w:hAnsi="Angsana New"/>
          <w:spacing w:val="-4"/>
          <w:sz w:val="28"/>
        </w:rPr>
        <w:t>51.00</w:t>
      </w:r>
    </w:p>
    <w:p w14:paraId="548AFB41" w14:textId="77777777" w:rsidR="00B44195" w:rsidRDefault="00B44195" w:rsidP="00B44195">
      <w:pPr>
        <w:tabs>
          <w:tab w:val="left" w:pos="900"/>
        </w:tabs>
        <w:ind w:left="900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บริษัทได้ทำสัญญาจำนำหุ้นกับผู้ถือหุ้นรายใหม่เป็นจำนวนหุ้นทั้งสิ้น </w:t>
      </w:r>
      <w:r>
        <w:rPr>
          <w:rFonts w:ascii="Angsana New" w:hAnsi="Angsana New"/>
          <w:spacing w:val="-4"/>
          <w:sz w:val="28"/>
        </w:rPr>
        <w:t xml:space="preserve">558,450 </w:t>
      </w:r>
      <w:r>
        <w:rPr>
          <w:rFonts w:ascii="Angsana New" w:hAnsi="Angsana New" w:hint="cs"/>
          <w:spacing w:val="-4"/>
          <w:sz w:val="28"/>
          <w:cs/>
        </w:rPr>
        <w:t>หุ้นในส่วนของบริษัทที่บริษัทเป็นเจ้าของเพื่อเป็นหลักประกันในการลงทุน</w:t>
      </w:r>
    </w:p>
    <w:p w14:paraId="72D5BDFC" w14:textId="77777777" w:rsidR="00B44195" w:rsidRDefault="00B44195" w:rsidP="00B44195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28"/>
          <w:cs/>
        </w:rPr>
      </w:pPr>
    </w:p>
    <w:p w14:paraId="0CE6506E" w14:textId="25A1B3FE" w:rsidR="00B44195" w:rsidRPr="00610AFC" w:rsidRDefault="00B44195" w:rsidP="00B44195">
      <w:pPr>
        <w:spacing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610AFC">
        <w:rPr>
          <w:rFonts w:asciiTheme="majorBidi" w:hAnsiTheme="majorBidi" w:cstheme="majorBidi"/>
          <w:b/>
          <w:bCs/>
          <w:sz w:val="28"/>
        </w:rPr>
        <w:t>2</w:t>
      </w:r>
      <w:r w:rsidR="002F0702">
        <w:rPr>
          <w:rFonts w:asciiTheme="majorBidi" w:hAnsiTheme="majorBidi" w:cstheme="majorBidi"/>
          <w:b/>
          <w:bCs/>
          <w:sz w:val="28"/>
        </w:rPr>
        <w:t>9</w:t>
      </w:r>
      <w:r w:rsidRPr="00610AFC">
        <w:rPr>
          <w:rFonts w:asciiTheme="majorBidi" w:hAnsiTheme="majorBidi" w:cstheme="majorBidi"/>
          <w:b/>
          <w:bCs/>
          <w:sz w:val="28"/>
          <w:cs/>
        </w:rPr>
        <w:t>.</w:t>
      </w:r>
      <w:r w:rsidRPr="00610AFC">
        <w:rPr>
          <w:rFonts w:asciiTheme="majorBidi" w:hAnsiTheme="majorBidi" w:cstheme="majorBidi"/>
          <w:b/>
          <w:bCs/>
          <w:sz w:val="28"/>
        </w:rPr>
        <w:t>4</w:t>
      </w:r>
      <w:r w:rsidRPr="00610AFC">
        <w:rPr>
          <w:rFonts w:asciiTheme="majorBidi" w:hAnsiTheme="majorBidi" w:cstheme="majorBidi"/>
          <w:b/>
          <w:bCs/>
          <w:sz w:val="28"/>
        </w:rPr>
        <w:tab/>
      </w:r>
      <w:r w:rsidRPr="00610AFC">
        <w:rPr>
          <w:rFonts w:asciiTheme="majorBidi" w:hAnsiTheme="majorBidi" w:cstheme="majorBidi" w:hint="cs"/>
          <w:b/>
          <w:bCs/>
          <w:sz w:val="28"/>
          <w:cs/>
        </w:rPr>
        <w:t>คดีความฟ้องร้อง</w:t>
      </w:r>
    </w:p>
    <w:p w14:paraId="7AA84461" w14:textId="02C81579" w:rsidR="00B44195" w:rsidRPr="00610AFC" w:rsidRDefault="00B44195" w:rsidP="00B44195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  <w:cs/>
        </w:rPr>
      </w:pPr>
      <w:r w:rsidRPr="00610AFC">
        <w:rPr>
          <w:rFonts w:asciiTheme="majorBidi" w:hAnsiTheme="majorBidi" w:cstheme="majorBidi"/>
          <w:sz w:val="28"/>
        </w:rPr>
        <w:t>2</w:t>
      </w:r>
      <w:r w:rsidR="002F0702">
        <w:rPr>
          <w:rFonts w:asciiTheme="majorBidi" w:hAnsiTheme="majorBidi" w:cstheme="majorBidi"/>
          <w:sz w:val="28"/>
        </w:rPr>
        <w:t>9</w:t>
      </w:r>
      <w:r w:rsidRPr="00610AFC">
        <w:rPr>
          <w:rFonts w:asciiTheme="majorBidi" w:hAnsiTheme="majorBidi" w:cstheme="majorBidi"/>
          <w:sz w:val="28"/>
        </w:rPr>
        <w:t xml:space="preserve">.4.1 </w:t>
      </w:r>
      <w:r w:rsidRPr="00610AFC">
        <w:rPr>
          <w:rFonts w:ascii="Angsana New" w:eastAsia="Times New Roman" w:hAnsi="Angsana New" w:hint="cs"/>
          <w:sz w:val="28"/>
          <w:cs/>
        </w:rPr>
        <w:t>เมื่อวันที่</w:t>
      </w:r>
      <w:r w:rsidRPr="00610AFC">
        <w:rPr>
          <w:rFonts w:ascii="Angsana New" w:eastAsia="Times New Roman" w:hAnsi="Angsana New"/>
          <w:sz w:val="28"/>
          <w:cs/>
        </w:rPr>
        <w:t xml:space="preserve"> 24 </w:t>
      </w:r>
      <w:r w:rsidRPr="00610AFC">
        <w:rPr>
          <w:rFonts w:ascii="Angsana New" w:eastAsia="Times New Roman" w:hAnsi="Angsana New" w:hint="cs"/>
          <w:sz w:val="28"/>
          <w:cs/>
        </w:rPr>
        <w:t>มีนาคม</w:t>
      </w:r>
      <w:r w:rsidRPr="00610AFC">
        <w:rPr>
          <w:rFonts w:ascii="Angsana New" w:eastAsia="Times New Roman" w:hAnsi="Angsana New"/>
          <w:sz w:val="28"/>
          <w:cs/>
        </w:rPr>
        <w:t xml:space="preserve"> 2564 </w:t>
      </w:r>
      <w:r w:rsidRPr="00610AFC">
        <w:rPr>
          <w:rFonts w:ascii="Angsana New" w:eastAsia="Times New Roman" w:hAnsi="Angsana New" w:hint="cs"/>
          <w:sz w:val="28"/>
          <w:cs/>
        </w:rPr>
        <w:t>บริษัทแห่งหนึ่ง</w:t>
      </w:r>
      <w:r w:rsidRPr="00610AFC">
        <w:rPr>
          <w:rFonts w:ascii="Angsana New" w:eastAsia="Times New Roman" w:hAnsi="Angsana New"/>
          <w:sz w:val="28"/>
          <w:cs/>
        </w:rPr>
        <w:t xml:space="preserve"> (</w:t>
      </w:r>
      <w:r w:rsidRPr="00610AFC">
        <w:rPr>
          <w:rFonts w:ascii="Angsana New" w:eastAsia="Times New Roman" w:hAnsi="Angsana New" w:hint="eastAsia"/>
          <w:sz w:val="28"/>
          <w:cs/>
        </w:rPr>
        <w:t>“</w:t>
      </w:r>
      <w:r w:rsidRPr="00610AFC">
        <w:rPr>
          <w:rFonts w:ascii="Angsana New" w:eastAsia="Times New Roman" w:hAnsi="Angsana New" w:hint="cs"/>
          <w:sz w:val="28"/>
          <w:cs/>
        </w:rPr>
        <w:t>โจทก์</w:t>
      </w:r>
      <w:r w:rsidRPr="00610AFC">
        <w:rPr>
          <w:rFonts w:ascii="Angsana New" w:eastAsia="Times New Roman" w:hAnsi="Angsana New" w:hint="eastAsia"/>
          <w:sz w:val="28"/>
          <w:cs/>
        </w:rPr>
        <w:t>”</w:t>
      </w:r>
      <w:r w:rsidRPr="00610AFC">
        <w:rPr>
          <w:rFonts w:ascii="Angsana New" w:eastAsia="Times New Roman" w:hAnsi="Angsana New"/>
          <w:sz w:val="28"/>
          <w:cs/>
        </w:rPr>
        <w:t xml:space="preserve">) </w:t>
      </w:r>
      <w:r w:rsidRPr="00610AFC">
        <w:rPr>
          <w:rFonts w:ascii="Angsana New" w:eastAsia="Times New Roman" w:hAnsi="Angsana New" w:hint="cs"/>
          <w:sz w:val="28"/>
          <w:cs/>
        </w:rPr>
        <w:t>ได้ยื่นฟ้องดำเนินคดีเรียกค่าเสียหายกับ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บริษัท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โกลด์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ชอร์ส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จำกัด</w:t>
      </w:r>
      <w:r w:rsidRPr="00610AFC">
        <w:rPr>
          <w:rFonts w:ascii="Angsana New" w:eastAsia="Times New Roman" w:hAnsi="Angsana New"/>
          <w:sz w:val="28"/>
          <w:cs/>
        </w:rPr>
        <w:t xml:space="preserve"> (</w:t>
      </w:r>
      <w:r w:rsidRPr="00610AFC">
        <w:rPr>
          <w:rFonts w:ascii="Angsana New" w:eastAsia="Times New Roman" w:hAnsi="Angsana New" w:hint="eastAsia"/>
          <w:sz w:val="28"/>
          <w:cs/>
        </w:rPr>
        <w:t>“</w:t>
      </w:r>
      <w:r w:rsidRPr="00610AFC">
        <w:rPr>
          <w:rFonts w:ascii="Angsana New" w:eastAsia="Times New Roman" w:hAnsi="Angsana New" w:hint="cs"/>
          <w:sz w:val="28"/>
          <w:cs/>
        </w:rPr>
        <w:t>บริษัท</w:t>
      </w:r>
      <w:r w:rsidRPr="00610AFC">
        <w:rPr>
          <w:rFonts w:ascii="Angsana New" w:eastAsia="Times New Roman" w:hAnsi="Angsana New" w:hint="eastAsia"/>
          <w:sz w:val="28"/>
          <w:cs/>
        </w:rPr>
        <w:t>”</w:t>
      </w:r>
      <w:r w:rsidRPr="00610AFC">
        <w:rPr>
          <w:rFonts w:ascii="Angsana New" w:eastAsia="Times New Roman" w:hAnsi="Angsana New"/>
          <w:sz w:val="28"/>
          <w:cs/>
        </w:rPr>
        <w:t xml:space="preserve">) </w:t>
      </w:r>
      <w:r w:rsidRPr="00610AFC">
        <w:rPr>
          <w:rFonts w:ascii="Angsana New" w:eastAsia="Times New Roman" w:hAnsi="Angsana New" w:hint="cs"/>
          <w:sz w:val="28"/>
          <w:cs/>
        </w:rPr>
        <w:t>ซึ่งเป็นบริษัทย่อย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ต่อศาลแพ่ง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เป็นคดีสืบเนื่องมาจากสัญญาจ้างทำของ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โดยฟ้องเรียกเงินประกันผลงานคืนจากบริษัท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ทุนทรัพย์ที่ฟ้องจำนวนประมาณ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2.49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ล้านบาท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พร้อมดอกเบี้ยในอัตราร้อยละ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7.50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ต่อปี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ต่อมาบริษัทได้ฟ้องแย้งคดีต่อโจทก์จากคดีดังกล่าวและเรียกค่าเสียหายคืน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โดยทุนทรัพย์ที่ฟ้องจำนวนประมาณ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3.55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ล้านบาท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พร้อมดอกเบี้ยในอัตราร้อยละ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 xml:space="preserve">7.50 </w:t>
      </w:r>
      <w:r w:rsidRPr="00610AFC">
        <w:rPr>
          <w:rFonts w:ascii="Angsana New" w:eastAsia="Times New Roman" w:hAnsi="Angsana New" w:hint="cs"/>
          <w:sz w:val="28"/>
          <w:cs/>
        </w:rPr>
        <w:t>ต่อปี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และในวันเดียวกันโจทก์ได้ฟ้องร้องเรียกค่าเสียหาย</w:t>
      </w:r>
      <w:r>
        <w:rPr>
          <w:rFonts w:ascii="Angsana New" w:eastAsia="Times New Roman" w:hAnsi="Angsana New"/>
          <w:sz w:val="28"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ซึ่งเป็นคดีสืบเนื่องมาจากสัญญาจ้างทำของข้างต้น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โดยฟ้องร้องเฉพาะดอกเบี้ยที่บริษัทได้ชำระค่าสินค้าล่าช้า</w:t>
      </w:r>
      <w:r>
        <w:rPr>
          <w:rFonts w:ascii="Angsana New" w:eastAsia="Times New Roman" w:hAnsi="Angsana New"/>
          <w:sz w:val="28"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ทุนทรัพย์ที่ฟ้องจำนวนประมาณ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3.64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ล้านบาท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พร้อมดอกเบี้ยในอัตราร้อยละ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7.50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ต่อปี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ของจำนวนเงินต้นดังกล่าวนับแต่วันฟ้องจนถึงวันที่ชำระเสร็จสิ้น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ต่อมาวันที่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26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มกราคม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2566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โจทก์และบริษัทได้ทำสัญญาประนีประนอมยอมความยื่นต่อศาลแพ่ง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ซึ่งได้ตกลงร่วมกัน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โดยบริษัทขอชำระหนี้แก่โจทก์เป็นจำนวน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2.4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ล้านบาท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ภายใน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30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วัน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นับแต่วันที่ทำสัญญาประนีประนอมยอมความ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ทั้งนี้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เมื่อวันที่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22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กุมภาพันธ์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2566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บริษัทได้ชำระหนี้ให้แก่โจทก์เรียบร้อยแล้ว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โจทก์และบริษัท</w:t>
      </w:r>
      <w:r>
        <w:rPr>
          <w:rFonts w:ascii="Angsana New" w:eastAsia="Times New Roman" w:hAnsi="Angsana New" w:hint="cs"/>
          <w:sz w:val="28"/>
          <w:cs/>
        </w:rPr>
        <w:t>ได้</w:t>
      </w:r>
      <w:r w:rsidRPr="00610AFC">
        <w:rPr>
          <w:rFonts w:ascii="Angsana New" w:eastAsia="Times New Roman" w:hAnsi="Angsana New" w:hint="cs"/>
          <w:sz w:val="28"/>
          <w:cs/>
        </w:rPr>
        <w:t>ยื่นคำร้องขอถอนฟ้อง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และถอนฟ้องแย้งให้แก่กัน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โดยทั้งสองฝ่ายไม่ติดใจเรียกร้องเงินใด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ๆ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ภายหลัง</w:t>
      </w:r>
      <w:r>
        <w:rPr>
          <w:rFonts w:ascii="Angsana New" w:eastAsia="Times New Roman" w:hAnsi="Angsana New" w:hint="cs"/>
          <w:sz w:val="28"/>
          <w:cs/>
        </w:rPr>
        <w:t xml:space="preserve"> </w:t>
      </w:r>
    </w:p>
    <w:p w14:paraId="245434D3" w14:textId="1B4049B9" w:rsidR="00987865" w:rsidRDefault="00B44195" w:rsidP="00B44195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  <w:cs/>
        </w:rPr>
      </w:pPr>
      <w:r w:rsidRPr="00610AFC">
        <w:rPr>
          <w:rFonts w:asciiTheme="majorBidi" w:hAnsiTheme="majorBidi" w:cstheme="majorBidi"/>
          <w:sz w:val="28"/>
        </w:rPr>
        <w:t>2</w:t>
      </w:r>
      <w:r w:rsidR="002F0702">
        <w:rPr>
          <w:rFonts w:asciiTheme="majorBidi" w:hAnsiTheme="majorBidi" w:cstheme="majorBidi"/>
          <w:sz w:val="28"/>
        </w:rPr>
        <w:t>9</w:t>
      </w:r>
      <w:r w:rsidRPr="00610AFC">
        <w:rPr>
          <w:rFonts w:asciiTheme="majorBidi" w:hAnsiTheme="majorBidi" w:cstheme="majorBidi"/>
          <w:sz w:val="28"/>
        </w:rPr>
        <w:t xml:space="preserve">.4.2 </w:t>
      </w:r>
      <w:r w:rsidRPr="00610AFC">
        <w:rPr>
          <w:rFonts w:ascii="Angsana New" w:eastAsia="Times New Roman" w:hAnsi="Angsana New" w:hint="cs"/>
          <w:sz w:val="28"/>
          <w:cs/>
        </w:rPr>
        <w:t>เมื่อวันที่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18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ตุลาคม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2565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บริษัท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สตาร์แก๊ส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จำกัด</w:t>
      </w:r>
      <w:r w:rsidRPr="00610AFC">
        <w:rPr>
          <w:rFonts w:ascii="Angsana New" w:eastAsia="Times New Roman" w:hAnsi="Angsana New"/>
          <w:sz w:val="28"/>
          <w:cs/>
        </w:rPr>
        <w:t xml:space="preserve"> (</w:t>
      </w:r>
      <w:r w:rsidRPr="00610AFC">
        <w:rPr>
          <w:rFonts w:ascii="Angsana New" w:eastAsia="Times New Roman" w:hAnsi="Angsana New" w:hint="eastAsia"/>
          <w:sz w:val="28"/>
          <w:cs/>
        </w:rPr>
        <w:t>“</w:t>
      </w:r>
      <w:r w:rsidRPr="00610AFC">
        <w:rPr>
          <w:rFonts w:ascii="Angsana New" w:eastAsia="Times New Roman" w:hAnsi="Angsana New" w:hint="cs"/>
          <w:sz w:val="28"/>
          <w:cs/>
        </w:rPr>
        <w:t>โจทก์</w:t>
      </w:r>
      <w:r w:rsidRPr="00610AFC">
        <w:rPr>
          <w:rFonts w:ascii="Angsana New" w:eastAsia="Times New Roman" w:hAnsi="Angsana New" w:hint="eastAsia"/>
          <w:sz w:val="28"/>
          <w:cs/>
        </w:rPr>
        <w:t>”</w:t>
      </w:r>
      <w:r w:rsidRPr="00610AFC">
        <w:rPr>
          <w:rFonts w:ascii="Angsana New" w:eastAsia="Times New Roman" w:hAnsi="Angsana New"/>
          <w:sz w:val="28"/>
          <w:cs/>
        </w:rPr>
        <w:t xml:space="preserve">) </w:t>
      </w:r>
      <w:r w:rsidRPr="00610AFC">
        <w:rPr>
          <w:rFonts w:ascii="Angsana New" w:eastAsia="Times New Roman" w:hAnsi="Angsana New" w:hint="cs"/>
          <w:sz w:val="28"/>
          <w:cs/>
        </w:rPr>
        <w:t>ซึ่งเป็นบริษัทย่อย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ได้ยื่นฟ้องดำเนินคดีเรื่องเงินศึกษาโครงการ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กับบุคคลภายนอก</w:t>
      </w:r>
      <w:r w:rsidRPr="00610AFC">
        <w:rPr>
          <w:rFonts w:ascii="Angsana New" w:eastAsia="Times New Roman" w:hAnsi="Angsana New"/>
          <w:sz w:val="28"/>
          <w:cs/>
        </w:rPr>
        <w:t xml:space="preserve"> (</w:t>
      </w:r>
      <w:r w:rsidRPr="00610AFC">
        <w:rPr>
          <w:rFonts w:ascii="Angsana New" w:eastAsia="Times New Roman" w:hAnsi="Angsana New" w:hint="eastAsia"/>
          <w:sz w:val="28"/>
          <w:cs/>
        </w:rPr>
        <w:t>“</w:t>
      </w:r>
      <w:r w:rsidRPr="00610AFC">
        <w:rPr>
          <w:rFonts w:ascii="Angsana New" w:eastAsia="Times New Roman" w:hAnsi="Angsana New" w:hint="cs"/>
          <w:sz w:val="28"/>
          <w:cs/>
        </w:rPr>
        <w:t>จำเลย</w:t>
      </w:r>
      <w:r w:rsidRPr="00610AFC">
        <w:rPr>
          <w:rFonts w:ascii="Angsana New" w:eastAsia="Times New Roman" w:hAnsi="Angsana New" w:hint="eastAsia"/>
          <w:sz w:val="28"/>
          <w:cs/>
        </w:rPr>
        <w:t>”</w:t>
      </w:r>
      <w:r w:rsidRPr="00610AFC">
        <w:rPr>
          <w:rFonts w:ascii="Angsana New" w:eastAsia="Times New Roman" w:hAnsi="Angsana New"/>
          <w:sz w:val="28"/>
          <w:cs/>
        </w:rPr>
        <w:t xml:space="preserve">) </w:t>
      </w:r>
      <w:r w:rsidRPr="00610AFC">
        <w:rPr>
          <w:rFonts w:ascii="Angsana New" w:eastAsia="Times New Roman" w:hAnsi="Angsana New" w:hint="cs"/>
          <w:sz w:val="28"/>
          <w:cs/>
        </w:rPr>
        <w:t>ต่อศาลอาญา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จำนวน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2</w:t>
      </w:r>
      <w:r w:rsidRPr="00610AFC">
        <w:rPr>
          <w:rFonts w:ascii="Angsana New" w:eastAsia="Times New Roman" w:hAnsi="Angsana New" w:hint="cs"/>
          <w:sz w:val="28"/>
          <w:cs/>
        </w:rPr>
        <w:t>โครงการ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โดยฟ้องเรียกเงินศึกษาโครงการคืนจากจำเลย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ทุนทรัพย์ที่ฟ้องจำนวน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1.5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ล้านบาท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และจำนวน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21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ล้านบาท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ตามลำดับ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 w:hint="cs"/>
          <w:sz w:val="28"/>
          <w:cs/>
        </w:rPr>
        <w:t xml:space="preserve">และเมื่อวันที่ </w:t>
      </w:r>
      <w:r>
        <w:rPr>
          <w:rFonts w:ascii="Angsana New" w:eastAsia="Times New Roman" w:hAnsi="Angsana New"/>
          <w:sz w:val="28"/>
        </w:rPr>
        <w:t xml:space="preserve">10 </w:t>
      </w:r>
      <w:r>
        <w:rPr>
          <w:rFonts w:ascii="Angsana New" w:eastAsia="Times New Roman" w:hAnsi="Angsana New" w:hint="cs"/>
          <w:sz w:val="28"/>
          <w:cs/>
        </w:rPr>
        <w:t xml:space="preserve">เมษายน </w:t>
      </w:r>
      <w:r>
        <w:rPr>
          <w:rFonts w:ascii="Angsana New" w:eastAsia="Times New Roman" w:hAnsi="Angsana New"/>
          <w:sz w:val="28"/>
        </w:rPr>
        <w:t xml:space="preserve">2566 </w:t>
      </w:r>
      <w:r>
        <w:rPr>
          <w:rFonts w:ascii="Angsana New" w:eastAsia="Times New Roman" w:hAnsi="Angsana New" w:hint="cs"/>
          <w:sz w:val="28"/>
          <w:cs/>
        </w:rPr>
        <w:t xml:space="preserve">จำเลยได้ชำระเงินคืนให้แก่ โจทก์ จำนวน </w:t>
      </w:r>
      <w:r>
        <w:rPr>
          <w:rFonts w:ascii="Angsana New" w:eastAsia="Times New Roman" w:hAnsi="Angsana New"/>
          <w:sz w:val="28"/>
        </w:rPr>
        <w:t>1.5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ล้านบาท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และจำนวน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21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ล้านบาท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ตามลำดับ</w:t>
      </w:r>
      <w:r>
        <w:rPr>
          <w:rFonts w:ascii="Angsana New" w:eastAsia="Times New Roman" w:hAnsi="Angsana New"/>
          <w:sz w:val="28"/>
        </w:rPr>
        <w:t xml:space="preserve"> </w:t>
      </w:r>
      <w:r>
        <w:rPr>
          <w:rFonts w:ascii="Angsana New" w:eastAsia="Times New Roman" w:hAnsi="Angsana New" w:hint="cs"/>
          <w:sz w:val="28"/>
          <w:cs/>
        </w:rPr>
        <w:t>โดยที่โจทก์ไม่ติดใจในการเรียกร้อง และจะดำเนินการถอนฟ้องตามขั้นตอนกฎหมายต่อไป</w:t>
      </w:r>
    </w:p>
    <w:p w14:paraId="1C6D9976" w14:textId="77777777" w:rsidR="00987865" w:rsidRDefault="00987865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28"/>
          <w:cs/>
        </w:rPr>
      </w:pPr>
      <w:r>
        <w:rPr>
          <w:rFonts w:ascii="Angsana New" w:eastAsia="Times New Roman" w:hAnsi="Angsana New"/>
          <w:sz w:val="28"/>
          <w:cs/>
        </w:rPr>
        <w:br w:type="page"/>
      </w:r>
    </w:p>
    <w:p w14:paraId="4D7B5898" w14:textId="4F55C90B" w:rsidR="00B44195" w:rsidRDefault="00B44195" w:rsidP="00B44195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  <w:cs/>
        </w:rPr>
      </w:pPr>
      <w:r w:rsidRPr="00610AFC">
        <w:rPr>
          <w:rFonts w:ascii="Angsana New" w:eastAsia="Times New Roman" w:hAnsi="Angsana New"/>
          <w:sz w:val="28"/>
        </w:rPr>
        <w:lastRenderedPageBreak/>
        <w:t>2</w:t>
      </w:r>
      <w:r w:rsidR="002F0702">
        <w:rPr>
          <w:rFonts w:ascii="Angsana New" w:eastAsia="Times New Roman" w:hAnsi="Angsana New"/>
          <w:sz w:val="28"/>
        </w:rPr>
        <w:t>9</w:t>
      </w:r>
      <w:r w:rsidRPr="00610AFC">
        <w:rPr>
          <w:rFonts w:ascii="Angsana New" w:eastAsia="Times New Roman" w:hAnsi="Angsana New"/>
          <w:sz w:val="28"/>
        </w:rPr>
        <w:t xml:space="preserve">.4.3 </w:t>
      </w:r>
      <w:r w:rsidRPr="00610AFC">
        <w:rPr>
          <w:rFonts w:ascii="Angsana New" w:eastAsia="Times New Roman" w:hAnsi="Angsana New" w:hint="cs"/>
          <w:sz w:val="28"/>
          <w:cs/>
        </w:rPr>
        <w:t>เมื่อวันที่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18</w:t>
      </w:r>
      <w:r w:rsidRPr="00610AFC">
        <w:rPr>
          <w:rFonts w:ascii="Angsana New" w:eastAsia="Times New Roman" w:hAnsi="Angsana New"/>
          <w:sz w:val="28"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ตุลาคม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2565</w:t>
      </w:r>
      <w:r w:rsidRPr="00610AFC">
        <w:rPr>
          <w:rFonts w:ascii="Angsana New" w:eastAsia="Times New Roman" w:hAnsi="Angsana New"/>
          <w:sz w:val="28"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บริษัท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เอ็นเนอร์ยี่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ฟอร์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โซไซตี้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จำกัด</w:t>
      </w:r>
      <w:r w:rsidRPr="00610AFC">
        <w:rPr>
          <w:rFonts w:ascii="Angsana New" w:eastAsia="Times New Roman" w:hAnsi="Angsana New"/>
          <w:sz w:val="28"/>
          <w:cs/>
        </w:rPr>
        <w:t xml:space="preserve"> (</w:t>
      </w:r>
      <w:r w:rsidRPr="00610AFC">
        <w:rPr>
          <w:rFonts w:ascii="Angsana New" w:eastAsia="Times New Roman" w:hAnsi="Angsana New" w:hint="eastAsia"/>
          <w:sz w:val="28"/>
          <w:cs/>
        </w:rPr>
        <w:t>“</w:t>
      </w:r>
      <w:r w:rsidRPr="00610AFC">
        <w:rPr>
          <w:rFonts w:ascii="Angsana New" w:eastAsia="Times New Roman" w:hAnsi="Angsana New" w:hint="cs"/>
          <w:sz w:val="28"/>
          <w:cs/>
        </w:rPr>
        <w:t>โจทก์</w:t>
      </w:r>
      <w:r w:rsidRPr="00610AFC">
        <w:rPr>
          <w:rFonts w:ascii="Angsana New" w:eastAsia="Times New Roman" w:hAnsi="Angsana New" w:hint="eastAsia"/>
          <w:sz w:val="28"/>
          <w:cs/>
        </w:rPr>
        <w:t>”</w:t>
      </w:r>
      <w:r w:rsidRPr="00610AFC">
        <w:rPr>
          <w:rFonts w:ascii="Angsana New" w:eastAsia="Times New Roman" w:hAnsi="Angsana New"/>
          <w:sz w:val="28"/>
          <w:cs/>
        </w:rPr>
        <w:t xml:space="preserve">) </w:t>
      </w:r>
      <w:r w:rsidRPr="00610AFC">
        <w:rPr>
          <w:rFonts w:ascii="Angsana New" w:eastAsia="Times New Roman" w:hAnsi="Angsana New" w:hint="cs"/>
          <w:sz w:val="28"/>
          <w:cs/>
        </w:rPr>
        <w:t>ซึ่งเป็นบริษัทย่อย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ได้ยื่นฟ้องดำเนินคดีเรื่องเงินศึกษาโครงการ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กับบุคคลภายนอก</w:t>
      </w:r>
      <w:r w:rsidRPr="00610AFC">
        <w:rPr>
          <w:rFonts w:ascii="Angsana New" w:eastAsia="Times New Roman" w:hAnsi="Angsana New"/>
          <w:sz w:val="28"/>
          <w:cs/>
        </w:rPr>
        <w:t xml:space="preserve"> (</w:t>
      </w:r>
      <w:r w:rsidRPr="00610AFC">
        <w:rPr>
          <w:rFonts w:ascii="Angsana New" w:eastAsia="Times New Roman" w:hAnsi="Angsana New" w:hint="eastAsia"/>
          <w:sz w:val="28"/>
          <w:cs/>
        </w:rPr>
        <w:t>“</w:t>
      </w:r>
      <w:r w:rsidRPr="00610AFC">
        <w:rPr>
          <w:rFonts w:ascii="Angsana New" w:eastAsia="Times New Roman" w:hAnsi="Angsana New" w:hint="cs"/>
          <w:sz w:val="28"/>
          <w:cs/>
        </w:rPr>
        <w:t>จำเลย</w:t>
      </w:r>
      <w:r w:rsidRPr="00610AFC">
        <w:rPr>
          <w:rFonts w:ascii="Angsana New" w:eastAsia="Times New Roman" w:hAnsi="Angsana New" w:hint="eastAsia"/>
          <w:sz w:val="28"/>
          <w:cs/>
        </w:rPr>
        <w:t>”</w:t>
      </w:r>
      <w:r w:rsidRPr="00610AFC">
        <w:rPr>
          <w:rFonts w:ascii="Angsana New" w:eastAsia="Times New Roman" w:hAnsi="Angsana New"/>
          <w:sz w:val="28"/>
          <w:cs/>
        </w:rPr>
        <w:t xml:space="preserve">) </w:t>
      </w:r>
      <w:r w:rsidRPr="00610AFC">
        <w:rPr>
          <w:rFonts w:ascii="Angsana New" w:eastAsia="Times New Roman" w:hAnsi="Angsana New" w:hint="cs"/>
          <w:sz w:val="28"/>
          <w:cs/>
        </w:rPr>
        <w:t>ต่อศาลอาญา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โดยฟ้องเรียกเงินศึกษาโครงการคืนจากจำเลย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ทุนทรัพย์ที่ฟ้องจำนวน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/>
          <w:sz w:val="28"/>
        </w:rPr>
        <w:t>26</w:t>
      </w:r>
      <w:r w:rsidRPr="00610AFC">
        <w:rPr>
          <w:rFonts w:ascii="Angsana New" w:eastAsia="Times New Roman" w:hAnsi="Angsana New"/>
          <w:sz w:val="28"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ล้านบาท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 w:hint="cs"/>
          <w:sz w:val="28"/>
          <w:cs/>
        </w:rPr>
        <w:t xml:space="preserve">และเมื่อวันที่ </w:t>
      </w:r>
      <w:r>
        <w:rPr>
          <w:rFonts w:ascii="Angsana New" w:eastAsia="Times New Roman" w:hAnsi="Angsana New"/>
          <w:sz w:val="28"/>
        </w:rPr>
        <w:t xml:space="preserve">17 </w:t>
      </w:r>
      <w:r>
        <w:rPr>
          <w:rFonts w:ascii="Angsana New" w:eastAsia="Times New Roman" w:hAnsi="Angsana New" w:hint="cs"/>
          <w:sz w:val="28"/>
          <w:cs/>
        </w:rPr>
        <w:t xml:space="preserve">เมษายน </w:t>
      </w:r>
      <w:r>
        <w:rPr>
          <w:rFonts w:ascii="Angsana New" w:eastAsia="Times New Roman" w:hAnsi="Angsana New"/>
          <w:sz w:val="28"/>
        </w:rPr>
        <w:t xml:space="preserve">2566 </w:t>
      </w:r>
      <w:r>
        <w:rPr>
          <w:rFonts w:ascii="Angsana New" w:eastAsia="Times New Roman" w:hAnsi="Angsana New" w:hint="cs"/>
          <w:sz w:val="28"/>
          <w:cs/>
        </w:rPr>
        <w:t xml:space="preserve">จำเลยได้ชำระเงินคืนให้แก่ โจทก์ จำนวน </w:t>
      </w:r>
      <w:r>
        <w:rPr>
          <w:rFonts w:ascii="Angsana New" w:eastAsia="Times New Roman" w:hAnsi="Angsana New"/>
          <w:sz w:val="28"/>
        </w:rPr>
        <w:t>26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ล้านบาท</w:t>
      </w:r>
      <w:r w:rsidR="00987865">
        <w:rPr>
          <w:rFonts w:ascii="Angsana New" w:eastAsia="Times New Roman" w:hAnsi="Angsana New" w:hint="cs"/>
          <w:sz w:val="28"/>
          <w:cs/>
        </w:rPr>
        <w:t xml:space="preserve">    </w:t>
      </w:r>
      <w:r>
        <w:rPr>
          <w:rFonts w:ascii="Angsana New" w:eastAsia="Times New Roman" w:hAnsi="Angsana New" w:hint="cs"/>
          <w:sz w:val="28"/>
          <w:cs/>
        </w:rPr>
        <w:t>โดยที่โจทก์ไม่ติดใจในการเรียกร้อง และจะดำเนินการถอนฟ้องตามขั้นตอนกฎหมายต่อไป</w:t>
      </w:r>
    </w:p>
    <w:p w14:paraId="50ADAF7D" w14:textId="2BC60608" w:rsidR="00B44195" w:rsidRPr="00FF3D58" w:rsidRDefault="00B44195" w:rsidP="00B44195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</w:rPr>
      </w:pPr>
      <w:r w:rsidRPr="00610AFC">
        <w:rPr>
          <w:rFonts w:ascii="Angsana New" w:eastAsia="Times New Roman" w:hAnsi="Angsana New"/>
          <w:sz w:val="28"/>
        </w:rPr>
        <w:t>2</w:t>
      </w:r>
      <w:r w:rsidR="002F0702">
        <w:rPr>
          <w:rFonts w:ascii="Angsana New" w:eastAsia="Times New Roman" w:hAnsi="Angsana New"/>
          <w:sz w:val="28"/>
        </w:rPr>
        <w:t>9</w:t>
      </w:r>
      <w:r w:rsidRPr="00610AFC">
        <w:rPr>
          <w:rFonts w:ascii="Angsana New" w:eastAsia="Times New Roman" w:hAnsi="Angsana New"/>
          <w:sz w:val="28"/>
        </w:rPr>
        <w:t xml:space="preserve">.4.4 </w:t>
      </w:r>
      <w:r w:rsidRPr="00610AFC">
        <w:rPr>
          <w:rFonts w:asciiTheme="majorBidi" w:hAnsiTheme="majorBidi"/>
          <w:sz w:val="28"/>
          <w:cs/>
        </w:rPr>
        <w:tab/>
      </w:r>
      <w:r w:rsidRPr="00610AFC">
        <w:rPr>
          <w:rFonts w:asciiTheme="majorBidi" w:hAnsiTheme="majorBidi" w:hint="cs"/>
          <w:sz w:val="28"/>
          <w:cs/>
        </w:rPr>
        <w:t>เมื่อวันที่</w:t>
      </w:r>
      <w:r w:rsidRPr="00610AFC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18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ตุลาคม</w:t>
      </w:r>
      <w:r w:rsidRPr="00610AFC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2565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บริษัท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เฟอร์รั่ม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เอ็นเนอร์ยี่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จำกัด</w:t>
      </w:r>
      <w:r w:rsidRPr="00610AFC">
        <w:rPr>
          <w:rFonts w:asciiTheme="majorBidi" w:hAnsiTheme="majorBidi"/>
          <w:sz w:val="28"/>
          <w:cs/>
        </w:rPr>
        <w:t xml:space="preserve"> (</w:t>
      </w:r>
      <w:r w:rsidRPr="00610AFC">
        <w:rPr>
          <w:rFonts w:asciiTheme="majorBidi" w:hAnsiTheme="majorBidi" w:hint="eastAsia"/>
          <w:sz w:val="28"/>
          <w:cs/>
        </w:rPr>
        <w:t>“</w:t>
      </w:r>
      <w:r w:rsidRPr="00610AFC">
        <w:rPr>
          <w:rFonts w:asciiTheme="majorBidi" w:hAnsiTheme="majorBidi" w:hint="cs"/>
          <w:sz w:val="28"/>
          <w:cs/>
        </w:rPr>
        <w:t>โจทก์</w:t>
      </w:r>
      <w:r w:rsidRPr="00610AFC">
        <w:rPr>
          <w:rFonts w:asciiTheme="majorBidi" w:hAnsiTheme="majorBidi" w:hint="eastAsia"/>
          <w:sz w:val="28"/>
          <w:cs/>
        </w:rPr>
        <w:t>”</w:t>
      </w:r>
      <w:r w:rsidRPr="00610AFC">
        <w:rPr>
          <w:rFonts w:asciiTheme="majorBidi" w:hAnsiTheme="majorBidi"/>
          <w:sz w:val="28"/>
          <w:cs/>
        </w:rPr>
        <w:t xml:space="preserve">) </w:t>
      </w:r>
      <w:r w:rsidRPr="00610AFC">
        <w:rPr>
          <w:rFonts w:asciiTheme="majorBidi" w:hAnsiTheme="majorBidi" w:hint="cs"/>
          <w:sz w:val="28"/>
          <w:cs/>
        </w:rPr>
        <w:t>ซึ่งเป็นบริษัทย่อย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ได้ยื่นฟ้องดำเนินคดีเรื่องเงินศึกษาโครงการ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กับบุคคลภายนอก</w:t>
      </w:r>
      <w:r w:rsidRPr="00610AFC">
        <w:rPr>
          <w:rFonts w:asciiTheme="majorBidi" w:hAnsiTheme="majorBidi"/>
          <w:sz w:val="28"/>
          <w:cs/>
        </w:rPr>
        <w:t xml:space="preserve"> (</w:t>
      </w:r>
      <w:r w:rsidRPr="00610AFC">
        <w:rPr>
          <w:rFonts w:asciiTheme="majorBidi" w:hAnsiTheme="majorBidi" w:hint="eastAsia"/>
          <w:sz w:val="28"/>
          <w:cs/>
        </w:rPr>
        <w:t>“</w:t>
      </w:r>
      <w:r w:rsidRPr="00610AFC">
        <w:rPr>
          <w:rFonts w:asciiTheme="majorBidi" w:hAnsiTheme="majorBidi" w:hint="cs"/>
          <w:sz w:val="28"/>
          <w:cs/>
        </w:rPr>
        <w:t>จำเลย</w:t>
      </w:r>
      <w:r w:rsidRPr="00610AFC">
        <w:rPr>
          <w:rFonts w:asciiTheme="majorBidi" w:hAnsiTheme="majorBidi" w:hint="eastAsia"/>
          <w:sz w:val="28"/>
          <w:cs/>
        </w:rPr>
        <w:t>”</w:t>
      </w:r>
      <w:r w:rsidRPr="00610AFC">
        <w:rPr>
          <w:rFonts w:asciiTheme="majorBidi" w:hAnsiTheme="majorBidi"/>
          <w:sz w:val="28"/>
          <w:cs/>
        </w:rPr>
        <w:t xml:space="preserve">) </w:t>
      </w:r>
      <w:r w:rsidRPr="00610AFC">
        <w:rPr>
          <w:rFonts w:asciiTheme="majorBidi" w:hAnsiTheme="majorBidi" w:hint="cs"/>
          <w:sz w:val="28"/>
          <w:cs/>
        </w:rPr>
        <w:t>ต่อศาลอาญา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โดยฟ้องเรียกเงินศึกษาโครงการคืนจากจำเลย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ทุนทรัพย์ที่ฟ้องจำนวน</w:t>
      </w:r>
      <w:r w:rsidRPr="00610AFC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15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ล้านบาท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บาท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>
        <w:rPr>
          <w:rFonts w:ascii="Angsana New" w:eastAsia="Times New Roman" w:hAnsi="Angsana New" w:hint="cs"/>
          <w:sz w:val="28"/>
          <w:cs/>
        </w:rPr>
        <w:t xml:space="preserve">และเมื่อวันที่ </w:t>
      </w:r>
      <w:r>
        <w:rPr>
          <w:rFonts w:ascii="Angsana New" w:eastAsia="Times New Roman" w:hAnsi="Angsana New"/>
          <w:sz w:val="28"/>
        </w:rPr>
        <w:t xml:space="preserve">25 </w:t>
      </w:r>
      <w:r>
        <w:rPr>
          <w:rFonts w:ascii="Angsana New" w:eastAsia="Times New Roman" w:hAnsi="Angsana New" w:hint="cs"/>
          <w:sz w:val="28"/>
          <w:cs/>
        </w:rPr>
        <w:t xml:space="preserve">เมษายน </w:t>
      </w:r>
      <w:r>
        <w:rPr>
          <w:rFonts w:ascii="Angsana New" w:eastAsia="Times New Roman" w:hAnsi="Angsana New"/>
          <w:sz w:val="28"/>
        </w:rPr>
        <w:t xml:space="preserve">2566 </w:t>
      </w:r>
      <w:r>
        <w:rPr>
          <w:rFonts w:ascii="Angsana New" w:eastAsia="Times New Roman" w:hAnsi="Angsana New" w:hint="cs"/>
          <w:sz w:val="28"/>
          <w:cs/>
        </w:rPr>
        <w:t xml:space="preserve">จำเลยได้ชำระเงินคืนให้แก่ โจทก์ จำนวน </w:t>
      </w:r>
      <w:r>
        <w:rPr>
          <w:rFonts w:ascii="Angsana New" w:eastAsia="Times New Roman" w:hAnsi="Angsana New"/>
          <w:sz w:val="28"/>
        </w:rPr>
        <w:t>15</w:t>
      </w:r>
      <w:r w:rsidRPr="00610AFC">
        <w:rPr>
          <w:rFonts w:ascii="Angsana New" w:eastAsia="Times New Roman" w:hAnsi="Angsana New"/>
          <w:sz w:val="28"/>
          <w:cs/>
        </w:rPr>
        <w:t xml:space="preserve"> </w:t>
      </w:r>
      <w:r w:rsidRPr="00610AFC">
        <w:rPr>
          <w:rFonts w:ascii="Angsana New" w:eastAsia="Times New Roman" w:hAnsi="Angsana New" w:hint="cs"/>
          <w:sz w:val="28"/>
          <w:cs/>
        </w:rPr>
        <w:t>ล้านบาท</w:t>
      </w:r>
      <w:r>
        <w:rPr>
          <w:rFonts w:ascii="Angsana New" w:eastAsia="Times New Roman" w:hAnsi="Angsana New" w:hint="cs"/>
          <w:sz w:val="28"/>
          <w:cs/>
        </w:rPr>
        <w:t>โดยที่โจทก์ไม่ติดใจในการเรียกร้อง และจะดำเนินการถอนฟ้องตามขั้นตอนกฎหมายต่อไป</w:t>
      </w:r>
    </w:p>
    <w:p w14:paraId="32322F85" w14:textId="0AEF9CDF" w:rsidR="00B44195" w:rsidRDefault="00B44195" w:rsidP="00B44195">
      <w:pPr>
        <w:spacing w:after="240"/>
        <w:ind w:left="900" w:hanging="540"/>
        <w:jc w:val="thaiDistribute"/>
        <w:rPr>
          <w:rFonts w:asciiTheme="majorBidi" w:hAnsiTheme="majorBidi" w:cstheme="majorBidi"/>
          <w:sz w:val="28"/>
          <w:cs/>
        </w:rPr>
      </w:pPr>
      <w:r w:rsidRPr="00610AFC">
        <w:rPr>
          <w:rFonts w:asciiTheme="majorBidi" w:hAnsiTheme="majorBidi"/>
          <w:sz w:val="28"/>
        </w:rPr>
        <w:t>2</w:t>
      </w:r>
      <w:r w:rsidR="002F0702">
        <w:rPr>
          <w:rFonts w:asciiTheme="majorBidi" w:hAnsiTheme="majorBidi"/>
          <w:sz w:val="28"/>
        </w:rPr>
        <w:t>9</w:t>
      </w:r>
      <w:r w:rsidRPr="00610AFC">
        <w:rPr>
          <w:rFonts w:asciiTheme="majorBidi" w:hAnsiTheme="majorBidi"/>
          <w:sz w:val="28"/>
        </w:rPr>
        <w:t xml:space="preserve">.4.5 </w:t>
      </w:r>
      <w:r w:rsidRPr="00610AFC">
        <w:rPr>
          <w:rFonts w:asciiTheme="majorBidi" w:hAnsiTheme="majorBidi" w:hint="cs"/>
          <w:sz w:val="28"/>
          <w:cs/>
        </w:rPr>
        <w:t>เมื่อวันที่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/>
          <w:sz w:val="28"/>
        </w:rPr>
        <w:t xml:space="preserve">13 </w:t>
      </w:r>
      <w:r w:rsidRPr="00610AFC">
        <w:rPr>
          <w:rFonts w:asciiTheme="majorBidi" w:hAnsiTheme="majorBidi" w:hint="cs"/>
          <w:sz w:val="28"/>
          <w:cs/>
        </w:rPr>
        <w:t>ธันวาคม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/>
          <w:sz w:val="28"/>
        </w:rPr>
        <w:t xml:space="preserve">2565 </w:t>
      </w:r>
      <w:r w:rsidRPr="00610AFC">
        <w:rPr>
          <w:rFonts w:asciiTheme="majorBidi" w:hAnsiTheme="majorBidi" w:hint="cs"/>
          <w:sz w:val="28"/>
          <w:cs/>
        </w:rPr>
        <w:t>บริษัท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เฟอร์รั่ม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เอ็นเนอร์ยี่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จำกัด</w:t>
      </w:r>
      <w:r w:rsidRPr="00610AFC">
        <w:rPr>
          <w:rFonts w:asciiTheme="majorBidi" w:hAnsiTheme="majorBidi"/>
          <w:sz w:val="28"/>
          <w:cs/>
        </w:rPr>
        <w:t xml:space="preserve"> (</w:t>
      </w:r>
      <w:r w:rsidRPr="00610AFC">
        <w:rPr>
          <w:rFonts w:asciiTheme="majorBidi" w:hAnsiTheme="majorBidi" w:hint="eastAsia"/>
          <w:sz w:val="28"/>
          <w:cs/>
        </w:rPr>
        <w:t>“</w:t>
      </w:r>
      <w:r w:rsidRPr="00610AFC">
        <w:rPr>
          <w:rFonts w:asciiTheme="majorBidi" w:hAnsiTheme="majorBidi" w:hint="cs"/>
          <w:sz w:val="28"/>
          <w:cs/>
        </w:rPr>
        <w:t>โจทก์</w:t>
      </w:r>
      <w:r w:rsidRPr="00610AFC">
        <w:rPr>
          <w:rFonts w:asciiTheme="majorBidi" w:hAnsiTheme="majorBidi" w:hint="eastAsia"/>
          <w:sz w:val="28"/>
          <w:cs/>
        </w:rPr>
        <w:t>”</w:t>
      </w:r>
      <w:r w:rsidRPr="00610AFC">
        <w:rPr>
          <w:rFonts w:asciiTheme="majorBidi" w:hAnsiTheme="majorBidi"/>
          <w:sz w:val="28"/>
          <w:cs/>
        </w:rPr>
        <w:t xml:space="preserve">) </w:t>
      </w:r>
      <w:r w:rsidRPr="00610AFC">
        <w:rPr>
          <w:rFonts w:asciiTheme="majorBidi" w:hAnsiTheme="majorBidi" w:hint="cs"/>
          <w:sz w:val="28"/>
          <w:cs/>
        </w:rPr>
        <w:t>ซึ่งเป็นบริษัทย่อย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ได้ยื่นฟ้องดำเนินคดีผิดสัญญา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ค้ำประกัน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เรียกเงินมัดจำคืน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และค่าเสียหาย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กับบริษัทแห่งหนึ่ง</w:t>
      </w:r>
      <w:r w:rsidRPr="00610AFC">
        <w:rPr>
          <w:rFonts w:asciiTheme="majorBidi" w:hAnsiTheme="majorBidi"/>
          <w:sz w:val="28"/>
          <w:cs/>
        </w:rPr>
        <w:t xml:space="preserve"> (</w:t>
      </w:r>
      <w:r w:rsidRPr="00610AFC">
        <w:rPr>
          <w:rFonts w:asciiTheme="majorBidi" w:hAnsiTheme="majorBidi" w:hint="eastAsia"/>
          <w:sz w:val="28"/>
          <w:cs/>
        </w:rPr>
        <w:t>“</w:t>
      </w:r>
      <w:r w:rsidRPr="00610AFC">
        <w:rPr>
          <w:rFonts w:asciiTheme="majorBidi" w:hAnsiTheme="majorBidi" w:hint="cs"/>
          <w:sz w:val="28"/>
          <w:cs/>
        </w:rPr>
        <w:t>จำเลย</w:t>
      </w:r>
      <w:r w:rsidRPr="00610AFC">
        <w:rPr>
          <w:rFonts w:asciiTheme="majorBidi" w:hAnsiTheme="majorBidi" w:hint="eastAsia"/>
          <w:sz w:val="28"/>
          <w:cs/>
        </w:rPr>
        <w:t>”</w:t>
      </w:r>
      <w:r w:rsidRPr="00610AFC">
        <w:rPr>
          <w:rFonts w:asciiTheme="majorBidi" w:hAnsiTheme="majorBidi"/>
          <w:sz w:val="28"/>
          <w:cs/>
        </w:rPr>
        <w:t xml:space="preserve">) </w:t>
      </w:r>
      <w:r w:rsidRPr="00610AFC">
        <w:rPr>
          <w:rFonts w:asciiTheme="majorBidi" w:hAnsiTheme="majorBidi" w:hint="cs"/>
          <w:sz w:val="28"/>
          <w:cs/>
        </w:rPr>
        <w:t>ต่อศาลแพ่ง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เป็นคดีสืบเนื่องมาจากสัญญาว่าจ้างที่ปรึกษา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โดยฟ้องเรียกเงินมัดจำคืนจากจำเลย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ทุนทรัพย์ที่ฟ้องจำนวน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/>
          <w:sz w:val="28"/>
        </w:rPr>
        <w:t xml:space="preserve">4.39 </w:t>
      </w:r>
      <w:r w:rsidRPr="00610AFC">
        <w:rPr>
          <w:rFonts w:asciiTheme="majorBidi" w:hAnsiTheme="majorBidi" w:hint="cs"/>
          <w:sz w:val="28"/>
          <w:cs/>
        </w:rPr>
        <w:t>ล้านบาท</w:t>
      </w:r>
      <w:r w:rsidRPr="00610AFC">
        <w:rPr>
          <w:rFonts w:asciiTheme="majorBidi" w:hAnsiTheme="majorBidi"/>
          <w:sz w:val="28"/>
          <w:cs/>
        </w:rPr>
        <w:t xml:space="preserve"> (</w:t>
      </w:r>
      <w:r w:rsidRPr="00610AFC">
        <w:rPr>
          <w:rFonts w:asciiTheme="majorBidi" w:hAnsiTheme="majorBidi" w:hint="cs"/>
          <w:sz w:val="28"/>
          <w:cs/>
        </w:rPr>
        <w:t>เป็นเงินต้นจำนวน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/>
          <w:sz w:val="28"/>
        </w:rPr>
        <w:t xml:space="preserve">2.5 </w:t>
      </w:r>
      <w:r w:rsidRPr="00610AFC">
        <w:rPr>
          <w:rFonts w:asciiTheme="majorBidi" w:hAnsiTheme="majorBidi" w:hint="cs"/>
          <w:sz w:val="28"/>
          <w:cs/>
        </w:rPr>
        <w:t>ล้านบาท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 w:hint="cs"/>
          <w:sz w:val="28"/>
          <w:cs/>
        </w:rPr>
        <w:t>และดอกเบี้ยจำนวน</w:t>
      </w:r>
      <w:r w:rsidRPr="00610AFC">
        <w:rPr>
          <w:rFonts w:asciiTheme="majorBidi" w:hAnsiTheme="majorBidi"/>
          <w:sz w:val="28"/>
          <w:cs/>
        </w:rPr>
        <w:t xml:space="preserve"> </w:t>
      </w:r>
      <w:r w:rsidRPr="00610AFC">
        <w:rPr>
          <w:rFonts w:asciiTheme="majorBidi" w:hAnsiTheme="majorBidi"/>
          <w:sz w:val="28"/>
        </w:rPr>
        <w:t xml:space="preserve">1.89 </w:t>
      </w:r>
      <w:r w:rsidRPr="00610AFC">
        <w:rPr>
          <w:rFonts w:asciiTheme="majorBidi" w:hAnsiTheme="majorBidi" w:hint="cs"/>
          <w:sz w:val="28"/>
          <w:cs/>
        </w:rPr>
        <w:t>ล้านบาท</w:t>
      </w:r>
      <w:r w:rsidRPr="00610AFC">
        <w:rPr>
          <w:rFonts w:asciiTheme="majorBidi" w:hAnsiTheme="majorBidi"/>
          <w:sz w:val="28"/>
          <w:cs/>
        </w:rPr>
        <w:t xml:space="preserve">) </w:t>
      </w:r>
      <w:r w:rsidRPr="00610AFC">
        <w:rPr>
          <w:rFonts w:asciiTheme="majorBidi" w:hAnsiTheme="majorBidi" w:hint="cs"/>
          <w:sz w:val="28"/>
          <w:cs/>
        </w:rPr>
        <w:t>ปัจจุบันยังอยู่ในระหว่างการพิจารณาคดี</w:t>
      </w:r>
    </w:p>
    <w:p w14:paraId="4A55C460" w14:textId="33AA8EB2" w:rsidR="00B44195" w:rsidRPr="000140D6" w:rsidRDefault="00B44195" w:rsidP="00B44195">
      <w:pPr>
        <w:spacing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  <w:r w:rsidRPr="000140D6">
        <w:rPr>
          <w:rFonts w:asciiTheme="majorBidi" w:hAnsiTheme="majorBidi" w:cstheme="majorBidi"/>
          <w:b/>
          <w:bCs/>
          <w:sz w:val="28"/>
        </w:rPr>
        <w:t>2</w:t>
      </w:r>
      <w:r w:rsidR="002F0702">
        <w:rPr>
          <w:rFonts w:asciiTheme="majorBidi" w:hAnsiTheme="majorBidi" w:cstheme="majorBidi"/>
          <w:b/>
          <w:bCs/>
          <w:sz w:val="28"/>
        </w:rPr>
        <w:t>9</w:t>
      </w:r>
      <w:r w:rsidRPr="000140D6">
        <w:rPr>
          <w:rFonts w:asciiTheme="majorBidi" w:hAnsiTheme="majorBidi" w:cstheme="majorBidi"/>
          <w:b/>
          <w:bCs/>
          <w:sz w:val="28"/>
          <w:cs/>
        </w:rPr>
        <w:t>.</w:t>
      </w:r>
      <w:r w:rsidRPr="000140D6">
        <w:rPr>
          <w:rFonts w:asciiTheme="majorBidi" w:hAnsiTheme="majorBidi" w:cstheme="majorBidi"/>
          <w:b/>
          <w:bCs/>
          <w:sz w:val="28"/>
        </w:rPr>
        <w:t>5</w:t>
      </w:r>
      <w:r w:rsidRPr="000140D6">
        <w:rPr>
          <w:rFonts w:asciiTheme="majorBidi" w:hAnsiTheme="majorBidi" w:cstheme="majorBidi"/>
          <w:b/>
          <w:bCs/>
          <w:sz w:val="28"/>
        </w:rPr>
        <w:tab/>
      </w:r>
      <w:r w:rsidRPr="000140D6">
        <w:rPr>
          <w:rFonts w:asciiTheme="majorBidi" w:hAnsiTheme="majorBidi" w:cstheme="majorBidi"/>
          <w:b/>
          <w:bCs/>
          <w:sz w:val="28"/>
          <w:cs/>
        </w:rPr>
        <w:t>ภาระผูกพันอื่น</w:t>
      </w:r>
    </w:p>
    <w:p w14:paraId="575B8684" w14:textId="4233C8A6" w:rsidR="00B44195" w:rsidRPr="004154F6" w:rsidRDefault="00B44195" w:rsidP="00B44195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bookmarkStart w:id="7" w:name="_Hlk95491130"/>
      <w:r w:rsidRPr="004154F6">
        <w:rPr>
          <w:rFonts w:ascii="Angsana New" w:hAnsi="Angsana New"/>
          <w:sz w:val="28"/>
        </w:rPr>
        <w:t>2</w:t>
      </w:r>
      <w:r w:rsidR="002F0702">
        <w:rPr>
          <w:rFonts w:ascii="Angsana New" w:hAnsi="Angsana New"/>
          <w:sz w:val="28"/>
        </w:rPr>
        <w:t>9</w:t>
      </w:r>
      <w:r w:rsidRPr="004154F6">
        <w:rPr>
          <w:rFonts w:ascii="Angsana New" w:hAnsi="Angsana New"/>
          <w:sz w:val="28"/>
        </w:rPr>
        <w:t>.5.1</w:t>
      </w:r>
      <w:r w:rsidRPr="004154F6">
        <w:rPr>
          <w:rFonts w:ascii="Angsana New" w:hAnsi="Angsana New" w:hint="cs"/>
          <w:sz w:val="28"/>
        </w:rPr>
        <w:tab/>
      </w:r>
      <w:r w:rsidRPr="004154F6">
        <w:rPr>
          <w:rFonts w:ascii="Angsana New" w:hAnsi="Angsana New" w:hint="cs"/>
          <w:sz w:val="28"/>
          <w:cs/>
        </w:rPr>
        <w:t xml:space="preserve">เมื่อวันที่ </w:t>
      </w:r>
      <w:r w:rsidRPr="004154F6">
        <w:rPr>
          <w:rFonts w:ascii="Angsana New" w:hAnsi="Angsana New" w:hint="cs"/>
          <w:sz w:val="28"/>
        </w:rPr>
        <w:t>1</w:t>
      </w:r>
      <w:r w:rsidRPr="004154F6">
        <w:rPr>
          <w:rFonts w:ascii="Angsana New" w:hAnsi="Angsana New" w:hint="cs"/>
          <w:sz w:val="28"/>
          <w:cs/>
        </w:rPr>
        <w:t xml:space="preserve"> </w:t>
      </w:r>
      <w:r w:rsidR="00634591">
        <w:rPr>
          <w:rFonts w:ascii="Angsana New" w:hAnsi="Angsana New" w:hint="cs"/>
          <w:sz w:val="28"/>
          <w:cs/>
        </w:rPr>
        <w:t>เมษายน</w:t>
      </w:r>
      <w:r w:rsidRPr="004154F6">
        <w:rPr>
          <w:rFonts w:ascii="Angsana New" w:hAnsi="Angsana New" w:hint="cs"/>
          <w:sz w:val="28"/>
        </w:rPr>
        <w:t xml:space="preserve"> 25</w:t>
      </w:r>
      <w:r w:rsidR="00634591">
        <w:rPr>
          <w:rFonts w:ascii="Angsana New" w:hAnsi="Angsana New"/>
          <w:sz w:val="28"/>
        </w:rPr>
        <w:t>66</w:t>
      </w:r>
      <w:r w:rsidRPr="004154F6">
        <w:rPr>
          <w:rFonts w:ascii="Angsana New" w:hAnsi="Angsana New" w:hint="cs"/>
          <w:sz w:val="28"/>
          <w:cs/>
        </w:rPr>
        <w:t xml:space="preserve"> บริษัท พระแสงกรีน พาวเวอร์ จำกัด ซึ่งเป็นบริษัทย่อย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 รวมทั้งจัดหาบุคลากรควบคุมและดูแลระบบผลิตไฟฟ้าจาก</w:t>
      </w:r>
      <w:r w:rsidRPr="004154F6">
        <w:rPr>
          <w:rFonts w:ascii="Angsana New" w:hAnsi="Angsana New"/>
          <w:sz w:val="28"/>
        </w:rPr>
        <w:t xml:space="preserve">   </w:t>
      </w:r>
      <w:r w:rsidRPr="004154F6">
        <w:rPr>
          <w:rFonts w:ascii="Angsana New" w:hAnsi="Angsana New" w:hint="cs"/>
          <w:sz w:val="28"/>
          <w:cs/>
        </w:rPr>
        <w:t xml:space="preserve">ก๊าซชีวภาพ โดยมีค่าใช้จ่ายทั้งสิ้น </w:t>
      </w:r>
      <w:r w:rsidR="00634591">
        <w:rPr>
          <w:rFonts w:ascii="Angsana New" w:hAnsi="Angsana New"/>
          <w:sz w:val="28"/>
        </w:rPr>
        <w:t>9</w:t>
      </w:r>
      <w:r w:rsidRPr="004154F6">
        <w:rPr>
          <w:rFonts w:ascii="Angsana New" w:hAnsi="Angsana New" w:hint="cs"/>
          <w:sz w:val="28"/>
          <w:cs/>
        </w:rPr>
        <w:t xml:space="preserve"> ล้านบาท 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 ตามอัตราที่ระบุในสัญญา สัญญาดังกล่าวมีผลบังคับใช้ตั้งแต่</w:t>
      </w:r>
      <w:r w:rsidRPr="004154F6">
        <w:rPr>
          <w:rFonts w:ascii="Angsana New" w:hAnsi="Angsana New"/>
          <w:sz w:val="28"/>
        </w:rPr>
        <w:t xml:space="preserve">      </w:t>
      </w:r>
      <w:r w:rsidRPr="004154F6">
        <w:rPr>
          <w:rFonts w:ascii="Angsana New" w:hAnsi="Angsana New" w:hint="cs"/>
          <w:sz w:val="28"/>
          <w:cs/>
        </w:rPr>
        <w:t xml:space="preserve">วันที่ </w:t>
      </w:r>
      <w:r w:rsidRPr="004154F6">
        <w:rPr>
          <w:rFonts w:ascii="Angsana New" w:hAnsi="Angsana New" w:hint="cs"/>
          <w:sz w:val="28"/>
        </w:rPr>
        <w:t>1</w:t>
      </w:r>
      <w:r w:rsidRPr="004154F6">
        <w:rPr>
          <w:rFonts w:ascii="Angsana New" w:hAnsi="Angsana New" w:hint="cs"/>
          <w:sz w:val="28"/>
          <w:cs/>
        </w:rPr>
        <w:t xml:space="preserve"> </w:t>
      </w:r>
      <w:r w:rsidR="00634591">
        <w:rPr>
          <w:rFonts w:ascii="Angsana New" w:hAnsi="Angsana New" w:hint="cs"/>
          <w:sz w:val="28"/>
          <w:cs/>
        </w:rPr>
        <w:t>เมษายน</w:t>
      </w:r>
      <w:r w:rsidRPr="004154F6">
        <w:rPr>
          <w:rFonts w:ascii="Angsana New" w:hAnsi="Angsana New" w:hint="cs"/>
          <w:sz w:val="28"/>
          <w:cs/>
        </w:rPr>
        <w:t xml:space="preserve"> </w:t>
      </w:r>
      <w:r w:rsidRPr="004154F6">
        <w:rPr>
          <w:rFonts w:ascii="Angsana New" w:hAnsi="Angsana New" w:hint="cs"/>
          <w:sz w:val="28"/>
        </w:rPr>
        <w:t>25</w:t>
      </w:r>
      <w:r w:rsidR="00634591">
        <w:rPr>
          <w:rFonts w:ascii="Angsana New" w:hAnsi="Angsana New"/>
          <w:sz w:val="28"/>
        </w:rPr>
        <w:t>66</w:t>
      </w:r>
      <w:r w:rsidRPr="004154F6">
        <w:rPr>
          <w:rFonts w:ascii="Angsana New" w:hAnsi="Angsana New" w:hint="cs"/>
          <w:sz w:val="28"/>
          <w:cs/>
        </w:rPr>
        <w:t xml:space="preserve"> สิ้นสุดวันที่ </w:t>
      </w:r>
      <w:r w:rsidRPr="004154F6">
        <w:rPr>
          <w:rFonts w:ascii="Angsana New" w:hAnsi="Angsana New" w:hint="cs"/>
          <w:sz w:val="28"/>
        </w:rPr>
        <w:t>31</w:t>
      </w:r>
      <w:r w:rsidRPr="004154F6">
        <w:rPr>
          <w:rFonts w:ascii="Angsana New" w:hAnsi="Angsana New" w:hint="cs"/>
          <w:sz w:val="28"/>
          <w:cs/>
        </w:rPr>
        <w:t xml:space="preserve"> </w:t>
      </w:r>
      <w:r w:rsidR="00634591">
        <w:rPr>
          <w:rFonts w:ascii="Angsana New" w:hAnsi="Angsana New" w:hint="cs"/>
          <w:sz w:val="28"/>
          <w:cs/>
        </w:rPr>
        <w:t>มีนาคม</w:t>
      </w:r>
      <w:r w:rsidRPr="004154F6">
        <w:rPr>
          <w:rFonts w:ascii="Angsana New" w:hAnsi="Angsana New" w:hint="cs"/>
          <w:sz w:val="28"/>
          <w:cs/>
        </w:rPr>
        <w:t xml:space="preserve"> </w:t>
      </w:r>
      <w:r w:rsidRPr="004154F6">
        <w:rPr>
          <w:rFonts w:ascii="Angsana New" w:hAnsi="Angsana New" w:hint="cs"/>
          <w:sz w:val="28"/>
        </w:rPr>
        <w:t>256</w:t>
      </w:r>
      <w:r w:rsidR="00634591">
        <w:rPr>
          <w:rFonts w:ascii="Angsana New" w:hAnsi="Angsana New"/>
          <w:sz w:val="28"/>
        </w:rPr>
        <w:t>8</w:t>
      </w:r>
      <w:r w:rsidRPr="004154F6">
        <w:rPr>
          <w:rFonts w:ascii="Angsana New" w:hAnsi="Angsana New" w:hint="cs"/>
          <w:sz w:val="28"/>
          <w:cs/>
        </w:rPr>
        <w:t xml:space="preserve"> และสามารถต่อสัญญาได้ตามระยะเวลาของสัญญาขายไฟฟ้าโดยจะทำการตกลงค่าจ้างใหม่ในทุก ๆ รอบ </w:t>
      </w:r>
      <w:r w:rsidR="00634591">
        <w:rPr>
          <w:rFonts w:ascii="Angsana New" w:hAnsi="Angsana New"/>
          <w:sz w:val="28"/>
        </w:rPr>
        <w:t>2</w:t>
      </w:r>
      <w:r w:rsidRPr="004154F6">
        <w:rPr>
          <w:rFonts w:ascii="Angsana New" w:hAnsi="Angsana New" w:hint="cs"/>
          <w:sz w:val="28"/>
          <w:cs/>
        </w:rPr>
        <w:t xml:space="preserve"> ปี</w:t>
      </w:r>
      <w:bookmarkEnd w:id="7"/>
    </w:p>
    <w:p w14:paraId="6D446884" w14:textId="77777777" w:rsidR="00B44195" w:rsidRPr="004154F6" w:rsidRDefault="00B44195" w:rsidP="00B44195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r w:rsidRPr="004154F6">
        <w:rPr>
          <w:rFonts w:ascii="Angsana New" w:hAnsi="Angsana New"/>
          <w:sz w:val="28"/>
        </w:rPr>
        <w:tab/>
      </w:r>
      <w:r w:rsidRPr="004154F6">
        <w:rPr>
          <w:rFonts w:ascii="Angsana New" w:hAnsi="Angsana New" w:hint="cs"/>
          <w:sz w:val="28"/>
          <w:cs/>
        </w:rPr>
        <w:t>จำนวนเงินขั้นต่ำที่บริษัทย่อยดังกล่าวต้องจ่ายในอนาคตทั้งสิ้นภายใต้สัญญาบริการ</w:t>
      </w:r>
      <w:r w:rsidRPr="004154F6">
        <w:rPr>
          <w:rFonts w:ascii="Angsana New" w:hAnsi="Angsana New"/>
          <w:sz w:val="28"/>
          <w:cs/>
        </w:rPr>
        <w:t xml:space="preserve"> </w:t>
      </w:r>
      <w:r w:rsidRPr="004154F6">
        <w:rPr>
          <w:rFonts w:ascii="Angsana New" w:hAnsi="Angsana New" w:hint="cs"/>
          <w:sz w:val="28"/>
          <w:cs/>
        </w:rPr>
        <w:t>มีรายละเอียดดังนี้</w:t>
      </w:r>
    </w:p>
    <w:tbl>
      <w:tblPr>
        <w:tblW w:w="8642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310"/>
        <w:gridCol w:w="1530"/>
        <w:gridCol w:w="270"/>
        <w:gridCol w:w="1532"/>
      </w:tblGrid>
      <w:tr w:rsidR="00B44195" w:rsidRPr="00301815" w14:paraId="3599922E" w14:textId="77777777" w:rsidTr="00787396">
        <w:trPr>
          <w:trHeight w:val="409"/>
        </w:trPr>
        <w:tc>
          <w:tcPr>
            <w:tcW w:w="8642" w:type="dxa"/>
            <w:gridSpan w:val="4"/>
            <w:vAlign w:val="bottom"/>
          </w:tcPr>
          <w:p w14:paraId="746A85BD" w14:textId="77777777" w:rsidR="00B44195" w:rsidRPr="005D5559" w:rsidRDefault="00B44195" w:rsidP="005A6A05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(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D555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B44195" w:rsidRPr="00301815" w14:paraId="453D27D6" w14:textId="77777777" w:rsidTr="00787396">
        <w:trPr>
          <w:trHeight w:val="409"/>
        </w:trPr>
        <w:tc>
          <w:tcPr>
            <w:tcW w:w="5310" w:type="dxa"/>
            <w:vAlign w:val="bottom"/>
          </w:tcPr>
          <w:p w14:paraId="5F89C58D" w14:textId="77777777" w:rsidR="00B44195" w:rsidRPr="00301815" w:rsidRDefault="00B44195" w:rsidP="005A6A05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36CA011" w14:textId="77777777" w:rsidR="00B44195" w:rsidRPr="005D5559" w:rsidRDefault="00B44195" w:rsidP="005A6A05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5559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  <w:p w14:paraId="394590F4" w14:textId="77777777" w:rsidR="00B44195" w:rsidRPr="005D5559" w:rsidRDefault="00B44195" w:rsidP="005A6A05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D555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3CD6C63E" w14:textId="77777777" w:rsidR="00B44195" w:rsidRPr="005D5559" w:rsidRDefault="00B44195" w:rsidP="005A6A05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6801E0E" w14:textId="77777777" w:rsidR="00B44195" w:rsidRPr="005D5559" w:rsidRDefault="00B44195" w:rsidP="005A6A05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4C0DB748" w14:textId="77777777" w:rsidR="00B44195" w:rsidRPr="005D5559" w:rsidRDefault="00B44195" w:rsidP="005A6A05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B44195" w:rsidRPr="00301815" w14:paraId="0929C21E" w14:textId="77777777" w:rsidTr="000C6DB9">
        <w:trPr>
          <w:trHeight w:val="395"/>
        </w:trPr>
        <w:tc>
          <w:tcPr>
            <w:tcW w:w="5310" w:type="dxa"/>
          </w:tcPr>
          <w:p w14:paraId="562E1F0C" w14:textId="77777777" w:rsidR="00B44195" w:rsidRPr="005D5559" w:rsidRDefault="00B44195" w:rsidP="005A6A05">
            <w:pPr>
              <w:ind w:left="50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69F530" w14:textId="77777777" w:rsidR="00B44195" w:rsidRPr="005D5559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5F00681" w14:textId="77777777" w:rsidR="00B44195" w:rsidRPr="005D5559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367B6D" w14:textId="77777777" w:rsidR="00B44195" w:rsidRPr="005D5559" w:rsidRDefault="00B44195" w:rsidP="005A6A05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B44195" w:rsidRPr="00301815" w14:paraId="519A5822" w14:textId="77777777" w:rsidTr="000C6DB9">
        <w:trPr>
          <w:trHeight w:val="409"/>
        </w:trPr>
        <w:tc>
          <w:tcPr>
            <w:tcW w:w="5310" w:type="dxa"/>
          </w:tcPr>
          <w:p w14:paraId="2208B13F" w14:textId="4F0D2DEB" w:rsidR="00B44195" w:rsidRPr="005D5559" w:rsidRDefault="00B44195" w:rsidP="005A6A05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5D555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848824" w14:textId="620F68E6" w:rsidR="00B44195" w:rsidRPr="00987865" w:rsidRDefault="006D0C40" w:rsidP="009878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987865">
              <w:rPr>
                <w:rFonts w:ascii="Angsana New" w:hAnsi="Angsana New"/>
                <w:sz w:val="28"/>
              </w:rPr>
              <w:t>4,557</w:t>
            </w:r>
          </w:p>
        </w:tc>
        <w:tc>
          <w:tcPr>
            <w:tcW w:w="270" w:type="dxa"/>
            <w:vAlign w:val="bottom"/>
          </w:tcPr>
          <w:p w14:paraId="7167A724" w14:textId="77777777" w:rsidR="00B44195" w:rsidRPr="005D5559" w:rsidRDefault="00B44195" w:rsidP="005A6A0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83F6A8" w14:textId="77777777" w:rsidR="00B44195" w:rsidRPr="005D5559" w:rsidRDefault="00B44195" w:rsidP="005A6A0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1,139</w:t>
            </w:r>
          </w:p>
        </w:tc>
      </w:tr>
      <w:tr w:rsidR="005C22D0" w:rsidRPr="00301815" w14:paraId="1715E3F6" w14:textId="77777777" w:rsidTr="000C6DB9">
        <w:trPr>
          <w:trHeight w:val="409"/>
        </w:trPr>
        <w:tc>
          <w:tcPr>
            <w:tcW w:w="5310" w:type="dxa"/>
          </w:tcPr>
          <w:p w14:paraId="54F23DB0" w14:textId="23C0B019" w:rsidR="005C22D0" w:rsidRPr="005D5559" w:rsidRDefault="006D0C40" w:rsidP="005A6A05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มากกว่า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แต่ไม่เกิน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56F83" w14:textId="042C6863" w:rsidR="005C22D0" w:rsidRPr="00987865" w:rsidRDefault="006D0C40" w:rsidP="009878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987865">
              <w:rPr>
                <w:rFonts w:ascii="Angsana New" w:hAnsi="Angsana New"/>
                <w:sz w:val="28"/>
              </w:rPr>
              <w:t>4,557</w:t>
            </w:r>
          </w:p>
        </w:tc>
        <w:tc>
          <w:tcPr>
            <w:tcW w:w="270" w:type="dxa"/>
            <w:vAlign w:val="bottom"/>
          </w:tcPr>
          <w:p w14:paraId="5903E7FA" w14:textId="77777777" w:rsidR="005C22D0" w:rsidRPr="005D5559" w:rsidRDefault="005C22D0" w:rsidP="005A6A05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75789" w14:textId="2529C8E8" w:rsidR="005C22D0" w:rsidRDefault="000C6DB9" w:rsidP="005A6A0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44195" w:rsidRPr="00301815" w14:paraId="5EB4C900" w14:textId="77777777" w:rsidTr="000C6DB9">
        <w:trPr>
          <w:trHeight w:val="409"/>
        </w:trPr>
        <w:tc>
          <w:tcPr>
            <w:tcW w:w="5310" w:type="dxa"/>
          </w:tcPr>
          <w:p w14:paraId="75F257A2" w14:textId="77777777" w:rsidR="00B44195" w:rsidRPr="00153548" w:rsidRDefault="00B44195" w:rsidP="005A6A05">
            <w:pPr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5354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18D9A9" w14:textId="5BF7AAF1" w:rsidR="00B44195" w:rsidRPr="00987865" w:rsidRDefault="000C6DB9" w:rsidP="00987865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7865">
              <w:rPr>
                <w:rFonts w:ascii="Angsana New" w:hAnsi="Angsana New"/>
                <w:b/>
                <w:bCs/>
                <w:sz w:val="28"/>
              </w:rPr>
              <w:t>9,114</w:t>
            </w:r>
          </w:p>
        </w:tc>
        <w:tc>
          <w:tcPr>
            <w:tcW w:w="270" w:type="dxa"/>
            <w:vAlign w:val="bottom"/>
          </w:tcPr>
          <w:p w14:paraId="6D631351" w14:textId="77777777" w:rsidR="00B44195" w:rsidRPr="00CF17AD" w:rsidRDefault="00B44195" w:rsidP="00787396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E8EC10" w14:textId="77777777" w:rsidR="00B44195" w:rsidRPr="00CF17AD" w:rsidRDefault="00B44195" w:rsidP="00787396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F17AD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  <w:r w:rsidRPr="00CF17AD">
              <w:rPr>
                <w:rFonts w:ascii="Angsana New" w:hAnsi="Angsana New"/>
                <w:b/>
                <w:bCs/>
                <w:sz w:val="28"/>
              </w:rPr>
              <w:t>,139</w:t>
            </w:r>
          </w:p>
        </w:tc>
      </w:tr>
    </w:tbl>
    <w:p w14:paraId="588FDEC3" w14:textId="40E1706A" w:rsidR="00B44195" w:rsidRDefault="00B44195" w:rsidP="00B44195">
      <w:pPr>
        <w:spacing w:after="240"/>
        <w:ind w:left="900" w:hanging="540"/>
        <w:jc w:val="thaiDistribute"/>
        <w:rPr>
          <w:rFonts w:asciiTheme="majorBidi" w:hAnsiTheme="majorBidi" w:cstheme="majorBidi"/>
          <w:sz w:val="28"/>
        </w:rPr>
      </w:pPr>
    </w:p>
    <w:p w14:paraId="49482EF0" w14:textId="623BADDD" w:rsidR="00347765" w:rsidRPr="000B1550" w:rsidRDefault="00B44195" w:rsidP="000B1550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r w:rsidRPr="000B1550">
        <w:rPr>
          <w:rFonts w:ascii="Angsana New" w:hAnsi="Angsana New"/>
          <w:sz w:val="28"/>
        </w:rPr>
        <w:lastRenderedPageBreak/>
        <w:t>2</w:t>
      </w:r>
      <w:r w:rsidR="002F0702">
        <w:rPr>
          <w:rFonts w:ascii="Angsana New" w:hAnsi="Angsana New"/>
          <w:sz w:val="28"/>
        </w:rPr>
        <w:t>9</w:t>
      </w:r>
      <w:r w:rsidRPr="000B1550">
        <w:rPr>
          <w:rFonts w:ascii="Angsana New" w:hAnsi="Angsana New"/>
          <w:sz w:val="28"/>
        </w:rPr>
        <w:t xml:space="preserve">.5.2 </w:t>
      </w:r>
      <w:r w:rsidRPr="000B1550">
        <w:rPr>
          <w:rFonts w:ascii="Angsana New" w:hAnsi="Angsana New" w:hint="cs"/>
          <w:sz w:val="28"/>
          <w:cs/>
        </w:rPr>
        <w:t>บริษัท</w:t>
      </w:r>
      <w:r w:rsidRPr="000B1550">
        <w:rPr>
          <w:rFonts w:ascii="Angsana New" w:hAnsi="Angsana New"/>
          <w:sz w:val="28"/>
          <w:cs/>
        </w:rPr>
        <w:t xml:space="preserve"> </w:t>
      </w:r>
      <w:r w:rsidRPr="000B1550">
        <w:rPr>
          <w:rFonts w:ascii="Angsana New" w:hAnsi="Angsana New" w:hint="cs"/>
          <w:sz w:val="28"/>
          <w:cs/>
        </w:rPr>
        <w:t>พระแสงกรีน</w:t>
      </w:r>
      <w:r w:rsidRPr="000B1550">
        <w:rPr>
          <w:rFonts w:ascii="Angsana New" w:hAnsi="Angsana New"/>
          <w:sz w:val="28"/>
          <w:cs/>
        </w:rPr>
        <w:t xml:space="preserve"> </w:t>
      </w:r>
      <w:r w:rsidRPr="000B1550">
        <w:rPr>
          <w:rFonts w:ascii="Angsana New" w:hAnsi="Angsana New" w:hint="cs"/>
          <w:sz w:val="28"/>
          <w:cs/>
        </w:rPr>
        <w:t>พาวเวอร์</w:t>
      </w:r>
      <w:r w:rsidRPr="000B1550">
        <w:rPr>
          <w:rFonts w:ascii="Angsana New" w:hAnsi="Angsana New"/>
          <w:sz w:val="28"/>
          <w:cs/>
        </w:rPr>
        <w:t xml:space="preserve"> </w:t>
      </w:r>
      <w:r w:rsidRPr="000B1550">
        <w:rPr>
          <w:rFonts w:ascii="Angsana New" w:hAnsi="Angsana New" w:hint="cs"/>
          <w:sz w:val="28"/>
          <w:cs/>
        </w:rPr>
        <w:t>จำกัด</w:t>
      </w:r>
      <w:r w:rsidRPr="000B1550">
        <w:rPr>
          <w:rFonts w:ascii="Angsana New" w:hAnsi="Angsana New"/>
          <w:sz w:val="28"/>
          <w:cs/>
        </w:rPr>
        <w:t xml:space="preserve"> </w:t>
      </w:r>
      <w:r w:rsidRPr="000B1550">
        <w:rPr>
          <w:rFonts w:ascii="Angsana New" w:hAnsi="Angsana New" w:hint="cs"/>
          <w:sz w:val="28"/>
          <w:cs/>
        </w:rPr>
        <w:t>ซึ่งเป็นบริษัทย่อยมีภาระผูกพันที่จะต้องจ่ายเงินภายใต้สัญญาซื้อขายน้ำเสียกับบริษัทที่เกี่ยวข้องกันแห่งหนึ่งโดยสัญญามีอายุ</w:t>
      </w:r>
      <w:r w:rsidRPr="000B1550">
        <w:rPr>
          <w:rFonts w:ascii="Angsana New" w:hAnsi="Angsana New"/>
          <w:sz w:val="28"/>
          <w:cs/>
        </w:rPr>
        <w:t xml:space="preserve"> </w:t>
      </w:r>
      <w:r w:rsidRPr="000B1550">
        <w:rPr>
          <w:rFonts w:ascii="Angsana New" w:hAnsi="Angsana New"/>
          <w:sz w:val="28"/>
        </w:rPr>
        <w:t>15</w:t>
      </w:r>
      <w:r w:rsidRPr="000B1550">
        <w:rPr>
          <w:rFonts w:ascii="Angsana New" w:hAnsi="Angsana New"/>
          <w:sz w:val="28"/>
          <w:cs/>
        </w:rPr>
        <w:t xml:space="preserve"> </w:t>
      </w:r>
      <w:r w:rsidRPr="000B1550">
        <w:rPr>
          <w:rFonts w:ascii="Angsana New" w:hAnsi="Angsana New" w:hint="cs"/>
          <w:sz w:val="28"/>
          <w:cs/>
        </w:rPr>
        <w:t>ปี</w:t>
      </w:r>
      <w:r w:rsidRPr="000B1550">
        <w:rPr>
          <w:rFonts w:ascii="Angsana New" w:hAnsi="Angsana New"/>
          <w:sz w:val="28"/>
          <w:cs/>
        </w:rPr>
        <w:t xml:space="preserve"> </w:t>
      </w:r>
      <w:r w:rsidRPr="000B1550">
        <w:rPr>
          <w:rFonts w:ascii="Angsana New" w:hAnsi="Angsana New" w:hint="cs"/>
          <w:sz w:val="28"/>
          <w:cs/>
        </w:rPr>
        <w:t>และสามารถต่อสัญญาเพิ่มคราวละ</w:t>
      </w:r>
      <w:r w:rsidRPr="000B1550">
        <w:rPr>
          <w:rFonts w:ascii="Angsana New" w:hAnsi="Angsana New"/>
          <w:sz w:val="28"/>
          <w:cs/>
        </w:rPr>
        <w:t xml:space="preserve"> </w:t>
      </w:r>
      <w:r w:rsidRPr="000B1550">
        <w:rPr>
          <w:rFonts w:ascii="Angsana New" w:hAnsi="Angsana New"/>
          <w:sz w:val="28"/>
        </w:rPr>
        <w:t>10</w:t>
      </w:r>
      <w:r w:rsidRPr="000B1550">
        <w:rPr>
          <w:rFonts w:ascii="Angsana New" w:hAnsi="Angsana New"/>
          <w:sz w:val="28"/>
          <w:cs/>
        </w:rPr>
        <w:t xml:space="preserve"> </w:t>
      </w:r>
      <w:r w:rsidRPr="000B1550">
        <w:rPr>
          <w:rFonts w:ascii="Angsana New" w:hAnsi="Angsana New" w:hint="cs"/>
          <w:sz w:val="28"/>
          <w:cs/>
        </w:rPr>
        <w:t>ปี</w:t>
      </w:r>
    </w:p>
    <w:p w14:paraId="64FF3681" w14:textId="3D21636E" w:rsidR="00B44195" w:rsidRPr="00AA736B" w:rsidRDefault="00855573" w:rsidP="000B1550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</w:t>
      </w:r>
      <w:r w:rsidR="002F0702">
        <w:rPr>
          <w:rFonts w:ascii="Angsana New" w:hAnsi="Angsana New"/>
          <w:sz w:val="28"/>
        </w:rPr>
        <w:t>9</w:t>
      </w:r>
      <w:r>
        <w:rPr>
          <w:rFonts w:ascii="Angsana New" w:hAnsi="Angsana New"/>
          <w:sz w:val="28"/>
        </w:rPr>
        <w:t xml:space="preserve">.5.3 </w:t>
      </w:r>
      <w:r w:rsidR="002326D0" w:rsidRPr="002326D0">
        <w:rPr>
          <w:rFonts w:ascii="Angsana New" w:hAnsi="Angsana New" w:hint="cs"/>
          <w:sz w:val="28"/>
          <w:cs/>
        </w:rPr>
        <w:t>เมื่อวันที่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/>
          <w:sz w:val="28"/>
        </w:rPr>
        <w:t xml:space="preserve">12 </w:t>
      </w:r>
      <w:r w:rsidR="002326D0" w:rsidRPr="002326D0">
        <w:rPr>
          <w:rFonts w:ascii="Angsana New" w:hAnsi="Angsana New" w:hint="cs"/>
          <w:sz w:val="28"/>
          <w:cs/>
        </w:rPr>
        <w:t>พฤษภาคม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/>
          <w:sz w:val="28"/>
        </w:rPr>
        <w:t xml:space="preserve">2565 </w:t>
      </w:r>
      <w:r w:rsidR="002326D0" w:rsidRPr="002326D0">
        <w:rPr>
          <w:rFonts w:ascii="Angsana New" w:hAnsi="Angsana New" w:hint="cs"/>
          <w:sz w:val="28"/>
          <w:cs/>
        </w:rPr>
        <w:t>บริษัท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สตาร์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แก๊ส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จำกัด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ซึ่งเป็นบริษัทย่อย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ได้ลงนามในสัญญา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โครงการก่อสร้างสถานีบริการน้ำมัน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ปตท</w:t>
      </w:r>
      <w:r w:rsidR="002326D0" w:rsidRPr="002326D0">
        <w:rPr>
          <w:rFonts w:ascii="Angsana New" w:hAnsi="Angsana New"/>
          <w:sz w:val="28"/>
          <w:cs/>
        </w:rPr>
        <w:t xml:space="preserve">. </w:t>
      </w:r>
      <w:r w:rsidR="002326D0" w:rsidRPr="002326D0">
        <w:rPr>
          <w:rFonts w:ascii="Angsana New" w:hAnsi="Angsana New" w:hint="cs"/>
          <w:sz w:val="28"/>
          <w:cs/>
        </w:rPr>
        <w:t>กับบริษัทแห่งหนึ่ง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เพื่อก่อสร้างอาคารสถานีบริการน้ำมัน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eastAsia"/>
          <w:sz w:val="28"/>
          <w:cs/>
        </w:rPr>
        <w:t>“</w:t>
      </w:r>
      <w:r w:rsidR="002326D0" w:rsidRPr="002326D0">
        <w:rPr>
          <w:rFonts w:ascii="Angsana New" w:hAnsi="Angsana New" w:hint="cs"/>
          <w:sz w:val="28"/>
          <w:cs/>
        </w:rPr>
        <w:t>ปตท</w:t>
      </w:r>
      <w:r w:rsidR="002326D0" w:rsidRPr="002326D0">
        <w:rPr>
          <w:rFonts w:ascii="Angsana New" w:hAnsi="Angsana New"/>
          <w:sz w:val="28"/>
          <w:cs/>
        </w:rPr>
        <w:t>.</w:t>
      </w:r>
      <w:r w:rsidR="002326D0" w:rsidRPr="002326D0">
        <w:rPr>
          <w:rFonts w:ascii="Angsana New" w:hAnsi="Angsana New" w:hint="eastAsia"/>
          <w:sz w:val="28"/>
          <w:cs/>
        </w:rPr>
        <w:t>”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ซึ่งเป็นการจ้างเหมารวมวัสดุสิ่งของ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อุปกรณ์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เครื่องมือ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เครื่องใช้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รวมทั้งค่าแรงงาน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โดยมีค่าใช้จ่ายทั้งสิ้น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/>
          <w:sz w:val="28"/>
        </w:rPr>
        <w:t xml:space="preserve">27 </w:t>
      </w:r>
      <w:r w:rsidR="002326D0" w:rsidRPr="002326D0">
        <w:rPr>
          <w:rFonts w:ascii="Angsana New" w:hAnsi="Angsana New" w:hint="cs"/>
          <w:sz w:val="28"/>
          <w:cs/>
        </w:rPr>
        <w:t>ล้านบาท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ภายใต้เงื่อนไขของสัญญาดังกล่าว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บริษัทย่อยมีภาระผูกพันที่ต้องจ่ายค่าก่อสร้างอาคารและค่าจ้างเหมาเป็นงวด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จำนวน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/>
          <w:sz w:val="28"/>
        </w:rPr>
        <w:t xml:space="preserve">8 </w:t>
      </w:r>
      <w:r w:rsidR="002326D0" w:rsidRPr="002326D0">
        <w:rPr>
          <w:rFonts w:ascii="Angsana New" w:hAnsi="Angsana New" w:hint="cs"/>
          <w:sz w:val="28"/>
          <w:cs/>
        </w:rPr>
        <w:t>งวด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ตามอัตราที่ระบุในสัญญา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ซึ่งจำนวนเงินขั้นต่ำที่บริษัทย่อยดังกล่าวต้องจ่ายในอนาคตทั้งสิ้นภายใต้สัญญา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โครงการก่อสร้างสถานีบริการน้ำมัน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ปตท</w:t>
      </w:r>
      <w:r w:rsidR="002326D0" w:rsidRPr="002326D0">
        <w:rPr>
          <w:rFonts w:ascii="Angsana New" w:hAnsi="Angsana New"/>
          <w:sz w:val="28"/>
          <w:cs/>
        </w:rPr>
        <w:t xml:space="preserve">. </w:t>
      </w:r>
      <w:r w:rsidR="002326D0" w:rsidRPr="002326D0">
        <w:rPr>
          <w:rFonts w:ascii="Angsana New" w:hAnsi="Angsana New" w:hint="cs"/>
          <w:sz w:val="28"/>
          <w:cs/>
        </w:rPr>
        <w:t>ณ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 w:hint="cs"/>
          <w:sz w:val="28"/>
          <w:cs/>
        </w:rPr>
        <w:t>วันที่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/>
          <w:sz w:val="28"/>
        </w:rPr>
        <w:t xml:space="preserve">31 </w:t>
      </w:r>
      <w:r w:rsidR="002326D0" w:rsidRPr="002326D0">
        <w:rPr>
          <w:rFonts w:ascii="Angsana New" w:hAnsi="Angsana New" w:hint="cs"/>
          <w:sz w:val="28"/>
          <w:cs/>
        </w:rPr>
        <w:t>มีนาคม</w:t>
      </w:r>
      <w:r w:rsidR="002326D0" w:rsidRPr="002326D0">
        <w:rPr>
          <w:rFonts w:ascii="Angsana New" w:hAnsi="Angsana New"/>
          <w:sz w:val="28"/>
          <w:cs/>
        </w:rPr>
        <w:t xml:space="preserve"> </w:t>
      </w:r>
      <w:r w:rsidR="002326D0" w:rsidRPr="002326D0">
        <w:rPr>
          <w:rFonts w:ascii="Angsana New" w:hAnsi="Angsana New"/>
          <w:sz w:val="28"/>
        </w:rPr>
        <w:t xml:space="preserve">2566 </w:t>
      </w:r>
      <w:r w:rsidR="002326D0" w:rsidRPr="005862BF">
        <w:rPr>
          <w:rFonts w:ascii="Angsana New" w:hAnsi="Angsana New" w:hint="cs"/>
          <w:sz w:val="28"/>
          <w:cs/>
        </w:rPr>
        <w:t>เป็นจำนวนเงินรวม</w:t>
      </w:r>
      <w:r w:rsidR="002326D0" w:rsidRPr="005862BF">
        <w:rPr>
          <w:rFonts w:ascii="Angsana New" w:hAnsi="Angsana New"/>
          <w:sz w:val="28"/>
          <w:cs/>
        </w:rPr>
        <w:t xml:space="preserve"> </w:t>
      </w:r>
      <w:r w:rsidR="002326D0" w:rsidRPr="005862BF">
        <w:rPr>
          <w:rFonts w:ascii="Angsana New" w:hAnsi="Angsana New"/>
          <w:sz w:val="28"/>
        </w:rPr>
        <w:t xml:space="preserve">3 </w:t>
      </w:r>
      <w:r w:rsidR="002326D0" w:rsidRPr="005862BF">
        <w:rPr>
          <w:rFonts w:ascii="Angsana New" w:hAnsi="Angsana New" w:hint="cs"/>
          <w:sz w:val="28"/>
          <w:cs/>
        </w:rPr>
        <w:t>ล้านบาท</w:t>
      </w:r>
    </w:p>
    <w:p w14:paraId="4221D691" w14:textId="338FC3E1" w:rsidR="00B44195" w:rsidRPr="00B44195" w:rsidRDefault="00B44195" w:rsidP="00B44195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E55F6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14:paraId="2775A242" w14:textId="77777777" w:rsidR="00A34906" w:rsidRPr="00B118B0" w:rsidRDefault="00303437" w:rsidP="00A3490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1B57E7">
        <w:rPr>
          <w:rFonts w:asciiTheme="majorBidi" w:hAnsiTheme="majorBidi" w:cstheme="majorBidi" w:hint="cs"/>
          <w:sz w:val="28"/>
          <w:cs/>
        </w:rPr>
        <w:t>ณ</w:t>
      </w:r>
      <w:r w:rsidRPr="001B57E7">
        <w:rPr>
          <w:rFonts w:asciiTheme="majorBidi" w:hAnsiTheme="majorBidi" w:cstheme="majorBidi"/>
          <w:sz w:val="28"/>
          <w:cs/>
        </w:rPr>
        <w:t xml:space="preserve"> วันที่ </w:t>
      </w:r>
      <w:r w:rsidR="00795BE4">
        <w:rPr>
          <w:rFonts w:asciiTheme="majorBidi" w:hAnsiTheme="majorBidi" w:cstheme="majorBidi"/>
          <w:sz w:val="28"/>
        </w:rPr>
        <w:t xml:space="preserve">31 </w:t>
      </w:r>
      <w:r w:rsidR="00795BE4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795BE4">
        <w:rPr>
          <w:rFonts w:asciiTheme="majorBidi" w:hAnsiTheme="majorBidi" w:cstheme="majorBidi"/>
          <w:sz w:val="28"/>
        </w:rPr>
        <w:t>2566</w:t>
      </w:r>
      <w:r w:rsidRPr="001B57E7">
        <w:rPr>
          <w:rFonts w:asciiTheme="majorBidi" w:hAnsiTheme="majorBidi" w:cstheme="majorBidi"/>
          <w:sz w:val="28"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>และ</w:t>
      </w:r>
      <w:r w:rsidRPr="001B57E7">
        <w:rPr>
          <w:rFonts w:asciiTheme="majorBidi" w:hAnsiTheme="majorBidi" w:cstheme="majorBidi" w:hint="cs"/>
          <w:sz w:val="28"/>
          <w:cs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 xml:space="preserve">วันที่ </w:t>
      </w:r>
      <w:r w:rsidRPr="001B57E7">
        <w:rPr>
          <w:rFonts w:asciiTheme="majorBidi" w:hAnsiTheme="majorBidi" w:cstheme="majorBidi"/>
          <w:sz w:val="28"/>
        </w:rPr>
        <w:t>31</w:t>
      </w:r>
      <w:r w:rsidRPr="001B57E7">
        <w:rPr>
          <w:rFonts w:asciiTheme="majorBidi" w:hAnsiTheme="majorBidi" w:cstheme="majorBidi"/>
          <w:sz w:val="28"/>
          <w:cs/>
        </w:rPr>
        <w:t xml:space="preserve"> ธันวาคม </w:t>
      </w:r>
      <w:r w:rsidRPr="001B57E7">
        <w:rPr>
          <w:rFonts w:asciiTheme="majorBidi" w:hAnsiTheme="majorBidi" w:cstheme="majorBidi"/>
          <w:sz w:val="28"/>
        </w:rPr>
        <w:t>256</w:t>
      </w:r>
      <w:r w:rsidR="00795BE4">
        <w:rPr>
          <w:rFonts w:asciiTheme="majorBidi" w:hAnsiTheme="majorBidi" w:cstheme="majorBidi"/>
          <w:sz w:val="28"/>
        </w:rPr>
        <w:t>5</w:t>
      </w:r>
      <w:r w:rsidR="00347765" w:rsidRPr="004517A7">
        <w:rPr>
          <w:rFonts w:ascii="Angsana New" w:hAnsi="Angsana New" w:hint="cs"/>
          <w:spacing w:val="-4"/>
          <w:sz w:val="28"/>
          <w:cs/>
        </w:rPr>
        <w:t xml:space="preserve"> บริษัทมีสินทรัพย์ที่วัดมูลค่าด้วยมูลค่ายุติธรรมแยกแสดงตามลำดับชั้น</w:t>
      </w:r>
      <w:r w:rsidR="00347765" w:rsidRPr="004517A7">
        <w:rPr>
          <w:rFonts w:ascii="Angsana New" w:hAnsi="Angsana New" w:hint="cs"/>
          <w:spacing w:val="-4"/>
          <w:sz w:val="28"/>
        </w:rPr>
        <w:t xml:space="preserve"> </w:t>
      </w:r>
      <w:r w:rsidR="00347765" w:rsidRPr="004517A7">
        <w:rPr>
          <w:rFonts w:ascii="Angsana New" w:hAnsi="Angsana New" w:hint="cs"/>
          <w:spacing w:val="-4"/>
          <w:sz w:val="28"/>
          <w:cs/>
        </w:rPr>
        <w:t>ของมูลค่ายุติธรรม ดังนี้</w:t>
      </w:r>
      <w:r w:rsidR="00A34906">
        <w:rPr>
          <w:rFonts w:ascii="Angsana New" w:hAnsi="Angsana New"/>
          <w:spacing w:val="-4"/>
          <w:sz w:val="28"/>
        </w:rPr>
        <w:t xml:space="preserve"> </w:t>
      </w:r>
      <w:r w:rsidR="00A34906" w:rsidRPr="00B118B0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="00A34906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="00A34906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="00A34906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="00A34906" w:rsidRPr="00B118B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09"/>
        <w:gridCol w:w="810"/>
        <w:gridCol w:w="831"/>
        <w:gridCol w:w="788"/>
        <w:gridCol w:w="810"/>
        <w:gridCol w:w="809"/>
        <w:gridCol w:w="870"/>
        <w:gridCol w:w="838"/>
        <w:gridCol w:w="874"/>
        <w:gridCol w:w="9"/>
      </w:tblGrid>
      <w:tr w:rsidR="00956835" w:rsidRPr="004517A7" w14:paraId="43E06A53" w14:textId="77777777" w:rsidTr="00613A3D">
        <w:trPr>
          <w:gridAfter w:val="1"/>
          <w:wAfter w:w="9" w:type="dxa"/>
          <w:tblHeader/>
        </w:trPr>
        <w:tc>
          <w:tcPr>
            <w:tcW w:w="9239" w:type="dxa"/>
            <w:gridSpan w:val="9"/>
            <w:vAlign w:val="bottom"/>
          </w:tcPr>
          <w:p w14:paraId="0B6F3211" w14:textId="77777777" w:rsidR="00956835" w:rsidRPr="004517A7" w:rsidRDefault="00956835" w:rsidP="005841E5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</w:rPr>
              <w:t>(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4517A7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4517A7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956835" w:rsidRPr="004517A7" w14:paraId="026D95B1" w14:textId="77777777" w:rsidTr="005841E5">
        <w:trPr>
          <w:trHeight w:val="369"/>
          <w:tblHeader/>
        </w:trPr>
        <w:tc>
          <w:tcPr>
            <w:tcW w:w="2609" w:type="dxa"/>
            <w:vAlign w:val="bottom"/>
          </w:tcPr>
          <w:p w14:paraId="135BDC2E" w14:textId="77777777" w:rsidR="00956835" w:rsidRPr="004517A7" w:rsidRDefault="00956835" w:rsidP="005841E5">
            <w:pPr>
              <w:pStyle w:val="BodyTextIndent3"/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639" w:type="dxa"/>
            <w:gridSpan w:val="9"/>
            <w:vAlign w:val="bottom"/>
          </w:tcPr>
          <w:p w14:paraId="461A8503" w14:textId="77777777" w:rsidR="00956835" w:rsidRPr="004517A7" w:rsidRDefault="00956835" w:rsidP="005841E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56835" w:rsidRPr="004517A7" w14:paraId="3F1871BF" w14:textId="77777777" w:rsidTr="00613A3D">
        <w:trPr>
          <w:gridAfter w:val="1"/>
          <w:wAfter w:w="9" w:type="dxa"/>
          <w:tblHeader/>
        </w:trPr>
        <w:tc>
          <w:tcPr>
            <w:tcW w:w="2609" w:type="dxa"/>
            <w:vAlign w:val="bottom"/>
          </w:tcPr>
          <w:p w14:paraId="4114535C" w14:textId="77777777" w:rsidR="00956835" w:rsidRPr="004517A7" w:rsidRDefault="00956835" w:rsidP="005841E5">
            <w:pPr>
              <w:pStyle w:val="BodyTextIndent3"/>
              <w:spacing w:before="0" w:after="0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641" w:type="dxa"/>
            <w:gridSpan w:val="2"/>
            <w:vAlign w:val="bottom"/>
          </w:tcPr>
          <w:p w14:paraId="43CEC2C5" w14:textId="77777777" w:rsidR="00956835" w:rsidRPr="004517A7" w:rsidRDefault="00956835" w:rsidP="005841E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6E12E1F2" w14:textId="77777777" w:rsidR="00956835" w:rsidRPr="004517A7" w:rsidRDefault="00956835" w:rsidP="005841E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679" w:type="dxa"/>
            <w:gridSpan w:val="2"/>
            <w:vAlign w:val="bottom"/>
          </w:tcPr>
          <w:p w14:paraId="6572EDB5" w14:textId="77777777" w:rsidR="00956835" w:rsidRPr="004517A7" w:rsidRDefault="00956835" w:rsidP="005841E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712" w:type="dxa"/>
            <w:gridSpan w:val="2"/>
            <w:vAlign w:val="bottom"/>
          </w:tcPr>
          <w:p w14:paraId="05162F12" w14:textId="77777777" w:rsidR="00956835" w:rsidRPr="004517A7" w:rsidRDefault="00956835" w:rsidP="005841E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56835" w:rsidRPr="004517A7" w14:paraId="5B17D740" w14:textId="77777777" w:rsidTr="00613A3D">
        <w:trPr>
          <w:gridAfter w:val="1"/>
          <w:wAfter w:w="9" w:type="dxa"/>
          <w:tblHeader/>
        </w:trPr>
        <w:tc>
          <w:tcPr>
            <w:tcW w:w="2609" w:type="dxa"/>
            <w:vAlign w:val="bottom"/>
          </w:tcPr>
          <w:p w14:paraId="27D08CAC" w14:textId="77777777" w:rsidR="00956835" w:rsidRPr="004517A7" w:rsidRDefault="00956835" w:rsidP="005841E5">
            <w:pPr>
              <w:pStyle w:val="BodyTextIndent3"/>
              <w:spacing w:before="0" w:after="0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B165A0" w14:textId="3A252B0F" w:rsidR="00956835" w:rsidRPr="004517A7" w:rsidRDefault="00956835" w:rsidP="005841E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95BE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31" w:type="dxa"/>
            <w:vAlign w:val="bottom"/>
          </w:tcPr>
          <w:p w14:paraId="5E945502" w14:textId="58A552A9" w:rsidR="00956835" w:rsidRPr="004517A7" w:rsidRDefault="00956835" w:rsidP="005841E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95BE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788" w:type="dxa"/>
            <w:vAlign w:val="bottom"/>
          </w:tcPr>
          <w:p w14:paraId="7B8E1C2B" w14:textId="7821C8A8" w:rsidR="00956835" w:rsidRPr="004517A7" w:rsidRDefault="00956835" w:rsidP="005841E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95BE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10" w:type="dxa"/>
            <w:vAlign w:val="bottom"/>
          </w:tcPr>
          <w:p w14:paraId="15DB93C9" w14:textId="76AC459E" w:rsidR="00956835" w:rsidRPr="004517A7" w:rsidRDefault="00956835" w:rsidP="005841E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95BE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09" w:type="dxa"/>
            <w:vAlign w:val="bottom"/>
          </w:tcPr>
          <w:p w14:paraId="23C14ABB" w14:textId="3EF09BEF" w:rsidR="00956835" w:rsidRPr="004517A7" w:rsidRDefault="00956835" w:rsidP="005841E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95BE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70" w:type="dxa"/>
            <w:vAlign w:val="bottom"/>
          </w:tcPr>
          <w:p w14:paraId="495CB110" w14:textId="6623EF0B" w:rsidR="00956835" w:rsidRPr="004517A7" w:rsidRDefault="00956835" w:rsidP="005841E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95BE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38" w:type="dxa"/>
            <w:vAlign w:val="bottom"/>
          </w:tcPr>
          <w:p w14:paraId="04019772" w14:textId="21AF8503" w:rsidR="00956835" w:rsidRPr="004517A7" w:rsidRDefault="00956835" w:rsidP="005841E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95BE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74" w:type="dxa"/>
            <w:vAlign w:val="bottom"/>
          </w:tcPr>
          <w:p w14:paraId="4C1BA1B7" w14:textId="259666F6" w:rsidR="00956835" w:rsidRPr="004517A7" w:rsidRDefault="00956835" w:rsidP="005841E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 w:rsidR="00795BE4">
              <w:rPr>
                <w:rFonts w:ascii="Angsana New" w:hAnsi="Angsana New"/>
                <w:sz w:val="28"/>
              </w:rPr>
              <w:t>5</w:t>
            </w:r>
          </w:p>
        </w:tc>
      </w:tr>
      <w:tr w:rsidR="000B1550" w:rsidRPr="004517A7" w14:paraId="6588A29E" w14:textId="77777777" w:rsidTr="005A6A05">
        <w:trPr>
          <w:gridAfter w:val="1"/>
          <w:wAfter w:w="9" w:type="dxa"/>
        </w:trPr>
        <w:tc>
          <w:tcPr>
            <w:tcW w:w="3419" w:type="dxa"/>
            <w:gridSpan w:val="2"/>
            <w:vAlign w:val="bottom"/>
          </w:tcPr>
          <w:p w14:paraId="701D7223" w14:textId="2B0847FD" w:rsidR="000B1550" w:rsidRPr="00C428B1" w:rsidRDefault="000B1550" w:rsidP="005841E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2" w:hanging="180"/>
              <w:jc w:val="lef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C428B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5841E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วัดมูลค่าด้วยมูลค่ายุติธรรม</w:t>
            </w:r>
            <w:r w:rsidRPr="00C428B1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831" w:type="dxa"/>
            <w:vAlign w:val="bottom"/>
          </w:tcPr>
          <w:p w14:paraId="34B08ACC" w14:textId="77777777" w:rsidR="000B1550" w:rsidRPr="00C428B1" w:rsidRDefault="000B1550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88" w:type="dxa"/>
            <w:vAlign w:val="bottom"/>
          </w:tcPr>
          <w:p w14:paraId="73C9851B" w14:textId="77777777" w:rsidR="000B1550" w:rsidRPr="00C428B1" w:rsidRDefault="000B1550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5044436" w14:textId="77777777" w:rsidR="000B1550" w:rsidRPr="00C428B1" w:rsidRDefault="000B1550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09" w:type="dxa"/>
            <w:vAlign w:val="bottom"/>
          </w:tcPr>
          <w:p w14:paraId="5FB99891" w14:textId="77777777" w:rsidR="000B1550" w:rsidRPr="00C428B1" w:rsidRDefault="000B1550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6E1EE16B" w14:textId="77777777" w:rsidR="000B1550" w:rsidRPr="00C428B1" w:rsidRDefault="000B1550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1BAB18B" w14:textId="77777777" w:rsidR="000B1550" w:rsidRPr="00C428B1" w:rsidRDefault="000B1550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4" w:type="dxa"/>
            <w:vAlign w:val="bottom"/>
          </w:tcPr>
          <w:p w14:paraId="6239FC15" w14:textId="54CE9BAB" w:rsidR="000B1550" w:rsidRPr="00C428B1" w:rsidRDefault="000B1550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</w:tr>
      <w:tr w:rsidR="00ED6D91" w:rsidRPr="004517A7" w14:paraId="1F8929E9" w14:textId="77777777" w:rsidTr="00EE3B52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2EEC8A69" w14:textId="77777777" w:rsidR="00ED6D91" w:rsidRPr="00C428B1" w:rsidRDefault="00ED6D91" w:rsidP="005841E5">
            <w:pPr>
              <w:pStyle w:val="BodyTextIndent3"/>
              <w:spacing w:before="0" w:after="0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</w:t>
            </w:r>
          </w:p>
          <w:p w14:paraId="4386B6A3" w14:textId="77777777" w:rsidR="00ED6D91" w:rsidRPr="00C428B1" w:rsidRDefault="00ED6D91" w:rsidP="005841E5">
            <w:pPr>
              <w:pStyle w:val="BodyTextIndent3"/>
              <w:spacing w:before="0" w:after="0"/>
              <w:ind w:left="162" w:hanging="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810" w:type="dxa"/>
            <w:vAlign w:val="bottom"/>
          </w:tcPr>
          <w:p w14:paraId="2219528C" w14:textId="5DE9A3FA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40809BB4" w14:textId="6FF5ADF0" w:rsidR="00ED6D91" w:rsidRPr="002A71C2" w:rsidRDefault="00795BE4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20E20FE0" w14:textId="6C1167AE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B87C2CB" w14:textId="022C5EF8" w:rsidR="00ED6D91" w:rsidRPr="002A71C2" w:rsidRDefault="00920E73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4248A4FC" w14:textId="48D7AFD3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28</w:t>
            </w:r>
          </w:p>
        </w:tc>
        <w:tc>
          <w:tcPr>
            <w:tcW w:w="870" w:type="dxa"/>
            <w:vAlign w:val="bottom"/>
          </w:tcPr>
          <w:p w14:paraId="77EE3D12" w14:textId="0FE0F6EF" w:rsidR="00ED6D91" w:rsidRPr="002A71C2" w:rsidRDefault="00E37020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28</w:t>
            </w:r>
          </w:p>
        </w:tc>
        <w:tc>
          <w:tcPr>
            <w:tcW w:w="838" w:type="dxa"/>
            <w:vAlign w:val="bottom"/>
          </w:tcPr>
          <w:p w14:paraId="09A9E077" w14:textId="5932C95E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28</w:t>
            </w:r>
          </w:p>
        </w:tc>
        <w:tc>
          <w:tcPr>
            <w:tcW w:w="874" w:type="dxa"/>
            <w:vAlign w:val="bottom"/>
          </w:tcPr>
          <w:p w14:paraId="5514F1B2" w14:textId="7063E713" w:rsidR="00ED6D91" w:rsidRPr="002A71C2" w:rsidRDefault="00CD0EED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28</w:t>
            </w:r>
          </w:p>
        </w:tc>
      </w:tr>
      <w:tr w:rsidR="00ED6D91" w:rsidRPr="004517A7" w14:paraId="7DF0B294" w14:textId="77777777" w:rsidTr="00EE3B52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6C1986DD" w14:textId="77777777" w:rsidR="00ED6D91" w:rsidRPr="00C428B1" w:rsidRDefault="00ED6D91" w:rsidP="005841E5">
            <w:pPr>
              <w:pStyle w:val="BodyTextIndent3"/>
              <w:spacing w:before="0" w:after="0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vAlign w:val="bottom"/>
          </w:tcPr>
          <w:p w14:paraId="2A57C778" w14:textId="674497C4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048C11C0" w14:textId="3F1ED33D" w:rsidR="00ED6D91" w:rsidRPr="002A71C2" w:rsidRDefault="00795BE4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0C91AD59" w14:textId="06296F73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304</w:t>
            </w:r>
          </w:p>
        </w:tc>
        <w:tc>
          <w:tcPr>
            <w:tcW w:w="810" w:type="dxa"/>
            <w:vAlign w:val="bottom"/>
          </w:tcPr>
          <w:p w14:paraId="4BB3E475" w14:textId="74659D55" w:rsidR="00ED6D91" w:rsidRPr="002A71C2" w:rsidRDefault="00920E73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306</w:t>
            </w:r>
          </w:p>
        </w:tc>
        <w:tc>
          <w:tcPr>
            <w:tcW w:w="809" w:type="dxa"/>
            <w:vAlign w:val="bottom"/>
          </w:tcPr>
          <w:p w14:paraId="4F502E06" w14:textId="3F1467F3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52028DFF" w14:textId="446DDF61" w:rsidR="00ED6D91" w:rsidRPr="002A71C2" w:rsidRDefault="00E37020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470E461B" w14:textId="3CB63070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304</w:t>
            </w:r>
          </w:p>
        </w:tc>
        <w:tc>
          <w:tcPr>
            <w:tcW w:w="874" w:type="dxa"/>
            <w:vAlign w:val="bottom"/>
          </w:tcPr>
          <w:p w14:paraId="09A444D1" w14:textId="70C3E7A5" w:rsidR="00ED6D91" w:rsidRPr="002A71C2" w:rsidRDefault="00CD0EED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306</w:t>
            </w:r>
          </w:p>
        </w:tc>
      </w:tr>
      <w:tr w:rsidR="00ED6D91" w:rsidRPr="004517A7" w14:paraId="63A05D52" w14:textId="77777777" w:rsidTr="00EE3B52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15FFE1DD" w14:textId="77777777" w:rsidR="00ED6D91" w:rsidRPr="00C428B1" w:rsidRDefault="00ED6D91" w:rsidP="005841E5">
            <w:pPr>
              <w:pStyle w:val="BodyTextIndent3"/>
              <w:spacing w:before="0" w:after="0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vAlign w:val="bottom"/>
          </w:tcPr>
          <w:p w14:paraId="148885C6" w14:textId="4D7F3443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5480B008" w14:textId="1C9A992A" w:rsidR="00ED6D91" w:rsidRPr="002A71C2" w:rsidRDefault="00795BE4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67EDF819" w14:textId="76D36F88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217</w:t>
            </w:r>
          </w:p>
        </w:tc>
        <w:tc>
          <w:tcPr>
            <w:tcW w:w="810" w:type="dxa"/>
            <w:vAlign w:val="bottom"/>
          </w:tcPr>
          <w:p w14:paraId="2F53C514" w14:textId="4CE414F4" w:rsidR="00ED6D91" w:rsidRPr="002A71C2" w:rsidRDefault="00920E73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218</w:t>
            </w:r>
          </w:p>
        </w:tc>
        <w:tc>
          <w:tcPr>
            <w:tcW w:w="809" w:type="dxa"/>
            <w:vAlign w:val="bottom"/>
          </w:tcPr>
          <w:p w14:paraId="3BBC5C9E" w14:textId="0CE4A5AE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4439F6C2" w14:textId="3F08D0F0" w:rsidR="00ED6D91" w:rsidRPr="002A71C2" w:rsidRDefault="00E37020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7EBC56C0" w14:textId="40DE383E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217</w:t>
            </w:r>
          </w:p>
        </w:tc>
        <w:tc>
          <w:tcPr>
            <w:tcW w:w="874" w:type="dxa"/>
            <w:vAlign w:val="bottom"/>
          </w:tcPr>
          <w:p w14:paraId="1A5901A2" w14:textId="0B7E885D" w:rsidR="00ED6D91" w:rsidRPr="002A71C2" w:rsidRDefault="00CD0EED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218</w:t>
            </w:r>
          </w:p>
        </w:tc>
      </w:tr>
      <w:tr w:rsidR="00ED6D91" w:rsidRPr="004517A7" w14:paraId="018C06C3" w14:textId="77777777" w:rsidTr="00EE3B52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76C78B82" w14:textId="77777777" w:rsidR="00ED6D91" w:rsidRPr="00C428B1" w:rsidRDefault="00ED6D91" w:rsidP="005841E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สิทธิภายใต้สัญญาซื้อขายไฟฟ้า                         จากการรวมธุรกิจ</w:t>
            </w:r>
          </w:p>
        </w:tc>
        <w:tc>
          <w:tcPr>
            <w:tcW w:w="810" w:type="dxa"/>
            <w:vAlign w:val="bottom"/>
          </w:tcPr>
          <w:p w14:paraId="603FFDA6" w14:textId="65E2457E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11F2BA3A" w14:textId="029BBF27" w:rsidR="00ED6D91" w:rsidRPr="002A71C2" w:rsidRDefault="00795BE4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27DEEC48" w14:textId="2115710B" w:rsidR="00ED6D91" w:rsidRPr="002A71C2" w:rsidRDefault="00184BD5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E1B5C40" w14:textId="00DFC843" w:rsidR="00ED6D91" w:rsidRPr="002A71C2" w:rsidRDefault="00920E73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6AAED1C6" w14:textId="15ADAF67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63</w:t>
            </w:r>
          </w:p>
        </w:tc>
        <w:tc>
          <w:tcPr>
            <w:tcW w:w="870" w:type="dxa"/>
            <w:vAlign w:val="bottom"/>
          </w:tcPr>
          <w:p w14:paraId="4FB2808E" w14:textId="2B69A441" w:rsidR="00ED6D91" w:rsidRPr="002A71C2" w:rsidRDefault="00E37020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64</w:t>
            </w:r>
          </w:p>
        </w:tc>
        <w:tc>
          <w:tcPr>
            <w:tcW w:w="838" w:type="dxa"/>
            <w:vAlign w:val="bottom"/>
          </w:tcPr>
          <w:p w14:paraId="0DFAA972" w14:textId="0EB8CBBB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63</w:t>
            </w:r>
          </w:p>
        </w:tc>
        <w:tc>
          <w:tcPr>
            <w:tcW w:w="874" w:type="dxa"/>
            <w:vAlign w:val="bottom"/>
          </w:tcPr>
          <w:p w14:paraId="6443366E" w14:textId="11BEA145" w:rsidR="00ED6D91" w:rsidRPr="002A71C2" w:rsidRDefault="00CD0EED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64</w:t>
            </w:r>
          </w:p>
        </w:tc>
      </w:tr>
      <w:tr w:rsidR="00ED6D91" w:rsidRPr="004517A7" w14:paraId="095ADDA2" w14:textId="77777777" w:rsidTr="00EE3B52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73EC106C" w14:textId="77777777" w:rsidR="00ED6D91" w:rsidRPr="00C428B1" w:rsidRDefault="00ED6D91" w:rsidP="005841E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สิทธิประโยชน์ภายใต้สัญญาเช่าที่ดินจากการรวมธุรกิจ</w:t>
            </w:r>
          </w:p>
        </w:tc>
        <w:tc>
          <w:tcPr>
            <w:tcW w:w="810" w:type="dxa"/>
            <w:vAlign w:val="bottom"/>
          </w:tcPr>
          <w:p w14:paraId="423EF82C" w14:textId="3490EF01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04C37572" w14:textId="2C00F4A4" w:rsidR="00ED6D91" w:rsidRPr="002A71C2" w:rsidRDefault="00795BE4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597D5880" w14:textId="31297AF6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27</w:t>
            </w:r>
          </w:p>
        </w:tc>
        <w:tc>
          <w:tcPr>
            <w:tcW w:w="810" w:type="dxa"/>
            <w:vAlign w:val="bottom"/>
          </w:tcPr>
          <w:p w14:paraId="38B90848" w14:textId="6CBC5F55" w:rsidR="00ED6D91" w:rsidRPr="002A71C2" w:rsidRDefault="00920E73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28</w:t>
            </w:r>
          </w:p>
        </w:tc>
        <w:tc>
          <w:tcPr>
            <w:tcW w:w="809" w:type="dxa"/>
            <w:vAlign w:val="bottom"/>
          </w:tcPr>
          <w:p w14:paraId="2D7F8D92" w14:textId="432EB12C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1166E499" w14:textId="0ECF2C0E" w:rsidR="00ED6D91" w:rsidRPr="002A71C2" w:rsidRDefault="00E37020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335C6ACB" w14:textId="77A76D8E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27</w:t>
            </w:r>
          </w:p>
        </w:tc>
        <w:tc>
          <w:tcPr>
            <w:tcW w:w="874" w:type="dxa"/>
            <w:vAlign w:val="bottom"/>
          </w:tcPr>
          <w:p w14:paraId="7B79C3D6" w14:textId="478C1347" w:rsidR="00ED6D91" w:rsidRPr="002A71C2" w:rsidRDefault="00CD0EED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28</w:t>
            </w:r>
          </w:p>
        </w:tc>
      </w:tr>
      <w:tr w:rsidR="00ED6D91" w:rsidRPr="004517A7" w14:paraId="535CEBD3" w14:textId="77777777" w:rsidTr="00EE3B52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7DF5511C" w14:textId="77777777" w:rsidR="00ED6D91" w:rsidRPr="00C428B1" w:rsidRDefault="00ED6D91" w:rsidP="005841E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สิทธิภายใต้สัญญาบริการสถานีแก๊สจากการรวมธุรกิจ</w:t>
            </w:r>
          </w:p>
        </w:tc>
        <w:tc>
          <w:tcPr>
            <w:tcW w:w="810" w:type="dxa"/>
            <w:vAlign w:val="bottom"/>
          </w:tcPr>
          <w:p w14:paraId="4735A764" w14:textId="372DD959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706389DB" w14:textId="3BB5F745" w:rsidR="00ED6D91" w:rsidRPr="002A71C2" w:rsidRDefault="00795BE4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35AC914B" w14:textId="1F5F0430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84EB21A" w14:textId="11A22ABB" w:rsidR="00ED6D91" w:rsidRPr="002A71C2" w:rsidRDefault="00920E73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3E1370B4" w14:textId="1DDE3868" w:rsidR="00184BD5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60</w:t>
            </w:r>
          </w:p>
        </w:tc>
        <w:tc>
          <w:tcPr>
            <w:tcW w:w="870" w:type="dxa"/>
            <w:vAlign w:val="bottom"/>
          </w:tcPr>
          <w:p w14:paraId="0AD77A64" w14:textId="0B519E15" w:rsidR="00ED6D91" w:rsidRPr="002A71C2" w:rsidRDefault="00E37020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61</w:t>
            </w:r>
          </w:p>
        </w:tc>
        <w:tc>
          <w:tcPr>
            <w:tcW w:w="838" w:type="dxa"/>
            <w:vAlign w:val="bottom"/>
          </w:tcPr>
          <w:p w14:paraId="077F0F5F" w14:textId="6E869229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60</w:t>
            </w:r>
          </w:p>
        </w:tc>
        <w:tc>
          <w:tcPr>
            <w:tcW w:w="874" w:type="dxa"/>
            <w:vAlign w:val="bottom"/>
          </w:tcPr>
          <w:p w14:paraId="307D561A" w14:textId="3545B51E" w:rsidR="00ED6D91" w:rsidRPr="002A71C2" w:rsidRDefault="00CD0EED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61</w:t>
            </w:r>
          </w:p>
        </w:tc>
      </w:tr>
      <w:tr w:rsidR="00ED6D91" w:rsidRPr="004517A7" w14:paraId="31E43681" w14:textId="77777777" w:rsidTr="00EE3B52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2ECFE953" w14:textId="77777777" w:rsidR="00ED6D91" w:rsidRPr="00C428B1" w:rsidRDefault="00ED6D91" w:rsidP="005841E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810" w:type="dxa"/>
            <w:vAlign w:val="bottom"/>
          </w:tcPr>
          <w:p w14:paraId="7936EFAA" w14:textId="74F7F8F4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4B9536C8" w14:textId="4EDBEBAE" w:rsidR="00ED6D91" w:rsidRPr="002A71C2" w:rsidRDefault="00795BE4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36637165" w14:textId="30E6CBF3" w:rsidR="00184BD5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1,287</w:t>
            </w:r>
          </w:p>
        </w:tc>
        <w:tc>
          <w:tcPr>
            <w:tcW w:w="810" w:type="dxa"/>
            <w:vAlign w:val="bottom"/>
          </w:tcPr>
          <w:p w14:paraId="20020842" w14:textId="1CD18152" w:rsidR="00ED6D91" w:rsidRPr="002A71C2" w:rsidRDefault="00920E73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1,299</w:t>
            </w:r>
          </w:p>
        </w:tc>
        <w:tc>
          <w:tcPr>
            <w:tcW w:w="809" w:type="dxa"/>
            <w:vAlign w:val="bottom"/>
          </w:tcPr>
          <w:p w14:paraId="09039A48" w14:textId="41651335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6A426883" w14:textId="552A367D" w:rsidR="00ED6D91" w:rsidRPr="002A71C2" w:rsidRDefault="00E37020" w:rsidP="005841E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10B057D0" w14:textId="2A9FF27D" w:rsidR="00ED6D91" w:rsidRPr="002A71C2" w:rsidRDefault="00184BD5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1,287</w:t>
            </w:r>
          </w:p>
        </w:tc>
        <w:tc>
          <w:tcPr>
            <w:tcW w:w="874" w:type="dxa"/>
            <w:vAlign w:val="bottom"/>
          </w:tcPr>
          <w:p w14:paraId="58258174" w14:textId="62625805" w:rsidR="00ED6D91" w:rsidRPr="002A71C2" w:rsidRDefault="00CD0EED" w:rsidP="005841E5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1,299</w:t>
            </w:r>
          </w:p>
        </w:tc>
      </w:tr>
    </w:tbl>
    <w:p w14:paraId="2C02D153" w14:textId="397E75E6" w:rsidR="00404551" w:rsidRDefault="00814407" w:rsidP="00404551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</w:t>
      </w:r>
      <w:r w:rsidR="002A71C2">
        <w:rPr>
          <w:rFonts w:asciiTheme="majorBidi" w:hAnsiTheme="majorBidi" w:cstheme="majorBidi"/>
          <w:sz w:val="28"/>
        </w:rPr>
        <w:t xml:space="preserve">  </w:t>
      </w:r>
      <w:r>
        <w:rPr>
          <w:rFonts w:asciiTheme="majorBidi" w:hAnsiTheme="majorBidi" w:cstheme="majorBidi"/>
          <w:sz w:val="28"/>
          <w:cs/>
        </w:rPr>
        <w:t>ทางการเงิน และไม่มีการโอนรายการระหว่างลำดับชั้นของมูลค่ายุติธรรม</w:t>
      </w:r>
    </w:p>
    <w:p w14:paraId="0F2C71ED" w14:textId="1A110985" w:rsidR="0023166A" w:rsidRPr="0023166A" w:rsidRDefault="003F380C" w:rsidP="005A6A05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23166A">
        <w:rPr>
          <w:rFonts w:asciiTheme="majorBidi" w:hAnsiTheme="majorBidi" w:cstheme="majorBidi"/>
          <w:b/>
          <w:bCs/>
          <w:sz w:val="28"/>
          <w:cs/>
        </w:rPr>
        <w:lastRenderedPageBreak/>
        <w:t>เครื่องมือทางการเงิน</w:t>
      </w:r>
    </w:p>
    <w:p w14:paraId="77FCCB75" w14:textId="77777777" w:rsidR="0023166A" w:rsidRPr="00AF4984" w:rsidRDefault="0023166A" w:rsidP="0023166A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AF4984">
        <w:rPr>
          <w:rFonts w:asciiTheme="majorBidi" w:hAnsiTheme="majorBidi" w:cstheme="majorBidi" w:hint="cs"/>
          <w:sz w:val="28"/>
          <w:cs/>
        </w:rPr>
        <w:t>มูลค่ายุติธรรมของเครื่องมือทางการเงิน</w:t>
      </w:r>
    </w:p>
    <w:p w14:paraId="38164143" w14:textId="77777777" w:rsidR="0023166A" w:rsidRPr="004517A7" w:rsidRDefault="0023166A" w:rsidP="0023166A">
      <w:pPr>
        <w:pStyle w:val="FSNoteDetail"/>
        <w:tabs>
          <w:tab w:val="left" w:pos="180"/>
          <w:tab w:val="left" w:pos="360"/>
        </w:tabs>
      </w:pPr>
      <w:r w:rsidRPr="004517A7">
        <w:rPr>
          <w:rFonts w:hint="cs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</w:p>
    <w:p w14:paraId="48D2879F" w14:textId="1315D5C8" w:rsidR="0023166A" w:rsidRDefault="0023166A" w:rsidP="0023166A">
      <w:pPr>
        <w:pStyle w:val="ListParagraph"/>
        <w:spacing w:before="240"/>
        <w:ind w:left="360" w:right="-29"/>
        <w:jc w:val="thaiDistribute"/>
        <w:rPr>
          <w:rFonts w:asciiTheme="majorBidi" w:hAnsiTheme="majorBidi"/>
          <w:sz w:val="28"/>
        </w:rPr>
      </w:pPr>
      <w:r w:rsidRPr="004517A7">
        <w:rPr>
          <w:rFonts w:hint="cs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Pr="001B57E7">
        <w:rPr>
          <w:rFonts w:asciiTheme="majorBidi" w:hAnsiTheme="majorBidi" w:cstheme="majorBidi"/>
          <w:sz w:val="28"/>
          <w:cs/>
        </w:rPr>
        <w:t xml:space="preserve"> </w:t>
      </w:r>
      <w:r w:rsidRPr="001B57E7">
        <w:rPr>
          <w:rFonts w:asciiTheme="majorBidi" w:hAnsiTheme="majorBidi" w:cstheme="majorBidi" w:hint="cs"/>
          <w:sz w:val="28"/>
          <w:cs/>
        </w:rPr>
        <w:t>ณ</w:t>
      </w:r>
      <w:r w:rsidRPr="001B57E7">
        <w:rPr>
          <w:rFonts w:asciiTheme="majorBidi" w:hAnsiTheme="majorBidi" w:cstheme="majorBidi"/>
          <w:sz w:val="28"/>
          <w:cs/>
        </w:rPr>
        <w:t xml:space="preserve"> วันที่ </w:t>
      </w:r>
      <w:r w:rsidR="009C0210">
        <w:rPr>
          <w:rFonts w:asciiTheme="majorBidi" w:hAnsiTheme="majorBidi" w:cstheme="majorBidi"/>
          <w:sz w:val="28"/>
        </w:rPr>
        <w:t xml:space="preserve">31 </w:t>
      </w:r>
      <w:r w:rsidR="009C0210">
        <w:rPr>
          <w:rFonts w:asciiTheme="majorBidi" w:hAnsiTheme="majorBidi" w:cstheme="majorBidi" w:hint="cs"/>
          <w:sz w:val="28"/>
          <w:cs/>
        </w:rPr>
        <w:t>มีนาคม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1B57E7">
        <w:rPr>
          <w:rFonts w:asciiTheme="majorBidi" w:hAnsiTheme="majorBidi" w:cstheme="majorBidi"/>
          <w:sz w:val="28"/>
        </w:rPr>
        <w:t>256</w:t>
      </w:r>
      <w:r w:rsidR="009C0210">
        <w:rPr>
          <w:rFonts w:asciiTheme="majorBidi" w:hAnsiTheme="majorBidi" w:cstheme="majorBidi"/>
          <w:sz w:val="28"/>
        </w:rPr>
        <w:t>6</w:t>
      </w:r>
      <w:r w:rsidRPr="001B57E7">
        <w:rPr>
          <w:rFonts w:asciiTheme="majorBidi" w:hAnsiTheme="majorBidi" w:cstheme="majorBidi"/>
          <w:sz w:val="28"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1B57E7">
        <w:rPr>
          <w:rFonts w:asciiTheme="majorBidi" w:hAnsiTheme="majorBidi" w:cstheme="majorBidi"/>
          <w:sz w:val="28"/>
        </w:rPr>
        <w:t>31</w:t>
      </w:r>
      <w:r w:rsidRPr="001B57E7">
        <w:rPr>
          <w:rFonts w:asciiTheme="majorBidi" w:hAnsiTheme="majorBidi" w:cstheme="majorBidi"/>
          <w:sz w:val="28"/>
          <w:cs/>
        </w:rPr>
        <w:t xml:space="preserve"> ธันวาคม </w:t>
      </w:r>
      <w:r w:rsidRPr="001B57E7">
        <w:rPr>
          <w:rFonts w:asciiTheme="majorBidi" w:hAnsiTheme="majorBidi" w:cstheme="majorBidi"/>
          <w:sz w:val="28"/>
        </w:rPr>
        <w:t>256</w:t>
      </w:r>
      <w:r w:rsidR="00195B43">
        <w:rPr>
          <w:rFonts w:asciiTheme="majorBidi" w:hAnsiTheme="majorBidi" w:cstheme="majorBidi"/>
          <w:sz w:val="28"/>
        </w:rPr>
        <w:t>5</w:t>
      </w:r>
    </w:p>
    <w:tbl>
      <w:tblPr>
        <w:tblW w:w="978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240"/>
        <w:gridCol w:w="808"/>
        <w:gridCol w:w="811"/>
        <w:gridCol w:w="813"/>
        <w:gridCol w:w="806"/>
        <w:gridCol w:w="7"/>
        <w:gridCol w:w="810"/>
        <w:gridCol w:w="807"/>
        <w:gridCol w:w="7"/>
        <w:gridCol w:w="818"/>
        <w:gridCol w:w="847"/>
        <w:gridCol w:w="7"/>
      </w:tblGrid>
      <w:tr w:rsidR="0023166A" w:rsidRPr="004517A7" w14:paraId="0CF1A0FD" w14:textId="77777777" w:rsidTr="002F6E00">
        <w:trPr>
          <w:gridAfter w:val="1"/>
          <w:wAfter w:w="7" w:type="dxa"/>
          <w:tblHeader/>
        </w:trPr>
        <w:tc>
          <w:tcPr>
            <w:tcW w:w="3240" w:type="dxa"/>
          </w:tcPr>
          <w:p w14:paraId="4FA9C843" w14:textId="77777777" w:rsidR="0023166A" w:rsidRPr="004517A7" w:rsidRDefault="0023166A" w:rsidP="005A6A0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38" w:type="dxa"/>
            <w:gridSpan w:val="4"/>
            <w:vAlign w:val="bottom"/>
          </w:tcPr>
          <w:p w14:paraId="3F748297" w14:textId="77777777" w:rsidR="0023166A" w:rsidRPr="004517A7" w:rsidRDefault="0023166A" w:rsidP="005A6A05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96" w:type="dxa"/>
            <w:gridSpan w:val="6"/>
          </w:tcPr>
          <w:p w14:paraId="73C2A2EF" w14:textId="77777777" w:rsidR="0023166A" w:rsidRPr="004517A7" w:rsidRDefault="0023166A" w:rsidP="005A6A05">
            <w:pPr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หน่วย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23166A" w:rsidRPr="004517A7" w14:paraId="04EC5540" w14:textId="77777777" w:rsidTr="002F6E00">
        <w:trPr>
          <w:gridAfter w:val="1"/>
          <w:wAfter w:w="7" w:type="dxa"/>
          <w:tblHeader/>
        </w:trPr>
        <w:tc>
          <w:tcPr>
            <w:tcW w:w="3240" w:type="dxa"/>
          </w:tcPr>
          <w:p w14:paraId="2CB9CE9F" w14:textId="77777777" w:rsidR="0023166A" w:rsidRPr="004517A7" w:rsidRDefault="0023166A" w:rsidP="005A6A0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38" w:type="dxa"/>
            <w:gridSpan w:val="4"/>
            <w:vAlign w:val="bottom"/>
          </w:tcPr>
          <w:p w14:paraId="6F3872E4" w14:textId="77777777" w:rsidR="0023166A" w:rsidRPr="004517A7" w:rsidRDefault="0023166A" w:rsidP="005A6A05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3296" w:type="dxa"/>
            <w:gridSpan w:val="6"/>
          </w:tcPr>
          <w:p w14:paraId="639C7974" w14:textId="77777777" w:rsidR="0023166A" w:rsidRPr="004517A7" w:rsidRDefault="0023166A" w:rsidP="005A6A05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23166A" w:rsidRPr="004517A7" w14:paraId="3F10D404" w14:textId="77777777" w:rsidTr="002F6E00">
        <w:trPr>
          <w:gridAfter w:val="1"/>
          <w:wAfter w:w="7" w:type="dxa"/>
          <w:tblHeader/>
        </w:trPr>
        <w:tc>
          <w:tcPr>
            <w:tcW w:w="3240" w:type="dxa"/>
          </w:tcPr>
          <w:p w14:paraId="798F2042" w14:textId="77777777" w:rsidR="0023166A" w:rsidRPr="004517A7" w:rsidRDefault="0023166A" w:rsidP="005A6A0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02D58408" w14:textId="77777777" w:rsidR="0023166A" w:rsidRPr="004517A7" w:rsidRDefault="0023166A" w:rsidP="005A6A05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619" w:type="dxa"/>
            <w:gridSpan w:val="2"/>
            <w:vAlign w:val="bottom"/>
          </w:tcPr>
          <w:p w14:paraId="5436EAB7" w14:textId="77777777" w:rsidR="0023166A" w:rsidRPr="004517A7" w:rsidRDefault="0023166A" w:rsidP="005A6A05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624" w:type="dxa"/>
            <w:gridSpan w:val="3"/>
            <w:vAlign w:val="bottom"/>
          </w:tcPr>
          <w:p w14:paraId="59D75715" w14:textId="10108FCC" w:rsidR="0023166A" w:rsidRPr="004517A7" w:rsidRDefault="00866C94" w:rsidP="00866C94">
            <w:pPr>
              <w:pBdr>
                <w:bottom w:val="single" w:sz="4" w:space="1" w:color="auto"/>
              </w:pBdr>
              <w:ind w:left="-77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672" w:type="dxa"/>
            <w:gridSpan w:val="3"/>
            <w:vAlign w:val="bottom"/>
          </w:tcPr>
          <w:p w14:paraId="3534A0FD" w14:textId="77777777" w:rsidR="0023166A" w:rsidRPr="004517A7" w:rsidRDefault="0023166A" w:rsidP="005A6A05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23166A" w:rsidRPr="004517A7" w14:paraId="14A0F14D" w14:textId="77777777" w:rsidTr="002F6E00">
        <w:trPr>
          <w:tblHeader/>
        </w:trPr>
        <w:tc>
          <w:tcPr>
            <w:tcW w:w="3240" w:type="dxa"/>
          </w:tcPr>
          <w:p w14:paraId="03A26996" w14:textId="77777777" w:rsidR="0023166A" w:rsidRPr="004517A7" w:rsidRDefault="0023166A" w:rsidP="005A6A0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08B94197" w14:textId="77777777" w:rsidR="0023166A" w:rsidRPr="004517A7" w:rsidRDefault="0023166A" w:rsidP="005A6A0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ตามบัญชี</w:t>
            </w:r>
          </w:p>
        </w:tc>
        <w:tc>
          <w:tcPr>
            <w:tcW w:w="811" w:type="dxa"/>
            <w:vAlign w:val="bottom"/>
          </w:tcPr>
          <w:p w14:paraId="4615E3C5" w14:textId="77777777" w:rsidR="0023166A" w:rsidRPr="004517A7" w:rsidRDefault="0023166A" w:rsidP="005A6A0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3" w:type="dxa"/>
            <w:vAlign w:val="bottom"/>
          </w:tcPr>
          <w:p w14:paraId="50CFD2F5" w14:textId="77777777" w:rsidR="0023166A" w:rsidRPr="004517A7" w:rsidRDefault="0023166A" w:rsidP="005A6A0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  ตามบัญชี</w:t>
            </w:r>
          </w:p>
        </w:tc>
        <w:tc>
          <w:tcPr>
            <w:tcW w:w="813" w:type="dxa"/>
            <w:gridSpan w:val="2"/>
            <w:vAlign w:val="bottom"/>
          </w:tcPr>
          <w:p w14:paraId="4FDCEB67" w14:textId="77777777" w:rsidR="0023166A" w:rsidRPr="004517A7" w:rsidRDefault="0023166A" w:rsidP="005A6A0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0" w:type="dxa"/>
            <w:vAlign w:val="bottom"/>
          </w:tcPr>
          <w:p w14:paraId="693FA58F" w14:textId="77777777" w:rsidR="0023166A" w:rsidRPr="004517A7" w:rsidRDefault="0023166A" w:rsidP="005A6A0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ตามบัญชี</w:t>
            </w:r>
          </w:p>
        </w:tc>
        <w:tc>
          <w:tcPr>
            <w:tcW w:w="814" w:type="dxa"/>
            <w:gridSpan w:val="2"/>
            <w:vAlign w:val="bottom"/>
          </w:tcPr>
          <w:p w14:paraId="49BF424E" w14:textId="77777777" w:rsidR="0023166A" w:rsidRPr="004517A7" w:rsidRDefault="0023166A" w:rsidP="005A6A0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8" w:type="dxa"/>
            <w:vAlign w:val="bottom"/>
          </w:tcPr>
          <w:p w14:paraId="495F7EA1" w14:textId="77777777" w:rsidR="0023166A" w:rsidRPr="004517A7" w:rsidRDefault="0023166A" w:rsidP="005A6A0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  ตามบัญชี</w:t>
            </w:r>
          </w:p>
        </w:tc>
        <w:tc>
          <w:tcPr>
            <w:tcW w:w="854" w:type="dxa"/>
            <w:gridSpan w:val="2"/>
            <w:vAlign w:val="bottom"/>
          </w:tcPr>
          <w:p w14:paraId="6F89CD96" w14:textId="77777777" w:rsidR="0023166A" w:rsidRPr="004517A7" w:rsidRDefault="0023166A" w:rsidP="005A6A0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</w:tr>
      <w:tr w:rsidR="0023166A" w:rsidRPr="004517A7" w14:paraId="5D393AF8" w14:textId="77777777" w:rsidTr="002F6E00">
        <w:tc>
          <w:tcPr>
            <w:tcW w:w="3240" w:type="dxa"/>
          </w:tcPr>
          <w:p w14:paraId="7D55C98C" w14:textId="77777777" w:rsidR="0023166A" w:rsidRPr="004517A7" w:rsidRDefault="0023166A" w:rsidP="005A6A05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5F21F100" w14:textId="77777777" w:rsidR="0023166A" w:rsidRPr="004517A7" w:rsidRDefault="0023166A" w:rsidP="005A6A05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1" w:type="dxa"/>
          </w:tcPr>
          <w:p w14:paraId="342771A1" w14:textId="77777777" w:rsidR="0023166A" w:rsidRPr="004517A7" w:rsidRDefault="0023166A" w:rsidP="005A6A05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3" w:type="dxa"/>
          </w:tcPr>
          <w:p w14:paraId="683F0527" w14:textId="77777777" w:rsidR="0023166A" w:rsidRPr="004517A7" w:rsidRDefault="0023166A" w:rsidP="005A6A05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3" w:type="dxa"/>
            <w:gridSpan w:val="2"/>
          </w:tcPr>
          <w:p w14:paraId="54B596F0" w14:textId="77777777" w:rsidR="0023166A" w:rsidRPr="004517A7" w:rsidRDefault="0023166A" w:rsidP="005A6A05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556C52FF" w14:textId="77777777" w:rsidR="0023166A" w:rsidRPr="004517A7" w:rsidRDefault="0023166A" w:rsidP="005A6A05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4" w:type="dxa"/>
            <w:gridSpan w:val="2"/>
          </w:tcPr>
          <w:p w14:paraId="37B8EA5D" w14:textId="77777777" w:rsidR="0023166A" w:rsidRPr="004517A7" w:rsidRDefault="0023166A" w:rsidP="005A6A05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8" w:type="dxa"/>
          </w:tcPr>
          <w:p w14:paraId="4C03B093" w14:textId="77777777" w:rsidR="0023166A" w:rsidRPr="004517A7" w:rsidRDefault="0023166A" w:rsidP="005A6A05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54" w:type="dxa"/>
            <w:gridSpan w:val="2"/>
          </w:tcPr>
          <w:p w14:paraId="4499D97C" w14:textId="77777777" w:rsidR="0023166A" w:rsidRPr="004517A7" w:rsidRDefault="0023166A" w:rsidP="005A6A05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23166A" w:rsidRPr="004517A7" w14:paraId="76661BDE" w14:textId="77777777" w:rsidTr="002F6E00">
        <w:trPr>
          <w:trHeight w:val="279"/>
        </w:trPr>
        <w:tc>
          <w:tcPr>
            <w:tcW w:w="3240" w:type="dxa"/>
          </w:tcPr>
          <w:p w14:paraId="77981C86" w14:textId="77777777" w:rsidR="0023166A" w:rsidRPr="004517A7" w:rsidRDefault="0023166A" w:rsidP="005A6A05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08" w:type="dxa"/>
            <w:vAlign w:val="bottom"/>
          </w:tcPr>
          <w:p w14:paraId="218B381E" w14:textId="6A2CF437" w:rsidR="0023166A" w:rsidRPr="00ED6D91" w:rsidRDefault="00A371A6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48</w:t>
            </w:r>
          </w:p>
        </w:tc>
        <w:tc>
          <w:tcPr>
            <w:tcW w:w="811" w:type="dxa"/>
            <w:vAlign w:val="bottom"/>
          </w:tcPr>
          <w:p w14:paraId="74F49F0D" w14:textId="2F7DD8A1" w:rsidR="0023166A" w:rsidRPr="00ED6D91" w:rsidRDefault="00A371A6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48</w:t>
            </w:r>
          </w:p>
        </w:tc>
        <w:tc>
          <w:tcPr>
            <w:tcW w:w="813" w:type="dxa"/>
            <w:vAlign w:val="bottom"/>
          </w:tcPr>
          <w:p w14:paraId="6786B2DA" w14:textId="77777777" w:rsidR="0023166A" w:rsidRPr="00ED6D91" w:rsidRDefault="0023166A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813" w:type="dxa"/>
            <w:gridSpan w:val="2"/>
            <w:vAlign w:val="bottom"/>
          </w:tcPr>
          <w:p w14:paraId="35883C39" w14:textId="77777777" w:rsidR="0023166A" w:rsidRPr="00ED6D91" w:rsidRDefault="0023166A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810" w:type="dxa"/>
            <w:vAlign w:val="bottom"/>
          </w:tcPr>
          <w:p w14:paraId="467B272E" w14:textId="5AFC9118" w:rsidR="0023166A" w:rsidRPr="00ED6D91" w:rsidRDefault="009E7E9B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</w:t>
            </w:r>
          </w:p>
        </w:tc>
        <w:tc>
          <w:tcPr>
            <w:tcW w:w="814" w:type="dxa"/>
            <w:gridSpan w:val="2"/>
            <w:vAlign w:val="bottom"/>
          </w:tcPr>
          <w:p w14:paraId="7D9AECB2" w14:textId="2657372A" w:rsidR="0023166A" w:rsidRPr="00ED6D91" w:rsidRDefault="009E7E9B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</w:t>
            </w:r>
          </w:p>
        </w:tc>
        <w:tc>
          <w:tcPr>
            <w:tcW w:w="818" w:type="dxa"/>
            <w:vAlign w:val="bottom"/>
          </w:tcPr>
          <w:p w14:paraId="3B775277" w14:textId="77777777" w:rsidR="0023166A" w:rsidRPr="00ED6D91" w:rsidRDefault="0023166A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</w:t>
            </w:r>
          </w:p>
        </w:tc>
        <w:tc>
          <w:tcPr>
            <w:tcW w:w="854" w:type="dxa"/>
            <w:gridSpan w:val="2"/>
            <w:vAlign w:val="bottom"/>
          </w:tcPr>
          <w:p w14:paraId="6BA364FD" w14:textId="77777777" w:rsidR="0023166A" w:rsidRPr="00ED6D91" w:rsidRDefault="0023166A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</w:t>
            </w:r>
          </w:p>
        </w:tc>
      </w:tr>
      <w:tr w:rsidR="0023166A" w:rsidRPr="004517A7" w14:paraId="7E7736DF" w14:textId="77777777" w:rsidTr="002F6E00">
        <w:tc>
          <w:tcPr>
            <w:tcW w:w="3240" w:type="dxa"/>
          </w:tcPr>
          <w:p w14:paraId="46480B75" w14:textId="77777777" w:rsidR="0023166A" w:rsidRPr="004517A7" w:rsidRDefault="0023166A" w:rsidP="005A6A0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08" w:type="dxa"/>
            <w:vAlign w:val="bottom"/>
          </w:tcPr>
          <w:p w14:paraId="54EC726D" w14:textId="2E42607F" w:rsidR="0023166A" w:rsidRPr="00ED6D91" w:rsidRDefault="00A371A6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22</w:t>
            </w:r>
            <w:r w:rsidR="006D1E2D">
              <w:rPr>
                <w:rFonts w:asciiTheme="majorBidi" w:hAnsiTheme="majorBidi" w:cstheme="majorBidi" w:hint="cs"/>
                <w:szCs w:val="24"/>
                <w:cs/>
              </w:rPr>
              <w:t>0</w:t>
            </w:r>
          </w:p>
        </w:tc>
        <w:tc>
          <w:tcPr>
            <w:tcW w:w="811" w:type="dxa"/>
            <w:vAlign w:val="bottom"/>
          </w:tcPr>
          <w:p w14:paraId="0DEEA128" w14:textId="72980837" w:rsidR="0023166A" w:rsidRPr="00ED6D91" w:rsidRDefault="00A371A6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22</w:t>
            </w:r>
            <w:r w:rsidR="00D07FD9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13" w:type="dxa"/>
            <w:vAlign w:val="bottom"/>
          </w:tcPr>
          <w:p w14:paraId="16A9420B" w14:textId="77777777" w:rsidR="0023166A" w:rsidRPr="00ED6D91" w:rsidRDefault="0023166A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221</w:t>
            </w:r>
          </w:p>
        </w:tc>
        <w:tc>
          <w:tcPr>
            <w:tcW w:w="813" w:type="dxa"/>
            <w:gridSpan w:val="2"/>
            <w:vAlign w:val="bottom"/>
          </w:tcPr>
          <w:p w14:paraId="7657508C" w14:textId="77777777" w:rsidR="0023166A" w:rsidRPr="00ED6D91" w:rsidRDefault="0023166A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221</w:t>
            </w:r>
          </w:p>
        </w:tc>
        <w:tc>
          <w:tcPr>
            <w:tcW w:w="810" w:type="dxa"/>
            <w:vAlign w:val="bottom"/>
          </w:tcPr>
          <w:p w14:paraId="0EB9FFAD" w14:textId="2ABD3DC6" w:rsidR="0023166A" w:rsidRPr="00ED6D91" w:rsidRDefault="009E7E9B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175</w:t>
            </w:r>
          </w:p>
        </w:tc>
        <w:tc>
          <w:tcPr>
            <w:tcW w:w="814" w:type="dxa"/>
            <w:gridSpan w:val="2"/>
            <w:vAlign w:val="bottom"/>
          </w:tcPr>
          <w:p w14:paraId="10924A38" w14:textId="1DAEA9FA" w:rsidR="0023166A" w:rsidRPr="00ED6D91" w:rsidRDefault="009E7E9B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175</w:t>
            </w:r>
          </w:p>
        </w:tc>
        <w:tc>
          <w:tcPr>
            <w:tcW w:w="818" w:type="dxa"/>
            <w:vAlign w:val="bottom"/>
          </w:tcPr>
          <w:p w14:paraId="57360CED" w14:textId="77777777" w:rsidR="0023166A" w:rsidRPr="00ED6D91" w:rsidRDefault="0023166A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170</w:t>
            </w:r>
          </w:p>
        </w:tc>
        <w:tc>
          <w:tcPr>
            <w:tcW w:w="854" w:type="dxa"/>
            <w:gridSpan w:val="2"/>
            <w:vAlign w:val="bottom"/>
          </w:tcPr>
          <w:p w14:paraId="4F9ABDFB" w14:textId="77777777" w:rsidR="0023166A" w:rsidRPr="00ED6D91" w:rsidRDefault="0023166A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170</w:t>
            </w:r>
          </w:p>
        </w:tc>
      </w:tr>
      <w:tr w:rsidR="0023166A" w:rsidRPr="004517A7" w14:paraId="2E277397" w14:textId="77777777" w:rsidTr="002F6E00">
        <w:tc>
          <w:tcPr>
            <w:tcW w:w="3240" w:type="dxa"/>
          </w:tcPr>
          <w:p w14:paraId="3E811068" w14:textId="6371BAED" w:rsidR="0023166A" w:rsidRPr="004517A7" w:rsidRDefault="0023166A" w:rsidP="005A6A0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แก่</w:t>
            </w:r>
            <w:r w:rsidR="003A35CC">
              <w:rPr>
                <w:rFonts w:asciiTheme="majorBidi" w:hAnsiTheme="majorBidi" w:cstheme="majorBidi" w:hint="cs"/>
                <w:szCs w:val="24"/>
                <w:cs/>
              </w:rPr>
              <w:t>บุคคลและ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785F484F" w14:textId="2FCD28E3" w:rsidR="0023166A" w:rsidRPr="00ED6D91" w:rsidRDefault="00A371A6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39</w:t>
            </w:r>
          </w:p>
        </w:tc>
        <w:tc>
          <w:tcPr>
            <w:tcW w:w="811" w:type="dxa"/>
            <w:vAlign w:val="bottom"/>
          </w:tcPr>
          <w:p w14:paraId="7A65F96E" w14:textId="42516251" w:rsidR="0023166A" w:rsidRPr="00ED6D91" w:rsidRDefault="00A371A6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39</w:t>
            </w:r>
          </w:p>
        </w:tc>
        <w:tc>
          <w:tcPr>
            <w:tcW w:w="813" w:type="dxa"/>
            <w:vAlign w:val="bottom"/>
          </w:tcPr>
          <w:p w14:paraId="351EDF2E" w14:textId="77777777" w:rsidR="0023166A" w:rsidRPr="00ED6D91" w:rsidRDefault="0023166A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813" w:type="dxa"/>
            <w:gridSpan w:val="2"/>
            <w:vAlign w:val="bottom"/>
          </w:tcPr>
          <w:p w14:paraId="7C64C90A" w14:textId="77777777" w:rsidR="0023166A" w:rsidRPr="00ED6D91" w:rsidRDefault="0023166A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810" w:type="dxa"/>
            <w:vAlign w:val="bottom"/>
          </w:tcPr>
          <w:p w14:paraId="418182F6" w14:textId="5A7181A4" w:rsidR="0023166A" w:rsidRPr="00ED6D91" w:rsidRDefault="009E7E9B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600</w:t>
            </w:r>
          </w:p>
        </w:tc>
        <w:tc>
          <w:tcPr>
            <w:tcW w:w="814" w:type="dxa"/>
            <w:gridSpan w:val="2"/>
            <w:vAlign w:val="bottom"/>
          </w:tcPr>
          <w:p w14:paraId="2089FACD" w14:textId="4F758B50" w:rsidR="0023166A" w:rsidRPr="00ED6D91" w:rsidRDefault="009E7E9B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600</w:t>
            </w:r>
          </w:p>
        </w:tc>
        <w:tc>
          <w:tcPr>
            <w:tcW w:w="818" w:type="dxa"/>
            <w:vAlign w:val="bottom"/>
          </w:tcPr>
          <w:p w14:paraId="68673F5F" w14:textId="77777777" w:rsidR="0023166A" w:rsidRPr="00ED6D91" w:rsidRDefault="0023166A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576</w:t>
            </w:r>
          </w:p>
        </w:tc>
        <w:tc>
          <w:tcPr>
            <w:tcW w:w="854" w:type="dxa"/>
            <w:gridSpan w:val="2"/>
            <w:vAlign w:val="bottom"/>
          </w:tcPr>
          <w:p w14:paraId="5BF7027E" w14:textId="77777777" w:rsidR="0023166A" w:rsidRPr="00ED6D91" w:rsidRDefault="0023166A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576</w:t>
            </w:r>
          </w:p>
        </w:tc>
      </w:tr>
      <w:tr w:rsidR="0023166A" w:rsidRPr="004517A7" w14:paraId="1B8A95F5" w14:textId="77777777" w:rsidTr="002F6E00">
        <w:tc>
          <w:tcPr>
            <w:tcW w:w="3240" w:type="dxa"/>
          </w:tcPr>
          <w:p w14:paraId="3A8A3D33" w14:textId="62EE67D6" w:rsidR="0023166A" w:rsidRPr="004517A7" w:rsidRDefault="0023166A" w:rsidP="005A6A0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แก่</w:t>
            </w:r>
            <w:r w:rsidR="003A35CC">
              <w:rPr>
                <w:rFonts w:asciiTheme="majorBidi" w:hAnsiTheme="majorBidi" w:cstheme="majorBidi" w:hint="cs"/>
                <w:szCs w:val="24"/>
                <w:cs/>
              </w:rPr>
              <w:t>บุคคลและ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</w:t>
            </w:r>
            <w:r w:rsidR="007D32DE">
              <w:rPr>
                <w:rFonts w:asciiTheme="majorBidi" w:hAnsiTheme="majorBidi" w:cstheme="majorBidi" w:hint="cs"/>
                <w:szCs w:val="24"/>
                <w:cs/>
              </w:rPr>
              <w:t xml:space="preserve">      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ไม่เกี่ยวข้องกัน</w:t>
            </w:r>
          </w:p>
        </w:tc>
        <w:tc>
          <w:tcPr>
            <w:tcW w:w="808" w:type="dxa"/>
            <w:vAlign w:val="bottom"/>
          </w:tcPr>
          <w:p w14:paraId="645AA318" w14:textId="6CB12C1E" w:rsidR="0023166A" w:rsidRPr="00ED6D91" w:rsidRDefault="00A371A6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81</w:t>
            </w:r>
          </w:p>
        </w:tc>
        <w:tc>
          <w:tcPr>
            <w:tcW w:w="811" w:type="dxa"/>
            <w:vAlign w:val="bottom"/>
          </w:tcPr>
          <w:p w14:paraId="042FBA32" w14:textId="7D7698E2" w:rsidR="0023166A" w:rsidRPr="00ED6D91" w:rsidRDefault="00A371A6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81</w:t>
            </w:r>
          </w:p>
        </w:tc>
        <w:tc>
          <w:tcPr>
            <w:tcW w:w="813" w:type="dxa"/>
            <w:vAlign w:val="bottom"/>
          </w:tcPr>
          <w:p w14:paraId="3606C7E9" w14:textId="77777777" w:rsidR="0023166A" w:rsidRPr="00ED6D91" w:rsidRDefault="0023166A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3" w:type="dxa"/>
            <w:gridSpan w:val="2"/>
            <w:vAlign w:val="bottom"/>
          </w:tcPr>
          <w:p w14:paraId="3D3014E1" w14:textId="77777777" w:rsidR="0023166A" w:rsidRPr="00ED6D91" w:rsidRDefault="0023166A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0" w:type="dxa"/>
            <w:vAlign w:val="bottom"/>
          </w:tcPr>
          <w:p w14:paraId="789DD067" w14:textId="146F4E34" w:rsidR="0023166A" w:rsidRPr="00ED6D91" w:rsidRDefault="009E7E9B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81</w:t>
            </w:r>
          </w:p>
        </w:tc>
        <w:tc>
          <w:tcPr>
            <w:tcW w:w="814" w:type="dxa"/>
            <w:gridSpan w:val="2"/>
            <w:vAlign w:val="bottom"/>
          </w:tcPr>
          <w:p w14:paraId="5951095C" w14:textId="01D9DC7E" w:rsidR="0023166A" w:rsidRPr="00ED6D91" w:rsidRDefault="009E7E9B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81</w:t>
            </w:r>
          </w:p>
        </w:tc>
        <w:tc>
          <w:tcPr>
            <w:tcW w:w="818" w:type="dxa"/>
            <w:vAlign w:val="bottom"/>
          </w:tcPr>
          <w:p w14:paraId="14E0F7B3" w14:textId="77777777" w:rsidR="0023166A" w:rsidRPr="00ED6D91" w:rsidRDefault="0023166A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854" w:type="dxa"/>
            <w:gridSpan w:val="2"/>
            <w:vAlign w:val="bottom"/>
          </w:tcPr>
          <w:p w14:paraId="158B4960" w14:textId="77777777" w:rsidR="0023166A" w:rsidRPr="00ED6D91" w:rsidRDefault="0023166A" w:rsidP="005A6A0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81</w:t>
            </w:r>
          </w:p>
        </w:tc>
      </w:tr>
      <w:tr w:rsidR="003F6D76" w:rsidRPr="004517A7" w14:paraId="5B0340F1" w14:textId="77777777" w:rsidTr="002F6E00">
        <w:tc>
          <w:tcPr>
            <w:tcW w:w="3240" w:type="dxa"/>
          </w:tcPr>
          <w:p w14:paraId="1FEBD125" w14:textId="2FFD7B79" w:rsidR="003F6D76" w:rsidRPr="004517A7" w:rsidRDefault="003F6D76" w:rsidP="003F6D7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08" w:type="dxa"/>
            <w:vAlign w:val="bottom"/>
          </w:tcPr>
          <w:p w14:paraId="34C33C54" w14:textId="2A769837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28</w:t>
            </w:r>
          </w:p>
        </w:tc>
        <w:tc>
          <w:tcPr>
            <w:tcW w:w="811" w:type="dxa"/>
            <w:vAlign w:val="bottom"/>
          </w:tcPr>
          <w:p w14:paraId="40EE2BB9" w14:textId="22BA45DB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28</w:t>
            </w:r>
          </w:p>
        </w:tc>
        <w:tc>
          <w:tcPr>
            <w:tcW w:w="813" w:type="dxa"/>
            <w:vAlign w:val="bottom"/>
          </w:tcPr>
          <w:p w14:paraId="0C101D72" w14:textId="5F16AE29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3" w:type="dxa"/>
            <w:gridSpan w:val="2"/>
            <w:vAlign w:val="bottom"/>
          </w:tcPr>
          <w:p w14:paraId="61464B98" w14:textId="04243F4D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0" w:type="dxa"/>
            <w:vAlign w:val="bottom"/>
          </w:tcPr>
          <w:p w14:paraId="60CEF45D" w14:textId="7D9D2FBB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7E816E12" w14:textId="123D1312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8" w:type="dxa"/>
            <w:vAlign w:val="bottom"/>
          </w:tcPr>
          <w:p w14:paraId="4668A405" w14:textId="4C115003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4" w:type="dxa"/>
            <w:gridSpan w:val="2"/>
            <w:vAlign w:val="bottom"/>
          </w:tcPr>
          <w:p w14:paraId="37693AD8" w14:textId="4F375EF4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F6D76" w:rsidRPr="004517A7" w14:paraId="0F58AB38" w14:textId="77777777" w:rsidTr="002F6E00">
        <w:tc>
          <w:tcPr>
            <w:tcW w:w="3240" w:type="dxa"/>
          </w:tcPr>
          <w:p w14:paraId="2EA7A6AE" w14:textId="77777777" w:rsidR="003F6D76" w:rsidRPr="004517A7" w:rsidRDefault="003F6D76" w:rsidP="003F6D7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08" w:type="dxa"/>
            <w:vAlign w:val="bottom"/>
          </w:tcPr>
          <w:p w14:paraId="70B23068" w14:textId="6A038DA9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54</w:t>
            </w:r>
          </w:p>
        </w:tc>
        <w:tc>
          <w:tcPr>
            <w:tcW w:w="811" w:type="dxa"/>
            <w:vAlign w:val="bottom"/>
          </w:tcPr>
          <w:p w14:paraId="7EF805C1" w14:textId="37363BE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54</w:t>
            </w:r>
          </w:p>
        </w:tc>
        <w:tc>
          <w:tcPr>
            <w:tcW w:w="813" w:type="dxa"/>
            <w:vAlign w:val="bottom"/>
          </w:tcPr>
          <w:p w14:paraId="0C01C69C" w14:textId="7777777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813" w:type="dxa"/>
            <w:gridSpan w:val="2"/>
            <w:vAlign w:val="bottom"/>
          </w:tcPr>
          <w:p w14:paraId="3B2D0E23" w14:textId="7777777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810" w:type="dxa"/>
            <w:vAlign w:val="bottom"/>
          </w:tcPr>
          <w:p w14:paraId="4A8428C9" w14:textId="68E42D2B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22</w:t>
            </w:r>
          </w:p>
        </w:tc>
        <w:tc>
          <w:tcPr>
            <w:tcW w:w="814" w:type="dxa"/>
            <w:gridSpan w:val="2"/>
            <w:vAlign w:val="bottom"/>
          </w:tcPr>
          <w:p w14:paraId="4B1D7937" w14:textId="34AE117E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22</w:t>
            </w:r>
          </w:p>
        </w:tc>
        <w:tc>
          <w:tcPr>
            <w:tcW w:w="818" w:type="dxa"/>
            <w:vAlign w:val="bottom"/>
          </w:tcPr>
          <w:p w14:paraId="44C016C9" w14:textId="7777777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23</w:t>
            </w:r>
          </w:p>
        </w:tc>
        <w:tc>
          <w:tcPr>
            <w:tcW w:w="854" w:type="dxa"/>
            <w:gridSpan w:val="2"/>
            <w:vAlign w:val="bottom"/>
          </w:tcPr>
          <w:p w14:paraId="1836F4C3" w14:textId="7777777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23</w:t>
            </w:r>
          </w:p>
        </w:tc>
      </w:tr>
      <w:tr w:rsidR="003F6D76" w:rsidRPr="004517A7" w14:paraId="490D3057" w14:textId="77777777" w:rsidTr="002F6E00">
        <w:tc>
          <w:tcPr>
            <w:tcW w:w="3240" w:type="dxa"/>
          </w:tcPr>
          <w:p w14:paraId="57AD36AB" w14:textId="77777777" w:rsidR="003F6D76" w:rsidRPr="004517A7" w:rsidRDefault="003F6D76" w:rsidP="003F6D7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เงินให้กู้ยืมระยะยาว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2B172839" w14:textId="44D63A06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1" w:type="dxa"/>
            <w:vAlign w:val="bottom"/>
          </w:tcPr>
          <w:p w14:paraId="326ECDFA" w14:textId="697CD829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5FE0BD4B" w14:textId="757D90E1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3" w:type="dxa"/>
            <w:gridSpan w:val="2"/>
            <w:vAlign w:val="bottom"/>
          </w:tcPr>
          <w:p w14:paraId="4BCADF68" w14:textId="6D2C0ED5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0E9679B" w14:textId="38F088DB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28</w:t>
            </w:r>
          </w:p>
        </w:tc>
        <w:tc>
          <w:tcPr>
            <w:tcW w:w="814" w:type="dxa"/>
            <w:gridSpan w:val="2"/>
            <w:vAlign w:val="bottom"/>
          </w:tcPr>
          <w:p w14:paraId="55388272" w14:textId="01F0B1E5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28</w:t>
            </w:r>
          </w:p>
        </w:tc>
        <w:tc>
          <w:tcPr>
            <w:tcW w:w="818" w:type="dxa"/>
            <w:vAlign w:val="bottom"/>
          </w:tcPr>
          <w:p w14:paraId="73F120C9" w14:textId="7777777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854" w:type="dxa"/>
            <w:gridSpan w:val="2"/>
            <w:vAlign w:val="bottom"/>
          </w:tcPr>
          <w:p w14:paraId="0483A2E7" w14:textId="7777777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</w:tr>
      <w:tr w:rsidR="003F6D76" w:rsidRPr="004517A7" w14:paraId="1A42114A" w14:textId="77777777" w:rsidTr="002F6E00">
        <w:tc>
          <w:tcPr>
            <w:tcW w:w="3240" w:type="dxa"/>
          </w:tcPr>
          <w:p w14:paraId="17DE9643" w14:textId="77777777" w:rsidR="003F6D76" w:rsidRPr="004517A7" w:rsidRDefault="003F6D76" w:rsidP="003F6D76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  <w:vAlign w:val="bottom"/>
          </w:tcPr>
          <w:p w14:paraId="5137343F" w14:textId="77777777" w:rsidR="003F6D76" w:rsidRPr="004517A7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4DDC3FA9" w14:textId="77777777" w:rsidR="003F6D76" w:rsidRPr="004517A7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15830A04" w14:textId="77777777" w:rsidR="003F6D76" w:rsidRPr="004517A7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F240A34" w14:textId="77777777" w:rsidR="003F6D76" w:rsidRPr="004517A7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4A84310" w14:textId="77777777" w:rsidR="003F6D76" w:rsidRPr="004517A7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46216BF1" w14:textId="77777777" w:rsidR="003F6D76" w:rsidRPr="004517A7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0B36E00F" w14:textId="77777777" w:rsidR="003F6D76" w:rsidRPr="004517A7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533E5B51" w14:textId="77777777" w:rsidR="003F6D76" w:rsidRPr="004517A7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3F6D76" w:rsidRPr="004517A7" w14:paraId="7A2F2A23" w14:textId="77777777" w:rsidTr="002F6E00">
        <w:tc>
          <w:tcPr>
            <w:tcW w:w="3240" w:type="dxa"/>
            <w:vAlign w:val="bottom"/>
          </w:tcPr>
          <w:p w14:paraId="739DF5B5" w14:textId="77777777" w:rsidR="003F6D76" w:rsidRPr="004517A7" w:rsidRDefault="003F6D76" w:rsidP="003F6D76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8" w:type="dxa"/>
            <w:vAlign w:val="bottom"/>
          </w:tcPr>
          <w:p w14:paraId="0DE818F1" w14:textId="245B434C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75</w:t>
            </w:r>
          </w:p>
        </w:tc>
        <w:tc>
          <w:tcPr>
            <w:tcW w:w="811" w:type="dxa"/>
            <w:vAlign w:val="bottom"/>
          </w:tcPr>
          <w:p w14:paraId="1C119684" w14:textId="7047A8ED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75</w:t>
            </w:r>
          </w:p>
        </w:tc>
        <w:tc>
          <w:tcPr>
            <w:tcW w:w="813" w:type="dxa"/>
            <w:vAlign w:val="bottom"/>
          </w:tcPr>
          <w:p w14:paraId="69C80BEF" w14:textId="7777777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813" w:type="dxa"/>
            <w:gridSpan w:val="2"/>
            <w:vAlign w:val="bottom"/>
          </w:tcPr>
          <w:p w14:paraId="3A7EC2B1" w14:textId="7777777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810" w:type="dxa"/>
            <w:vAlign w:val="bottom"/>
          </w:tcPr>
          <w:p w14:paraId="2BFFC53D" w14:textId="5C9E86BB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0E3E6CD6" w14:textId="48A3939E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8" w:type="dxa"/>
          </w:tcPr>
          <w:p w14:paraId="0BE1FFA6" w14:textId="632CE524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4" w:type="dxa"/>
            <w:gridSpan w:val="2"/>
          </w:tcPr>
          <w:p w14:paraId="781935BA" w14:textId="071E3BF9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F6D76" w:rsidRPr="004517A7" w14:paraId="5487DCC1" w14:textId="77777777" w:rsidTr="002F6E00">
        <w:tc>
          <w:tcPr>
            <w:tcW w:w="3240" w:type="dxa"/>
            <w:vAlign w:val="bottom"/>
          </w:tcPr>
          <w:p w14:paraId="7E706D6F" w14:textId="77777777" w:rsidR="003F6D76" w:rsidRPr="004517A7" w:rsidRDefault="003F6D76" w:rsidP="003F6D7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08" w:type="dxa"/>
            <w:vAlign w:val="bottom"/>
          </w:tcPr>
          <w:p w14:paraId="3A232ABE" w14:textId="3B0FAC7C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</w:t>
            </w:r>
          </w:p>
        </w:tc>
        <w:tc>
          <w:tcPr>
            <w:tcW w:w="811" w:type="dxa"/>
            <w:vAlign w:val="bottom"/>
          </w:tcPr>
          <w:p w14:paraId="722B98C2" w14:textId="50EC4A6A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</w:t>
            </w:r>
          </w:p>
        </w:tc>
        <w:tc>
          <w:tcPr>
            <w:tcW w:w="813" w:type="dxa"/>
            <w:vAlign w:val="bottom"/>
          </w:tcPr>
          <w:p w14:paraId="0D902D3C" w14:textId="4205BEA1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3" w:type="dxa"/>
            <w:gridSpan w:val="2"/>
            <w:vAlign w:val="bottom"/>
          </w:tcPr>
          <w:p w14:paraId="6F2419DB" w14:textId="716EEB7F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700D633" w14:textId="4662EC84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5626553E" w14:textId="5C184ECE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8" w:type="dxa"/>
          </w:tcPr>
          <w:p w14:paraId="17A108E3" w14:textId="2DEF8045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4" w:type="dxa"/>
            <w:gridSpan w:val="2"/>
          </w:tcPr>
          <w:p w14:paraId="17DEAC62" w14:textId="5818B57A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F6D76" w:rsidRPr="004517A7" w14:paraId="12FCF8B9" w14:textId="77777777" w:rsidTr="002F6E00">
        <w:tc>
          <w:tcPr>
            <w:tcW w:w="3240" w:type="dxa"/>
            <w:vAlign w:val="bottom"/>
          </w:tcPr>
          <w:p w14:paraId="7B2CB7F1" w14:textId="7E7D9FE1" w:rsidR="003F6D76" w:rsidRPr="004517A7" w:rsidRDefault="003F6D76" w:rsidP="003F6D76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08" w:type="dxa"/>
            <w:vAlign w:val="bottom"/>
          </w:tcPr>
          <w:p w14:paraId="7D99A4F7" w14:textId="4980F061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125</w:t>
            </w:r>
          </w:p>
        </w:tc>
        <w:tc>
          <w:tcPr>
            <w:tcW w:w="811" w:type="dxa"/>
            <w:vAlign w:val="bottom"/>
          </w:tcPr>
          <w:p w14:paraId="0A5A80DC" w14:textId="5D5650BF" w:rsidR="003F6D76" w:rsidRPr="00ED6D91" w:rsidRDefault="003F6D76" w:rsidP="003F6D76">
            <w:pP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 125</w:t>
            </w:r>
          </w:p>
        </w:tc>
        <w:tc>
          <w:tcPr>
            <w:tcW w:w="813" w:type="dxa"/>
            <w:vAlign w:val="bottom"/>
          </w:tcPr>
          <w:p w14:paraId="4D0E2567" w14:textId="68B60911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hint="cs"/>
                <w:szCs w:val="24"/>
                <w:cs/>
              </w:rPr>
              <w:t xml:space="preserve">   </w:t>
            </w:r>
            <w:r w:rsidRPr="00A371A6">
              <w:rPr>
                <w:rFonts w:asciiTheme="majorBidi" w:hAnsiTheme="majorBidi" w:hint="eastAsia"/>
                <w:szCs w:val="24"/>
                <w:cs/>
              </w:rPr>
              <w:t>154</w:t>
            </w:r>
          </w:p>
        </w:tc>
        <w:tc>
          <w:tcPr>
            <w:tcW w:w="813" w:type="dxa"/>
            <w:gridSpan w:val="2"/>
            <w:vAlign w:val="bottom"/>
          </w:tcPr>
          <w:p w14:paraId="32BDC413" w14:textId="2E777EBA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154</w:t>
            </w:r>
          </w:p>
        </w:tc>
        <w:tc>
          <w:tcPr>
            <w:tcW w:w="810" w:type="dxa"/>
            <w:vAlign w:val="bottom"/>
          </w:tcPr>
          <w:p w14:paraId="3517D6B5" w14:textId="214F7ECE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15</w:t>
            </w:r>
          </w:p>
        </w:tc>
        <w:tc>
          <w:tcPr>
            <w:tcW w:w="814" w:type="dxa"/>
            <w:gridSpan w:val="2"/>
            <w:vAlign w:val="bottom"/>
          </w:tcPr>
          <w:p w14:paraId="6E94B45E" w14:textId="501C0C4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15</w:t>
            </w:r>
          </w:p>
        </w:tc>
        <w:tc>
          <w:tcPr>
            <w:tcW w:w="818" w:type="dxa"/>
          </w:tcPr>
          <w:p w14:paraId="59D87973" w14:textId="1689CFFE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854" w:type="dxa"/>
            <w:gridSpan w:val="2"/>
          </w:tcPr>
          <w:p w14:paraId="60B821FE" w14:textId="6A952740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14</w:t>
            </w:r>
          </w:p>
        </w:tc>
      </w:tr>
      <w:tr w:rsidR="003F6D76" w:rsidRPr="004517A7" w14:paraId="26195140" w14:textId="77777777" w:rsidTr="002F6E00">
        <w:tc>
          <w:tcPr>
            <w:tcW w:w="3240" w:type="dxa"/>
            <w:vAlign w:val="bottom"/>
          </w:tcPr>
          <w:p w14:paraId="0DDE96D2" w14:textId="0B35066B" w:rsidR="003F6D76" w:rsidRPr="004517A7" w:rsidRDefault="003F6D76" w:rsidP="003F6D7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จากบุคคลและ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2F4C9FF3" w14:textId="49013E93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</w:t>
            </w:r>
          </w:p>
        </w:tc>
        <w:tc>
          <w:tcPr>
            <w:tcW w:w="811" w:type="dxa"/>
            <w:vAlign w:val="bottom"/>
          </w:tcPr>
          <w:p w14:paraId="29A106D1" w14:textId="4FCA6152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</w:t>
            </w:r>
          </w:p>
        </w:tc>
        <w:tc>
          <w:tcPr>
            <w:tcW w:w="813" w:type="dxa"/>
            <w:vAlign w:val="bottom"/>
          </w:tcPr>
          <w:p w14:paraId="218F5C17" w14:textId="7777777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3" w:type="dxa"/>
            <w:gridSpan w:val="2"/>
            <w:vAlign w:val="bottom"/>
          </w:tcPr>
          <w:p w14:paraId="13CCA1DE" w14:textId="7777777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14:paraId="2C6A8E60" w14:textId="009B27D2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56</w:t>
            </w:r>
          </w:p>
        </w:tc>
        <w:tc>
          <w:tcPr>
            <w:tcW w:w="814" w:type="dxa"/>
            <w:gridSpan w:val="2"/>
            <w:vAlign w:val="bottom"/>
          </w:tcPr>
          <w:p w14:paraId="0EE4D2B8" w14:textId="26A7953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56</w:t>
            </w:r>
          </w:p>
        </w:tc>
        <w:tc>
          <w:tcPr>
            <w:tcW w:w="818" w:type="dxa"/>
          </w:tcPr>
          <w:p w14:paraId="0FD3F6DF" w14:textId="77777777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B748826" w14:textId="258C3B84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56</w:t>
            </w:r>
          </w:p>
        </w:tc>
        <w:tc>
          <w:tcPr>
            <w:tcW w:w="854" w:type="dxa"/>
            <w:gridSpan w:val="2"/>
          </w:tcPr>
          <w:p w14:paraId="47057D17" w14:textId="77777777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4098198F" w14:textId="51B27A2A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56</w:t>
            </w:r>
          </w:p>
        </w:tc>
      </w:tr>
      <w:tr w:rsidR="003F6D76" w:rsidRPr="004517A7" w14:paraId="792A8CBD" w14:textId="77777777" w:rsidTr="002F6E00">
        <w:tc>
          <w:tcPr>
            <w:tcW w:w="3240" w:type="dxa"/>
            <w:vAlign w:val="bottom"/>
          </w:tcPr>
          <w:p w14:paraId="344ED6F9" w14:textId="642D846D" w:rsidR="003F6D76" w:rsidRPr="004517A7" w:rsidRDefault="003F6D76" w:rsidP="003F6D7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จากบุคคลและ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</w:t>
            </w:r>
            <w:r w:rsidR="007D32DE">
              <w:rPr>
                <w:rFonts w:asciiTheme="majorBidi" w:hAnsiTheme="majorBidi" w:cstheme="majorBidi" w:hint="cs"/>
                <w:szCs w:val="24"/>
                <w:cs/>
              </w:rPr>
              <w:t xml:space="preserve">         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ไม่เกี่ยวข้องกัน</w:t>
            </w:r>
          </w:p>
        </w:tc>
        <w:tc>
          <w:tcPr>
            <w:tcW w:w="808" w:type="dxa"/>
            <w:vAlign w:val="bottom"/>
          </w:tcPr>
          <w:p w14:paraId="4F99D650" w14:textId="1F7FB532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83</w:t>
            </w:r>
          </w:p>
        </w:tc>
        <w:tc>
          <w:tcPr>
            <w:tcW w:w="811" w:type="dxa"/>
            <w:vAlign w:val="bottom"/>
          </w:tcPr>
          <w:p w14:paraId="5BBF9C51" w14:textId="7F3A1429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83</w:t>
            </w:r>
          </w:p>
        </w:tc>
        <w:tc>
          <w:tcPr>
            <w:tcW w:w="813" w:type="dxa"/>
            <w:vAlign w:val="bottom"/>
          </w:tcPr>
          <w:p w14:paraId="60DCC6C9" w14:textId="7777777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83</w:t>
            </w:r>
          </w:p>
        </w:tc>
        <w:tc>
          <w:tcPr>
            <w:tcW w:w="813" w:type="dxa"/>
            <w:gridSpan w:val="2"/>
            <w:vAlign w:val="bottom"/>
          </w:tcPr>
          <w:p w14:paraId="10C2F46C" w14:textId="7777777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83</w:t>
            </w:r>
          </w:p>
        </w:tc>
        <w:tc>
          <w:tcPr>
            <w:tcW w:w="810" w:type="dxa"/>
            <w:vAlign w:val="bottom"/>
          </w:tcPr>
          <w:p w14:paraId="2227A030" w14:textId="4E3F7FB5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80</w:t>
            </w:r>
          </w:p>
        </w:tc>
        <w:tc>
          <w:tcPr>
            <w:tcW w:w="814" w:type="dxa"/>
            <w:gridSpan w:val="2"/>
            <w:vAlign w:val="bottom"/>
          </w:tcPr>
          <w:p w14:paraId="653919D1" w14:textId="777C5910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80</w:t>
            </w:r>
          </w:p>
        </w:tc>
        <w:tc>
          <w:tcPr>
            <w:tcW w:w="818" w:type="dxa"/>
          </w:tcPr>
          <w:p w14:paraId="70B49BC1" w14:textId="77777777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AA05299" w14:textId="389CC169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80</w:t>
            </w:r>
          </w:p>
        </w:tc>
        <w:tc>
          <w:tcPr>
            <w:tcW w:w="854" w:type="dxa"/>
            <w:gridSpan w:val="2"/>
          </w:tcPr>
          <w:p w14:paraId="2898E6A1" w14:textId="77777777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38D9218" w14:textId="5BC8274F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80</w:t>
            </w:r>
          </w:p>
        </w:tc>
      </w:tr>
      <w:tr w:rsidR="003F6D76" w:rsidRPr="004517A7" w14:paraId="2050C757" w14:textId="77777777" w:rsidTr="002F6E00">
        <w:tc>
          <w:tcPr>
            <w:tcW w:w="3240" w:type="dxa"/>
            <w:vAlign w:val="bottom"/>
          </w:tcPr>
          <w:p w14:paraId="70662FAF" w14:textId="77777777" w:rsidR="003F6D76" w:rsidRPr="004517A7" w:rsidRDefault="003F6D76" w:rsidP="003F6D76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1B4044B0" w14:textId="19081F0A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0B97CE03" w14:textId="39A6067B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813" w:type="dxa"/>
            <w:vAlign w:val="bottom"/>
          </w:tcPr>
          <w:p w14:paraId="59C6F3CC" w14:textId="7777777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87</w:t>
            </w:r>
          </w:p>
        </w:tc>
        <w:tc>
          <w:tcPr>
            <w:tcW w:w="813" w:type="dxa"/>
            <w:gridSpan w:val="2"/>
            <w:vAlign w:val="bottom"/>
          </w:tcPr>
          <w:p w14:paraId="4083C77B" w14:textId="7777777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87</w:t>
            </w:r>
          </w:p>
        </w:tc>
        <w:tc>
          <w:tcPr>
            <w:tcW w:w="810" w:type="dxa"/>
            <w:vAlign w:val="bottom"/>
          </w:tcPr>
          <w:p w14:paraId="1A888284" w14:textId="7871B16C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0203CAB6" w14:textId="3CB06AC1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8" w:type="dxa"/>
          </w:tcPr>
          <w:p w14:paraId="668469E7" w14:textId="5AE7E6E2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4" w:type="dxa"/>
            <w:gridSpan w:val="2"/>
          </w:tcPr>
          <w:p w14:paraId="00DFAF32" w14:textId="1B150AA1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F6D76" w:rsidRPr="004517A7" w14:paraId="4A42A2B2" w14:textId="77777777" w:rsidTr="002F6E00">
        <w:tc>
          <w:tcPr>
            <w:tcW w:w="3240" w:type="dxa"/>
            <w:vAlign w:val="bottom"/>
          </w:tcPr>
          <w:p w14:paraId="55FC1498" w14:textId="749C9223" w:rsidR="003F6D76" w:rsidRPr="004517A7" w:rsidRDefault="003F6D76" w:rsidP="003F6D76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เงินกู้ยืมระยะยาว</w:t>
            </w:r>
          </w:p>
        </w:tc>
        <w:tc>
          <w:tcPr>
            <w:tcW w:w="808" w:type="dxa"/>
            <w:vAlign w:val="bottom"/>
          </w:tcPr>
          <w:p w14:paraId="42AEF534" w14:textId="6B38F6AF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144</w:t>
            </w:r>
          </w:p>
        </w:tc>
        <w:tc>
          <w:tcPr>
            <w:tcW w:w="811" w:type="dxa"/>
            <w:vAlign w:val="bottom"/>
          </w:tcPr>
          <w:p w14:paraId="4D01B64A" w14:textId="02358A05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144</w:t>
            </w:r>
          </w:p>
        </w:tc>
        <w:tc>
          <w:tcPr>
            <w:tcW w:w="813" w:type="dxa"/>
            <w:vAlign w:val="bottom"/>
          </w:tcPr>
          <w:p w14:paraId="55BB0C06" w14:textId="7777777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813" w:type="dxa"/>
            <w:gridSpan w:val="2"/>
            <w:vAlign w:val="bottom"/>
          </w:tcPr>
          <w:p w14:paraId="03C9258A" w14:textId="7777777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810" w:type="dxa"/>
            <w:vAlign w:val="bottom"/>
          </w:tcPr>
          <w:p w14:paraId="56B1CD10" w14:textId="1B13A3D4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7E14C5E9" w14:textId="5B80BB41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8" w:type="dxa"/>
          </w:tcPr>
          <w:p w14:paraId="7DF97972" w14:textId="114577D7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4" w:type="dxa"/>
            <w:gridSpan w:val="2"/>
          </w:tcPr>
          <w:p w14:paraId="66B509B7" w14:textId="3113332C" w:rsidR="003F6D76" w:rsidRPr="00ED6D91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F6D76" w:rsidRPr="004517A7" w14:paraId="64816C4F" w14:textId="77777777" w:rsidTr="002F6E00">
        <w:tc>
          <w:tcPr>
            <w:tcW w:w="3240" w:type="dxa"/>
          </w:tcPr>
          <w:p w14:paraId="7968721C" w14:textId="77777777" w:rsidR="003F6D76" w:rsidRPr="004517A7" w:rsidRDefault="003F6D76" w:rsidP="003F6D76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08" w:type="dxa"/>
            <w:vAlign w:val="bottom"/>
          </w:tcPr>
          <w:p w14:paraId="36EE8825" w14:textId="4136D747" w:rsidR="003F6D76" w:rsidRPr="004517A7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148</w:t>
            </w:r>
          </w:p>
        </w:tc>
        <w:tc>
          <w:tcPr>
            <w:tcW w:w="811" w:type="dxa"/>
            <w:vAlign w:val="bottom"/>
          </w:tcPr>
          <w:p w14:paraId="77E9C389" w14:textId="5261D82C" w:rsidR="003F6D76" w:rsidRPr="004517A7" w:rsidRDefault="003F6D76" w:rsidP="00AB1E5D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148</w:t>
            </w:r>
          </w:p>
        </w:tc>
        <w:tc>
          <w:tcPr>
            <w:tcW w:w="813" w:type="dxa"/>
            <w:vAlign w:val="bottom"/>
          </w:tcPr>
          <w:p w14:paraId="5DFF65A4" w14:textId="7EB47E6E" w:rsidR="003F6D76" w:rsidRPr="004517A7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szCs w:val="24"/>
              </w:rPr>
              <w:t>152</w:t>
            </w:r>
          </w:p>
        </w:tc>
        <w:tc>
          <w:tcPr>
            <w:tcW w:w="813" w:type="dxa"/>
            <w:gridSpan w:val="2"/>
            <w:vAlign w:val="bottom"/>
          </w:tcPr>
          <w:p w14:paraId="29EB1C9F" w14:textId="77777777" w:rsidR="003F6D76" w:rsidRPr="004517A7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152</w:t>
            </w:r>
          </w:p>
        </w:tc>
        <w:tc>
          <w:tcPr>
            <w:tcW w:w="810" w:type="dxa"/>
            <w:vAlign w:val="bottom"/>
          </w:tcPr>
          <w:p w14:paraId="3BB5C3A6" w14:textId="676CDC2E" w:rsidR="003F6D76" w:rsidRPr="004517A7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</w:t>
            </w:r>
          </w:p>
        </w:tc>
        <w:tc>
          <w:tcPr>
            <w:tcW w:w="814" w:type="dxa"/>
            <w:gridSpan w:val="2"/>
            <w:vAlign w:val="bottom"/>
          </w:tcPr>
          <w:p w14:paraId="471F8082" w14:textId="5647CD17" w:rsidR="003F6D76" w:rsidRPr="004517A7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</w:t>
            </w:r>
          </w:p>
        </w:tc>
        <w:tc>
          <w:tcPr>
            <w:tcW w:w="818" w:type="dxa"/>
          </w:tcPr>
          <w:p w14:paraId="1E91E6D3" w14:textId="11BA567F" w:rsidR="003F6D76" w:rsidRPr="004517A7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54" w:type="dxa"/>
            <w:gridSpan w:val="2"/>
          </w:tcPr>
          <w:p w14:paraId="5E510032" w14:textId="542A1755" w:rsidR="003F6D76" w:rsidRPr="004517A7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62E52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3F6D76" w:rsidRPr="004517A7" w14:paraId="169FDC8C" w14:textId="77777777" w:rsidTr="002F6E00">
        <w:tc>
          <w:tcPr>
            <w:tcW w:w="3240" w:type="dxa"/>
          </w:tcPr>
          <w:p w14:paraId="7429F085" w14:textId="77777777" w:rsidR="003F6D76" w:rsidRPr="004517A7" w:rsidRDefault="003F6D76" w:rsidP="003F6D76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07FD1D8C" w14:textId="77777777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146347D3" w14:textId="77777777" w:rsidR="003F6D76" w:rsidRDefault="003F6D76" w:rsidP="003F6D76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3FC71376" w14:textId="77777777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3427D58" w14:textId="77777777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CF6CE4" w14:textId="77777777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8912B17" w14:textId="77777777" w:rsidR="003F6D76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8" w:type="dxa"/>
          </w:tcPr>
          <w:p w14:paraId="442ED70A" w14:textId="77777777" w:rsidR="003F6D76" w:rsidRPr="00262E52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gridSpan w:val="2"/>
          </w:tcPr>
          <w:p w14:paraId="53FC71A0" w14:textId="77777777" w:rsidR="003F6D76" w:rsidRPr="00262E52" w:rsidRDefault="003F6D76" w:rsidP="003F6D76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71FF41B7" w14:textId="77777777" w:rsidR="003F6D76" w:rsidRDefault="003F6D76" w:rsidP="0023166A">
      <w:pPr>
        <w:pStyle w:val="FSNoteDetail"/>
        <w:tabs>
          <w:tab w:val="left" w:pos="180"/>
        </w:tabs>
      </w:pPr>
    </w:p>
    <w:p w14:paraId="1116E47E" w14:textId="77777777" w:rsidR="00DE1858" w:rsidRDefault="00DE1858">
      <w:pPr>
        <w:overflowPunct/>
        <w:autoSpaceDE/>
        <w:autoSpaceDN/>
        <w:adjustRightInd/>
        <w:textAlignment w:val="auto"/>
        <w:rPr>
          <w:rFonts w:ascii="Angsana New" w:eastAsia="Angsana New" w:hAnsi="Angsana New"/>
          <w:sz w:val="28"/>
          <w:cs/>
        </w:rPr>
      </w:pPr>
      <w:r>
        <w:rPr>
          <w:cs/>
        </w:rPr>
        <w:br w:type="page"/>
      </w:r>
    </w:p>
    <w:p w14:paraId="5424ECFD" w14:textId="11269B0C" w:rsidR="0023166A" w:rsidRPr="004517A7" w:rsidRDefault="0023166A" w:rsidP="0023166A">
      <w:pPr>
        <w:pStyle w:val="FSNoteDetail"/>
        <w:tabs>
          <w:tab w:val="left" w:pos="180"/>
        </w:tabs>
      </w:pPr>
      <w:r w:rsidRPr="004517A7">
        <w:rPr>
          <w:rFonts w:hint="cs"/>
          <w:cs/>
        </w:rPr>
        <w:lastRenderedPageBreak/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27A47B08" w14:textId="1071CB64" w:rsidR="0023166A" w:rsidRPr="004517A7" w:rsidRDefault="0023166A" w:rsidP="0023166A">
      <w:pPr>
        <w:numPr>
          <w:ilvl w:val="0"/>
          <w:numId w:val="10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bookmarkStart w:id="8" w:name="_Hlk95492248"/>
      <w:r w:rsidRPr="004517A7">
        <w:rPr>
          <w:rFonts w:ascii="Angsana New" w:hAnsi="Angsana New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Pr="004517A7">
        <w:rPr>
          <w:rFonts w:ascii="Angsana New" w:eastAsia="Angsana New" w:hAnsi="Angsana New"/>
          <w:sz w:val="28"/>
          <w:cs/>
        </w:rPr>
        <w:t>เงินสดและรายการเทียบเท่าเงินสด</w:t>
      </w:r>
      <w:r w:rsidRPr="004517A7">
        <w:rPr>
          <w:rFonts w:ascii="Angsana New" w:eastAsia="Angsana New" w:hAnsi="Angsana New"/>
          <w:sz w:val="28"/>
        </w:rPr>
        <w:t xml:space="preserve"> </w:t>
      </w:r>
      <w:r w:rsidRPr="004517A7">
        <w:rPr>
          <w:rFonts w:hint="cs"/>
          <w:cs/>
        </w:rPr>
        <w:t xml:space="preserve">ลูกหนี้การค้าและลูกหนี้อื่น </w:t>
      </w:r>
      <w:r w:rsidRPr="004517A7">
        <w:rPr>
          <w:rFonts w:ascii="Angsana New" w:eastAsia="Angsana New" w:hAnsi="Angsana New"/>
          <w:sz w:val="28"/>
          <w:cs/>
        </w:rPr>
        <w:t>เงินให้กู้ยืม</w:t>
      </w:r>
      <w:r w:rsidRPr="004517A7">
        <w:rPr>
          <w:rFonts w:ascii="Angsana New" w:eastAsia="Angsana New" w:hAnsi="Angsana New" w:hint="cs"/>
          <w:sz w:val="28"/>
          <w:cs/>
        </w:rPr>
        <w:t>ระยะ</w:t>
      </w:r>
      <w:r w:rsidR="00AD0CD9">
        <w:rPr>
          <w:rFonts w:ascii="Angsana New" w:eastAsia="Angsana New" w:hAnsi="Angsana New" w:hint="cs"/>
          <w:sz w:val="28"/>
          <w:cs/>
        </w:rPr>
        <w:t>สั้น</w:t>
      </w:r>
      <w:r w:rsidRPr="004517A7">
        <w:rPr>
          <w:rFonts w:hint="cs"/>
          <w:cs/>
        </w:rPr>
        <w:t xml:space="preserve"> </w:t>
      </w:r>
      <w:r w:rsidRPr="004517A7">
        <w:rPr>
          <w:rFonts w:ascii="Angsana New" w:eastAsia="Angsana New" w:hAnsi="Angsana New" w:hint="cs"/>
          <w:sz w:val="28"/>
          <w:cs/>
        </w:rPr>
        <w:t xml:space="preserve">เงินกู้ยืมจากสถาบันการเงิน </w:t>
      </w:r>
      <w:r w:rsidRPr="004517A7">
        <w:rPr>
          <w:rFonts w:ascii="Angsana New" w:hAnsi="Angsana New"/>
          <w:sz w:val="28"/>
          <w:cs/>
        </w:rPr>
        <w:t>เจ้าหนี้การค้าและเจ้าหนี้อื่น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hAnsi="Angsana New"/>
          <w:sz w:val="28"/>
          <w:cs/>
        </w:rPr>
        <w:t>เงินกู้ยืมระยะสั้น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eastAsia="Angsana New" w:hAnsi="Angsana New" w:hint="cs"/>
          <w:sz w:val="28"/>
          <w:cs/>
        </w:rPr>
        <w:t>และหนี้สินตามสัญญาเช่า</w:t>
      </w:r>
      <w:r w:rsidRPr="004517A7">
        <w:rPr>
          <w:rFonts w:ascii="Angsana New" w:hAnsi="Angsana New"/>
          <w:sz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bookmarkEnd w:id="8"/>
    <w:p w14:paraId="6C10A291" w14:textId="042C781C" w:rsidR="0023166A" w:rsidRPr="004517A7" w:rsidRDefault="0023166A" w:rsidP="0023166A">
      <w:pPr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ข) </w:t>
      </w:r>
      <w:r w:rsidRPr="004517A7">
        <w:rPr>
          <w:rFonts w:ascii="Angsana New" w:hAnsi="Angsana New" w:hint="cs"/>
          <w:sz w:val="28"/>
          <w:cs/>
        </w:rPr>
        <w:tab/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</w:t>
      </w:r>
      <w:r>
        <w:rPr>
          <w:rFonts w:ascii="Angsana New" w:hAnsi="Angsana New"/>
          <w:sz w:val="28"/>
        </w:rPr>
        <w:t xml:space="preserve"> </w:t>
      </w:r>
      <w:r w:rsidR="00696EAB">
        <w:rPr>
          <w:rFonts w:ascii="Angsana New" w:hAnsi="Angsana New" w:hint="cs"/>
          <w:sz w:val="28"/>
          <w:cs/>
        </w:rPr>
        <w:t xml:space="preserve">               </w:t>
      </w:r>
      <w:r w:rsidRPr="004517A7">
        <w:rPr>
          <w:rFonts w:ascii="Angsana New" w:hAnsi="Angsana New" w:hint="cs"/>
          <w:sz w:val="28"/>
          <w:cs/>
        </w:rPr>
        <w:t>ความต้องการของตลาด คำนวณตามหลักเกณฑ์การประเมินมูลค่าที่เป็นที่ยอมรับทั่วไป</w:t>
      </w:r>
    </w:p>
    <w:p w14:paraId="55398B83" w14:textId="1B2AEC33" w:rsidR="0023166A" w:rsidRPr="007B3D77" w:rsidRDefault="0023166A" w:rsidP="0023166A">
      <w:pPr>
        <w:pStyle w:val="ListParagraph"/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ค)</w:t>
      </w:r>
      <w:r w:rsidRPr="004517A7">
        <w:rPr>
          <w:rFonts w:ascii="Angsana New" w:hAnsi="Angsana New" w:hint="cs"/>
          <w:sz w:val="28"/>
          <w:cs/>
        </w:rPr>
        <w:tab/>
      </w:r>
      <w:r w:rsidRPr="004517A7">
        <w:rPr>
          <w:rFonts w:ascii="Angsana New" w:hAnsi="Angsana New"/>
          <w:sz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</w:t>
      </w:r>
      <w:r>
        <w:rPr>
          <w:rFonts w:ascii="Angsana New" w:hAnsi="Angsana New"/>
          <w:sz w:val="28"/>
        </w:rPr>
        <w:t xml:space="preserve"> </w:t>
      </w:r>
      <w:r w:rsidR="00696EAB">
        <w:rPr>
          <w:rFonts w:ascii="Angsana New" w:hAnsi="Angsana New" w:hint="cs"/>
          <w:sz w:val="28"/>
          <w:cs/>
        </w:rPr>
        <w:t xml:space="preserve">              </w:t>
      </w:r>
      <w:r w:rsidRPr="004517A7">
        <w:rPr>
          <w:rFonts w:ascii="Angsana New" w:hAnsi="Angsana New"/>
          <w:sz w:val="28"/>
          <w:cs/>
        </w:rPr>
        <w:t>ตามมูลค่าตามบัญชีที่แสดงในงบแสดงฐานะการเงิน</w:t>
      </w:r>
    </w:p>
    <w:p w14:paraId="2C08AE3D" w14:textId="77777777" w:rsidR="0023166A" w:rsidRDefault="0023166A" w:rsidP="0023166A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6B3896A" w14:textId="77777777" w:rsidR="0023166A" w:rsidRPr="0023166A" w:rsidRDefault="0023166A" w:rsidP="0023166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</w:rPr>
      </w:pPr>
      <w:r w:rsidRPr="0023166A">
        <w:rPr>
          <w:rFonts w:asciiTheme="majorBidi" w:hAnsiTheme="majorBidi" w:hint="cs"/>
          <w:b/>
          <w:bCs/>
          <w:sz w:val="28"/>
          <w:cs/>
        </w:rPr>
        <w:t>เหตุการณ์ภายหลังรอบระยะเวลาที่รายงาน</w:t>
      </w:r>
    </w:p>
    <w:p w14:paraId="2BE776F2" w14:textId="36CBE5B6" w:rsidR="007B3D77" w:rsidRPr="004236B8" w:rsidRDefault="002402AC" w:rsidP="007A6063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hint="cs"/>
          <w:sz w:val="28"/>
          <w:cs/>
        </w:rPr>
        <w:t>เมื่อวั</w:t>
      </w:r>
      <w:r w:rsidR="00AC4C51">
        <w:rPr>
          <w:rFonts w:asciiTheme="majorBidi" w:hAnsiTheme="majorBidi" w:hint="cs"/>
          <w:sz w:val="28"/>
          <w:cs/>
        </w:rPr>
        <w:t>น</w:t>
      </w:r>
      <w:r>
        <w:rPr>
          <w:rFonts w:asciiTheme="majorBidi" w:hAnsiTheme="majorBidi" w:hint="cs"/>
          <w:sz w:val="28"/>
          <w:cs/>
        </w:rPr>
        <w:t xml:space="preserve">ที่ </w:t>
      </w:r>
      <w:r>
        <w:rPr>
          <w:rFonts w:asciiTheme="majorBidi" w:hAnsiTheme="majorBidi"/>
          <w:sz w:val="28"/>
        </w:rPr>
        <w:t>26</w:t>
      </w:r>
      <w:r>
        <w:rPr>
          <w:rFonts w:asciiTheme="majorBidi" w:hAnsiTheme="majorBidi" w:hint="cs"/>
          <w:sz w:val="28"/>
          <w:cs/>
        </w:rPr>
        <w:t xml:space="preserve"> เมษายน </w:t>
      </w:r>
      <w:r>
        <w:rPr>
          <w:rFonts w:asciiTheme="majorBidi" w:hAnsiTheme="majorBidi"/>
          <w:sz w:val="28"/>
        </w:rPr>
        <w:t>2566</w:t>
      </w:r>
      <w:r>
        <w:rPr>
          <w:rFonts w:asciiTheme="majorBidi" w:hAnsiTheme="majorBidi" w:hint="cs"/>
          <w:sz w:val="28"/>
          <w:cs/>
        </w:rPr>
        <w:t xml:space="preserve"> ที่ประชุมสามัญผู้ถือหุ้น ประจำปี </w:t>
      </w:r>
      <w:r>
        <w:rPr>
          <w:rFonts w:asciiTheme="majorBidi" w:hAnsiTheme="majorBidi"/>
          <w:sz w:val="28"/>
        </w:rPr>
        <w:t>2566</w:t>
      </w:r>
      <w:r>
        <w:rPr>
          <w:rFonts w:asciiTheme="majorBidi" w:hAnsiTheme="majorBidi" w:hint="cs"/>
          <w:sz w:val="28"/>
          <w:cs/>
        </w:rPr>
        <w:t xml:space="preserve"> ของบริษัท เซเว่น ยูทิลิตี้ส์ แอนด์ พาวเวอร์ จำกัด </w:t>
      </w:r>
      <w:r>
        <w:rPr>
          <w:rFonts w:asciiTheme="majorBidi" w:hAnsiTheme="majorBidi"/>
          <w:sz w:val="28"/>
        </w:rPr>
        <w:t>(</w:t>
      </w:r>
      <w:r>
        <w:rPr>
          <w:rFonts w:asciiTheme="majorBidi" w:hAnsiTheme="majorBidi" w:hint="cs"/>
          <w:sz w:val="28"/>
          <w:cs/>
        </w:rPr>
        <w:t>มหาชน</w:t>
      </w:r>
      <w:r>
        <w:rPr>
          <w:rFonts w:asciiTheme="majorBidi" w:hAnsiTheme="majorBidi"/>
          <w:sz w:val="28"/>
        </w:rPr>
        <w:t>)</w:t>
      </w:r>
      <w:r>
        <w:rPr>
          <w:rFonts w:asciiTheme="majorBidi" w:hAnsiTheme="majorBidi" w:hint="cs"/>
          <w:sz w:val="28"/>
          <w:cs/>
        </w:rPr>
        <w:t xml:space="preserve"> ได้มีมติอนุมัติลดทุนจดทะเบียนของบริษัท</w:t>
      </w:r>
      <w:r w:rsidR="00861B2B">
        <w:rPr>
          <w:rFonts w:asciiTheme="majorBidi" w:hAnsiTheme="majorBidi" w:hint="cs"/>
          <w:sz w:val="28"/>
          <w:cs/>
        </w:rPr>
        <w:t xml:space="preserve"> จำนวน </w:t>
      </w:r>
      <w:r w:rsidR="00187ED6">
        <w:rPr>
          <w:rFonts w:asciiTheme="majorBidi" w:hAnsiTheme="majorBidi"/>
          <w:sz w:val="28"/>
        </w:rPr>
        <w:t xml:space="preserve">202,333,778.50 </w:t>
      </w:r>
      <w:r w:rsidR="00187ED6">
        <w:rPr>
          <w:rFonts w:asciiTheme="majorBidi" w:hAnsiTheme="majorBidi" w:hint="cs"/>
          <w:sz w:val="28"/>
          <w:cs/>
        </w:rPr>
        <w:t xml:space="preserve">บาท จากเดิมทุนจดทะเบียน </w:t>
      </w:r>
      <w:r w:rsidR="00187ED6">
        <w:rPr>
          <w:rFonts w:asciiTheme="majorBidi" w:hAnsiTheme="majorBidi"/>
          <w:sz w:val="28"/>
        </w:rPr>
        <w:t>2,773,869,685.50</w:t>
      </w:r>
      <w:r w:rsidR="00187ED6">
        <w:rPr>
          <w:rFonts w:asciiTheme="majorBidi" w:hAnsiTheme="majorBidi" w:hint="cs"/>
          <w:sz w:val="28"/>
          <w:cs/>
        </w:rPr>
        <w:t xml:space="preserve"> บาท เป็น </w:t>
      </w:r>
      <w:r w:rsidR="00187ED6">
        <w:rPr>
          <w:rFonts w:asciiTheme="majorBidi" w:hAnsiTheme="majorBidi"/>
          <w:sz w:val="28"/>
        </w:rPr>
        <w:t>2,571,535,907</w:t>
      </w:r>
      <w:r w:rsidR="00600FB6">
        <w:rPr>
          <w:rFonts w:asciiTheme="majorBidi" w:hAnsiTheme="majorBidi"/>
          <w:sz w:val="28"/>
        </w:rPr>
        <w:t xml:space="preserve">.00 </w:t>
      </w:r>
      <w:r w:rsidR="00187ED6">
        <w:rPr>
          <w:rFonts w:asciiTheme="majorBidi" w:hAnsiTheme="majorBidi" w:hint="cs"/>
          <w:sz w:val="28"/>
          <w:cs/>
        </w:rPr>
        <w:t xml:space="preserve">บาท โดยการตัดหุ้นสามัญจดทะเบียนจัดสรรเพื่อรองรับการใช้สิทธิของใบสำคัญแสดงสิทธิ </w:t>
      </w:r>
      <w:r w:rsidR="00187ED6">
        <w:rPr>
          <w:rFonts w:asciiTheme="majorBidi" w:hAnsiTheme="majorBidi"/>
          <w:sz w:val="28"/>
        </w:rPr>
        <w:t>7UP-W4</w:t>
      </w:r>
      <w:r w:rsidR="00187ED6">
        <w:rPr>
          <w:rFonts w:asciiTheme="majorBidi" w:hAnsiTheme="majorBidi" w:hint="cs"/>
          <w:sz w:val="28"/>
          <w:cs/>
        </w:rPr>
        <w:t xml:space="preserve"> ที่ไม่ได้ใช้สิทธิ เป็นจำนวนรวมทั้งสิ้น </w:t>
      </w:r>
      <w:r w:rsidR="00187ED6">
        <w:rPr>
          <w:rFonts w:asciiTheme="majorBidi" w:hAnsiTheme="majorBidi"/>
          <w:sz w:val="28"/>
        </w:rPr>
        <w:t>404,667,557</w:t>
      </w:r>
      <w:r w:rsidR="00187ED6">
        <w:rPr>
          <w:rFonts w:asciiTheme="majorBidi" w:hAnsiTheme="majorBidi" w:hint="cs"/>
          <w:sz w:val="28"/>
          <w:cs/>
        </w:rPr>
        <w:t xml:space="preserve"> </w:t>
      </w:r>
      <w:r w:rsidR="004D6557">
        <w:rPr>
          <w:rFonts w:asciiTheme="majorBidi" w:hAnsiTheme="majorBidi" w:hint="cs"/>
          <w:sz w:val="28"/>
          <w:cs/>
        </w:rPr>
        <w:t xml:space="preserve">หน่วย มูลค่าที่ตราไว้หน่วยละ </w:t>
      </w:r>
      <w:r w:rsidR="004D6557">
        <w:rPr>
          <w:rFonts w:asciiTheme="majorBidi" w:hAnsiTheme="majorBidi"/>
          <w:sz w:val="28"/>
        </w:rPr>
        <w:t xml:space="preserve">0.05 </w:t>
      </w:r>
      <w:r w:rsidR="004D6557">
        <w:rPr>
          <w:rFonts w:asciiTheme="majorBidi" w:hAnsiTheme="majorBidi" w:hint="cs"/>
          <w:sz w:val="28"/>
          <w:cs/>
        </w:rPr>
        <w:t>บาท</w:t>
      </w:r>
    </w:p>
    <w:sectPr w:rsidR="007B3D77" w:rsidRPr="004236B8" w:rsidSect="00E811F5">
      <w:headerReference w:type="default" r:id="rId16"/>
      <w:footerReference w:type="default" r:id="rId17"/>
      <w:footnotePr>
        <w:pos w:val="sectEnd"/>
      </w:footnotePr>
      <w:endnotePr>
        <w:numFmt w:val="decimal"/>
        <w:numStart w:val="0"/>
      </w:endnotePr>
      <w:pgSz w:w="11909" w:h="16834" w:code="9"/>
      <w:pgMar w:top="1440" w:right="929" w:bottom="1440" w:left="1440" w:header="864" w:footer="432" w:gutter="0"/>
      <w:pgNumType w:start="3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9A49D" w14:textId="77777777" w:rsidR="00351B7C" w:rsidRDefault="00351B7C">
      <w:pPr>
        <w:rPr>
          <w:rFonts w:hint="eastAsia"/>
        </w:rPr>
      </w:pPr>
      <w:r>
        <w:separator/>
      </w:r>
    </w:p>
  </w:endnote>
  <w:endnote w:type="continuationSeparator" w:id="0">
    <w:p w14:paraId="3542ADE7" w14:textId="77777777" w:rsidR="00351B7C" w:rsidRDefault="00351B7C">
      <w:pPr>
        <w:rPr>
          <w:rFonts w:hint="eastAsia"/>
        </w:rPr>
      </w:pPr>
      <w:r>
        <w:continuationSeparator/>
      </w:r>
    </w:p>
  </w:endnote>
  <w:endnote w:type="continuationNotice" w:id="1">
    <w:p w14:paraId="2350693B" w14:textId="77777777" w:rsidR="00351B7C" w:rsidRDefault="00351B7C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altName w:val="Leelawadee UI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77850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0E532B57" w14:textId="127AB58D" w:rsidR="00F21AE3" w:rsidRPr="008E0512" w:rsidRDefault="00F21AE3">
        <w:pPr>
          <w:pStyle w:val="Footer"/>
          <w:jc w:val="right"/>
          <w:rPr>
            <w:rFonts w:asciiTheme="majorBidi" w:hAnsiTheme="majorBidi" w:cstheme="majorBidi"/>
            <w:sz w:val="28"/>
            <w:szCs w:val="32"/>
          </w:rPr>
        </w:pPr>
        <w:r w:rsidRPr="008E0512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8E0512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8E0512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Pr="008E0512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Pr="008E0512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659FD3FE" w14:textId="055AFAC6" w:rsidR="00A73DBA" w:rsidRPr="000748DD" w:rsidRDefault="00A73DBA" w:rsidP="000748DD">
    <w:pPr>
      <w:pStyle w:val="Footer"/>
      <w:ind w:right="74"/>
      <w:jc w:val="right"/>
      <w:rPr>
        <w:rFonts w:ascii="Angsana New" w:hAnsi="Angsana New"/>
        <w:sz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9789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AFE5E" w14:textId="1C2FD7A7" w:rsidR="00A73DBA" w:rsidRPr="008532CD" w:rsidRDefault="00A73DBA" w:rsidP="008532CD">
        <w:pPr>
          <w:pStyle w:val="Footer"/>
          <w:jc w:val="right"/>
          <w:rPr>
            <w:rFonts w:hint="eastAsia"/>
          </w:rPr>
        </w:pPr>
        <w:r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32"/>
          </w:rPr>
          <w:t>51</w:t>
        </w:r>
        <w:r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04549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631A6B6A" w14:textId="5FDEA39A" w:rsidR="00A73DBA" w:rsidRPr="005C6B93" w:rsidRDefault="00A73DB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C6B93">
          <w:rPr>
            <w:rFonts w:asciiTheme="majorBidi" w:hAnsiTheme="majorBidi" w:cstheme="majorBidi"/>
            <w:sz w:val="28"/>
          </w:rPr>
          <w:fldChar w:fldCharType="begin"/>
        </w:r>
        <w:r w:rsidRPr="005C6B9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C6B93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53</w:t>
        </w:r>
        <w:r w:rsidRPr="005C6B9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B0F0597" w14:textId="15C20544" w:rsidR="00A73DBA" w:rsidRDefault="00A73DBA" w:rsidP="00DF43EB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4FBFC" w14:textId="77777777" w:rsidR="00351B7C" w:rsidRDefault="00351B7C">
      <w:pPr>
        <w:rPr>
          <w:rFonts w:hint="eastAsia"/>
        </w:rPr>
      </w:pPr>
      <w:r>
        <w:separator/>
      </w:r>
    </w:p>
  </w:footnote>
  <w:footnote w:type="continuationSeparator" w:id="0">
    <w:p w14:paraId="2CF556B9" w14:textId="77777777" w:rsidR="00351B7C" w:rsidRDefault="00351B7C">
      <w:pPr>
        <w:rPr>
          <w:rFonts w:hint="eastAsia"/>
        </w:rPr>
      </w:pPr>
      <w:r>
        <w:continuationSeparator/>
      </w:r>
    </w:p>
  </w:footnote>
  <w:footnote w:type="continuationNotice" w:id="1">
    <w:p w14:paraId="1266D172" w14:textId="77777777" w:rsidR="00351B7C" w:rsidRDefault="00351B7C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6599D" w14:textId="1F5D6FC5" w:rsidR="00A73DBA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4" w:name="_Hlk39673241"/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1D609483" w14:textId="77777777" w:rsidR="00A73DBA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bookmarkEnd w:id="4"/>
  <w:p w14:paraId="03228566" w14:textId="0C206F7F" w:rsidR="00A73DBA" w:rsidRDefault="00A73DBA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สำหรับงวด</w:t>
    </w:r>
    <w:r w:rsidR="00FF0BD7">
      <w:rPr>
        <w:rFonts w:ascii="Angsana New" w:hAnsi="Angsana New" w:hint="cs"/>
        <w:b/>
        <w:bCs/>
        <w:sz w:val="28"/>
        <w:cs/>
      </w:rPr>
      <w:t>สาม</w:t>
    </w:r>
    <w:r>
      <w:rPr>
        <w:rFonts w:ascii="Angsana New" w:hAnsi="Angsana New"/>
        <w:b/>
        <w:bCs/>
        <w:sz w:val="28"/>
        <w:cs/>
      </w:rPr>
      <w:t xml:space="preserve">เดือนสิ้นสุดวันที่ </w:t>
    </w:r>
    <w:r w:rsidR="00026D19">
      <w:rPr>
        <w:rFonts w:ascii="Angsana New" w:hAnsi="Angsana New"/>
        <w:b/>
        <w:bCs/>
        <w:sz w:val="28"/>
      </w:rPr>
      <w:t>31</w:t>
    </w:r>
    <w:r>
      <w:rPr>
        <w:rFonts w:ascii="Angsana New" w:hAnsi="Angsana New"/>
        <w:b/>
        <w:bCs/>
        <w:sz w:val="28"/>
      </w:rPr>
      <w:t xml:space="preserve"> </w:t>
    </w:r>
    <w:r w:rsidR="00026D19">
      <w:rPr>
        <w:rFonts w:ascii="Angsana New" w:hAnsi="Angsana New" w:hint="cs"/>
        <w:b/>
        <w:bCs/>
        <w:sz w:val="28"/>
        <w:cs/>
      </w:rPr>
      <w:t>มีนาคม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026D19">
      <w:rPr>
        <w:rFonts w:ascii="Angsana New" w:hAnsi="Angsana New"/>
        <w:b/>
        <w:bCs/>
        <w:sz w:val="28"/>
      </w:rPr>
      <w:t>6</w:t>
    </w:r>
  </w:p>
  <w:p w14:paraId="01EE91B7" w14:textId="77777777" w:rsidR="00A73DBA" w:rsidRDefault="00A73DBA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663E2E4C" w14:textId="77777777" w:rsidR="00A73DBA" w:rsidRPr="00A4131C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DF66" w14:textId="4C5C099F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3BCF515A" w14:textId="77777777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052E2CA4" w14:textId="4AC4EC02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สำหรับงวดสามเดือนสิ้นสุดวันที่ </w:t>
    </w:r>
    <w:r w:rsidR="007504D4">
      <w:rPr>
        <w:rFonts w:ascii="Angsana New" w:hAnsi="Angsana New"/>
        <w:b/>
        <w:bCs/>
        <w:sz w:val="28"/>
      </w:rPr>
      <w:t xml:space="preserve">31 </w:t>
    </w:r>
    <w:r w:rsidR="007504D4">
      <w:rPr>
        <w:rFonts w:ascii="Angsana New" w:hAnsi="Angsana New" w:hint="cs"/>
        <w:b/>
        <w:bCs/>
        <w:sz w:val="28"/>
        <w:cs/>
      </w:rPr>
      <w:t>มีนาคม</w:t>
    </w:r>
    <w:r w:rsidR="007504D4">
      <w:rPr>
        <w:rFonts w:ascii="Angsana New" w:hAnsi="Angsana New"/>
        <w:b/>
        <w:bCs/>
        <w:sz w:val="28"/>
      </w:rPr>
      <w:t xml:space="preserve"> 2566</w:t>
    </w:r>
  </w:p>
  <w:p w14:paraId="57734D18" w14:textId="77777777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A73DBA" w:rsidRPr="00B37563" w:rsidRDefault="00A73DBA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F2151" w14:textId="2CD6902F" w:rsidR="00A73DBA" w:rsidRDefault="00A73DBA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051DF121" w14:textId="77777777" w:rsidR="00A73DBA" w:rsidRDefault="00A73DBA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165C4A72" w14:textId="19070420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สำหรับงวดสาม</w:t>
    </w:r>
    <w:r w:rsidR="003D061A">
      <w:rPr>
        <w:rFonts w:ascii="Angsana New" w:hAnsi="Angsana New" w:hint="cs"/>
        <w:b/>
        <w:bCs/>
        <w:sz w:val="28"/>
        <w:cs/>
      </w:rPr>
      <w:t>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 w:rsidR="007504D4">
      <w:rPr>
        <w:rFonts w:ascii="Angsana New" w:hAnsi="Angsana New"/>
        <w:b/>
        <w:bCs/>
        <w:sz w:val="28"/>
      </w:rPr>
      <w:t xml:space="preserve">31 </w:t>
    </w:r>
    <w:r w:rsidR="007504D4">
      <w:rPr>
        <w:rFonts w:ascii="Angsana New" w:hAnsi="Angsana New" w:hint="cs"/>
        <w:b/>
        <w:bCs/>
        <w:sz w:val="28"/>
        <w:cs/>
      </w:rPr>
      <w:t xml:space="preserve">มีนาคม </w:t>
    </w:r>
    <w:r w:rsidR="007504D4">
      <w:rPr>
        <w:rFonts w:ascii="Angsana New" w:hAnsi="Angsana New"/>
        <w:b/>
        <w:bCs/>
        <w:sz w:val="28"/>
      </w:rPr>
      <w:t>2566</w:t>
    </w:r>
  </w:p>
  <w:p w14:paraId="1E198EBA" w14:textId="2CFE62DC" w:rsidR="00A73DBA" w:rsidRDefault="00A73DBA" w:rsidP="00457842">
    <w:pPr>
      <w:tabs>
        <w:tab w:val="left" w:pos="720"/>
      </w:tabs>
      <w:spacing w:after="24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345E"/>
    <w:multiLevelType w:val="multilevel"/>
    <w:tmpl w:val="812288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1366DE"/>
    <w:multiLevelType w:val="hybridMultilevel"/>
    <w:tmpl w:val="ABFC80FE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D2208"/>
    <w:multiLevelType w:val="multilevel"/>
    <w:tmpl w:val="7B74980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607CF8"/>
    <w:multiLevelType w:val="hybridMultilevel"/>
    <w:tmpl w:val="D56C200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11DFB"/>
    <w:multiLevelType w:val="multilevel"/>
    <w:tmpl w:val="B0369C5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A4467D9"/>
    <w:multiLevelType w:val="hybridMultilevel"/>
    <w:tmpl w:val="A43C1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82B3A"/>
    <w:multiLevelType w:val="multilevel"/>
    <w:tmpl w:val="0802B140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FB33C82"/>
    <w:multiLevelType w:val="multilevel"/>
    <w:tmpl w:val="69B009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7EC51CF"/>
    <w:multiLevelType w:val="multilevel"/>
    <w:tmpl w:val="05722340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ascii="Angsana New" w:hAnsi="Angsana New" w:cs="Angsana New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cs="Angsana New" w:hint="default"/>
        <w:color w:val="auto"/>
      </w:rPr>
    </w:lvl>
  </w:abstractNum>
  <w:abstractNum w:abstractNumId="9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B63F2"/>
    <w:multiLevelType w:val="multilevel"/>
    <w:tmpl w:val="1CC2A3A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1195797"/>
    <w:multiLevelType w:val="multilevel"/>
    <w:tmpl w:val="880CCEE6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66575B8"/>
    <w:multiLevelType w:val="hybridMultilevel"/>
    <w:tmpl w:val="05560536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738F5"/>
    <w:multiLevelType w:val="hybridMultilevel"/>
    <w:tmpl w:val="8BEEC37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F022C"/>
    <w:multiLevelType w:val="hybridMultilevel"/>
    <w:tmpl w:val="995E2F7C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2424E"/>
    <w:multiLevelType w:val="hybridMultilevel"/>
    <w:tmpl w:val="74C08A8C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17" w15:restartNumberingAfterBreak="0">
    <w:nsid w:val="43BB1CF4"/>
    <w:multiLevelType w:val="multilevel"/>
    <w:tmpl w:val="0C2666E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8" w15:restartNumberingAfterBreak="0">
    <w:nsid w:val="47A24D13"/>
    <w:multiLevelType w:val="hybridMultilevel"/>
    <w:tmpl w:val="931035A2"/>
    <w:lvl w:ilvl="0" w:tplc="09AA2C3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5299C"/>
    <w:multiLevelType w:val="hybridMultilevel"/>
    <w:tmpl w:val="B2BEC362"/>
    <w:lvl w:ilvl="0" w:tplc="37588E7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33D8C"/>
    <w:multiLevelType w:val="multilevel"/>
    <w:tmpl w:val="880CCEE6"/>
    <w:styleLink w:val="CurrentList1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6E9A5847"/>
    <w:multiLevelType w:val="hybridMultilevel"/>
    <w:tmpl w:val="7DA49474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F45EE"/>
    <w:multiLevelType w:val="multilevel"/>
    <w:tmpl w:val="025843D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8BD3A2E"/>
    <w:multiLevelType w:val="multilevel"/>
    <w:tmpl w:val="18060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56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7674090">
    <w:abstractNumId w:val="7"/>
  </w:num>
  <w:num w:numId="2" w16cid:durableId="359280886">
    <w:abstractNumId w:val="24"/>
  </w:num>
  <w:num w:numId="3" w16cid:durableId="474297977">
    <w:abstractNumId w:val="9"/>
  </w:num>
  <w:num w:numId="4" w16cid:durableId="1978224201">
    <w:abstractNumId w:val="19"/>
  </w:num>
  <w:num w:numId="5" w16cid:durableId="879895726">
    <w:abstractNumId w:val="5"/>
  </w:num>
  <w:num w:numId="6" w16cid:durableId="1313951306">
    <w:abstractNumId w:val="12"/>
  </w:num>
  <w:num w:numId="7" w16cid:durableId="1118527099">
    <w:abstractNumId w:val="11"/>
  </w:num>
  <w:num w:numId="8" w16cid:durableId="480776160">
    <w:abstractNumId w:val="21"/>
  </w:num>
  <w:num w:numId="9" w16cid:durableId="1870725864">
    <w:abstractNumId w:val="14"/>
  </w:num>
  <w:num w:numId="10" w16cid:durableId="83887302">
    <w:abstractNumId w:val="16"/>
  </w:num>
  <w:num w:numId="11" w16cid:durableId="1114639320">
    <w:abstractNumId w:val="4"/>
  </w:num>
  <w:num w:numId="12" w16cid:durableId="1392078518">
    <w:abstractNumId w:val="15"/>
  </w:num>
  <w:num w:numId="13" w16cid:durableId="1688408665">
    <w:abstractNumId w:val="0"/>
  </w:num>
  <w:num w:numId="14" w16cid:durableId="1358115451">
    <w:abstractNumId w:val="22"/>
  </w:num>
  <w:num w:numId="15" w16cid:durableId="302736872">
    <w:abstractNumId w:val="3"/>
  </w:num>
  <w:num w:numId="16" w16cid:durableId="771903085">
    <w:abstractNumId w:val="13"/>
  </w:num>
  <w:num w:numId="17" w16cid:durableId="1443963321">
    <w:abstractNumId w:val="6"/>
  </w:num>
  <w:num w:numId="18" w16cid:durableId="321272502">
    <w:abstractNumId w:val="20"/>
  </w:num>
  <w:num w:numId="19" w16cid:durableId="2013101600">
    <w:abstractNumId w:val="8"/>
  </w:num>
  <w:num w:numId="20" w16cid:durableId="1951543012">
    <w:abstractNumId w:val="1"/>
  </w:num>
  <w:num w:numId="21" w16cid:durableId="430207375">
    <w:abstractNumId w:val="17"/>
  </w:num>
  <w:num w:numId="22" w16cid:durableId="650212450">
    <w:abstractNumId w:val="2"/>
  </w:num>
  <w:num w:numId="23" w16cid:durableId="1569799128">
    <w:abstractNumId w:val="18"/>
  </w:num>
  <w:num w:numId="24" w16cid:durableId="1020815654">
    <w:abstractNumId w:val="23"/>
  </w:num>
  <w:num w:numId="25" w16cid:durableId="7744426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13573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0436"/>
    <w:rsid w:val="000019EA"/>
    <w:rsid w:val="00001A39"/>
    <w:rsid w:val="00001B76"/>
    <w:rsid w:val="00002FEF"/>
    <w:rsid w:val="00002FF6"/>
    <w:rsid w:val="000030CB"/>
    <w:rsid w:val="00003722"/>
    <w:rsid w:val="00003A2E"/>
    <w:rsid w:val="00003A40"/>
    <w:rsid w:val="00003F2F"/>
    <w:rsid w:val="00004340"/>
    <w:rsid w:val="0000437D"/>
    <w:rsid w:val="000045F3"/>
    <w:rsid w:val="00004F1E"/>
    <w:rsid w:val="00005373"/>
    <w:rsid w:val="00005506"/>
    <w:rsid w:val="000056EE"/>
    <w:rsid w:val="00005B39"/>
    <w:rsid w:val="00005DE1"/>
    <w:rsid w:val="00005E32"/>
    <w:rsid w:val="00006221"/>
    <w:rsid w:val="00006C58"/>
    <w:rsid w:val="00010B90"/>
    <w:rsid w:val="00010ED5"/>
    <w:rsid w:val="00011095"/>
    <w:rsid w:val="00011673"/>
    <w:rsid w:val="00011A05"/>
    <w:rsid w:val="00011A48"/>
    <w:rsid w:val="00011DB1"/>
    <w:rsid w:val="00011F4D"/>
    <w:rsid w:val="00011F7E"/>
    <w:rsid w:val="00012006"/>
    <w:rsid w:val="0001221A"/>
    <w:rsid w:val="00012571"/>
    <w:rsid w:val="000128AE"/>
    <w:rsid w:val="00012A21"/>
    <w:rsid w:val="00013E0C"/>
    <w:rsid w:val="000140D6"/>
    <w:rsid w:val="00014BD0"/>
    <w:rsid w:val="00015404"/>
    <w:rsid w:val="00015691"/>
    <w:rsid w:val="00015AB0"/>
    <w:rsid w:val="00015E36"/>
    <w:rsid w:val="00016A6C"/>
    <w:rsid w:val="00016C76"/>
    <w:rsid w:val="00017CCF"/>
    <w:rsid w:val="000203CC"/>
    <w:rsid w:val="00020B71"/>
    <w:rsid w:val="00020B82"/>
    <w:rsid w:val="00020F3B"/>
    <w:rsid w:val="00020FBC"/>
    <w:rsid w:val="00021036"/>
    <w:rsid w:val="0002165B"/>
    <w:rsid w:val="00021D0C"/>
    <w:rsid w:val="00021F5E"/>
    <w:rsid w:val="00022367"/>
    <w:rsid w:val="000223EA"/>
    <w:rsid w:val="00022C79"/>
    <w:rsid w:val="00022DE0"/>
    <w:rsid w:val="0002307B"/>
    <w:rsid w:val="0002372B"/>
    <w:rsid w:val="00023847"/>
    <w:rsid w:val="00023D86"/>
    <w:rsid w:val="00023E3D"/>
    <w:rsid w:val="000243CC"/>
    <w:rsid w:val="000247B7"/>
    <w:rsid w:val="0002482A"/>
    <w:rsid w:val="0002557C"/>
    <w:rsid w:val="00026097"/>
    <w:rsid w:val="000264F5"/>
    <w:rsid w:val="000269B1"/>
    <w:rsid w:val="00026D19"/>
    <w:rsid w:val="00026E4B"/>
    <w:rsid w:val="00026FE7"/>
    <w:rsid w:val="000271DB"/>
    <w:rsid w:val="0002731B"/>
    <w:rsid w:val="000274E1"/>
    <w:rsid w:val="00027D98"/>
    <w:rsid w:val="00027F92"/>
    <w:rsid w:val="000303AE"/>
    <w:rsid w:val="000307F1"/>
    <w:rsid w:val="00030EAA"/>
    <w:rsid w:val="00031197"/>
    <w:rsid w:val="000312A9"/>
    <w:rsid w:val="0003160A"/>
    <w:rsid w:val="0003170C"/>
    <w:rsid w:val="00031FA7"/>
    <w:rsid w:val="000323B4"/>
    <w:rsid w:val="00032414"/>
    <w:rsid w:val="000325E8"/>
    <w:rsid w:val="0003282A"/>
    <w:rsid w:val="00033101"/>
    <w:rsid w:val="00033366"/>
    <w:rsid w:val="00034687"/>
    <w:rsid w:val="00034A74"/>
    <w:rsid w:val="0003605A"/>
    <w:rsid w:val="00036105"/>
    <w:rsid w:val="00036616"/>
    <w:rsid w:val="000366A0"/>
    <w:rsid w:val="000367BB"/>
    <w:rsid w:val="00037054"/>
    <w:rsid w:val="00037276"/>
    <w:rsid w:val="0003727E"/>
    <w:rsid w:val="00037BC0"/>
    <w:rsid w:val="00037F80"/>
    <w:rsid w:val="00040473"/>
    <w:rsid w:val="0004097A"/>
    <w:rsid w:val="000409C7"/>
    <w:rsid w:val="00040F2E"/>
    <w:rsid w:val="000415BD"/>
    <w:rsid w:val="00041E25"/>
    <w:rsid w:val="00041F83"/>
    <w:rsid w:val="000422CA"/>
    <w:rsid w:val="00042340"/>
    <w:rsid w:val="0004240B"/>
    <w:rsid w:val="00042738"/>
    <w:rsid w:val="00043091"/>
    <w:rsid w:val="00043AEC"/>
    <w:rsid w:val="00043FC5"/>
    <w:rsid w:val="00044135"/>
    <w:rsid w:val="000441A9"/>
    <w:rsid w:val="00044236"/>
    <w:rsid w:val="0004429E"/>
    <w:rsid w:val="0004497D"/>
    <w:rsid w:val="00044A32"/>
    <w:rsid w:val="00044A46"/>
    <w:rsid w:val="0004500F"/>
    <w:rsid w:val="00045312"/>
    <w:rsid w:val="00045409"/>
    <w:rsid w:val="00045B34"/>
    <w:rsid w:val="00046238"/>
    <w:rsid w:val="000469D2"/>
    <w:rsid w:val="00046C48"/>
    <w:rsid w:val="00047315"/>
    <w:rsid w:val="000475D3"/>
    <w:rsid w:val="00047A94"/>
    <w:rsid w:val="000501A5"/>
    <w:rsid w:val="00050F5C"/>
    <w:rsid w:val="000510DD"/>
    <w:rsid w:val="000510E6"/>
    <w:rsid w:val="0005125E"/>
    <w:rsid w:val="00051401"/>
    <w:rsid w:val="000516BC"/>
    <w:rsid w:val="000517E3"/>
    <w:rsid w:val="00051EEA"/>
    <w:rsid w:val="0005224E"/>
    <w:rsid w:val="000527E6"/>
    <w:rsid w:val="00052EEF"/>
    <w:rsid w:val="00052F10"/>
    <w:rsid w:val="000532F9"/>
    <w:rsid w:val="00053772"/>
    <w:rsid w:val="00053CB7"/>
    <w:rsid w:val="000544D6"/>
    <w:rsid w:val="00054549"/>
    <w:rsid w:val="000547ED"/>
    <w:rsid w:val="00054C2F"/>
    <w:rsid w:val="00055201"/>
    <w:rsid w:val="0005583A"/>
    <w:rsid w:val="00056043"/>
    <w:rsid w:val="00056659"/>
    <w:rsid w:val="000566D8"/>
    <w:rsid w:val="000569D1"/>
    <w:rsid w:val="000571A8"/>
    <w:rsid w:val="0005732A"/>
    <w:rsid w:val="000576C6"/>
    <w:rsid w:val="00057925"/>
    <w:rsid w:val="00057CFE"/>
    <w:rsid w:val="0006035C"/>
    <w:rsid w:val="00060F09"/>
    <w:rsid w:val="00061AE0"/>
    <w:rsid w:val="00062A7E"/>
    <w:rsid w:val="00063A36"/>
    <w:rsid w:val="00063D03"/>
    <w:rsid w:val="00063F8D"/>
    <w:rsid w:val="00064C68"/>
    <w:rsid w:val="00064DC2"/>
    <w:rsid w:val="0006519C"/>
    <w:rsid w:val="00065788"/>
    <w:rsid w:val="00065E8F"/>
    <w:rsid w:val="00065F34"/>
    <w:rsid w:val="00066700"/>
    <w:rsid w:val="000671A5"/>
    <w:rsid w:val="00067F02"/>
    <w:rsid w:val="000708E3"/>
    <w:rsid w:val="00070BEB"/>
    <w:rsid w:val="000719DC"/>
    <w:rsid w:val="000723FA"/>
    <w:rsid w:val="00072918"/>
    <w:rsid w:val="00073031"/>
    <w:rsid w:val="00073233"/>
    <w:rsid w:val="00073B3A"/>
    <w:rsid w:val="00073D22"/>
    <w:rsid w:val="00073DD6"/>
    <w:rsid w:val="00073ECD"/>
    <w:rsid w:val="00073F18"/>
    <w:rsid w:val="000748DD"/>
    <w:rsid w:val="000752F1"/>
    <w:rsid w:val="00075C47"/>
    <w:rsid w:val="0007670F"/>
    <w:rsid w:val="00076BD3"/>
    <w:rsid w:val="00077364"/>
    <w:rsid w:val="00077569"/>
    <w:rsid w:val="00077846"/>
    <w:rsid w:val="0007796F"/>
    <w:rsid w:val="000803EE"/>
    <w:rsid w:val="0008048A"/>
    <w:rsid w:val="00080658"/>
    <w:rsid w:val="00080E49"/>
    <w:rsid w:val="00081419"/>
    <w:rsid w:val="00081754"/>
    <w:rsid w:val="00081764"/>
    <w:rsid w:val="000819CE"/>
    <w:rsid w:val="00081BC8"/>
    <w:rsid w:val="00081ED7"/>
    <w:rsid w:val="000821B8"/>
    <w:rsid w:val="000821F9"/>
    <w:rsid w:val="00082990"/>
    <w:rsid w:val="00082AEF"/>
    <w:rsid w:val="000841F6"/>
    <w:rsid w:val="000844FB"/>
    <w:rsid w:val="00084690"/>
    <w:rsid w:val="00084903"/>
    <w:rsid w:val="0008515F"/>
    <w:rsid w:val="000860DC"/>
    <w:rsid w:val="000861E9"/>
    <w:rsid w:val="00086979"/>
    <w:rsid w:val="00086B45"/>
    <w:rsid w:val="00087360"/>
    <w:rsid w:val="00087405"/>
    <w:rsid w:val="0009037F"/>
    <w:rsid w:val="00090437"/>
    <w:rsid w:val="0009130F"/>
    <w:rsid w:val="00091745"/>
    <w:rsid w:val="00091A44"/>
    <w:rsid w:val="000930D0"/>
    <w:rsid w:val="000931B0"/>
    <w:rsid w:val="000932A1"/>
    <w:rsid w:val="000933A8"/>
    <w:rsid w:val="00093A1F"/>
    <w:rsid w:val="00094249"/>
    <w:rsid w:val="000942FA"/>
    <w:rsid w:val="0009484D"/>
    <w:rsid w:val="00094C0C"/>
    <w:rsid w:val="00094F42"/>
    <w:rsid w:val="0009523E"/>
    <w:rsid w:val="00095906"/>
    <w:rsid w:val="00095C5B"/>
    <w:rsid w:val="00095D2E"/>
    <w:rsid w:val="00096B74"/>
    <w:rsid w:val="00097134"/>
    <w:rsid w:val="00097CBF"/>
    <w:rsid w:val="000A0C0C"/>
    <w:rsid w:val="000A1084"/>
    <w:rsid w:val="000A16A1"/>
    <w:rsid w:val="000A18B3"/>
    <w:rsid w:val="000A18D6"/>
    <w:rsid w:val="000A19DD"/>
    <w:rsid w:val="000A1F45"/>
    <w:rsid w:val="000A24D5"/>
    <w:rsid w:val="000A280E"/>
    <w:rsid w:val="000A2833"/>
    <w:rsid w:val="000A2C4A"/>
    <w:rsid w:val="000A2D29"/>
    <w:rsid w:val="000A3209"/>
    <w:rsid w:val="000A3499"/>
    <w:rsid w:val="000A34B1"/>
    <w:rsid w:val="000A367E"/>
    <w:rsid w:val="000A387D"/>
    <w:rsid w:val="000A3D4F"/>
    <w:rsid w:val="000A4173"/>
    <w:rsid w:val="000A4620"/>
    <w:rsid w:val="000A509D"/>
    <w:rsid w:val="000A5ECD"/>
    <w:rsid w:val="000A619C"/>
    <w:rsid w:val="000A6B35"/>
    <w:rsid w:val="000A722C"/>
    <w:rsid w:val="000A7494"/>
    <w:rsid w:val="000A7A0E"/>
    <w:rsid w:val="000B00AF"/>
    <w:rsid w:val="000B059E"/>
    <w:rsid w:val="000B07CD"/>
    <w:rsid w:val="000B0829"/>
    <w:rsid w:val="000B08F7"/>
    <w:rsid w:val="000B0C4F"/>
    <w:rsid w:val="000B0CAC"/>
    <w:rsid w:val="000B0F9F"/>
    <w:rsid w:val="000B1550"/>
    <w:rsid w:val="000B1F55"/>
    <w:rsid w:val="000B2359"/>
    <w:rsid w:val="000B38A0"/>
    <w:rsid w:val="000B3D92"/>
    <w:rsid w:val="000B4171"/>
    <w:rsid w:val="000B4372"/>
    <w:rsid w:val="000B45B3"/>
    <w:rsid w:val="000B471A"/>
    <w:rsid w:val="000B4E63"/>
    <w:rsid w:val="000B57BE"/>
    <w:rsid w:val="000B57D8"/>
    <w:rsid w:val="000B586C"/>
    <w:rsid w:val="000B6250"/>
    <w:rsid w:val="000B69B0"/>
    <w:rsid w:val="000B6C5E"/>
    <w:rsid w:val="000B7A2A"/>
    <w:rsid w:val="000C0912"/>
    <w:rsid w:val="000C0AAF"/>
    <w:rsid w:val="000C1826"/>
    <w:rsid w:val="000C34AC"/>
    <w:rsid w:val="000C588A"/>
    <w:rsid w:val="000C5B4B"/>
    <w:rsid w:val="000C5B58"/>
    <w:rsid w:val="000C5EF1"/>
    <w:rsid w:val="000C6A42"/>
    <w:rsid w:val="000C6DB9"/>
    <w:rsid w:val="000C71E1"/>
    <w:rsid w:val="000C7204"/>
    <w:rsid w:val="000C7589"/>
    <w:rsid w:val="000C75E9"/>
    <w:rsid w:val="000D0230"/>
    <w:rsid w:val="000D0306"/>
    <w:rsid w:val="000D0472"/>
    <w:rsid w:val="000D1033"/>
    <w:rsid w:val="000D1925"/>
    <w:rsid w:val="000D1E83"/>
    <w:rsid w:val="000D1F2D"/>
    <w:rsid w:val="000D1F49"/>
    <w:rsid w:val="000D2630"/>
    <w:rsid w:val="000D2C33"/>
    <w:rsid w:val="000D32C6"/>
    <w:rsid w:val="000D36BB"/>
    <w:rsid w:val="000D3940"/>
    <w:rsid w:val="000D3DFF"/>
    <w:rsid w:val="000D4727"/>
    <w:rsid w:val="000D4E56"/>
    <w:rsid w:val="000D53A3"/>
    <w:rsid w:val="000D53DF"/>
    <w:rsid w:val="000D550E"/>
    <w:rsid w:val="000D57DB"/>
    <w:rsid w:val="000D6788"/>
    <w:rsid w:val="000D7095"/>
    <w:rsid w:val="000D7444"/>
    <w:rsid w:val="000D76B4"/>
    <w:rsid w:val="000D7805"/>
    <w:rsid w:val="000D7B8A"/>
    <w:rsid w:val="000E00D3"/>
    <w:rsid w:val="000E0330"/>
    <w:rsid w:val="000E0438"/>
    <w:rsid w:val="000E0EE2"/>
    <w:rsid w:val="000E132E"/>
    <w:rsid w:val="000E150A"/>
    <w:rsid w:val="000E214E"/>
    <w:rsid w:val="000E24B1"/>
    <w:rsid w:val="000E2B84"/>
    <w:rsid w:val="000E4352"/>
    <w:rsid w:val="000E4DE9"/>
    <w:rsid w:val="000E5F41"/>
    <w:rsid w:val="000E6F90"/>
    <w:rsid w:val="000E7257"/>
    <w:rsid w:val="000E777D"/>
    <w:rsid w:val="000E7F55"/>
    <w:rsid w:val="000F050A"/>
    <w:rsid w:val="000F0B96"/>
    <w:rsid w:val="000F0C37"/>
    <w:rsid w:val="000F0C51"/>
    <w:rsid w:val="000F0E22"/>
    <w:rsid w:val="000F0E84"/>
    <w:rsid w:val="000F1A13"/>
    <w:rsid w:val="000F1EB0"/>
    <w:rsid w:val="000F2F5E"/>
    <w:rsid w:val="000F312F"/>
    <w:rsid w:val="000F34A6"/>
    <w:rsid w:val="000F374C"/>
    <w:rsid w:val="000F4496"/>
    <w:rsid w:val="000F5282"/>
    <w:rsid w:val="000F52A4"/>
    <w:rsid w:val="000F57BF"/>
    <w:rsid w:val="000F5CEB"/>
    <w:rsid w:val="000F5D62"/>
    <w:rsid w:val="000F66BB"/>
    <w:rsid w:val="000F704C"/>
    <w:rsid w:val="000F7174"/>
    <w:rsid w:val="00100026"/>
    <w:rsid w:val="001004D9"/>
    <w:rsid w:val="00100C6A"/>
    <w:rsid w:val="001015A3"/>
    <w:rsid w:val="00101746"/>
    <w:rsid w:val="00101CB9"/>
    <w:rsid w:val="001020A8"/>
    <w:rsid w:val="0010267A"/>
    <w:rsid w:val="001029DF"/>
    <w:rsid w:val="00103135"/>
    <w:rsid w:val="0010353D"/>
    <w:rsid w:val="0010367D"/>
    <w:rsid w:val="001037DB"/>
    <w:rsid w:val="00104169"/>
    <w:rsid w:val="00104B2B"/>
    <w:rsid w:val="00105458"/>
    <w:rsid w:val="00105DA0"/>
    <w:rsid w:val="0010605E"/>
    <w:rsid w:val="001060F8"/>
    <w:rsid w:val="00106DFB"/>
    <w:rsid w:val="00106FA9"/>
    <w:rsid w:val="00107070"/>
    <w:rsid w:val="00107472"/>
    <w:rsid w:val="00107A35"/>
    <w:rsid w:val="00107B9F"/>
    <w:rsid w:val="00107D6E"/>
    <w:rsid w:val="001101ED"/>
    <w:rsid w:val="00111C47"/>
    <w:rsid w:val="00111EB6"/>
    <w:rsid w:val="001120B1"/>
    <w:rsid w:val="001124DF"/>
    <w:rsid w:val="00113203"/>
    <w:rsid w:val="001133A1"/>
    <w:rsid w:val="00113510"/>
    <w:rsid w:val="00113AC6"/>
    <w:rsid w:val="0011402A"/>
    <w:rsid w:val="00114628"/>
    <w:rsid w:val="001146F4"/>
    <w:rsid w:val="001150E3"/>
    <w:rsid w:val="0011518E"/>
    <w:rsid w:val="001154AB"/>
    <w:rsid w:val="00115DBD"/>
    <w:rsid w:val="00116567"/>
    <w:rsid w:val="00116593"/>
    <w:rsid w:val="0011667B"/>
    <w:rsid w:val="0011690A"/>
    <w:rsid w:val="0011703B"/>
    <w:rsid w:val="001170F6"/>
    <w:rsid w:val="00117501"/>
    <w:rsid w:val="0012098C"/>
    <w:rsid w:val="00120B22"/>
    <w:rsid w:val="001210C6"/>
    <w:rsid w:val="00121640"/>
    <w:rsid w:val="00121849"/>
    <w:rsid w:val="00122877"/>
    <w:rsid w:val="0012351A"/>
    <w:rsid w:val="001236BC"/>
    <w:rsid w:val="0012405C"/>
    <w:rsid w:val="001241E5"/>
    <w:rsid w:val="00124331"/>
    <w:rsid w:val="001243C0"/>
    <w:rsid w:val="00124589"/>
    <w:rsid w:val="001248C1"/>
    <w:rsid w:val="00125103"/>
    <w:rsid w:val="001255F0"/>
    <w:rsid w:val="00125788"/>
    <w:rsid w:val="001257B5"/>
    <w:rsid w:val="00125A93"/>
    <w:rsid w:val="00125CBB"/>
    <w:rsid w:val="00125D2C"/>
    <w:rsid w:val="001264C2"/>
    <w:rsid w:val="00126870"/>
    <w:rsid w:val="00126C5B"/>
    <w:rsid w:val="00127C7C"/>
    <w:rsid w:val="00130098"/>
    <w:rsid w:val="00130501"/>
    <w:rsid w:val="00130F16"/>
    <w:rsid w:val="00131671"/>
    <w:rsid w:val="00131673"/>
    <w:rsid w:val="001329B2"/>
    <w:rsid w:val="001331BA"/>
    <w:rsid w:val="001331C1"/>
    <w:rsid w:val="0013331F"/>
    <w:rsid w:val="00133EFF"/>
    <w:rsid w:val="001351E9"/>
    <w:rsid w:val="0013525D"/>
    <w:rsid w:val="001352BD"/>
    <w:rsid w:val="001353C5"/>
    <w:rsid w:val="0013543F"/>
    <w:rsid w:val="001358AB"/>
    <w:rsid w:val="0013642F"/>
    <w:rsid w:val="001376C8"/>
    <w:rsid w:val="00137862"/>
    <w:rsid w:val="00137D6D"/>
    <w:rsid w:val="00137DF3"/>
    <w:rsid w:val="001403C5"/>
    <w:rsid w:val="0014046C"/>
    <w:rsid w:val="00141129"/>
    <w:rsid w:val="001412B0"/>
    <w:rsid w:val="00142420"/>
    <w:rsid w:val="00142988"/>
    <w:rsid w:val="00142BAC"/>
    <w:rsid w:val="0014433B"/>
    <w:rsid w:val="00144426"/>
    <w:rsid w:val="0014442E"/>
    <w:rsid w:val="001448D3"/>
    <w:rsid w:val="00144C65"/>
    <w:rsid w:val="00144F00"/>
    <w:rsid w:val="00144F4E"/>
    <w:rsid w:val="00145C7B"/>
    <w:rsid w:val="00146898"/>
    <w:rsid w:val="00146A5B"/>
    <w:rsid w:val="00146D48"/>
    <w:rsid w:val="001473B6"/>
    <w:rsid w:val="00147C28"/>
    <w:rsid w:val="00147DAC"/>
    <w:rsid w:val="00147F34"/>
    <w:rsid w:val="00147FEE"/>
    <w:rsid w:val="0015008E"/>
    <w:rsid w:val="00150312"/>
    <w:rsid w:val="00150353"/>
    <w:rsid w:val="001506AC"/>
    <w:rsid w:val="00150800"/>
    <w:rsid w:val="00151657"/>
    <w:rsid w:val="00151816"/>
    <w:rsid w:val="00151AA2"/>
    <w:rsid w:val="00151B5D"/>
    <w:rsid w:val="00151FBE"/>
    <w:rsid w:val="001521DA"/>
    <w:rsid w:val="00152517"/>
    <w:rsid w:val="00152868"/>
    <w:rsid w:val="00152A3B"/>
    <w:rsid w:val="00152BCA"/>
    <w:rsid w:val="00152E69"/>
    <w:rsid w:val="00153548"/>
    <w:rsid w:val="00153677"/>
    <w:rsid w:val="00154B4A"/>
    <w:rsid w:val="00154D28"/>
    <w:rsid w:val="00154FA2"/>
    <w:rsid w:val="001551DA"/>
    <w:rsid w:val="00155BDC"/>
    <w:rsid w:val="00156077"/>
    <w:rsid w:val="001564A7"/>
    <w:rsid w:val="001573AE"/>
    <w:rsid w:val="00157A3F"/>
    <w:rsid w:val="00157C01"/>
    <w:rsid w:val="00160482"/>
    <w:rsid w:val="00160646"/>
    <w:rsid w:val="00160DCE"/>
    <w:rsid w:val="00160E55"/>
    <w:rsid w:val="00161498"/>
    <w:rsid w:val="00161767"/>
    <w:rsid w:val="0016288F"/>
    <w:rsid w:val="001629A5"/>
    <w:rsid w:val="00162C8B"/>
    <w:rsid w:val="00162E71"/>
    <w:rsid w:val="001630E2"/>
    <w:rsid w:val="00163714"/>
    <w:rsid w:val="00163ACB"/>
    <w:rsid w:val="00163C3A"/>
    <w:rsid w:val="00163DAD"/>
    <w:rsid w:val="00163E46"/>
    <w:rsid w:val="001641FD"/>
    <w:rsid w:val="0016489C"/>
    <w:rsid w:val="00164B71"/>
    <w:rsid w:val="00164E7A"/>
    <w:rsid w:val="0016555C"/>
    <w:rsid w:val="00165824"/>
    <w:rsid w:val="00165AB8"/>
    <w:rsid w:val="001670F0"/>
    <w:rsid w:val="00167151"/>
    <w:rsid w:val="00167689"/>
    <w:rsid w:val="001676B6"/>
    <w:rsid w:val="001700FA"/>
    <w:rsid w:val="001708D5"/>
    <w:rsid w:val="00171057"/>
    <w:rsid w:val="001712B0"/>
    <w:rsid w:val="0017158F"/>
    <w:rsid w:val="0017173F"/>
    <w:rsid w:val="00171A05"/>
    <w:rsid w:val="00171FB0"/>
    <w:rsid w:val="0017201A"/>
    <w:rsid w:val="00172030"/>
    <w:rsid w:val="0017205A"/>
    <w:rsid w:val="00172469"/>
    <w:rsid w:val="00172CEA"/>
    <w:rsid w:val="00173126"/>
    <w:rsid w:val="001737F0"/>
    <w:rsid w:val="00173A05"/>
    <w:rsid w:val="00173A75"/>
    <w:rsid w:val="00173D5E"/>
    <w:rsid w:val="001742D2"/>
    <w:rsid w:val="001743EF"/>
    <w:rsid w:val="001749BE"/>
    <w:rsid w:val="001749E0"/>
    <w:rsid w:val="001752BE"/>
    <w:rsid w:val="0017556E"/>
    <w:rsid w:val="00176334"/>
    <w:rsid w:val="00176ACA"/>
    <w:rsid w:val="00176C3F"/>
    <w:rsid w:val="001774C5"/>
    <w:rsid w:val="00177EDB"/>
    <w:rsid w:val="0018127E"/>
    <w:rsid w:val="0018136D"/>
    <w:rsid w:val="00181A73"/>
    <w:rsid w:val="00181BD7"/>
    <w:rsid w:val="001829E5"/>
    <w:rsid w:val="00182AB4"/>
    <w:rsid w:val="00182FFE"/>
    <w:rsid w:val="00183761"/>
    <w:rsid w:val="00184A3B"/>
    <w:rsid w:val="00184BD5"/>
    <w:rsid w:val="00184D78"/>
    <w:rsid w:val="00184FC4"/>
    <w:rsid w:val="001854BE"/>
    <w:rsid w:val="0018554A"/>
    <w:rsid w:val="00185B9B"/>
    <w:rsid w:val="00185D60"/>
    <w:rsid w:val="00185FF0"/>
    <w:rsid w:val="0018613E"/>
    <w:rsid w:val="001862DF"/>
    <w:rsid w:val="0018634E"/>
    <w:rsid w:val="001863F2"/>
    <w:rsid w:val="00186B3E"/>
    <w:rsid w:val="00186B58"/>
    <w:rsid w:val="001874A4"/>
    <w:rsid w:val="0018753E"/>
    <w:rsid w:val="00187ED6"/>
    <w:rsid w:val="00187FD6"/>
    <w:rsid w:val="001901EA"/>
    <w:rsid w:val="0019057F"/>
    <w:rsid w:val="00190EEE"/>
    <w:rsid w:val="0019100C"/>
    <w:rsid w:val="00191168"/>
    <w:rsid w:val="001917BD"/>
    <w:rsid w:val="00191800"/>
    <w:rsid w:val="0019183A"/>
    <w:rsid w:val="00191989"/>
    <w:rsid w:val="00191DB6"/>
    <w:rsid w:val="0019292D"/>
    <w:rsid w:val="001929BC"/>
    <w:rsid w:val="00193B7D"/>
    <w:rsid w:val="00193F96"/>
    <w:rsid w:val="0019412D"/>
    <w:rsid w:val="0019463E"/>
    <w:rsid w:val="00195238"/>
    <w:rsid w:val="001953B3"/>
    <w:rsid w:val="001955D7"/>
    <w:rsid w:val="00195653"/>
    <w:rsid w:val="00195785"/>
    <w:rsid w:val="001958A8"/>
    <w:rsid w:val="00195B43"/>
    <w:rsid w:val="00195CE8"/>
    <w:rsid w:val="001967BE"/>
    <w:rsid w:val="0019684A"/>
    <w:rsid w:val="00196B21"/>
    <w:rsid w:val="00196CCB"/>
    <w:rsid w:val="00197245"/>
    <w:rsid w:val="00197B8E"/>
    <w:rsid w:val="00197E32"/>
    <w:rsid w:val="00197EB7"/>
    <w:rsid w:val="001A0176"/>
    <w:rsid w:val="001A143D"/>
    <w:rsid w:val="001A1663"/>
    <w:rsid w:val="001A1990"/>
    <w:rsid w:val="001A1E8B"/>
    <w:rsid w:val="001A22C4"/>
    <w:rsid w:val="001A271E"/>
    <w:rsid w:val="001A278A"/>
    <w:rsid w:val="001A29C1"/>
    <w:rsid w:val="001A2F15"/>
    <w:rsid w:val="001A3009"/>
    <w:rsid w:val="001A3017"/>
    <w:rsid w:val="001A3102"/>
    <w:rsid w:val="001A36DD"/>
    <w:rsid w:val="001A5479"/>
    <w:rsid w:val="001A54C0"/>
    <w:rsid w:val="001A56FC"/>
    <w:rsid w:val="001A592C"/>
    <w:rsid w:val="001A5B42"/>
    <w:rsid w:val="001A5F6E"/>
    <w:rsid w:val="001A6167"/>
    <w:rsid w:val="001A6C81"/>
    <w:rsid w:val="001A6F76"/>
    <w:rsid w:val="001A72CC"/>
    <w:rsid w:val="001A7C5F"/>
    <w:rsid w:val="001A7D53"/>
    <w:rsid w:val="001A7DB6"/>
    <w:rsid w:val="001B07D9"/>
    <w:rsid w:val="001B07F1"/>
    <w:rsid w:val="001B09E4"/>
    <w:rsid w:val="001B0ADA"/>
    <w:rsid w:val="001B14A4"/>
    <w:rsid w:val="001B33B3"/>
    <w:rsid w:val="001B35A9"/>
    <w:rsid w:val="001B3909"/>
    <w:rsid w:val="001B390A"/>
    <w:rsid w:val="001B3CF8"/>
    <w:rsid w:val="001B4152"/>
    <w:rsid w:val="001B43D0"/>
    <w:rsid w:val="001B5073"/>
    <w:rsid w:val="001B53B0"/>
    <w:rsid w:val="001B5403"/>
    <w:rsid w:val="001B575F"/>
    <w:rsid w:val="001B57E7"/>
    <w:rsid w:val="001B5B9F"/>
    <w:rsid w:val="001B5C4E"/>
    <w:rsid w:val="001B6E5D"/>
    <w:rsid w:val="001B70D2"/>
    <w:rsid w:val="001B7654"/>
    <w:rsid w:val="001B77B4"/>
    <w:rsid w:val="001B79A0"/>
    <w:rsid w:val="001B79D8"/>
    <w:rsid w:val="001B7F0D"/>
    <w:rsid w:val="001C00CC"/>
    <w:rsid w:val="001C02F8"/>
    <w:rsid w:val="001C0388"/>
    <w:rsid w:val="001C03D9"/>
    <w:rsid w:val="001C0E4B"/>
    <w:rsid w:val="001C101D"/>
    <w:rsid w:val="001C1DA8"/>
    <w:rsid w:val="001C1F50"/>
    <w:rsid w:val="001C20F2"/>
    <w:rsid w:val="001C21AC"/>
    <w:rsid w:val="001C2DE9"/>
    <w:rsid w:val="001C2FA5"/>
    <w:rsid w:val="001C3155"/>
    <w:rsid w:val="001C40CF"/>
    <w:rsid w:val="001C42B3"/>
    <w:rsid w:val="001C4301"/>
    <w:rsid w:val="001C4FE1"/>
    <w:rsid w:val="001C50C9"/>
    <w:rsid w:val="001C574C"/>
    <w:rsid w:val="001C5763"/>
    <w:rsid w:val="001C5ADD"/>
    <w:rsid w:val="001C5F71"/>
    <w:rsid w:val="001C687C"/>
    <w:rsid w:val="001C6979"/>
    <w:rsid w:val="001C69A5"/>
    <w:rsid w:val="001D0C05"/>
    <w:rsid w:val="001D0D25"/>
    <w:rsid w:val="001D0F4D"/>
    <w:rsid w:val="001D0F5A"/>
    <w:rsid w:val="001D1170"/>
    <w:rsid w:val="001D1761"/>
    <w:rsid w:val="001D1B3E"/>
    <w:rsid w:val="001D1C43"/>
    <w:rsid w:val="001D2042"/>
    <w:rsid w:val="001D2440"/>
    <w:rsid w:val="001D264D"/>
    <w:rsid w:val="001D2845"/>
    <w:rsid w:val="001D29F7"/>
    <w:rsid w:val="001D2CF5"/>
    <w:rsid w:val="001D31D3"/>
    <w:rsid w:val="001D3592"/>
    <w:rsid w:val="001D3956"/>
    <w:rsid w:val="001D3AE0"/>
    <w:rsid w:val="001D3FBF"/>
    <w:rsid w:val="001D43BC"/>
    <w:rsid w:val="001D45FB"/>
    <w:rsid w:val="001D49E1"/>
    <w:rsid w:val="001D4DA3"/>
    <w:rsid w:val="001D52D7"/>
    <w:rsid w:val="001D5F66"/>
    <w:rsid w:val="001D630B"/>
    <w:rsid w:val="001D6413"/>
    <w:rsid w:val="001D6925"/>
    <w:rsid w:val="001D6ADA"/>
    <w:rsid w:val="001D71D4"/>
    <w:rsid w:val="001D728F"/>
    <w:rsid w:val="001D746A"/>
    <w:rsid w:val="001D74B6"/>
    <w:rsid w:val="001D7A40"/>
    <w:rsid w:val="001D7E4A"/>
    <w:rsid w:val="001E00E7"/>
    <w:rsid w:val="001E0365"/>
    <w:rsid w:val="001E0BE2"/>
    <w:rsid w:val="001E17C8"/>
    <w:rsid w:val="001E1F86"/>
    <w:rsid w:val="001E21CD"/>
    <w:rsid w:val="001E245E"/>
    <w:rsid w:val="001E2560"/>
    <w:rsid w:val="001E2890"/>
    <w:rsid w:val="001E292D"/>
    <w:rsid w:val="001E2E2E"/>
    <w:rsid w:val="001E314B"/>
    <w:rsid w:val="001E3494"/>
    <w:rsid w:val="001E3579"/>
    <w:rsid w:val="001E383D"/>
    <w:rsid w:val="001E408A"/>
    <w:rsid w:val="001E4375"/>
    <w:rsid w:val="001E4421"/>
    <w:rsid w:val="001E46F4"/>
    <w:rsid w:val="001E47E7"/>
    <w:rsid w:val="001E4BF3"/>
    <w:rsid w:val="001E4E48"/>
    <w:rsid w:val="001E4E81"/>
    <w:rsid w:val="001E5557"/>
    <w:rsid w:val="001E55BA"/>
    <w:rsid w:val="001E584D"/>
    <w:rsid w:val="001E586A"/>
    <w:rsid w:val="001E58D1"/>
    <w:rsid w:val="001E5BE7"/>
    <w:rsid w:val="001E62F7"/>
    <w:rsid w:val="001E6467"/>
    <w:rsid w:val="001E69DA"/>
    <w:rsid w:val="001E6BF1"/>
    <w:rsid w:val="001E7384"/>
    <w:rsid w:val="001E7A6B"/>
    <w:rsid w:val="001E7FEB"/>
    <w:rsid w:val="001F192D"/>
    <w:rsid w:val="001F1D5E"/>
    <w:rsid w:val="001F2298"/>
    <w:rsid w:val="001F22B9"/>
    <w:rsid w:val="001F27D5"/>
    <w:rsid w:val="001F28D0"/>
    <w:rsid w:val="001F2BBB"/>
    <w:rsid w:val="001F2FC7"/>
    <w:rsid w:val="001F3633"/>
    <w:rsid w:val="001F38A6"/>
    <w:rsid w:val="001F3AA7"/>
    <w:rsid w:val="001F407F"/>
    <w:rsid w:val="001F453E"/>
    <w:rsid w:val="001F4603"/>
    <w:rsid w:val="001F4735"/>
    <w:rsid w:val="001F4985"/>
    <w:rsid w:val="001F4D70"/>
    <w:rsid w:val="001F5799"/>
    <w:rsid w:val="001F57A7"/>
    <w:rsid w:val="001F5D2F"/>
    <w:rsid w:val="001F5F06"/>
    <w:rsid w:val="001F6942"/>
    <w:rsid w:val="001F6DAF"/>
    <w:rsid w:val="001F782E"/>
    <w:rsid w:val="001F78EF"/>
    <w:rsid w:val="001F7ACA"/>
    <w:rsid w:val="00200A95"/>
    <w:rsid w:val="00200EB7"/>
    <w:rsid w:val="00200ECE"/>
    <w:rsid w:val="00201270"/>
    <w:rsid w:val="00201927"/>
    <w:rsid w:val="00201A41"/>
    <w:rsid w:val="00201AB9"/>
    <w:rsid w:val="00201BCC"/>
    <w:rsid w:val="00201F57"/>
    <w:rsid w:val="00202685"/>
    <w:rsid w:val="00202E54"/>
    <w:rsid w:val="00202E90"/>
    <w:rsid w:val="00203410"/>
    <w:rsid w:val="002037B0"/>
    <w:rsid w:val="002037BD"/>
    <w:rsid w:val="00204424"/>
    <w:rsid w:val="002046CB"/>
    <w:rsid w:val="0020476F"/>
    <w:rsid w:val="0020485D"/>
    <w:rsid w:val="00204FA5"/>
    <w:rsid w:val="00205822"/>
    <w:rsid w:val="00205ADF"/>
    <w:rsid w:val="002062A3"/>
    <w:rsid w:val="00206682"/>
    <w:rsid w:val="0020694C"/>
    <w:rsid w:val="00207197"/>
    <w:rsid w:val="0020738F"/>
    <w:rsid w:val="00207E04"/>
    <w:rsid w:val="00210122"/>
    <w:rsid w:val="002112DC"/>
    <w:rsid w:val="00211556"/>
    <w:rsid w:val="002125EC"/>
    <w:rsid w:val="00212623"/>
    <w:rsid w:val="002131FD"/>
    <w:rsid w:val="00213252"/>
    <w:rsid w:val="00213945"/>
    <w:rsid w:val="00213B97"/>
    <w:rsid w:val="00213BF8"/>
    <w:rsid w:val="00213EA6"/>
    <w:rsid w:val="00214068"/>
    <w:rsid w:val="00214089"/>
    <w:rsid w:val="002145BE"/>
    <w:rsid w:val="00214E0A"/>
    <w:rsid w:val="00215886"/>
    <w:rsid w:val="00215A38"/>
    <w:rsid w:val="00216945"/>
    <w:rsid w:val="0021695F"/>
    <w:rsid w:val="00216B3C"/>
    <w:rsid w:val="002176BC"/>
    <w:rsid w:val="002179E3"/>
    <w:rsid w:val="002210E6"/>
    <w:rsid w:val="00221118"/>
    <w:rsid w:val="0022172F"/>
    <w:rsid w:val="00221766"/>
    <w:rsid w:val="00221D47"/>
    <w:rsid w:val="002235DA"/>
    <w:rsid w:val="0022415A"/>
    <w:rsid w:val="00224BD9"/>
    <w:rsid w:val="00224E2E"/>
    <w:rsid w:val="00224FA8"/>
    <w:rsid w:val="00224FB0"/>
    <w:rsid w:val="00225424"/>
    <w:rsid w:val="00225716"/>
    <w:rsid w:val="00225796"/>
    <w:rsid w:val="0022665A"/>
    <w:rsid w:val="002266AE"/>
    <w:rsid w:val="00227E42"/>
    <w:rsid w:val="002303BC"/>
    <w:rsid w:val="0023154D"/>
    <w:rsid w:val="0023166A"/>
    <w:rsid w:val="00231BC6"/>
    <w:rsid w:val="00231F78"/>
    <w:rsid w:val="00231FC3"/>
    <w:rsid w:val="002320C5"/>
    <w:rsid w:val="0023237F"/>
    <w:rsid w:val="00232595"/>
    <w:rsid w:val="002326D0"/>
    <w:rsid w:val="00233079"/>
    <w:rsid w:val="002337AA"/>
    <w:rsid w:val="00233F63"/>
    <w:rsid w:val="00234052"/>
    <w:rsid w:val="002349AB"/>
    <w:rsid w:val="00234C3F"/>
    <w:rsid w:val="002352FC"/>
    <w:rsid w:val="00236202"/>
    <w:rsid w:val="002365DB"/>
    <w:rsid w:val="002367B6"/>
    <w:rsid w:val="002370ED"/>
    <w:rsid w:val="0023723F"/>
    <w:rsid w:val="00237D76"/>
    <w:rsid w:val="00237E45"/>
    <w:rsid w:val="00237F71"/>
    <w:rsid w:val="002401A0"/>
    <w:rsid w:val="002402AC"/>
    <w:rsid w:val="002403B1"/>
    <w:rsid w:val="002403B3"/>
    <w:rsid w:val="00240B99"/>
    <w:rsid w:val="002413F8"/>
    <w:rsid w:val="00241CCC"/>
    <w:rsid w:val="0024202B"/>
    <w:rsid w:val="00242111"/>
    <w:rsid w:val="00242A7E"/>
    <w:rsid w:val="00242B83"/>
    <w:rsid w:val="00242BE1"/>
    <w:rsid w:val="00242CF6"/>
    <w:rsid w:val="00242DEF"/>
    <w:rsid w:val="002430A7"/>
    <w:rsid w:val="002431A0"/>
    <w:rsid w:val="00243719"/>
    <w:rsid w:val="00243B8E"/>
    <w:rsid w:val="00243BE6"/>
    <w:rsid w:val="002441D7"/>
    <w:rsid w:val="0024452E"/>
    <w:rsid w:val="00244B0F"/>
    <w:rsid w:val="00244D49"/>
    <w:rsid w:val="00245316"/>
    <w:rsid w:val="00245C41"/>
    <w:rsid w:val="002464B4"/>
    <w:rsid w:val="00246B4E"/>
    <w:rsid w:val="002475A8"/>
    <w:rsid w:val="00247684"/>
    <w:rsid w:val="0024797B"/>
    <w:rsid w:val="00247C89"/>
    <w:rsid w:val="00247CCF"/>
    <w:rsid w:val="00247FDE"/>
    <w:rsid w:val="0025053F"/>
    <w:rsid w:val="00250778"/>
    <w:rsid w:val="00250A3B"/>
    <w:rsid w:val="00250B0F"/>
    <w:rsid w:val="00250EB9"/>
    <w:rsid w:val="002510E6"/>
    <w:rsid w:val="002511AD"/>
    <w:rsid w:val="002518FA"/>
    <w:rsid w:val="00251BAB"/>
    <w:rsid w:val="00251BD1"/>
    <w:rsid w:val="00251C24"/>
    <w:rsid w:val="00252CF7"/>
    <w:rsid w:val="002530A1"/>
    <w:rsid w:val="00253525"/>
    <w:rsid w:val="0025384D"/>
    <w:rsid w:val="00253D7C"/>
    <w:rsid w:val="002541A7"/>
    <w:rsid w:val="002543F0"/>
    <w:rsid w:val="002544D7"/>
    <w:rsid w:val="00254C30"/>
    <w:rsid w:val="0025529F"/>
    <w:rsid w:val="00256708"/>
    <w:rsid w:val="0025712E"/>
    <w:rsid w:val="0025727E"/>
    <w:rsid w:val="002577D7"/>
    <w:rsid w:val="0026055B"/>
    <w:rsid w:val="0026095E"/>
    <w:rsid w:val="00261718"/>
    <w:rsid w:val="00261774"/>
    <w:rsid w:val="00262750"/>
    <w:rsid w:val="00262784"/>
    <w:rsid w:val="00262E52"/>
    <w:rsid w:val="00262F03"/>
    <w:rsid w:val="00263272"/>
    <w:rsid w:val="00263577"/>
    <w:rsid w:val="002637F1"/>
    <w:rsid w:val="00263847"/>
    <w:rsid w:val="00263959"/>
    <w:rsid w:val="00263C5B"/>
    <w:rsid w:val="00264030"/>
    <w:rsid w:val="00264211"/>
    <w:rsid w:val="00264687"/>
    <w:rsid w:val="00265002"/>
    <w:rsid w:val="002654C4"/>
    <w:rsid w:val="00265C6E"/>
    <w:rsid w:val="00265FC8"/>
    <w:rsid w:val="00266546"/>
    <w:rsid w:val="00266C32"/>
    <w:rsid w:val="00266DE3"/>
    <w:rsid w:val="0026738D"/>
    <w:rsid w:val="00267B42"/>
    <w:rsid w:val="00267F3B"/>
    <w:rsid w:val="00270089"/>
    <w:rsid w:val="00270CF5"/>
    <w:rsid w:val="00270E39"/>
    <w:rsid w:val="00270FA2"/>
    <w:rsid w:val="00271331"/>
    <w:rsid w:val="00271415"/>
    <w:rsid w:val="00271C7B"/>
    <w:rsid w:val="00272EA2"/>
    <w:rsid w:val="002738F8"/>
    <w:rsid w:val="00273C6F"/>
    <w:rsid w:val="00273D64"/>
    <w:rsid w:val="00273E96"/>
    <w:rsid w:val="002746A1"/>
    <w:rsid w:val="00275720"/>
    <w:rsid w:val="002757A5"/>
    <w:rsid w:val="002757D0"/>
    <w:rsid w:val="00275A14"/>
    <w:rsid w:val="0027620F"/>
    <w:rsid w:val="00276355"/>
    <w:rsid w:val="002771F2"/>
    <w:rsid w:val="00277443"/>
    <w:rsid w:val="002775CF"/>
    <w:rsid w:val="0027766F"/>
    <w:rsid w:val="0027771D"/>
    <w:rsid w:val="00277AC8"/>
    <w:rsid w:val="00277C99"/>
    <w:rsid w:val="00280126"/>
    <w:rsid w:val="00280C42"/>
    <w:rsid w:val="002811FB"/>
    <w:rsid w:val="00281AF3"/>
    <w:rsid w:val="00281EA8"/>
    <w:rsid w:val="00282A26"/>
    <w:rsid w:val="00283663"/>
    <w:rsid w:val="00283989"/>
    <w:rsid w:val="00283AAE"/>
    <w:rsid w:val="00283D20"/>
    <w:rsid w:val="00284129"/>
    <w:rsid w:val="0028430E"/>
    <w:rsid w:val="00284382"/>
    <w:rsid w:val="002852D4"/>
    <w:rsid w:val="002853B7"/>
    <w:rsid w:val="00285792"/>
    <w:rsid w:val="00285FC7"/>
    <w:rsid w:val="00286708"/>
    <w:rsid w:val="00286D95"/>
    <w:rsid w:val="002873AD"/>
    <w:rsid w:val="00287797"/>
    <w:rsid w:val="002877A0"/>
    <w:rsid w:val="002906F4"/>
    <w:rsid w:val="00290D37"/>
    <w:rsid w:val="00290F0E"/>
    <w:rsid w:val="0029118E"/>
    <w:rsid w:val="002911FC"/>
    <w:rsid w:val="00291402"/>
    <w:rsid w:val="002919EC"/>
    <w:rsid w:val="00291E31"/>
    <w:rsid w:val="00291E5C"/>
    <w:rsid w:val="00292470"/>
    <w:rsid w:val="00292893"/>
    <w:rsid w:val="00292E9E"/>
    <w:rsid w:val="002931D3"/>
    <w:rsid w:val="00293A16"/>
    <w:rsid w:val="00293E3F"/>
    <w:rsid w:val="00294223"/>
    <w:rsid w:val="00294589"/>
    <w:rsid w:val="00294FD7"/>
    <w:rsid w:val="0029560F"/>
    <w:rsid w:val="00295D79"/>
    <w:rsid w:val="00295F5D"/>
    <w:rsid w:val="002962CB"/>
    <w:rsid w:val="00296C48"/>
    <w:rsid w:val="00296F3E"/>
    <w:rsid w:val="00297050"/>
    <w:rsid w:val="00297223"/>
    <w:rsid w:val="00297683"/>
    <w:rsid w:val="00297791"/>
    <w:rsid w:val="00297AC0"/>
    <w:rsid w:val="002A09DF"/>
    <w:rsid w:val="002A1CA9"/>
    <w:rsid w:val="002A1CD7"/>
    <w:rsid w:val="002A209B"/>
    <w:rsid w:val="002A2BC4"/>
    <w:rsid w:val="002A2BF5"/>
    <w:rsid w:val="002A3E23"/>
    <w:rsid w:val="002A3E95"/>
    <w:rsid w:val="002A402C"/>
    <w:rsid w:val="002A4265"/>
    <w:rsid w:val="002A4729"/>
    <w:rsid w:val="002A4EF3"/>
    <w:rsid w:val="002A4F9E"/>
    <w:rsid w:val="002A52F3"/>
    <w:rsid w:val="002A56BE"/>
    <w:rsid w:val="002A5A46"/>
    <w:rsid w:val="002A600E"/>
    <w:rsid w:val="002A6069"/>
    <w:rsid w:val="002A6668"/>
    <w:rsid w:val="002A6973"/>
    <w:rsid w:val="002A69CA"/>
    <w:rsid w:val="002A6B8D"/>
    <w:rsid w:val="002A71C2"/>
    <w:rsid w:val="002A73F7"/>
    <w:rsid w:val="002A746D"/>
    <w:rsid w:val="002A74AE"/>
    <w:rsid w:val="002A7FAB"/>
    <w:rsid w:val="002B0098"/>
    <w:rsid w:val="002B00C5"/>
    <w:rsid w:val="002B08BD"/>
    <w:rsid w:val="002B0A44"/>
    <w:rsid w:val="002B2B30"/>
    <w:rsid w:val="002B2EE2"/>
    <w:rsid w:val="002B3016"/>
    <w:rsid w:val="002B5033"/>
    <w:rsid w:val="002B5097"/>
    <w:rsid w:val="002B556E"/>
    <w:rsid w:val="002B5631"/>
    <w:rsid w:val="002B575F"/>
    <w:rsid w:val="002B60FD"/>
    <w:rsid w:val="002B6410"/>
    <w:rsid w:val="002B6A24"/>
    <w:rsid w:val="002B6A84"/>
    <w:rsid w:val="002B6B30"/>
    <w:rsid w:val="002B71B3"/>
    <w:rsid w:val="002B7448"/>
    <w:rsid w:val="002B7AC1"/>
    <w:rsid w:val="002B7CCC"/>
    <w:rsid w:val="002B7D70"/>
    <w:rsid w:val="002B7DEA"/>
    <w:rsid w:val="002C0040"/>
    <w:rsid w:val="002C02DF"/>
    <w:rsid w:val="002C0436"/>
    <w:rsid w:val="002C0526"/>
    <w:rsid w:val="002C0580"/>
    <w:rsid w:val="002C0848"/>
    <w:rsid w:val="002C0C98"/>
    <w:rsid w:val="002C1131"/>
    <w:rsid w:val="002C1244"/>
    <w:rsid w:val="002C1414"/>
    <w:rsid w:val="002C1D5A"/>
    <w:rsid w:val="002C2B06"/>
    <w:rsid w:val="002C3043"/>
    <w:rsid w:val="002C3164"/>
    <w:rsid w:val="002C39F2"/>
    <w:rsid w:val="002C44DF"/>
    <w:rsid w:val="002C5438"/>
    <w:rsid w:val="002C57FD"/>
    <w:rsid w:val="002C5A3E"/>
    <w:rsid w:val="002C5E7B"/>
    <w:rsid w:val="002C6110"/>
    <w:rsid w:val="002C64B4"/>
    <w:rsid w:val="002C66CB"/>
    <w:rsid w:val="002C6B15"/>
    <w:rsid w:val="002C6D0E"/>
    <w:rsid w:val="002C6EBA"/>
    <w:rsid w:val="002C7318"/>
    <w:rsid w:val="002C74AE"/>
    <w:rsid w:val="002C7557"/>
    <w:rsid w:val="002C780C"/>
    <w:rsid w:val="002C7B57"/>
    <w:rsid w:val="002C7FA7"/>
    <w:rsid w:val="002D0025"/>
    <w:rsid w:val="002D0531"/>
    <w:rsid w:val="002D085E"/>
    <w:rsid w:val="002D0972"/>
    <w:rsid w:val="002D0F06"/>
    <w:rsid w:val="002D1373"/>
    <w:rsid w:val="002D19DE"/>
    <w:rsid w:val="002D1D54"/>
    <w:rsid w:val="002D1D58"/>
    <w:rsid w:val="002D279C"/>
    <w:rsid w:val="002D2B7E"/>
    <w:rsid w:val="002D2D94"/>
    <w:rsid w:val="002D2FD5"/>
    <w:rsid w:val="002D343E"/>
    <w:rsid w:val="002D3815"/>
    <w:rsid w:val="002D3DAB"/>
    <w:rsid w:val="002D4D86"/>
    <w:rsid w:val="002D4F0B"/>
    <w:rsid w:val="002D54F5"/>
    <w:rsid w:val="002D554C"/>
    <w:rsid w:val="002D5555"/>
    <w:rsid w:val="002D5DA1"/>
    <w:rsid w:val="002D6794"/>
    <w:rsid w:val="002D7025"/>
    <w:rsid w:val="002D7336"/>
    <w:rsid w:val="002D7840"/>
    <w:rsid w:val="002D7906"/>
    <w:rsid w:val="002D7957"/>
    <w:rsid w:val="002D7D22"/>
    <w:rsid w:val="002E021D"/>
    <w:rsid w:val="002E0358"/>
    <w:rsid w:val="002E038F"/>
    <w:rsid w:val="002E09C0"/>
    <w:rsid w:val="002E110D"/>
    <w:rsid w:val="002E1199"/>
    <w:rsid w:val="002E15AC"/>
    <w:rsid w:val="002E18AA"/>
    <w:rsid w:val="002E18FB"/>
    <w:rsid w:val="002E1FCE"/>
    <w:rsid w:val="002E2E87"/>
    <w:rsid w:val="002E2F39"/>
    <w:rsid w:val="002E37B0"/>
    <w:rsid w:val="002E3A5F"/>
    <w:rsid w:val="002E3D73"/>
    <w:rsid w:val="002E3D84"/>
    <w:rsid w:val="002E46AD"/>
    <w:rsid w:val="002E46B4"/>
    <w:rsid w:val="002E473C"/>
    <w:rsid w:val="002E4BD1"/>
    <w:rsid w:val="002E4E2E"/>
    <w:rsid w:val="002E53AF"/>
    <w:rsid w:val="002E53CD"/>
    <w:rsid w:val="002E5576"/>
    <w:rsid w:val="002E5FA0"/>
    <w:rsid w:val="002E6399"/>
    <w:rsid w:val="002E6A93"/>
    <w:rsid w:val="002E701B"/>
    <w:rsid w:val="002E789C"/>
    <w:rsid w:val="002E7B9C"/>
    <w:rsid w:val="002E7C13"/>
    <w:rsid w:val="002E7C29"/>
    <w:rsid w:val="002F02EB"/>
    <w:rsid w:val="002F04DD"/>
    <w:rsid w:val="002F06EF"/>
    <w:rsid w:val="002F0702"/>
    <w:rsid w:val="002F09DD"/>
    <w:rsid w:val="002F0A92"/>
    <w:rsid w:val="002F1274"/>
    <w:rsid w:val="002F1755"/>
    <w:rsid w:val="002F2436"/>
    <w:rsid w:val="002F244F"/>
    <w:rsid w:val="002F2EB1"/>
    <w:rsid w:val="002F34BC"/>
    <w:rsid w:val="002F3A35"/>
    <w:rsid w:val="002F3A80"/>
    <w:rsid w:val="002F4299"/>
    <w:rsid w:val="002F4313"/>
    <w:rsid w:val="002F4890"/>
    <w:rsid w:val="002F49D8"/>
    <w:rsid w:val="002F517F"/>
    <w:rsid w:val="002F5671"/>
    <w:rsid w:val="002F633C"/>
    <w:rsid w:val="002F6472"/>
    <w:rsid w:val="002F684A"/>
    <w:rsid w:val="002F69E7"/>
    <w:rsid w:val="002F6E00"/>
    <w:rsid w:val="002F6E95"/>
    <w:rsid w:val="002F753B"/>
    <w:rsid w:val="002F7AE9"/>
    <w:rsid w:val="002F7C55"/>
    <w:rsid w:val="0030002E"/>
    <w:rsid w:val="00300097"/>
    <w:rsid w:val="00300429"/>
    <w:rsid w:val="003005D3"/>
    <w:rsid w:val="003006C9"/>
    <w:rsid w:val="00300989"/>
    <w:rsid w:val="00300F7E"/>
    <w:rsid w:val="0030141E"/>
    <w:rsid w:val="00301591"/>
    <w:rsid w:val="00301815"/>
    <w:rsid w:val="003027C1"/>
    <w:rsid w:val="00303437"/>
    <w:rsid w:val="0030350A"/>
    <w:rsid w:val="00303747"/>
    <w:rsid w:val="00303759"/>
    <w:rsid w:val="00303D15"/>
    <w:rsid w:val="00303FAF"/>
    <w:rsid w:val="00304725"/>
    <w:rsid w:val="003048E6"/>
    <w:rsid w:val="00304B9F"/>
    <w:rsid w:val="0030508B"/>
    <w:rsid w:val="00305C5E"/>
    <w:rsid w:val="00306585"/>
    <w:rsid w:val="00306694"/>
    <w:rsid w:val="00306753"/>
    <w:rsid w:val="00306B8D"/>
    <w:rsid w:val="00306BD6"/>
    <w:rsid w:val="00307A18"/>
    <w:rsid w:val="00310407"/>
    <w:rsid w:val="00310796"/>
    <w:rsid w:val="0031127F"/>
    <w:rsid w:val="003114F9"/>
    <w:rsid w:val="003116B0"/>
    <w:rsid w:val="00311808"/>
    <w:rsid w:val="00311F00"/>
    <w:rsid w:val="00312B52"/>
    <w:rsid w:val="00312C17"/>
    <w:rsid w:val="00312FE4"/>
    <w:rsid w:val="00313294"/>
    <w:rsid w:val="003137CB"/>
    <w:rsid w:val="00313CF4"/>
    <w:rsid w:val="003148AA"/>
    <w:rsid w:val="003153C1"/>
    <w:rsid w:val="00315F2A"/>
    <w:rsid w:val="00316A8D"/>
    <w:rsid w:val="003174C3"/>
    <w:rsid w:val="00317604"/>
    <w:rsid w:val="0031779F"/>
    <w:rsid w:val="00317A49"/>
    <w:rsid w:val="00317CAA"/>
    <w:rsid w:val="00320CAD"/>
    <w:rsid w:val="00320ED6"/>
    <w:rsid w:val="003216AA"/>
    <w:rsid w:val="00321770"/>
    <w:rsid w:val="0032205E"/>
    <w:rsid w:val="003221CD"/>
    <w:rsid w:val="003222B1"/>
    <w:rsid w:val="003223D0"/>
    <w:rsid w:val="0032268B"/>
    <w:rsid w:val="00322692"/>
    <w:rsid w:val="003227FC"/>
    <w:rsid w:val="00322B2C"/>
    <w:rsid w:val="00322BF6"/>
    <w:rsid w:val="003230BB"/>
    <w:rsid w:val="003234B6"/>
    <w:rsid w:val="00323949"/>
    <w:rsid w:val="0032494A"/>
    <w:rsid w:val="0032498E"/>
    <w:rsid w:val="00324A24"/>
    <w:rsid w:val="00324C66"/>
    <w:rsid w:val="003259DE"/>
    <w:rsid w:val="00325DAE"/>
    <w:rsid w:val="00326034"/>
    <w:rsid w:val="00326514"/>
    <w:rsid w:val="00326F01"/>
    <w:rsid w:val="0032767D"/>
    <w:rsid w:val="00327EEA"/>
    <w:rsid w:val="003303AF"/>
    <w:rsid w:val="00330448"/>
    <w:rsid w:val="0033157A"/>
    <w:rsid w:val="00331C6F"/>
    <w:rsid w:val="003321FF"/>
    <w:rsid w:val="00332A7D"/>
    <w:rsid w:val="00332B06"/>
    <w:rsid w:val="0033328B"/>
    <w:rsid w:val="003333BB"/>
    <w:rsid w:val="003337F0"/>
    <w:rsid w:val="00333807"/>
    <w:rsid w:val="00333BDE"/>
    <w:rsid w:val="00333C90"/>
    <w:rsid w:val="003341A4"/>
    <w:rsid w:val="00334397"/>
    <w:rsid w:val="003344F2"/>
    <w:rsid w:val="00334779"/>
    <w:rsid w:val="0033480E"/>
    <w:rsid w:val="00335226"/>
    <w:rsid w:val="00335356"/>
    <w:rsid w:val="00335516"/>
    <w:rsid w:val="003356BD"/>
    <w:rsid w:val="00335786"/>
    <w:rsid w:val="003357E6"/>
    <w:rsid w:val="0033587D"/>
    <w:rsid w:val="00335E82"/>
    <w:rsid w:val="003364CF"/>
    <w:rsid w:val="00336974"/>
    <w:rsid w:val="00336A8C"/>
    <w:rsid w:val="00336E9D"/>
    <w:rsid w:val="00337348"/>
    <w:rsid w:val="00340284"/>
    <w:rsid w:val="00340716"/>
    <w:rsid w:val="00340A98"/>
    <w:rsid w:val="0034115E"/>
    <w:rsid w:val="00341376"/>
    <w:rsid w:val="00341691"/>
    <w:rsid w:val="00341CC1"/>
    <w:rsid w:val="003424B9"/>
    <w:rsid w:val="0034250D"/>
    <w:rsid w:val="00342829"/>
    <w:rsid w:val="0034290F"/>
    <w:rsid w:val="00342AF7"/>
    <w:rsid w:val="00343792"/>
    <w:rsid w:val="00343A2B"/>
    <w:rsid w:val="00343DAB"/>
    <w:rsid w:val="00343E6D"/>
    <w:rsid w:val="003451D5"/>
    <w:rsid w:val="0034548E"/>
    <w:rsid w:val="00345C80"/>
    <w:rsid w:val="00345DC4"/>
    <w:rsid w:val="00345ED0"/>
    <w:rsid w:val="00345FE8"/>
    <w:rsid w:val="00346F3F"/>
    <w:rsid w:val="00347765"/>
    <w:rsid w:val="00347967"/>
    <w:rsid w:val="0034798E"/>
    <w:rsid w:val="00350B79"/>
    <w:rsid w:val="00350CED"/>
    <w:rsid w:val="00351A5F"/>
    <w:rsid w:val="00351B7C"/>
    <w:rsid w:val="0035219D"/>
    <w:rsid w:val="003528DC"/>
    <w:rsid w:val="00352938"/>
    <w:rsid w:val="00352BE7"/>
    <w:rsid w:val="00352EA2"/>
    <w:rsid w:val="00353174"/>
    <w:rsid w:val="00353235"/>
    <w:rsid w:val="00354194"/>
    <w:rsid w:val="003542AE"/>
    <w:rsid w:val="00354DFA"/>
    <w:rsid w:val="003552CD"/>
    <w:rsid w:val="00355466"/>
    <w:rsid w:val="00355AFC"/>
    <w:rsid w:val="00355B57"/>
    <w:rsid w:val="00356017"/>
    <w:rsid w:val="003566B3"/>
    <w:rsid w:val="00356927"/>
    <w:rsid w:val="00356B2C"/>
    <w:rsid w:val="0035736C"/>
    <w:rsid w:val="00357376"/>
    <w:rsid w:val="00357775"/>
    <w:rsid w:val="00357846"/>
    <w:rsid w:val="00357A9C"/>
    <w:rsid w:val="00357BB8"/>
    <w:rsid w:val="00360983"/>
    <w:rsid w:val="003609EF"/>
    <w:rsid w:val="00360A80"/>
    <w:rsid w:val="00360C1D"/>
    <w:rsid w:val="0036153F"/>
    <w:rsid w:val="003615C6"/>
    <w:rsid w:val="00361F5A"/>
    <w:rsid w:val="00362267"/>
    <w:rsid w:val="00363868"/>
    <w:rsid w:val="00363E7B"/>
    <w:rsid w:val="00364B75"/>
    <w:rsid w:val="00364CB9"/>
    <w:rsid w:val="00364EFA"/>
    <w:rsid w:val="0036511A"/>
    <w:rsid w:val="003651F7"/>
    <w:rsid w:val="00365838"/>
    <w:rsid w:val="0036614C"/>
    <w:rsid w:val="00366701"/>
    <w:rsid w:val="00366A00"/>
    <w:rsid w:val="00366A05"/>
    <w:rsid w:val="00366A2B"/>
    <w:rsid w:val="00366EAF"/>
    <w:rsid w:val="00366EFB"/>
    <w:rsid w:val="003670B4"/>
    <w:rsid w:val="003670F2"/>
    <w:rsid w:val="0036791B"/>
    <w:rsid w:val="00367A47"/>
    <w:rsid w:val="00367C39"/>
    <w:rsid w:val="003704A6"/>
    <w:rsid w:val="003705E4"/>
    <w:rsid w:val="00370F24"/>
    <w:rsid w:val="0037215F"/>
    <w:rsid w:val="00372328"/>
    <w:rsid w:val="00372506"/>
    <w:rsid w:val="00372ADB"/>
    <w:rsid w:val="00372ED9"/>
    <w:rsid w:val="00372F30"/>
    <w:rsid w:val="00373B54"/>
    <w:rsid w:val="003740B4"/>
    <w:rsid w:val="0037414A"/>
    <w:rsid w:val="00374230"/>
    <w:rsid w:val="00374426"/>
    <w:rsid w:val="0037487F"/>
    <w:rsid w:val="0037542C"/>
    <w:rsid w:val="0037588A"/>
    <w:rsid w:val="00376445"/>
    <w:rsid w:val="0037667A"/>
    <w:rsid w:val="003766FA"/>
    <w:rsid w:val="00376C42"/>
    <w:rsid w:val="00376ED6"/>
    <w:rsid w:val="0037751C"/>
    <w:rsid w:val="003776CA"/>
    <w:rsid w:val="00377E5B"/>
    <w:rsid w:val="00380D15"/>
    <w:rsid w:val="00381167"/>
    <w:rsid w:val="00381904"/>
    <w:rsid w:val="00381974"/>
    <w:rsid w:val="00381DAE"/>
    <w:rsid w:val="003828CD"/>
    <w:rsid w:val="00382CE6"/>
    <w:rsid w:val="00382D7D"/>
    <w:rsid w:val="0038321D"/>
    <w:rsid w:val="00383583"/>
    <w:rsid w:val="00383913"/>
    <w:rsid w:val="00383B6B"/>
    <w:rsid w:val="003855D5"/>
    <w:rsid w:val="0038576C"/>
    <w:rsid w:val="00385A9D"/>
    <w:rsid w:val="003862F2"/>
    <w:rsid w:val="00386534"/>
    <w:rsid w:val="00386A17"/>
    <w:rsid w:val="00386F38"/>
    <w:rsid w:val="00387AD1"/>
    <w:rsid w:val="00387C1C"/>
    <w:rsid w:val="00387F79"/>
    <w:rsid w:val="003908ED"/>
    <w:rsid w:val="003908F0"/>
    <w:rsid w:val="00390A97"/>
    <w:rsid w:val="00390AA8"/>
    <w:rsid w:val="00390B05"/>
    <w:rsid w:val="003910AA"/>
    <w:rsid w:val="003912BE"/>
    <w:rsid w:val="003917A8"/>
    <w:rsid w:val="003920E4"/>
    <w:rsid w:val="00392933"/>
    <w:rsid w:val="00392CD5"/>
    <w:rsid w:val="00393255"/>
    <w:rsid w:val="00393BBB"/>
    <w:rsid w:val="00393DEA"/>
    <w:rsid w:val="003945AE"/>
    <w:rsid w:val="00394A2B"/>
    <w:rsid w:val="00394E94"/>
    <w:rsid w:val="00394F5A"/>
    <w:rsid w:val="00395153"/>
    <w:rsid w:val="00395295"/>
    <w:rsid w:val="003952AD"/>
    <w:rsid w:val="003952DE"/>
    <w:rsid w:val="003964B0"/>
    <w:rsid w:val="00396698"/>
    <w:rsid w:val="00396744"/>
    <w:rsid w:val="00396A68"/>
    <w:rsid w:val="00397999"/>
    <w:rsid w:val="003A0605"/>
    <w:rsid w:val="003A09ED"/>
    <w:rsid w:val="003A1155"/>
    <w:rsid w:val="003A2B75"/>
    <w:rsid w:val="003A30EA"/>
    <w:rsid w:val="003A354A"/>
    <w:rsid w:val="003A35CC"/>
    <w:rsid w:val="003A49FB"/>
    <w:rsid w:val="003A4CDE"/>
    <w:rsid w:val="003A4F2E"/>
    <w:rsid w:val="003A5974"/>
    <w:rsid w:val="003A597A"/>
    <w:rsid w:val="003A5FDB"/>
    <w:rsid w:val="003A6364"/>
    <w:rsid w:val="003A6479"/>
    <w:rsid w:val="003A6868"/>
    <w:rsid w:val="003A696E"/>
    <w:rsid w:val="003A6BC1"/>
    <w:rsid w:val="003A6BF4"/>
    <w:rsid w:val="003A6E8D"/>
    <w:rsid w:val="003A707F"/>
    <w:rsid w:val="003A7392"/>
    <w:rsid w:val="003A7869"/>
    <w:rsid w:val="003A7A83"/>
    <w:rsid w:val="003A7AAE"/>
    <w:rsid w:val="003A7D5A"/>
    <w:rsid w:val="003A7EED"/>
    <w:rsid w:val="003B041C"/>
    <w:rsid w:val="003B1BC8"/>
    <w:rsid w:val="003B221C"/>
    <w:rsid w:val="003B2250"/>
    <w:rsid w:val="003B2E34"/>
    <w:rsid w:val="003B344C"/>
    <w:rsid w:val="003B34CC"/>
    <w:rsid w:val="003B3578"/>
    <w:rsid w:val="003B365F"/>
    <w:rsid w:val="003B3E97"/>
    <w:rsid w:val="003B43A2"/>
    <w:rsid w:val="003B48BE"/>
    <w:rsid w:val="003B4ABB"/>
    <w:rsid w:val="003B4ACF"/>
    <w:rsid w:val="003B4BCD"/>
    <w:rsid w:val="003B4D9D"/>
    <w:rsid w:val="003B5236"/>
    <w:rsid w:val="003B55E6"/>
    <w:rsid w:val="003B5685"/>
    <w:rsid w:val="003B669A"/>
    <w:rsid w:val="003B690B"/>
    <w:rsid w:val="003B6BEB"/>
    <w:rsid w:val="003B7279"/>
    <w:rsid w:val="003B758F"/>
    <w:rsid w:val="003B7697"/>
    <w:rsid w:val="003B76A0"/>
    <w:rsid w:val="003B7A6B"/>
    <w:rsid w:val="003C0787"/>
    <w:rsid w:val="003C0971"/>
    <w:rsid w:val="003C12AB"/>
    <w:rsid w:val="003C18D7"/>
    <w:rsid w:val="003C1B82"/>
    <w:rsid w:val="003C1C7F"/>
    <w:rsid w:val="003C203F"/>
    <w:rsid w:val="003C21A5"/>
    <w:rsid w:val="003C26D8"/>
    <w:rsid w:val="003C27CB"/>
    <w:rsid w:val="003C36BA"/>
    <w:rsid w:val="003C42AE"/>
    <w:rsid w:val="003C4734"/>
    <w:rsid w:val="003C4DD0"/>
    <w:rsid w:val="003C53F3"/>
    <w:rsid w:val="003C5983"/>
    <w:rsid w:val="003C5E95"/>
    <w:rsid w:val="003C610D"/>
    <w:rsid w:val="003C61B9"/>
    <w:rsid w:val="003C621E"/>
    <w:rsid w:val="003C6E06"/>
    <w:rsid w:val="003C6F6B"/>
    <w:rsid w:val="003C7344"/>
    <w:rsid w:val="003C7615"/>
    <w:rsid w:val="003C7625"/>
    <w:rsid w:val="003C7793"/>
    <w:rsid w:val="003C78CB"/>
    <w:rsid w:val="003C7ACD"/>
    <w:rsid w:val="003C7CC2"/>
    <w:rsid w:val="003D0143"/>
    <w:rsid w:val="003D0449"/>
    <w:rsid w:val="003D04A9"/>
    <w:rsid w:val="003D061A"/>
    <w:rsid w:val="003D144D"/>
    <w:rsid w:val="003D178C"/>
    <w:rsid w:val="003D17FF"/>
    <w:rsid w:val="003D1B88"/>
    <w:rsid w:val="003D23B4"/>
    <w:rsid w:val="003D2FA2"/>
    <w:rsid w:val="003D3F74"/>
    <w:rsid w:val="003D408F"/>
    <w:rsid w:val="003D4A22"/>
    <w:rsid w:val="003D4DC1"/>
    <w:rsid w:val="003D5025"/>
    <w:rsid w:val="003D51C9"/>
    <w:rsid w:val="003D52C6"/>
    <w:rsid w:val="003D5C4E"/>
    <w:rsid w:val="003D6470"/>
    <w:rsid w:val="003D7247"/>
    <w:rsid w:val="003D7626"/>
    <w:rsid w:val="003D7B9B"/>
    <w:rsid w:val="003D7C60"/>
    <w:rsid w:val="003E00D6"/>
    <w:rsid w:val="003E0BD8"/>
    <w:rsid w:val="003E132F"/>
    <w:rsid w:val="003E1F14"/>
    <w:rsid w:val="003E20EF"/>
    <w:rsid w:val="003E2CE1"/>
    <w:rsid w:val="003E2D0C"/>
    <w:rsid w:val="003E2F43"/>
    <w:rsid w:val="003E38D5"/>
    <w:rsid w:val="003E38F5"/>
    <w:rsid w:val="003E3B8F"/>
    <w:rsid w:val="003E3D4B"/>
    <w:rsid w:val="003E3FCF"/>
    <w:rsid w:val="003E4ACC"/>
    <w:rsid w:val="003E4E31"/>
    <w:rsid w:val="003E4F72"/>
    <w:rsid w:val="003E523B"/>
    <w:rsid w:val="003E5510"/>
    <w:rsid w:val="003E55A6"/>
    <w:rsid w:val="003E59E9"/>
    <w:rsid w:val="003E6379"/>
    <w:rsid w:val="003E6420"/>
    <w:rsid w:val="003E656D"/>
    <w:rsid w:val="003E65AC"/>
    <w:rsid w:val="003E7550"/>
    <w:rsid w:val="003E764B"/>
    <w:rsid w:val="003E7859"/>
    <w:rsid w:val="003F063E"/>
    <w:rsid w:val="003F08ED"/>
    <w:rsid w:val="003F08EF"/>
    <w:rsid w:val="003F0969"/>
    <w:rsid w:val="003F105E"/>
    <w:rsid w:val="003F2786"/>
    <w:rsid w:val="003F2B3D"/>
    <w:rsid w:val="003F2E9D"/>
    <w:rsid w:val="003F380C"/>
    <w:rsid w:val="003F3B8E"/>
    <w:rsid w:val="003F4090"/>
    <w:rsid w:val="003F45DC"/>
    <w:rsid w:val="003F490F"/>
    <w:rsid w:val="003F4F52"/>
    <w:rsid w:val="003F5043"/>
    <w:rsid w:val="003F505D"/>
    <w:rsid w:val="003F5253"/>
    <w:rsid w:val="003F5560"/>
    <w:rsid w:val="003F5990"/>
    <w:rsid w:val="003F605E"/>
    <w:rsid w:val="003F65FD"/>
    <w:rsid w:val="003F6D76"/>
    <w:rsid w:val="003F6F9D"/>
    <w:rsid w:val="003F707B"/>
    <w:rsid w:val="003F76BF"/>
    <w:rsid w:val="003F773B"/>
    <w:rsid w:val="00400006"/>
    <w:rsid w:val="00400C7A"/>
    <w:rsid w:val="00400DB3"/>
    <w:rsid w:val="00401A19"/>
    <w:rsid w:val="004021AC"/>
    <w:rsid w:val="004030D9"/>
    <w:rsid w:val="00403C73"/>
    <w:rsid w:val="00403E40"/>
    <w:rsid w:val="0040445B"/>
    <w:rsid w:val="004044D0"/>
    <w:rsid w:val="00404551"/>
    <w:rsid w:val="004053CD"/>
    <w:rsid w:val="004054D2"/>
    <w:rsid w:val="00406DFA"/>
    <w:rsid w:val="004074B8"/>
    <w:rsid w:val="004078D5"/>
    <w:rsid w:val="00407A2A"/>
    <w:rsid w:val="00410235"/>
    <w:rsid w:val="00410A0C"/>
    <w:rsid w:val="00411382"/>
    <w:rsid w:val="0041148D"/>
    <w:rsid w:val="00411759"/>
    <w:rsid w:val="00411A7D"/>
    <w:rsid w:val="00411D44"/>
    <w:rsid w:val="00412407"/>
    <w:rsid w:val="00412CDB"/>
    <w:rsid w:val="004138B8"/>
    <w:rsid w:val="00414035"/>
    <w:rsid w:val="00414555"/>
    <w:rsid w:val="004154F6"/>
    <w:rsid w:val="00415BF9"/>
    <w:rsid w:val="00416279"/>
    <w:rsid w:val="00416476"/>
    <w:rsid w:val="00416919"/>
    <w:rsid w:val="004169B9"/>
    <w:rsid w:val="00416B93"/>
    <w:rsid w:val="00416C5A"/>
    <w:rsid w:val="004170EF"/>
    <w:rsid w:val="00417468"/>
    <w:rsid w:val="00417E06"/>
    <w:rsid w:val="00420241"/>
    <w:rsid w:val="004204E3"/>
    <w:rsid w:val="00420637"/>
    <w:rsid w:val="0042097A"/>
    <w:rsid w:val="00420AE4"/>
    <w:rsid w:val="00420B1A"/>
    <w:rsid w:val="00420C13"/>
    <w:rsid w:val="00421C5F"/>
    <w:rsid w:val="004231AE"/>
    <w:rsid w:val="004236B8"/>
    <w:rsid w:val="00423752"/>
    <w:rsid w:val="00423D4F"/>
    <w:rsid w:val="00423E1A"/>
    <w:rsid w:val="00424319"/>
    <w:rsid w:val="004249A9"/>
    <w:rsid w:val="00424CEF"/>
    <w:rsid w:val="00424EF1"/>
    <w:rsid w:val="004252D5"/>
    <w:rsid w:val="004253AE"/>
    <w:rsid w:val="0042638F"/>
    <w:rsid w:val="00426910"/>
    <w:rsid w:val="00427570"/>
    <w:rsid w:val="00427C32"/>
    <w:rsid w:val="004300A3"/>
    <w:rsid w:val="00430337"/>
    <w:rsid w:val="004305A9"/>
    <w:rsid w:val="004307D5"/>
    <w:rsid w:val="00430DFD"/>
    <w:rsid w:val="0043171D"/>
    <w:rsid w:val="00431741"/>
    <w:rsid w:val="00432D83"/>
    <w:rsid w:val="00432DE4"/>
    <w:rsid w:val="004337A9"/>
    <w:rsid w:val="00434EB5"/>
    <w:rsid w:val="004353E2"/>
    <w:rsid w:val="00435572"/>
    <w:rsid w:val="00435D64"/>
    <w:rsid w:val="00435DC4"/>
    <w:rsid w:val="004362CF"/>
    <w:rsid w:val="0043641F"/>
    <w:rsid w:val="00436B72"/>
    <w:rsid w:val="0043739A"/>
    <w:rsid w:val="00437737"/>
    <w:rsid w:val="00437A8A"/>
    <w:rsid w:val="00437FE7"/>
    <w:rsid w:val="004400B9"/>
    <w:rsid w:val="004403BB"/>
    <w:rsid w:val="00440DFB"/>
    <w:rsid w:val="0044163A"/>
    <w:rsid w:val="004416FF"/>
    <w:rsid w:val="00442AE8"/>
    <w:rsid w:val="00442FB1"/>
    <w:rsid w:val="004441E8"/>
    <w:rsid w:val="00444765"/>
    <w:rsid w:val="00444EA8"/>
    <w:rsid w:val="00444F5F"/>
    <w:rsid w:val="00445B0E"/>
    <w:rsid w:val="00446154"/>
    <w:rsid w:val="00446370"/>
    <w:rsid w:val="00446573"/>
    <w:rsid w:val="00446601"/>
    <w:rsid w:val="004466FD"/>
    <w:rsid w:val="00446887"/>
    <w:rsid w:val="004473B4"/>
    <w:rsid w:val="004476F4"/>
    <w:rsid w:val="00447B0F"/>
    <w:rsid w:val="00450006"/>
    <w:rsid w:val="0045039E"/>
    <w:rsid w:val="00450964"/>
    <w:rsid w:val="00450A44"/>
    <w:rsid w:val="00451210"/>
    <w:rsid w:val="00451352"/>
    <w:rsid w:val="00451C9D"/>
    <w:rsid w:val="00452EDF"/>
    <w:rsid w:val="004532AA"/>
    <w:rsid w:val="00454188"/>
    <w:rsid w:val="00454280"/>
    <w:rsid w:val="0045442E"/>
    <w:rsid w:val="0045491D"/>
    <w:rsid w:val="00455108"/>
    <w:rsid w:val="00455BEC"/>
    <w:rsid w:val="00455E19"/>
    <w:rsid w:val="00456279"/>
    <w:rsid w:val="00456497"/>
    <w:rsid w:val="004570FC"/>
    <w:rsid w:val="00457339"/>
    <w:rsid w:val="00457352"/>
    <w:rsid w:val="00457842"/>
    <w:rsid w:val="00457955"/>
    <w:rsid w:val="00457C94"/>
    <w:rsid w:val="00457E2C"/>
    <w:rsid w:val="00457E94"/>
    <w:rsid w:val="00457F87"/>
    <w:rsid w:val="00460179"/>
    <w:rsid w:val="0046075F"/>
    <w:rsid w:val="004615C7"/>
    <w:rsid w:val="00461E64"/>
    <w:rsid w:val="00462BC6"/>
    <w:rsid w:val="00462C82"/>
    <w:rsid w:val="00463B14"/>
    <w:rsid w:val="00464060"/>
    <w:rsid w:val="0046416C"/>
    <w:rsid w:val="00464BCE"/>
    <w:rsid w:val="00464E8F"/>
    <w:rsid w:val="0046547E"/>
    <w:rsid w:val="00465541"/>
    <w:rsid w:val="0046576F"/>
    <w:rsid w:val="00465D6F"/>
    <w:rsid w:val="00466D92"/>
    <w:rsid w:val="00467210"/>
    <w:rsid w:val="00467B1E"/>
    <w:rsid w:val="00467D40"/>
    <w:rsid w:val="00467EA6"/>
    <w:rsid w:val="00470956"/>
    <w:rsid w:val="004709B6"/>
    <w:rsid w:val="00470F39"/>
    <w:rsid w:val="004714A1"/>
    <w:rsid w:val="00471F72"/>
    <w:rsid w:val="00472201"/>
    <w:rsid w:val="004723E6"/>
    <w:rsid w:val="0047269D"/>
    <w:rsid w:val="00472A04"/>
    <w:rsid w:val="00473868"/>
    <w:rsid w:val="00473F98"/>
    <w:rsid w:val="00474343"/>
    <w:rsid w:val="00474380"/>
    <w:rsid w:val="00474B7F"/>
    <w:rsid w:val="00474B90"/>
    <w:rsid w:val="00474D9C"/>
    <w:rsid w:val="00475520"/>
    <w:rsid w:val="00477271"/>
    <w:rsid w:val="0047776F"/>
    <w:rsid w:val="00477E42"/>
    <w:rsid w:val="00477F54"/>
    <w:rsid w:val="0048032B"/>
    <w:rsid w:val="0048033F"/>
    <w:rsid w:val="00480E06"/>
    <w:rsid w:val="00481209"/>
    <w:rsid w:val="0048138B"/>
    <w:rsid w:val="0048145F"/>
    <w:rsid w:val="00481D28"/>
    <w:rsid w:val="00481F99"/>
    <w:rsid w:val="00483D66"/>
    <w:rsid w:val="00484244"/>
    <w:rsid w:val="00484869"/>
    <w:rsid w:val="00484A6E"/>
    <w:rsid w:val="00484B48"/>
    <w:rsid w:val="00484CEE"/>
    <w:rsid w:val="00484EE3"/>
    <w:rsid w:val="00484EEE"/>
    <w:rsid w:val="00485130"/>
    <w:rsid w:val="004857C8"/>
    <w:rsid w:val="004868DF"/>
    <w:rsid w:val="00486969"/>
    <w:rsid w:val="00487EA1"/>
    <w:rsid w:val="004906A6"/>
    <w:rsid w:val="004908FE"/>
    <w:rsid w:val="00490CC4"/>
    <w:rsid w:val="004910D8"/>
    <w:rsid w:val="004919A4"/>
    <w:rsid w:val="00491C11"/>
    <w:rsid w:val="004925E0"/>
    <w:rsid w:val="004928C3"/>
    <w:rsid w:val="004954F1"/>
    <w:rsid w:val="004957DB"/>
    <w:rsid w:val="00495B24"/>
    <w:rsid w:val="00495F67"/>
    <w:rsid w:val="00495F81"/>
    <w:rsid w:val="0049614E"/>
    <w:rsid w:val="004967DF"/>
    <w:rsid w:val="00496DF5"/>
    <w:rsid w:val="00496F1D"/>
    <w:rsid w:val="00497052"/>
    <w:rsid w:val="004975E8"/>
    <w:rsid w:val="0049796B"/>
    <w:rsid w:val="00497D1D"/>
    <w:rsid w:val="00497FCD"/>
    <w:rsid w:val="004A00E2"/>
    <w:rsid w:val="004A01DE"/>
    <w:rsid w:val="004A0345"/>
    <w:rsid w:val="004A0410"/>
    <w:rsid w:val="004A2138"/>
    <w:rsid w:val="004A38C4"/>
    <w:rsid w:val="004A3A87"/>
    <w:rsid w:val="004A3ACB"/>
    <w:rsid w:val="004A3DB2"/>
    <w:rsid w:val="004A400F"/>
    <w:rsid w:val="004A406F"/>
    <w:rsid w:val="004A409F"/>
    <w:rsid w:val="004A41E2"/>
    <w:rsid w:val="004A4541"/>
    <w:rsid w:val="004A454C"/>
    <w:rsid w:val="004A4B32"/>
    <w:rsid w:val="004A5794"/>
    <w:rsid w:val="004A5A4A"/>
    <w:rsid w:val="004A5F96"/>
    <w:rsid w:val="004A666A"/>
    <w:rsid w:val="004A6817"/>
    <w:rsid w:val="004A699C"/>
    <w:rsid w:val="004A6B7E"/>
    <w:rsid w:val="004A6CDF"/>
    <w:rsid w:val="004A79AF"/>
    <w:rsid w:val="004A79D7"/>
    <w:rsid w:val="004A7A38"/>
    <w:rsid w:val="004A7CDC"/>
    <w:rsid w:val="004B0710"/>
    <w:rsid w:val="004B0B5D"/>
    <w:rsid w:val="004B0C6D"/>
    <w:rsid w:val="004B0CF2"/>
    <w:rsid w:val="004B121E"/>
    <w:rsid w:val="004B1296"/>
    <w:rsid w:val="004B19ED"/>
    <w:rsid w:val="004B1AB5"/>
    <w:rsid w:val="004B2792"/>
    <w:rsid w:val="004B2C7E"/>
    <w:rsid w:val="004B2E30"/>
    <w:rsid w:val="004B2F75"/>
    <w:rsid w:val="004B3120"/>
    <w:rsid w:val="004B3DC5"/>
    <w:rsid w:val="004B3EBE"/>
    <w:rsid w:val="004B410B"/>
    <w:rsid w:val="004B4922"/>
    <w:rsid w:val="004B493F"/>
    <w:rsid w:val="004B49B8"/>
    <w:rsid w:val="004B4D27"/>
    <w:rsid w:val="004B4FF6"/>
    <w:rsid w:val="004B5057"/>
    <w:rsid w:val="004B52ED"/>
    <w:rsid w:val="004B54BC"/>
    <w:rsid w:val="004B5726"/>
    <w:rsid w:val="004B5919"/>
    <w:rsid w:val="004B64B8"/>
    <w:rsid w:val="004B690D"/>
    <w:rsid w:val="004C1363"/>
    <w:rsid w:val="004C1445"/>
    <w:rsid w:val="004C151B"/>
    <w:rsid w:val="004C1699"/>
    <w:rsid w:val="004C1926"/>
    <w:rsid w:val="004C20E8"/>
    <w:rsid w:val="004C3C2E"/>
    <w:rsid w:val="004C3DC4"/>
    <w:rsid w:val="004C47D1"/>
    <w:rsid w:val="004C4DEB"/>
    <w:rsid w:val="004C4FDB"/>
    <w:rsid w:val="004C4FDF"/>
    <w:rsid w:val="004C5170"/>
    <w:rsid w:val="004C647D"/>
    <w:rsid w:val="004C7147"/>
    <w:rsid w:val="004C74DB"/>
    <w:rsid w:val="004C783F"/>
    <w:rsid w:val="004C7C12"/>
    <w:rsid w:val="004D01BE"/>
    <w:rsid w:val="004D0A1C"/>
    <w:rsid w:val="004D0B24"/>
    <w:rsid w:val="004D1133"/>
    <w:rsid w:val="004D1A1B"/>
    <w:rsid w:val="004D1BEA"/>
    <w:rsid w:val="004D2025"/>
    <w:rsid w:val="004D28C0"/>
    <w:rsid w:val="004D28C7"/>
    <w:rsid w:val="004D2FB2"/>
    <w:rsid w:val="004D301B"/>
    <w:rsid w:val="004D3900"/>
    <w:rsid w:val="004D3A9E"/>
    <w:rsid w:val="004D3B61"/>
    <w:rsid w:val="004D4598"/>
    <w:rsid w:val="004D4C3A"/>
    <w:rsid w:val="004D5017"/>
    <w:rsid w:val="004D5288"/>
    <w:rsid w:val="004D57BF"/>
    <w:rsid w:val="004D6557"/>
    <w:rsid w:val="004D6755"/>
    <w:rsid w:val="004D726C"/>
    <w:rsid w:val="004D7BDA"/>
    <w:rsid w:val="004D7F78"/>
    <w:rsid w:val="004E046D"/>
    <w:rsid w:val="004E04D2"/>
    <w:rsid w:val="004E051D"/>
    <w:rsid w:val="004E069A"/>
    <w:rsid w:val="004E0739"/>
    <w:rsid w:val="004E0B8C"/>
    <w:rsid w:val="004E0FC5"/>
    <w:rsid w:val="004E16D0"/>
    <w:rsid w:val="004E19A7"/>
    <w:rsid w:val="004E26FD"/>
    <w:rsid w:val="004E2E31"/>
    <w:rsid w:val="004E320B"/>
    <w:rsid w:val="004E3D22"/>
    <w:rsid w:val="004E40FA"/>
    <w:rsid w:val="004E4510"/>
    <w:rsid w:val="004E4856"/>
    <w:rsid w:val="004E492B"/>
    <w:rsid w:val="004E4C42"/>
    <w:rsid w:val="004E528E"/>
    <w:rsid w:val="004E54BC"/>
    <w:rsid w:val="004E555D"/>
    <w:rsid w:val="004E5C0E"/>
    <w:rsid w:val="004E5CD6"/>
    <w:rsid w:val="004E64F3"/>
    <w:rsid w:val="004E6579"/>
    <w:rsid w:val="004E67CD"/>
    <w:rsid w:val="004E6970"/>
    <w:rsid w:val="004E6EC4"/>
    <w:rsid w:val="004E7322"/>
    <w:rsid w:val="004E771E"/>
    <w:rsid w:val="004E77B1"/>
    <w:rsid w:val="004E7F5D"/>
    <w:rsid w:val="004F021D"/>
    <w:rsid w:val="004F0276"/>
    <w:rsid w:val="004F0956"/>
    <w:rsid w:val="004F09CC"/>
    <w:rsid w:val="004F0ADF"/>
    <w:rsid w:val="004F0B9D"/>
    <w:rsid w:val="004F1315"/>
    <w:rsid w:val="004F143D"/>
    <w:rsid w:val="004F165C"/>
    <w:rsid w:val="004F16A6"/>
    <w:rsid w:val="004F1936"/>
    <w:rsid w:val="004F1B01"/>
    <w:rsid w:val="004F3DFA"/>
    <w:rsid w:val="004F45CB"/>
    <w:rsid w:val="004F51D4"/>
    <w:rsid w:val="004F52C9"/>
    <w:rsid w:val="004F5948"/>
    <w:rsid w:val="004F5DBD"/>
    <w:rsid w:val="004F650F"/>
    <w:rsid w:val="004F6952"/>
    <w:rsid w:val="004F69D1"/>
    <w:rsid w:val="004F6D68"/>
    <w:rsid w:val="004F711A"/>
    <w:rsid w:val="004F724C"/>
    <w:rsid w:val="004F74A8"/>
    <w:rsid w:val="00500D23"/>
    <w:rsid w:val="005017FF"/>
    <w:rsid w:val="00501AB7"/>
    <w:rsid w:val="00501CD9"/>
    <w:rsid w:val="00502313"/>
    <w:rsid w:val="005047D0"/>
    <w:rsid w:val="00505104"/>
    <w:rsid w:val="00505A6A"/>
    <w:rsid w:val="00505FC3"/>
    <w:rsid w:val="0050628D"/>
    <w:rsid w:val="005064E6"/>
    <w:rsid w:val="00507334"/>
    <w:rsid w:val="00507478"/>
    <w:rsid w:val="0050753B"/>
    <w:rsid w:val="00507644"/>
    <w:rsid w:val="00507D76"/>
    <w:rsid w:val="005104B3"/>
    <w:rsid w:val="00510A60"/>
    <w:rsid w:val="00511398"/>
    <w:rsid w:val="005114E6"/>
    <w:rsid w:val="00512D30"/>
    <w:rsid w:val="00512D7E"/>
    <w:rsid w:val="00512FC3"/>
    <w:rsid w:val="00513008"/>
    <w:rsid w:val="00513C63"/>
    <w:rsid w:val="0051439C"/>
    <w:rsid w:val="0051443B"/>
    <w:rsid w:val="00514636"/>
    <w:rsid w:val="00514770"/>
    <w:rsid w:val="00514B8C"/>
    <w:rsid w:val="00516885"/>
    <w:rsid w:val="00517181"/>
    <w:rsid w:val="0051759C"/>
    <w:rsid w:val="0051761E"/>
    <w:rsid w:val="00517849"/>
    <w:rsid w:val="00517879"/>
    <w:rsid w:val="00517A37"/>
    <w:rsid w:val="0052039D"/>
    <w:rsid w:val="005203B4"/>
    <w:rsid w:val="00520A1C"/>
    <w:rsid w:val="0052128F"/>
    <w:rsid w:val="0052171A"/>
    <w:rsid w:val="00521A22"/>
    <w:rsid w:val="0052247E"/>
    <w:rsid w:val="00522C92"/>
    <w:rsid w:val="00522D63"/>
    <w:rsid w:val="00523E2F"/>
    <w:rsid w:val="005240AB"/>
    <w:rsid w:val="0052480B"/>
    <w:rsid w:val="005251F3"/>
    <w:rsid w:val="00525F66"/>
    <w:rsid w:val="00526A32"/>
    <w:rsid w:val="0052765F"/>
    <w:rsid w:val="00527F77"/>
    <w:rsid w:val="0053073C"/>
    <w:rsid w:val="00530967"/>
    <w:rsid w:val="00530E9E"/>
    <w:rsid w:val="0053241E"/>
    <w:rsid w:val="005324DC"/>
    <w:rsid w:val="00532707"/>
    <w:rsid w:val="0053297E"/>
    <w:rsid w:val="00533211"/>
    <w:rsid w:val="0053491E"/>
    <w:rsid w:val="005349E6"/>
    <w:rsid w:val="00534C64"/>
    <w:rsid w:val="00534DC1"/>
    <w:rsid w:val="00535A25"/>
    <w:rsid w:val="00535A73"/>
    <w:rsid w:val="00536197"/>
    <w:rsid w:val="0053641F"/>
    <w:rsid w:val="00536A96"/>
    <w:rsid w:val="00536C11"/>
    <w:rsid w:val="00536CCF"/>
    <w:rsid w:val="005370AB"/>
    <w:rsid w:val="005370D9"/>
    <w:rsid w:val="00537319"/>
    <w:rsid w:val="00537514"/>
    <w:rsid w:val="005379B7"/>
    <w:rsid w:val="00537F06"/>
    <w:rsid w:val="005401FF"/>
    <w:rsid w:val="0054036F"/>
    <w:rsid w:val="00540F04"/>
    <w:rsid w:val="005411FC"/>
    <w:rsid w:val="005417DA"/>
    <w:rsid w:val="005417FD"/>
    <w:rsid w:val="00541AEF"/>
    <w:rsid w:val="00542050"/>
    <w:rsid w:val="00542571"/>
    <w:rsid w:val="00543171"/>
    <w:rsid w:val="005436B0"/>
    <w:rsid w:val="00543CBB"/>
    <w:rsid w:val="00543F07"/>
    <w:rsid w:val="00544347"/>
    <w:rsid w:val="00544707"/>
    <w:rsid w:val="005448E5"/>
    <w:rsid w:val="00544BB0"/>
    <w:rsid w:val="00545158"/>
    <w:rsid w:val="00545363"/>
    <w:rsid w:val="0054574E"/>
    <w:rsid w:val="00545852"/>
    <w:rsid w:val="00545948"/>
    <w:rsid w:val="00545A0D"/>
    <w:rsid w:val="005462BA"/>
    <w:rsid w:val="005463B0"/>
    <w:rsid w:val="005469F9"/>
    <w:rsid w:val="00547D61"/>
    <w:rsid w:val="00547F07"/>
    <w:rsid w:val="005503C7"/>
    <w:rsid w:val="005505D3"/>
    <w:rsid w:val="005505E0"/>
    <w:rsid w:val="005512E6"/>
    <w:rsid w:val="005515C0"/>
    <w:rsid w:val="005522AD"/>
    <w:rsid w:val="0055239E"/>
    <w:rsid w:val="005530A7"/>
    <w:rsid w:val="0055347D"/>
    <w:rsid w:val="0055357D"/>
    <w:rsid w:val="00553602"/>
    <w:rsid w:val="00553A82"/>
    <w:rsid w:val="0055405D"/>
    <w:rsid w:val="00554135"/>
    <w:rsid w:val="005545B4"/>
    <w:rsid w:val="005549D1"/>
    <w:rsid w:val="00554AB1"/>
    <w:rsid w:val="00554C7F"/>
    <w:rsid w:val="00554E1F"/>
    <w:rsid w:val="005554D9"/>
    <w:rsid w:val="00555A0E"/>
    <w:rsid w:val="00555B06"/>
    <w:rsid w:val="00555BF1"/>
    <w:rsid w:val="00555C71"/>
    <w:rsid w:val="00556AF4"/>
    <w:rsid w:val="005570B9"/>
    <w:rsid w:val="005571D2"/>
    <w:rsid w:val="005576B8"/>
    <w:rsid w:val="00557784"/>
    <w:rsid w:val="00557B09"/>
    <w:rsid w:val="00557C5B"/>
    <w:rsid w:val="005607A9"/>
    <w:rsid w:val="00560D16"/>
    <w:rsid w:val="005613E7"/>
    <w:rsid w:val="00561575"/>
    <w:rsid w:val="00561B29"/>
    <w:rsid w:val="00562934"/>
    <w:rsid w:val="005631F1"/>
    <w:rsid w:val="005632BB"/>
    <w:rsid w:val="00563757"/>
    <w:rsid w:val="00563F35"/>
    <w:rsid w:val="0056447D"/>
    <w:rsid w:val="005644F1"/>
    <w:rsid w:val="0056490B"/>
    <w:rsid w:val="00564CF8"/>
    <w:rsid w:val="0056501F"/>
    <w:rsid w:val="005653A3"/>
    <w:rsid w:val="005656B1"/>
    <w:rsid w:val="00565AAA"/>
    <w:rsid w:val="005660E0"/>
    <w:rsid w:val="0056623D"/>
    <w:rsid w:val="00566927"/>
    <w:rsid w:val="00566BC9"/>
    <w:rsid w:val="00567492"/>
    <w:rsid w:val="005675D5"/>
    <w:rsid w:val="00567969"/>
    <w:rsid w:val="00567FFB"/>
    <w:rsid w:val="00570105"/>
    <w:rsid w:val="005705B6"/>
    <w:rsid w:val="005708BC"/>
    <w:rsid w:val="00570AE8"/>
    <w:rsid w:val="005711B4"/>
    <w:rsid w:val="00571415"/>
    <w:rsid w:val="005721E3"/>
    <w:rsid w:val="0057238A"/>
    <w:rsid w:val="005739E4"/>
    <w:rsid w:val="005752DC"/>
    <w:rsid w:val="005764A5"/>
    <w:rsid w:val="00576A6C"/>
    <w:rsid w:val="00576A91"/>
    <w:rsid w:val="0057705B"/>
    <w:rsid w:val="0057768B"/>
    <w:rsid w:val="005777C6"/>
    <w:rsid w:val="00577B66"/>
    <w:rsid w:val="00577D1E"/>
    <w:rsid w:val="00577D26"/>
    <w:rsid w:val="00580026"/>
    <w:rsid w:val="005806D6"/>
    <w:rsid w:val="005807C0"/>
    <w:rsid w:val="00580B03"/>
    <w:rsid w:val="00580D67"/>
    <w:rsid w:val="00580EC3"/>
    <w:rsid w:val="00581642"/>
    <w:rsid w:val="0058185C"/>
    <w:rsid w:val="00581D7D"/>
    <w:rsid w:val="0058306A"/>
    <w:rsid w:val="00583215"/>
    <w:rsid w:val="00583449"/>
    <w:rsid w:val="00583960"/>
    <w:rsid w:val="005841E5"/>
    <w:rsid w:val="005843C6"/>
    <w:rsid w:val="0058463D"/>
    <w:rsid w:val="00584C50"/>
    <w:rsid w:val="0058518F"/>
    <w:rsid w:val="005855F2"/>
    <w:rsid w:val="00585B27"/>
    <w:rsid w:val="00585CE2"/>
    <w:rsid w:val="005862BF"/>
    <w:rsid w:val="0058631A"/>
    <w:rsid w:val="00586BD1"/>
    <w:rsid w:val="00586F43"/>
    <w:rsid w:val="005879D0"/>
    <w:rsid w:val="00587DE4"/>
    <w:rsid w:val="0059043F"/>
    <w:rsid w:val="00590DA7"/>
    <w:rsid w:val="00590EE4"/>
    <w:rsid w:val="005910DB"/>
    <w:rsid w:val="005914E1"/>
    <w:rsid w:val="005917DA"/>
    <w:rsid w:val="00592741"/>
    <w:rsid w:val="00592755"/>
    <w:rsid w:val="00592AE7"/>
    <w:rsid w:val="0059345D"/>
    <w:rsid w:val="00593BE5"/>
    <w:rsid w:val="0059431E"/>
    <w:rsid w:val="005944C6"/>
    <w:rsid w:val="0059490B"/>
    <w:rsid w:val="0059538E"/>
    <w:rsid w:val="00595600"/>
    <w:rsid w:val="00595807"/>
    <w:rsid w:val="00595839"/>
    <w:rsid w:val="00595CD6"/>
    <w:rsid w:val="00596421"/>
    <w:rsid w:val="00597563"/>
    <w:rsid w:val="005977A9"/>
    <w:rsid w:val="00597A3B"/>
    <w:rsid w:val="005A077C"/>
    <w:rsid w:val="005A0805"/>
    <w:rsid w:val="005A0B22"/>
    <w:rsid w:val="005A1246"/>
    <w:rsid w:val="005A12F1"/>
    <w:rsid w:val="005A13BF"/>
    <w:rsid w:val="005A15CA"/>
    <w:rsid w:val="005A16DB"/>
    <w:rsid w:val="005A264A"/>
    <w:rsid w:val="005A311E"/>
    <w:rsid w:val="005A35D8"/>
    <w:rsid w:val="005A3F27"/>
    <w:rsid w:val="005A492E"/>
    <w:rsid w:val="005A4DCE"/>
    <w:rsid w:val="005A5584"/>
    <w:rsid w:val="005A56BC"/>
    <w:rsid w:val="005A5FB2"/>
    <w:rsid w:val="005A634B"/>
    <w:rsid w:val="005A63C2"/>
    <w:rsid w:val="005A67C3"/>
    <w:rsid w:val="005A692B"/>
    <w:rsid w:val="005A6A05"/>
    <w:rsid w:val="005A6F6F"/>
    <w:rsid w:val="005A7ADC"/>
    <w:rsid w:val="005A7EED"/>
    <w:rsid w:val="005B02EE"/>
    <w:rsid w:val="005B03BF"/>
    <w:rsid w:val="005B053C"/>
    <w:rsid w:val="005B0A6B"/>
    <w:rsid w:val="005B0C67"/>
    <w:rsid w:val="005B0E84"/>
    <w:rsid w:val="005B0F24"/>
    <w:rsid w:val="005B182B"/>
    <w:rsid w:val="005B203F"/>
    <w:rsid w:val="005B2223"/>
    <w:rsid w:val="005B269C"/>
    <w:rsid w:val="005B2993"/>
    <w:rsid w:val="005B2AB8"/>
    <w:rsid w:val="005B370E"/>
    <w:rsid w:val="005B37CB"/>
    <w:rsid w:val="005B42EC"/>
    <w:rsid w:val="005B4635"/>
    <w:rsid w:val="005B4801"/>
    <w:rsid w:val="005B502E"/>
    <w:rsid w:val="005B5E63"/>
    <w:rsid w:val="005B5EE7"/>
    <w:rsid w:val="005B5FE9"/>
    <w:rsid w:val="005B67FB"/>
    <w:rsid w:val="005B6D9A"/>
    <w:rsid w:val="005B6ED0"/>
    <w:rsid w:val="005B7C60"/>
    <w:rsid w:val="005B7D5E"/>
    <w:rsid w:val="005B7E77"/>
    <w:rsid w:val="005B7FA9"/>
    <w:rsid w:val="005C0211"/>
    <w:rsid w:val="005C0330"/>
    <w:rsid w:val="005C0474"/>
    <w:rsid w:val="005C06FD"/>
    <w:rsid w:val="005C0F81"/>
    <w:rsid w:val="005C1ADD"/>
    <w:rsid w:val="005C1E72"/>
    <w:rsid w:val="005C2022"/>
    <w:rsid w:val="005C22D0"/>
    <w:rsid w:val="005C3537"/>
    <w:rsid w:val="005C3956"/>
    <w:rsid w:val="005C3E27"/>
    <w:rsid w:val="005C424A"/>
    <w:rsid w:val="005C456F"/>
    <w:rsid w:val="005C47D0"/>
    <w:rsid w:val="005C4D92"/>
    <w:rsid w:val="005C4E1F"/>
    <w:rsid w:val="005C4F12"/>
    <w:rsid w:val="005C4F15"/>
    <w:rsid w:val="005C527B"/>
    <w:rsid w:val="005C53CE"/>
    <w:rsid w:val="005C5E34"/>
    <w:rsid w:val="005C60FF"/>
    <w:rsid w:val="005C61D5"/>
    <w:rsid w:val="005C65F2"/>
    <w:rsid w:val="005C6B93"/>
    <w:rsid w:val="005C6B97"/>
    <w:rsid w:val="005C6FE9"/>
    <w:rsid w:val="005C709E"/>
    <w:rsid w:val="005C71BD"/>
    <w:rsid w:val="005C754C"/>
    <w:rsid w:val="005C7A20"/>
    <w:rsid w:val="005C7D53"/>
    <w:rsid w:val="005C7E17"/>
    <w:rsid w:val="005D0CE3"/>
    <w:rsid w:val="005D18C1"/>
    <w:rsid w:val="005D18D2"/>
    <w:rsid w:val="005D35E5"/>
    <w:rsid w:val="005D4390"/>
    <w:rsid w:val="005D4824"/>
    <w:rsid w:val="005D49FE"/>
    <w:rsid w:val="005D4C72"/>
    <w:rsid w:val="005D4EE4"/>
    <w:rsid w:val="005D5211"/>
    <w:rsid w:val="005D54A5"/>
    <w:rsid w:val="005D54D4"/>
    <w:rsid w:val="005D5559"/>
    <w:rsid w:val="005D55E8"/>
    <w:rsid w:val="005D57B9"/>
    <w:rsid w:val="005D5D18"/>
    <w:rsid w:val="005D6C16"/>
    <w:rsid w:val="005D6CCF"/>
    <w:rsid w:val="005D6F3F"/>
    <w:rsid w:val="005D7398"/>
    <w:rsid w:val="005D761A"/>
    <w:rsid w:val="005D7837"/>
    <w:rsid w:val="005E16E1"/>
    <w:rsid w:val="005E1A42"/>
    <w:rsid w:val="005E1BFF"/>
    <w:rsid w:val="005E2B8B"/>
    <w:rsid w:val="005E2BC0"/>
    <w:rsid w:val="005E2FCC"/>
    <w:rsid w:val="005E31F1"/>
    <w:rsid w:val="005E33E4"/>
    <w:rsid w:val="005E4033"/>
    <w:rsid w:val="005E413F"/>
    <w:rsid w:val="005E4702"/>
    <w:rsid w:val="005E484E"/>
    <w:rsid w:val="005E50D8"/>
    <w:rsid w:val="005E5270"/>
    <w:rsid w:val="005E53D9"/>
    <w:rsid w:val="005E5BE8"/>
    <w:rsid w:val="005E5C76"/>
    <w:rsid w:val="005E5FA9"/>
    <w:rsid w:val="005E602B"/>
    <w:rsid w:val="005E6B73"/>
    <w:rsid w:val="005E6E82"/>
    <w:rsid w:val="005E76A0"/>
    <w:rsid w:val="005E78F5"/>
    <w:rsid w:val="005F058A"/>
    <w:rsid w:val="005F0694"/>
    <w:rsid w:val="005F0C87"/>
    <w:rsid w:val="005F0F0C"/>
    <w:rsid w:val="005F1126"/>
    <w:rsid w:val="005F1E53"/>
    <w:rsid w:val="005F1FFE"/>
    <w:rsid w:val="005F35DC"/>
    <w:rsid w:val="005F36C3"/>
    <w:rsid w:val="005F3A5B"/>
    <w:rsid w:val="005F4128"/>
    <w:rsid w:val="005F4472"/>
    <w:rsid w:val="005F562F"/>
    <w:rsid w:val="005F5DDD"/>
    <w:rsid w:val="005F5DF9"/>
    <w:rsid w:val="005F6054"/>
    <w:rsid w:val="005F6477"/>
    <w:rsid w:val="005F6D91"/>
    <w:rsid w:val="005F7F9C"/>
    <w:rsid w:val="00600051"/>
    <w:rsid w:val="00600434"/>
    <w:rsid w:val="006007E5"/>
    <w:rsid w:val="00600F05"/>
    <w:rsid w:val="00600FB6"/>
    <w:rsid w:val="0060104B"/>
    <w:rsid w:val="0060105F"/>
    <w:rsid w:val="00601D79"/>
    <w:rsid w:val="00601F7F"/>
    <w:rsid w:val="0060271A"/>
    <w:rsid w:val="006029D7"/>
    <w:rsid w:val="00602A6E"/>
    <w:rsid w:val="00602D72"/>
    <w:rsid w:val="00602F1C"/>
    <w:rsid w:val="00603D77"/>
    <w:rsid w:val="006044F1"/>
    <w:rsid w:val="006048BE"/>
    <w:rsid w:val="00604A8A"/>
    <w:rsid w:val="00604A91"/>
    <w:rsid w:val="00604D8F"/>
    <w:rsid w:val="00604F1F"/>
    <w:rsid w:val="00605D90"/>
    <w:rsid w:val="00605F4F"/>
    <w:rsid w:val="00606001"/>
    <w:rsid w:val="0060628B"/>
    <w:rsid w:val="00606420"/>
    <w:rsid w:val="006064A7"/>
    <w:rsid w:val="00606737"/>
    <w:rsid w:val="006071E7"/>
    <w:rsid w:val="006078F4"/>
    <w:rsid w:val="00607940"/>
    <w:rsid w:val="00607F07"/>
    <w:rsid w:val="00610101"/>
    <w:rsid w:val="006109D6"/>
    <w:rsid w:val="00610AFC"/>
    <w:rsid w:val="00610B22"/>
    <w:rsid w:val="0061146D"/>
    <w:rsid w:val="00611E8A"/>
    <w:rsid w:val="00611FFD"/>
    <w:rsid w:val="00612460"/>
    <w:rsid w:val="00612BE8"/>
    <w:rsid w:val="0061397D"/>
    <w:rsid w:val="00613A3D"/>
    <w:rsid w:val="006143DD"/>
    <w:rsid w:val="0061440C"/>
    <w:rsid w:val="006144E1"/>
    <w:rsid w:val="00614957"/>
    <w:rsid w:val="00614F19"/>
    <w:rsid w:val="00615417"/>
    <w:rsid w:val="0061566A"/>
    <w:rsid w:val="00615E6F"/>
    <w:rsid w:val="00615FD8"/>
    <w:rsid w:val="00616A0D"/>
    <w:rsid w:val="00616C56"/>
    <w:rsid w:val="00616C5C"/>
    <w:rsid w:val="00617764"/>
    <w:rsid w:val="00617ACE"/>
    <w:rsid w:val="00620B3F"/>
    <w:rsid w:val="00620C3C"/>
    <w:rsid w:val="00620C4E"/>
    <w:rsid w:val="00620EBA"/>
    <w:rsid w:val="00620FC5"/>
    <w:rsid w:val="00621576"/>
    <w:rsid w:val="0062261A"/>
    <w:rsid w:val="00622E27"/>
    <w:rsid w:val="00622FB6"/>
    <w:rsid w:val="00623A68"/>
    <w:rsid w:val="00623CF1"/>
    <w:rsid w:val="0062400A"/>
    <w:rsid w:val="00624558"/>
    <w:rsid w:val="00624605"/>
    <w:rsid w:val="00624631"/>
    <w:rsid w:val="00624649"/>
    <w:rsid w:val="00624AA4"/>
    <w:rsid w:val="006255A2"/>
    <w:rsid w:val="00625641"/>
    <w:rsid w:val="00625A13"/>
    <w:rsid w:val="00625A75"/>
    <w:rsid w:val="00625B05"/>
    <w:rsid w:val="00625B0D"/>
    <w:rsid w:val="006263A6"/>
    <w:rsid w:val="00626C0C"/>
    <w:rsid w:val="00626CAA"/>
    <w:rsid w:val="00626FBC"/>
    <w:rsid w:val="00627FA9"/>
    <w:rsid w:val="00630178"/>
    <w:rsid w:val="00630F74"/>
    <w:rsid w:val="00631404"/>
    <w:rsid w:val="00631B55"/>
    <w:rsid w:val="006322AE"/>
    <w:rsid w:val="00632B2E"/>
    <w:rsid w:val="00632DFB"/>
    <w:rsid w:val="00632FB0"/>
    <w:rsid w:val="00633D25"/>
    <w:rsid w:val="00634591"/>
    <w:rsid w:val="006346F6"/>
    <w:rsid w:val="00634F29"/>
    <w:rsid w:val="0063546C"/>
    <w:rsid w:val="00635575"/>
    <w:rsid w:val="006358BF"/>
    <w:rsid w:val="00636726"/>
    <w:rsid w:val="00636921"/>
    <w:rsid w:val="0063695D"/>
    <w:rsid w:val="00636B11"/>
    <w:rsid w:val="00636DC5"/>
    <w:rsid w:val="00636DD1"/>
    <w:rsid w:val="00636E39"/>
    <w:rsid w:val="00637307"/>
    <w:rsid w:val="00637614"/>
    <w:rsid w:val="006376DE"/>
    <w:rsid w:val="00637843"/>
    <w:rsid w:val="00640452"/>
    <w:rsid w:val="0064083C"/>
    <w:rsid w:val="00640ACF"/>
    <w:rsid w:val="00640BAD"/>
    <w:rsid w:val="00640C96"/>
    <w:rsid w:val="0064130B"/>
    <w:rsid w:val="0064156F"/>
    <w:rsid w:val="006418EC"/>
    <w:rsid w:val="00641C29"/>
    <w:rsid w:val="00641EAF"/>
    <w:rsid w:val="00641F25"/>
    <w:rsid w:val="006422F3"/>
    <w:rsid w:val="00642363"/>
    <w:rsid w:val="00642446"/>
    <w:rsid w:val="006424D9"/>
    <w:rsid w:val="006425AA"/>
    <w:rsid w:val="00642C38"/>
    <w:rsid w:val="00642E22"/>
    <w:rsid w:val="00643326"/>
    <w:rsid w:val="00643875"/>
    <w:rsid w:val="00643883"/>
    <w:rsid w:val="00643FEC"/>
    <w:rsid w:val="00643FF7"/>
    <w:rsid w:val="0064458C"/>
    <w:rsid w:val="00644BA6"/>
    <w:rsid w:val="00645D9F"/>
    <w:rsid w:val="00646BDF"/>
    <w:rsid w:val="00646ED0"/>
    <w:rsid w:val="00647A70"/>
    <w:rsid w:val="00647F30"/>
    <w:rsid w:val="00650729"/>
    <w:rsid w:val="0065080D"/>
    <w:rsid w:val="00650BF3"/>
    <w:rsid w:val="00651B69"/>
    <w:rsid w:val="00651D02"/>
    <w:rsid w:val="006520CD"/>
    <w:rsid w:val="00652974"/>
    <w:rsid w:val="00652A4C"/>
    <w:rsid w:val="00652E44"/>
    <w:rsid w:val="0065334C"/>
    <w:rsid w:val="00653957"/>
    <w:rsid w:val="00653BD6"/>
    <w:rsid w:val="006543B1"/>
    <w:rsid w:val="00654640"/>
    <w:rsid w:val="00654C48"/>
    <w:rsid w:val="006554F5"/>
    <w:rsid w:val="00655A5D"/>
    <w:rsid w:val="00655DFA"/>
    <w:rsid w:val="00656247"/>
    <w:rsid w:val="00656299"/>
    <w:rsid w:val="006566CD"/>
    <w:rsid w:val="006568E4"/>
    <w:rsid w:val="006569FD"/>
    <w:rsid w:val="00656B8B"/>
    <w:rsid w:val="00657729"/>
    <w:rsid w:val="00660D8D"/>
    <w:rsid w:val="00661557"/>
    <w:rsid w:val="00661AD0"/>
    <w:rsid w:val="0066209E"/>
    <w:rsid w:val="006621D0"/>
    <w:rsid w:val="006626FF"/>
    <w:rsid w:val="0066291A"/>
    <w:rsid w:val="00662A83"/>
    <w:rsid w:val="00662BD9"/>
    <w:rsid w:val="00662E1E"/>
    <w:rsid w:val="00663AA0"/>
    <w:rsid w:val="00663AE4"/>
    <w:rsid w:val="006645CE"/>
    <w:rsid w:val="0066465E"/>
    <w:rsid w:val="006648CD"/>
    <w:rsid w:val="0066490B"/>
    <w:rsid w:val="00664CF8"/>
    <w:rsid w:val="00664FFE"/>
    <w:rsid w:val="006652A5"/>
    <w:rsid w:val="0066539F"/>
    <w:rsid w:val="0066552E"/>
    <w:rsid w:val="00665881"/>
    <w:rsid w:val="00665BF1"/>
    <w:rsid w:val="00665F21"/>
    <w:rsid w:val="0066605F"/>
    <w:rsid w:val="00666183"/>
    <w:rsid w:val="00666216"/>
    <w:rsid w:val="0066623A"/>
    <w:rsid w:val="00666366"/>
    <w:rsid w:val="00666803"/>
    <w:rsid w:val="00666D82"/>
    <w:rsid w:val="00666E64"/>
    <w:rsid w:val="00667D4A"/>
    <w:rsid w:val="00671209"/>
    <w:rsid w:val="00671404"/>
    <w:rsid w:val="006720AB"/>
    <w:rsid w:val="0067210F"/>
    <w:rsid w:val="0067218A"/>
    <w:rsid w:val="0067243A"/>
    <w:rsid w:val="006727B3"/>
    <w:rsid w:val="006735A2"/>
    <w:rsid w:val="00673D83"/>
    <w:rsid w:val="00674115"/>
    <w:rsid w:val="006741F5"/>
    <w:rsid w:val="00674470"/>
    <w:rsid w:val="00674674"/>
    <w:rsid w:val="00674F9F"/>
    <w:rsid w:val="006756B6"/>
    <w:rsid w:val="0067656B"/>
    <w:rsid w:val="00676E46"/>
    <w:rsid w:val="00676F9F"/>
    <w:rsid w:val="00677FC7"/>
    <w:rsid w:val="00680898"/>
    <w:rsid w:val="00680F5E"/>
    <w:rsid w:val="0068122A"/>
    <w:rsid w:val="00681F76"/>
    <w:rsid w:val="00681FA3"/>
    <w:rsid w:val="006820AE"/>
    <w:rsid w:val="00682759"/>
    <w:rsid w:val="00682799"/>
    <w:rsid w:val="0068292A"/>
    <w:rsid w:val="006832FC"/>
    <w:rsid w:val="006835B1"/>
    <w:rsid w:val="00684249"/>
    <w:rsid w:val="00684CC0"/>
    <w:rsid w:val="00684D95"/>
    <w:rsid w:val="00684E44"/>
    <w:rsid w:val="0068540E"/>
    <w:rsid w:val="006857F8"/>
    <w:rsid w:val="00686165"/>
    <w:rsid w:val="006862D7"/>
    <w:rsid w:val="006862E1"/>
    <w:rsid w:val="0068634B"/>
    <w:rsid w:val="0068644E"/>
    <w:rsid w:val="006866FC"/>
    <w:rsid w:val="00686909"/>
    <w:rsid w:val="00687412"/>
    <w:rsid w:val="00687CA5"/>
    <w:rsid w:val="00687E85"/>
    <w:rsid w:val="00690341"/>
    <w:rsid w:val="0069040B"/>
    <w:rsid w:val="00690A8A"/>
    <w:rsid w:val="00691560"/>
    <w:rsid w:val="00691619"/>
    <w:rsid w:val="00691794"/>
    <w:rsid w:val="006924B2"/>
    <w:rsid w:val="0069374F"/>
    <w:rsid w:val="00693B42"/>
    <w:rsid w:val="00693F2F"/>
    <w:rsid w:val="00694156"/>
    <w:rsid w:val="00694392"/>
    <w:rsid w:val="006949A6"/>
    <w:rsid w:val="00694B6A"/>
    <w:rsid w:val="00694FAD"/>
    <w:rsid w:val="00695376"/>
    <w:rsid w:val="00695383"/>
    <w:rsid w:val="00695C4A"/>
    <w:rsid w:val="006961A0"/>
    <w:rsid w:val="006963B5"/>
    <w:rsid w:val="0069659E"/>
    <w:rsid w:val="0069695E"/>
    <w:rsid w:val="00696E4B"/>
    <w:rsid w:val="00696EAB"/>
    <w:rsid w:val="00697F36"/>
    <w:rsid w:val="006A0808"/>
    <w:rsid w:val="006A0A1C"/>
    <w:rsid w:val="006A0EF7"/>
    <w:rsid w:val="006A1375"/>
    <w:rsid w:val="006A14CD"/>
    <w:rsid w:val="006A203B"/>
    <w:rsid w:val="006A21CF"/>
    <w:rsid w:val="006A237B"/>
    <w:rsid w:val="006A25E0"/>
    <w:rsid w:val="006A261E"/>
    <w:rsid w:val="006A2683"/>
    <w:rsid w:val="006A26E6"/>
    <w:rsid w:val="006A3184"/>
    <w:rsid w:val="006A341C"/>
    <w:rsid w:val="006A3A93"/>
    <w:rsid w:val="006A3B61"/>
    <w:rsid w:val="006A4081"/>
    <w:rsid w:val="006A40A7"/>
    <w:rsid w:val="006A43C9"/>
    <w:rsid w:val="006A4A6A"/>
    <w:rsid w:val="006A4BE9"/>
    <w:rsid w:val="006A52CA"/>
    <w:rsid w:val="006A54BB"/>
    <w:rsid w:val="006A54D9"/>
    <w:rsid w:val="006A5674"/>
    <w:rsid w:val="006A6301"/>
    <w:rsid w:val="006A6AD1"/>
    <w:rsid w:val="006A6D16"/>
    <w:rsid w:val="006A707C"/>
    <w:rsid w:val="006A7524"/>
    <w:rsid w:val="006A79A9"/>
    <w:rsid w:val="006B01B4"/>
    <w:rsid w:val="006B0B34"/>
    <w:rsid w:val="006B0CFB"/>
    <w:rsid w:val="006B0FE2"/>
    <w:rsid w:val="006B197F"/>
    <w:rsid w:val="006B1CD2"/>
    <w:rsid w:val="006B203A"/>
    <w:rsid w:val="006B2234"/>
    <w:rsid w:val="006B2474"/>
    <w:rsid w:val="006B295F"/>
    <w:rsid w:val="006B2BA0"/>
    <w:rsid w:val="006B2BED"/>
    <w:rsid w:val="006B2FC9"/>
    <w:rsid w:val="006B348F"/>
    <w:rsid w:val="006B3522"/>
    <w:rsid w:val="006B36CE"/>
    <w:rsid w:val="006B386B"/>
    <w:rsid w:val="006B3DAF"/>
    <w:rsid w:val="006B3E25"/>
    <w:rsid w:val="006B3F80"/>
    <w:rsid w:val="006B3FB7"/>
    <w:rsid w:val="006B4973"/>
    <w:rsid w:val="006B4B5E"/>
    <w:rsid w:val="006B4BDF"/>
    <w:rsid w:val="006B4D39"/>
    <w:rsid w:val="006B5300"/>
    <w:rsid w:val="006B59D6"/>
    <w:rsid w:val="006B5ED1"/>
    <w:rsid w:val="006B7566"/>
    <w:rsid w:val="006B762A"/>
    <w:rsid w:val="006B7B83"/>
    <w:rsid w:val="006B7C38"/>
    <w:rsid w:val="006C0ED6"/>
    <w:rsid w:val="006C0F13"/>
    <w:rsid w:val="006C1AB7"/>
    <w:rsid w:val="006C209E"/>
    <w:rsid w:val="006C2345"/>
    <w:rsid w:val="006C300C"/>
    <w:rsid w:val="006C3727"/>
    <w:rsid w:val="006C3AFB"/>
    <w:rsid w:val="006C4C69"/>
    <w:rsid w:val="006C5743"/>
    <w:rsid w:val="006C5A13"/>
    <w:rsid w:val="006C5BAE"/>
    <w:rsid w:val="006C668D"/>
    <w:rsid w:val="006C6E43"/>
    <w:rsid w:val="006C752E"/>
    <w:rsid w:val="006C7B5C"/>
    <w:rsid w:val="006C7DAA"/>
    <w:rsid w:val="006D021C"/>
    <w:rsid w:val="006D0910"/>
    <w:rsid w:val="006D0A54"/>
    <w:rsid w:val="006D0C40"/>
    <w:rsid w:val="006D0CC5"/>
    <w:rsid w:val="006D0D4F"/>
    <w:rsid w:val="006D0EFA"/>
    <w:rsid w:val="006D10FB"/>
    <w:rsid w:val="006D11A2"/>
    <w:rsid w:val="006D15C1"/>
    <w:rsid w:val="006D16FA"/>
    <w:rsid w:val="006D1DFD"/>
    <w:rsid w:val="006D1E2D"/>
    <w:rsid w:val="006D1E35"/>
    <w:rsid w:val="006D2052"/>
    <w:rsid w:val="006D23E2"/>
    <w:rsid w:val="006D27CC"/>
    <w:rsid w:val="006D292A"/>
    <w:rsid w:val="006D2E75"/>
    <w:rsid w:val="006D35AA"/>
    <w:rsid w:val="006D3873"/>
    <w:rsid w:val="006D3901"/>
    <w:rsid w:val="006D43FD"/>
    <w:rsid w:val="006D5502"/>
    <w:rsid w:val="006D570C"/>
    <w:rsid w:val="006D5EB5"/>
    <w:rsid w:val="006D6303"/>
    <w:rsid w:val="006D6E5C"/>
    <w:rsid w:val="006D6FD7"/>
    <w:rsid w:val="006D7141"/>
    <w:rsid w:val="006D731E"/>
    <w:rsid w:val="006D79D5"/>
    <w:rsid w:val="006D7BF2"/>
    <w:rsid w:val="006D7C21"/>
    <w:rsid w:val="006E1A1C"/>
    <w:rsid w:val="006E2419"/>
    <w:rsid w:val="006E2530"/>
    <w:rsid w:val="006E2606"/>
    <w:rsid w:val="006E2965"/>
    <w:rsid w:val="006E29B2"/>
    <w:rsid w:val="006E2EAD"/>
    <w:rsid w:val="006E3122"/>
    <w:rsid w:val="006E35CB"/>
    <w:rsid w:val="006E4B75"/>
    <w:rsid w:val="006E4EF2"/>
    <w:rsid w:val="006E5064"/>
    <w:rsid w:val="006E55AB"/>
    <w:rsid w:val="006E5B07"/>
    <w:rsid w:val="006E6FAA"/>
    <w:rsid w:val="006E743A"/>
    <w:rsid w:val="006E7AF3"/>
    <w:rsid w:val="006E7C32"/>
    <w:rsid w:val="006E7F9D"/>
    <w:rsid w:val="006F041B"/>
    <w:rsid w:val="006F0702"/>
    <w:rsid w:val="006F0C10"/>
    <w:rsid w:val="006F12B2"/>
    <w:rsid w:val="006F155C"/>
    <w:rsid w:val="006F1855"/>
    <w:rsid w:val="006F187F"/>
    <w:rsid w:val="006F23F4"/>
    <w:rsid w:val="006F2590"/>
    <w:rsid w:val="006F293A"/>
    <w:rsid w:val="006F3315"/>
    <w:rsid w:val="006F36FE"/>
    <w:rsid w:val="006F371B"/>
    <w:rsid w:val="006F3E70"/>
    <w:rsid w:val="006F469A"/>
    <w:rsid w:val="006F4777"/>
    <w:rsid w:val="006F4C0A"/>
    <w:rsid w:val="006F4D44"/>
    <w:rsid w:val="006F514E"/>
    <w:rsid w:val="006F5322"/>
    <w:rsid w:val="006F5681"/>
    <w:rsid w:val="006F5A07"/>
    <w:rsid w:val="006F5DF3"/>
    <w:rsid w:val="006F6354"/>
    <w:rsid w:val="006F65FE"/>
    <w:rsid w:val="006F6D2D"/>
    <w:rsid w:val="006F7609"/>
    <w:rsid w:val="006F7B19"/>
    <w:rsid w:val="006F7B8C"/>
    <w:rsid w:val="006F7B94"/>
    <w:rsid w:val="006F7E02"/>
    <w:rsid w:val="0070007B"/>
    <w:rsid w:val="007001DE"/>
    <w:rsid w:val="007004BD"/>
    <w:rsid w:val="0070123A"/>
    <w:rsid w:val="007013A3"/>
    <w:rsid w:val="007014A3"/>
    <w:rsid w:val="007017DD"/>
    <w:rsid w:val="007018B3"/>
    <w:rsid w:val="007019F1"/>
    <w:rsid w:val="00701D0A"/>
    <w:rsid w:val="00701ECC"/>
    <w:rsid w:val="0070296B"/>
    <w:rsid w:val="00702DE6"/>
    <w:rsid w:val="007032BC"/>
    <w:rsid w:val="00703313"/>
    <w:rsid w:val="0070386E"/>
    <w:rsid w:val="00703CB3"/>
    <w:rsid w:val="00703EF2"/>
    <w:rsid w:val="007050E2"/>
    <w:rsid w:val="00705239"/>
    <w:rsid w:val="007055E8"/>
    <w:rsid w:val="007058B6"/>
    <w:rsid w:val="0070595F"/>
    <w:rsid w:val="00705DA9"/>
    <w:rsid w:val="00706B40"/>
    <w:rsid w:val="00706FEB"/>
    <w:rsid w:val="0070753E"/>
    <w:rsid w:val="00707A60"/>
    <w:rsid w:val="00707A86"/>
    <w:rsid w:val="00707E14"/>
    <w:rsid w:val="00707E4B"/>
    <w:rsid w:val="007112C9"/>
    <w:rsid w:val="0071167D"/>
    <w:rsid w:val="00711B15"/>
    <w:rsid w:val="00711EFF"/>
    <w:rsid w:val="00712300"/>
    <w:rsid w:val="00712BBA"/>
    <w:rsid w:val="00712DAB"/>
    <w:rsid w:val="0071362D"/>
    <w:rsid w:val="007149D8"/>
    <w:rsid w:val="00714A12"/>
    <w:rsid w:val="00714A4F"/>
    <w:rsid w:val="0071546D"/>
    <w:rsid w:val="007154F5"/>
    <w:rsid w:val="00715F21"/>
    <w:rsid w:val="00716468"/>
    <w:rsid w:val="007164D6"/>
    <w:rsid w:val="00717B21"/>
    <w:rsid w:val="00717E50"/>
    <w:rsid w:val="00720588"/>
    <w:rsid w:val="00720AD6"/>
    <w:rsid w:val="007211D5"/>
    <w:rsid w:val="00721350"/>
    <w:rsid w:val="00721587"/>
    <w:rsid w:val="007217B4"/>
    <w:rsid w:val="00721BDD"/>
    <w:rsid w:val="00721D77"/>
    <w:rsid w:val="00722239"/>
    <w:rsid w:val="0072317B"/>
    <w:rsid w:val="00723303"/>
    <w:rsid w:val="00723E84"/>
    <w:rsid w:val="00723FC8"/>
    <w:rsid w:val="00724905"/>
    <w:rsid w:val="00724F24"/>
    <w:rsid w:val="007258CF"/>
    <w:rsid w:val="00725902"/>
    <w:rsid w:val="00725F56"/>
    <w:rsid w:val="0072620F"/>
    <w:rsid w:val="007264CD"/>
    <w:rsid w:val="00726600"/>
    <w:rsid w:val="007266CD"/>
    <w:rsid w:val="00726ED3"/>
    <w:rsid w:val="007273C0"/>
    <w:rsid w:val="007275F7"/>
    <w:rsid w:val="0072774C"/>
    <w:rsid w:val="00727B43"/>
    <w:rsid w:val="007302C4"/>
    <w:rsid w:val="007304C6"/>
    <w:rsid w:val="00730929"/>
    <w:rsid w:val="00731743"/>
    <w:rsid w:val="00731A46"/>
    <w:rsid w:val="00731C59"/>
    <w:rsid w:val="007326C2"/>
    <w:rsid w:val="00732AA8"/>
    <w:rsid w:val="00732EE8"/>
    <w:rsid w:val="00733186"/>
    <w:rsid w:val="00733A91"/>
    <w:rsid w:val="00733CAB"/>
    <w:rsid w:val="007342F2"/>
    <w:rsid w:val="0073448A"/>
    <w:rsid w:val="007345A9"/>
    <w:rsid w:val="00735039"/>
    <w:rsid w:val="007359CF"/>
    <w:rsid w:val="00735B06"/>
    <w:rsid w:val="007363DC"/>
    <w:rsid w:val="007366BD"/>
    <w:rsid w:val="00736C52"/>
    <w:rsid w:val="007375CA"/>
    <w:rsid w:val="00737EA9"/>
    <w:rsid w:val="00740421"/>
    <w:rsid w:val="00741268"/>
    <w:rsid w:val="007413EC"/>
    <w:rsid w:val="00741489"/>
    <w:rsid w:val="00741DA6"/>
    <w:rsid w:val="00741E93"/>
    <w:rsid w:val="00742178"/>
    <w:rsid w:val="00742609"/>
    <w:rsid w:val="00742D7D"/>
    <w:rsid w:val="00742D95"/>
    <w:rsid w:val="00743059"/>
    <w:rsid w:val="007432AF"/>
    <w:rsid w:val="007438AB"/>
    <w:rsid w:val="00744E49"/>
    <w:rsid w:val="007454A9"/>
    <w:rsid w:val="00745C80"/>
    <w:rsid w:val="00745CA3"/>
    <w:rsid w:val="00746833"/>
    <w:rsid w:val="0074713A"/>
    <w:rsid w:val="00747788"/>
    <w:rsid w:val="00747923"/>
    <w:rsid w:val="00747E28"/>
    <w:rsid w:val="00747EFD"/>
    <w:rsid w:val="007500D6"/>
    <w:rsid w:val="007504D4"/>
    <w:rsid w:val="00750672"/>
    <w:rsid w:val="007511A5"/>
    <w:rsid w:val="007518CB"/>
    <w:rsid w:val="00751B2C"/>
    <w:rsid w:val="00751BFE"/>
    <w:rsid w:val="0075264B"/>
    <w:rsid w:val="00752A37"/>
    <w:rsid w:val="007536E4"/>
    <w:rsid w:val="0075381D"/>
    <w:rsid w:val="00753825"/>
    <w:rsid w:val="0075389A"/>
    <w:rsid w:val="0075442D"/>
    <w:rsid w:val="00754AC2"/>
    <w:rsid w:val="00754AEF"/>
    <w:rsid w:val="00754E4D"/>
    <w:rsid w:val="00755694"/>
    <w:rsid w:val="007569DB"/>
    <w:rsid w:val="00756C07"/>
    <w:rsid w:val="00756E88"/>
    <w:rsid w:val="00757D1C"/>
    <w:rsid w:val="00757D2B"/>
    <w:rsid w:val="007601E2"/>
    <w:rsid w:val="007602FC"/>
    <w:rsid w:val="00760563"/>
    <w:rsid w:val="00760671"/>
    <w:rsid w:val="007606A3"/>
    <w:rsid w:val="0076081B"/>
    <w:rsid w:val="00760CEB"/>
    <w:rsid w:val="007611A5"/>
    <w:rsid w:val="00761724"/>
    <w:rsid w:val="00762259"/>
    <w:rsid w:val="0076234F"/>
    <w:rsid w:val="00762A46"/>
    <w:rsid w:val="00762B6A"/>
    <w:rsid w:val="0076307A"/>
    <w:rsid w:val="00763148"/>
    <w:rsid w:val="00763473"/>
    <w:rsid w:val="00763861"/>
    <w:rsid w:val="00763BDD"/>
    <w:rsid w:val="00763DF0"/>
    <w:rsid w:val="00763F4A"/>
    <w:rsid w:val="00764920"/>
    <w:rsid w:val="00764E3D"/>
    <w:rsid w:val="00765060"/>
    <w:rsid w:val="0076612B"/>
    <w:rsid w:val="00766186"/>
    <w:rsid w:val="0076663A"/>
    <w:rsid w:val="00766A05"/>
    <w:rsid w:val="00767498"/>
    <w:rsid w:val="007677C0"/>
    <w:rsid w:val="00767ACB"/>
    <w:rsid w:val="0077047F"/>
    <w:rsid w:val="007704B5"/>
    <w:rsid w:val="00771CAD"/>
    <w:rsid w:val="00771D5B"/>
    <w:rsid w:val="00771EBB"/>
    <w:rsid w:val="007721FC"/>
    <w:rsid w:val="0077268B"/>
    <w:rsid w:val="00772B4E"/>
    <w:rsid w:val="00772CF2"/>
    <w:rsid w:val="00773B70"/>
    <w:rsid w:val="00773CDC"/>
    <w:rsid w:val="00773D00"/>
    <w:rsid w:val="00774347"/>
    <w:rsid w:val="007745D6"/>
    <w:rsid w:val="00774FBC"/>
    <w:rsid w:val="00775AA5"/>
    <w:rsid w:val="00776013"/>
    <w:rsid w:val="00776324"/>
    <w:rsid w:val="0077656F"/>
    <w:rsid w:val="0077664E"/>
    <w:rsid w:val="0077698E"/>
    <w:rsid w:val="00777ACB"/>
    <w:rsid w:val="00777D15"/>
    <w:rsid w:val="00777E64"/>
    <w:rsid w:val="00780AF5"/>
    <w:rsid w:val="007810BE"/>
    <w:rsid w:val="0078115D"/>
    <w:rsid w:val="0078120F"/>
    <w:rsid w:val="0078124F"/>
    <w:rsid w:val="007814B2"/>
    <w:rsid w:val="00782387"/>
    <w:rsid w:val="0078318C"/>
    <w:rsid w:val="00783364"/>
    <w:rsid w:val="0078441F"/>
    <w:rsid w:val="00784792"/>
    <w:rsid w:val="00785558"/>
    <w:rsid w:val="00785F01"/>
    <w:rsid w:val="00786DD6"/>
    <w:rsid w:val="007871F2"/>
    <w:rsid w:val="00787396"/>
    <w:rsid w:val="00787657"/>
    <w:rsid w:val="007904D9"/>
    <w:rsid w:val="00790634"/>
    <w:rsid w:val="00790810"/>
    <w:rsid w:val="00790B99"/>
    <w:rsid w:val="00790C77"/>
    <w:rsid w:val="00790D51"/>
    <w:rsid w:val="007917E2"/>
    <w:rsid w:val="00791F9E"/>
    <w:rsid w:val="00792961"/>
    <w:rsid w:val="00793091"/>
    <w:rsid w:val="007931CB"/>
    <w:rsid w:val="00793590"/>
    <w:rsid w:val="0079395B"/>
    <w:rsid w:val="00793DB3"/>
    <w:rsid w:val="00794820"/>
    <w:rsid w:val="007949D9"/>
    <w:rsid w:val="00794ACC"/>
    <w:rsid w:val="00794E35"/>
    <w:rsid w:val="00794F22"/>
    <w:rsid w:val="00794FFD"/>
    <w:rsid w:val="007952B4"/>
    <w:rsid w:val="00795BE4"/>
    <w:rsid w:val="00795CE0"/>
    <w:rsid w:val="00796AFD"/>
    <w:rsid w:val="00796AFE"/>
    <w:rsid w:val="00796B31"/>
    <w:rsid w:val="0079755E"/>
    <w:rsid w:val="007977B3"/>
    <w:rsid w:val="007978ED"/>
    <w:rsid w:val="00797BB7"/>
    <w:rsid w:val="00797FC7"/>
    <w:rsid w:val="007A020D"/>
    <w:rsid w:val="007A098B"/>
    <w:rsid w:val="007A1984"/>
    <w:rsid w:val="007A1D4A"/>
    <w:rsid w:val="007A2032"/>
    <w:rsid w:val="007A206C"/>
    <w:rsid w:val="007A21DD"/>
    <w:rsid w:val="007A2588"/>
    <w:rsid w:val="007A2C66"/>
    <w:rsid w:val="007A2FAC"/>
    <w:rsid w:val="007A3DC3"/>
    <w:rsid w:val="007A402A"/>
    <w:rsid w:val="007A4189"/>
    <w:rsid w:val="007A41B7"/>
    <w:rsid w:val="007A447B"/>
    <w:rsid w:val="007A4F45"/>
    <w:rsid w:val="007A50AB"/>
    <w:rsid w:val="007A5957"/>
    <w:rsid w:val="007A5B5A"/>
    <w:rsid w:val="007A6063"/>
    <w:rsid w:val="007A63DB"/>
    <w:rsid w:val="007A703D"/>
    <w:rsid w:val="007A739B"/>
    <w:rsid w:val="007A7521"/>
    <w:rsid w:val="007A7AB3"/>
    <w:rsid w:val="007B02DE"/>
    <w:rsid w:val="007B0B40"/>
    <w:rsid w:val="007B1DB7"/>
    <w:rsid w:val="007B1E0F"/>
    <w:rsid w:val="007B225A"/>
    <w:rsid w:val="007B2367"/>
    <w:rsid w:val="007B246E"/>
    <w:rsid w:val="007B2791"/>
    <w:rsid w:val="007B2CA0"/>
    <w:rsid w:val="007B2F81"/>
    <w:rsid w:val="007B37DA"/>
    <w:rsid w:val="007B3844"/>
    <w:rsid w:val="007B3D77"/>
    <w:rsid w:val="007B416B"/>
    <w:rsid w:val="007B454A"/>
    <w:rsid w:val="007B4C4D"/>
    <w:rsid w:val="007B4C57"/>
    <w:rsid w:val="007B5BC4"/>
    <w:rsid w:val="007B5E1B"/>
    <w:rsid w:val="007B680F"/>
    <w:rsid w:val="007B7335"/>
    <w:rsid w:val="007B783C"/>
    <w:rsid w:val="007B7B99"/>
    <w:rsid w:val="007B7C30"/>
    <w:rsid w:val="007C0846"/>
    <w:rsid w:val="007C10FE"/>
    <w:rsid w:val="007C1801"/>
    <w:rsid w:val="007C19C3"/>
    <w:rsid w:val="007C24A3"/>
    <w:rsid w:val="007C2E26"/>
    <w:rsid w:val="007C2E57"/>
    <w:rsid w:val="007C2EC9"/>
    <w:rsid w:val="007C3472"/>
    <w:rsid w:val="007C3978"/>
    <w:rsid w:val="007C3ED0"/>
    <w:rsid w:val="007C3FB0"/>
    <w:rsid w:val="007C40C0"/>
    <w:rsid w:val="007C43CD"/>
    <w:rsid w:val="007C45EA"/>
    <w:rsid w:val="007C4BB1"/>
    <w:rsid w:val="007C4C9A"/>
    <w:rsid w:val="007C5768"/>
    <w:rsid w:val="007C5BB8"/>
    <w:rsid w:val="007C5DB2"/>
    <w:rsid w:val="007C6032"/>
    <w:rsid w:val="007C63D4"/>
    <w:rsid w:val="007C64A1"/>
    <w:rsid w:val="007C67AA"/>
    <w:rsid w:val="007C756D"/>
    <w:rsid w:val="007C7588"/>
    <w:rsid w:val="007C7DBC"/>
    <w:rsid w:val="007C7E8B"/>
    <w:rsid w:val="007D08A1"/>
    <w:rsid w:val="007D09FF"/>
    <w:rsid w:val="007D139A"/>
    <w:rsid w:val="007D1493"/>
    <w:rsid w:val="007D157F"/>
    <w:rsid w:val="007D1699"/>
    <w:rsid w:val="007D1B6F"/>
    <w:rsid w:val="007D1CDC"/>
    <w:rsid w:val="007D1E4B"/>
    <w:rsid w:val="007D218F"/>
    <w:rsid w:val="007D2CB2"/>
    <w:rsid w:val="007D2FB3"/>
    <w:rsid w:val="007D32DE"/>
    <w:rsid w:val="007D3910"/>
    <w:rsid w:val="007D3D91"/>
    <w:rsid w:val="007D478C"/>
    <w:rsid w:val="007D4827"/>
    <w:rsid w:val="007D49D4"/>
    <w:rsid w:val="007D4CC5"/>
    <w:rsid w:val="007D59C4"/>
    <w:rsid w:val="007D66DB"/>
    <w:rsid w:val="007D7054"/>
    <w:rsid w:val="007D7A1E"/>
    <w:rsid w:val="007D7A69"/>
    <w:rsid w:val="007D7FE6"/>
    <w:rsid w:val="007E01B5"/>
    <w:rsid w:val="007E04F1"/>
    <w:rsid w:val="007E086A"/>
    <w:rsid w:val="007E0D7B"/>
    <w:rsid w:val="007E0FB2"/>
    <w:rsid w:val="007E1426"/>
    <w:rsid w:val="007E1842"/>
    <w:rsid w:val="007E1C6F"/>
    <w:rsid w:val="007E2593"/>
    <w:rsid w:val="007E28E0"/>
    <w:rsid w:val="007E2E69"/>
    <w:rsid w:val="007E2F78"/>
    <w:rsid w:val="007E4193"/>
    <w:rsid w:val="007E41FE"/>
    <w:rsid w:val="007E49C4"/>
    <w:rsid w:val="007E4B05"/>
    <w:rsid w:val="007E4F28"/>
    <w:rsid w:val="007E5154"/>
    <w:rsid w:val="007E6001"/>
    <w:rsid w:val="007E61E5"/>
    <w:rsid w:val="007E63EB"/>
    <w:rsid w:val="007E673D"/>
    <w:rsid w:val="007E67E2"/>
    <w:rsid w:val="007E74DF"/>
    <w:rsid w:val="007E75D9"/>
    <w:rsid w:val="007E785D"/>
    <w:rsid w:val="007E7ACC"/>
    <w:rsid w:val="007E7C39"/>
    <w:rsid w:val="007F0F73"/>
    <w:rsid w:val="007F111E"/>
    <w:rsid w:val="007F15B1"/>
    <w:rsid w:val="007F1A8C"/>
    <w:rsid w:val="007F27FE"/>
    <w:rsid w:val="007F2991"/>
    <w:rsid w:val="007F29B2"/>
    <w:rsid w:val="007F2C9F"/>
    <w:rsid w:val="007F2E1B"/>
    <w:rsid w:val="007F33DA"/>
    <w:rsid w:val="007F357A"/>
    <w:rsid w:val="007F3C2C"/>
    <w:rsid w:val="007F480F"/>
    <w:rsid w:val="007F5525"/>
    <w:rsid w:val="007F62BC"/>
    <w:rsid w:val="007F6EA5"/>
    <w:rsid w:val="007F6EEA"/>
    <w:rsid w:val="007F7196"/>
    <w:rsid w:val="007F7691"/>
    <w:rsid w:val="007F7AA3"/>
    <w:rsid w:val="0080013B"/>
    <w:rsid w:val="008009F4"/>
    <w:rsid w:val="00800A06"/>
    <w:rsid w:val="00800E3B"/>
    <w:rsid w:val="00801454"/>
    <w:rsid w:val="008017FA"/>
    <w:rsid w:val="00801904"/>
    <w:rsid w:val="00801E29"/>
    <w:rsid w:val="00802654"/>
    <w:rsid w:val="00802F34"/>
    <w:rsid w:val="0080365C"/>
    <w:rsid w:val="00803C70"/>
    <w:rsid w:val="0080441C"/>
    <w:rsid w:val="0080480D"/>
    <w:rsid w:val="00804B7C"/>
    <w:rsid w:val="008051C8"/>
    <w:rsid w:val="008057C1"/>
    <w:rsid w:val="00805C06"/>
    <w:rsid w:val="00806179"/>
    <w:rsid w:val="00806326"/>
    <w:rsid w:val="00806491"/>
    <w:rsid w:val="0080659F"/>
    <w:rsid w:val="008069EA"/>
    <w:rsid w:val="00806D0B"/>
    <w:rsid w:val="00806EA2"/>
    <w:rsid w:val="008072A3"/>
    <w:rsid w:val="008074C2"/>
    <w:rsid w:val="00807644"/>
    <w:rsid w:val="00807770"/>
    <w:rsid w:val="00807779"/>
    <w:rsid w:val="0080777C"/>
    <w:rsid w:val="00807A4C"/>
    <w:rsid w:val="00807ACA"/>
    <w:rsid w:val="008100AE"/>
    <w:rsid w:val="008101DB"/>
    <w:rsid w:val="00810254"/>
    <w:rsid w:val="00810758"/>
    <w:rsid w:val="00810F68"/>
    <w:rsid w:val="00810FAC"/>
    <w:rsid w:val="00811071"/>
    <w:rsid w:val="00811A9F"/>
    <w:rsid w:val="00811CAF"/>
    <w:rsid w:val="00812BE8"/>
    <w:rsid w:val="008131E3"/>
    <w:rsid w:val="008138DC"/>
    <w:rsid w:val="00813EF8"/>
    <w:rsid w:val="00814407"/>
    <w:rsid w:val="0081474E"/>
    <w:rsid w:val="008148D1"/>
    <w:rsid w:val="0081608F"/>
    <w:rsid w:val="008160A3"/>
    <w:rsid w:val="008165A3"/>
    <w:rsid w:val="00816759"/>
    <w:rsid w:val="00816AE8"/>
    <w:rsid w:val="008171F3"/>
    <w:rsid w:val="008177E6"/>
    <w:rsid w:val="008203DC"/>
    <w:rsid w:val="008207B9"/>
    <w:rsid w:val="00820D6A"/>
    <w:rsid w:val="008217FA"/>
    <w:rsid w:val="00821967"/>
    <w:rsid w:val="00821EEC"/>
    <w:rsid w:val="0082214A"/>
    <w:rsid w:val="00822411"/>
    <w:rsid w:val="00822780"/>
    <w:rsid w:val="008227F7"/>
    <w:rsid w:val="00822A26"/>
    <w:rsid w:val="00822A3F"/>
    <w:rsid w:val="00822EEA"/>
    <w:rsid w:val="00822FB2"/>
    <w:rsid w:val="00823A3D"/>
    <w:rsid w:val="00823BF0"/>
    <w:rsid w:val="00823D98"/>
    <w:rsid w:val="00823EA7"/>
    <w:rsid w:val="00823F1C"/>
    <w:rsid w:val="008240E6"/>
    <w:rsid w:val="00824B7D"/>
    <w:rsid w:val="0082509B"/>
    <w:rsid w:val="0082556B"/>
    <w:rsid w:val="008259C7"/>
    <w:rsid w:val="00825B67"/>
    <w:rsid w:val="00825D0B"/>
    <w:rsid w:val="0082603F"/>
    <w:rsid w:val="008264DC"/>
    <w:rsid w:val="00827062"/>
    <w:rsid w:val="0082767F"/>
    <w:rsid w:val="00827931"/>
    <w:rsid w:val="008306B4"/>
    <w:rsid w:val="00830781"/>
    <w:rsid w:val="00830C7B"/>
    <w:rsid w:val="00831CC7"/>
    <w:rsid w:val="008322AA"/>
    <w:rsid w:val="00832355"/>
    <w:rsid w:val="008324F6"/>
    <w:rsid w:val="008327E4"/>
    <w:rsid w:val="0083352E"/>
    <w:rsid w:val="00833980"/>
    <w:rsid w:val="00833A03"/>
    <w:rsid w:val="00833A86"/>
    <w:rsid w:val="00833C3A"/>
    <w:rsid w:val="00834A03"/>
    <w:rsid w:val="00834EC4"/>
    <w:rsid w:val="00834FC1"/>
    <w:rsid w:val="008350A3"/>
    <w:rsid w:val="00835913"/>
    <w:rsid w:val="0083596B"/>
    <w:rsid w:val="00835B79"/>
    <w:rsid w:val="00835D00"/>
    <w:rsid w:val="00835DCF"/>
    <w:rsid w:val="008363AE"/>
    <w:rsid w:val="00836F6D"/>
    <w:rsid w:val="00836F81"/>
    <w:rsid w:val="008413A5"/>
    <w:rsid w:val="00842140"/>
    <w:rsid w:val="00842C89"/>
    <w:rsid w:val="00842FD7"/>
    <w:rsid w:val="0084325D"/>
    <w:rsid w:val="00843428"/>
    <w:rsid w:val="008434BC"/>
    <w:rsid w:val="00843794"/>
    <w:rsid w:val="00843B8F"/>
    <w:rsid w:val="00843FDB"/>
    <w:rsid w:val="0084470E"/>
    <w:rsid w:val="00844825"/>
    <w:rsid w:val="00844D98"/>
    <w:rsid w:val="00844F1E"/>
    <w:rsid w:val="008451EE"/>
    <w:rsid w:val="008454DA"/>
    <w:rsid w:val="008457C3"/>
    <w:rsid w:val="00845920"/>
    <w:rsid w:val="0084608F"/>
    <w:rsid w:val="008463A9"/>
    <w:rsid w:val="008463F7"/>
    <w:rsid w:val="0084662D"/>
    <w:rsid w:val="0084750D"/>
    <w:rsid w:val="00847604"/>
    <w:rsid w:val="00847694"/>
    <w:rsid w:val="0084776C"/>
    <w:rsid w:val="008479DD"/>
    <w:rsid w:val="00847BED"/>
    <w:rsid w:val="008500CA"/>
    <w:rsid w:val="008507DF"/>
    <w:rsid w:val="00850C02"/>
    <w:rsid w:val="00850CC1"/>
    <w:rsid w:val="008514DB"/>
    <w:rsid w:val="008517CF"/>
    <w:rsid w:val="0085189B"/>
    <w:rsid w:val="008518C1"/>
    <w:rsid w:val="00851B05"/>
    <w:rsid w:val="00852716"/>
    <w:rsid w:val="008528DB"/>
    <w:rsid w:val="00852D97"/>
    <w:rsid w:val="00852E63"/>
    <w:rsid w:val="00852E86"/>
    <w:rsid w:val="008532CD"/>
    <w:rsid w:val="008535A0"/>
    <w:rsid w:val="00853660"/>
    <w:rsid w:val="00853A5F"/>
    <w:rsid w:val="00854140"/>
    <w:rsid w:val="008541E7"/>
    <w:rsid w:val="00854744"/>
    <w:rsid w:val="00854AE6"/>
    <w:rsid w:val="00854CB0"/>
    <w:rsid w:val="00854D2C"/>
    <w:rsid w:val="0085540D"/>
    <w:rsid w:val="00855429"/>
    <w:rsid w:val="00855573"/>
    <w:rsid w:val="008558A4"/>
    <w:rsid w:val="00855B12"/>
    <w:rsid w:val="008563CE"/>
    <w:rsid w:val="00856A59"/>
    <w:rsid w:val="00856D9E"/>
    <w:rsid w:val="00857BE1"/>
    <w:rsid w:val="008602EA"/>
    <w:rsid w:val="00860723"/>
    <w:rsid w:val="00860E1A"/>
    <w:rsid w:val="00860F26"/>
    <w:rsid w:val="00861B2B"/>
    <w:rsid w:val="00862494"/>
    <w:rsid w:val="008625FC"/>
    <w:rsid w:val="008627B1"/>
    <w:rsid w:val="0086290E"/>
    <w:rsid w:val="00862B0B"/>
    <w:rsid w:val="0086312E"/>
    <w:rsid w:val="00863358"/>
    <w:rsid w:val="00863BD6"/>
    <w:rsid w:val="00864544"/>
    <w:rsid w:val="008648DD"/>
    <w:rsid w:val="00864DE3"/>
    <w:rsid w:val="00865A19"/>
    <w:rsid w:val="00865D99"/>
    <w:rsid w:val="00866118"/>
    <w:rsid w:val="00866614"/>
    <w:rsid w:val="00866C94"/>
    <w:rsid w:val="00866E04"/>
    <w:rsid w:val="00867148"/>
    <w:rsid w:val="00867C0C"/>
    <w:rsid w:val="00870450"/>
    <w:rsid w:val="008707A5"/>
    <w:rsid w:val="008707B0"/>
    <w:rsid w:val="0087086D"/>
    <w:rsid w:val="00870A22"/>
    <w:rsid w:val="00870AE2"/>
    <w:rsid w:val="00871CEC"/>
    <w:rsid w:val="008724AF"/>
    <w:rsid w:val="0087268C"/>
    <w:rsid w:val="0087282B"/>
    <w:rsid w:val="00872AAD"/>
    <w:rsid w:val="00872E5C"/>
    <w:rsid w:val="0087316B"/>
    <w:rsid w:val="008740C4"/>
    <w:rsid w:val="008748FD"/>
    <w:rsid w:val="0087508E"/>
    <w:rsid w:val="008757A5"/>
    <w:rsid w:val="008760C9"/>
    <w:rsid w:val="00876958"/>
    <w:rsid w:val="00876D96"/>
    <w:rsid w:val="00876EBE"/>
    <w:rsid w:val="00880D97"/>
    <w:rsid w:val="00881E95"/>
    <w:rsid w:val="008823FE"/>
    <w:rsid w:val="00882C52"/>
    <w:rsid w:val="00882D12"/>
    <w:rsid w:val="008833D2"/>
    <w:rsid w:val="00883414"/>
    <w:rsid w:val="008835BE"/>
    <w:rsid w:val="00883A4E"/>
    <w:rsid w:val="00884353"/>
    <w:rsid w:val="008844A6"/>
    <w:rsid w:val="00884831"/>
    <w:rsid w:val="0088484E"/>
    <w:rsid w:val="00884ADC"/>
    <w:rsid w:val="00884BA8"/>
    <w:rsid w:val="00885146"/>
    <w:rsid w:val="00886665"/>
    <w:rsid w:val="00886817"/>
    <w:rsid w:val="00886E6D"/>
    <w:rsid w:val="0088709F"/>
    <w:rsid w:val="00887DA0"/>
    <w:rsid w:val="008902C1"/>
    <w:rsid w:val="008908AB"/>
    <w:rsid w:val="008909F7"/>
    <w:rsid w:val="0089103B"/>
    <w:rsid w:val="008912D7"/>
    <w:rsid w:val="00891C07"/>
    <w:rsid w:val="00891CD7"/>
    <w:rsid w:val="00891F5C"/>
    <w:rsid w:val="00891F7C"/>
    <w:rsid w:val="0089218F"/>
    <w:rsid w:val="0089224F"/>
    <w:rsid w:val="008924FD"/>
    <w:rsid w:val="00892B48"/>
    <w:rsid w:val="00892D5A"/>
    <w:rsid w:val="00892EFB"/>
    <w:rsid w:val="0089428C"/>
    <w:rsid w:val="00894BBA"/>
    <w:rsid w:val="0089516C"/>
    <w:rsid w:val="0089634F"/>
    <w:rsid w:val="008965D7"/>
    <w:rsid w:val="00897193"/>
    <w:rsid w:val="00897379"/>
    <w:rsid w:val="00897666"/>
    <w:rsid w:val="008A0642"/>
    <w:rsid w:val="008A161F"/>
    <w:rsid w:val="008A1C21"/>
    <w:rsid w:val="008A2369"/>
    <w:rsid w:val="008A24F4"/>
    <w:rsid w:val="008A2C44"/>
    <w:rsid w:val="008A2E02"/>
    <w:rsid w:val="008A3034"/>
    <w:rsid w:val="008A3125"/>
    <w:rsid w:val="008A3D16"/>
    <w:rsid w:val="008A3D1E"/>
    <w:rsid w:val="008A3E5F"/>
    <w:rsid w:val="008A449F"/>
    <w:rsid w:val="008A4D25"/>
    <w:rsid w:val="008A5524"/>
    <w:rsid w:val="008A5712"/>
    <w:rsid w:val="008A618A"/>
    <w:rsid w:val="008A6269"/>
    <w:rsid w:val="008A6491"/>
    <w:rsid w:val="008A684B"/>
    <w:rsid w:val="008A6859"/>
    <w:rsid w:val="008A6E1D"/>
    <w:rsid w:val="008A7285"/>
    <w:rsid w:val="008A797F"/>
    <w:rsid w:val="008A7CC1"/>
    <w:rsid w:val="008B0125"/>
    <w:rsid w:val="008B0442"/>
    <w:rsid w:val="008B0479"/>
    <w:rsid w:val="008B0504"/>
    <w:rsid w:val="008B130E"/>
    <w:rsid w:val="008B14DE"/>
    <w:rsid w:val="008B18D0"/>
    <w:rsid w:val="008B1CC3"/>
    <w:rsid w:val="008B2463"/>
    <w:rsid w:val="008B250F"/>
    <w:rsid w:val="008B2768"/>
    <w:rsid w:val="008B3BE1"/>
    <w:rsid w:val="008B3C5D"/>
    <w:rsid w:val="008B491A"/>
    <w:rsid w:val="008B568B"/>
    <w:rsid w:val="008B5844"/>
    <w:rsid w:val="008B625D"/>
    <w:rsid w:val="008B6F28"/>
    <w:rsid w:val="008B7057"/>
    <w:rsid w:val="008B70A5"/>
    <w:rsid w:val="008B72FA"/>
    <w:rsid w:val="008B74AF"/>
    <w:rsid w:val="008B77E1"/>
    <w:rsid w:val="008B79BB"/>
    <w:rsid w:val="008B7A00"/>
    <w:rsid w:val="008B7A77"/>
    <w:rsid w:val="008B7B2B"/>
    <w:rsid w:val="008C0928"/>
    <w:rsid w:val="008C0EE3"/>
    <w:rsid w:val="008C0FF6"/>
    <w:rsid w:val="008C1BC0"/>
    <w:rsid w:val="008C2145"/>
    <w:rsid w:val="008C2976"/>
    <w:rsid w:val="008C299A"/>
    <w:rsid w:val="008C2AF1"/>
    <w:rsid w:val="008C2C52"/>
    <w:rsid w:val="008C343E"/>
    <w:rsid w:val="008C3716"/>
    <w:rsid w:val="008C37FC"/>
    <w:rsid w:val="008C419F"/>
    <w:rsid w:val="008C4269"/>
    <w:rsid w:val="008C4E57"/>
    <w:rsid w:val="008C51AF"/>
    <w:rsid w:val="008C5C61"/>
    <w:rsid w:val="008C61DB"/>
    <w:rsid w:val="008C62C1"/>
    <w:rsid w:val="008C632E"/>
    <w:rsid w:val="008C674D"/>
    <w:rsid w:val="008C6F19"/>
    <w:rsid w:val="008C72C4"/>
    <w:rsid w:val="008C7382"/>
    <w:rsid w:val="008C7D4A"/>
    <w:rsid w:val="008C7F84"/>
    <w:rsid w:val="008D0D6B"/>
    <w:rsid w:val="008D1D0A"/>
    <w:rsid w:val="008D2B29"/>
    <w:rsid w:val="008D31E4"/>
    <w:rsid w:val="008D333C"/>
    <w:rsid w:val="008D386C"/>
    <w:rsid w:val="008D3929"/>
    <w:rsid w:val="008D3CCE"/>
    <w:rsid w:val="008D5643"/>
    <w:rsid w:val="008D5ADA"/>
    <w:rsid w:val="008D5B05"/>
    <w:rsid w:val="008D7B3A"/>
    <w:rsid w:val="008D7D88"/>
    <w:rsid w:val="008E0166"/>
    <w:rsid w:val="008E0512"/>
    <w:rsid w:val="008E1665"/>
    <w:rsid w:val="008E1FB5"/>
    <w:rsid w:val="008E2042"/>
    <w:rsid w:val="008E216B"/>
    <w:rsid w:val="008E28DE"/>
    <w:rsid w:val="008E3062"/>
    <w:rsid w:val="008E32CF"/>
    <w:rsid w:val="008E3709"/>
    <w:rsid w:val="008E3BE0"/>
    <w:rsid w:val="008E3C66"/>
    <w:rsid w:val="008E3FDC"/>
    <w:rsid w:val="008E42FD"/>
    <w:rsid w:val="008E4373"/>
    <w:rsid w:val="008E45AF"/>
    <w:rsid w:val="008E4D5A"/>
    <w:rsid w:val="008E54EE"/>
    <w:rsid w:val="008E56D5"/>
    <w:rsid w:val="008E584D"/>
    <w:rsid w:val="008E5D23"/>
    <w:rsid w:val="008E5E83"/>
    <w:rsid w:val="008E60E4"/>
    <w:rsid w:val="008E61DD"/>
    <w:rsid w:val="008E63E3"/>
    <w:rsid w:val="008E64D2"/>
    <w:rsid w:val="008E698C"/>
    <w:rsid w:val="008E7180"/>
    <w:rsid w:val="008E7181"/>
    <w:rsid w:val="008E769B"/>
    <w:rsid w:val="008E7AB9"/>
    <w:rsid w:val="008E7F73"/>
    <w:rsid w:val="008F0002"/>
    <w:rsid w:val="008F02BE"/>
    <w:rsid w:val="008F034A"/>
    <w:rsid w:val="008F0AFC"/>
    <w:rsid w:val="008F0EFE"/>
    <w:rsid w:val="008F1923"/>
    <w:rsid w:val="008F1E62"/>
    <w:rsid w:val="008F27F6"/>
    <w:rsid w:val="008F3259"/>
    <w:rsid w:val="008F3591"/>
    <w:rsid w:val="008F40CF"/>
    <w:rsid w:val="008F4142"/>
    <w:rsid w:val="008F46FF"/>
    <w:rsid w:val="008F49C7"/>
    <w:rsid w:val="008F5C3B"/>
    <w:rsid w:val="008F5EBA"/>
    <w:rsid w:val="008F5EFC"/>
    <w:rsid w:val="008F7470"/>
    <w:rsid w:val="008F7996"/>
    <w:rsid w:val="008F7B08"/>
    <w:rsid w:val="008F7CDD"/>
    <w:rsid w:val="0090017F"/>
    <w:rsid w:val="00900E54"/>
    <w:rsid w:val="00901807"/>
    <w:rsid w:val="00901F3A"/>
    <w:rsid w:val="00901F81"/>
    <w:rsid w:val="009022E5"/>
    <w:rsid w:val="00902AC6"/>
    <w:rsid w:val="00902CFB"/>
    <w:rsid w:val="00902E61"/>
    <w:rsid w:val="0090310D"/>
    <w:rsid w:val="00903297"/>
    <w:rsid w:val="00904101"/>
    <w:rsid w:val="009043EB"/>
    <w:rsid w:val="00904482"/>
    <w:rsid w:val="009048CB"/>
    <w:rsid w:val="00904A88"/>
    <w:rsid w:val="00904B19"/>
    <w:rsid w:val="00904F67"/>
    <w:rsid w:val="00904FE8"/>
    <w:rsid w:val="0090528C"/>
    <w:rsid w:val="009053C7"/>
    <w:rsid w:val="00905402"/>
    <w:rsid w:val="009055EE"/>
    <w:rsid w:val="00905EB3"/>
    <w:rsid w:val="009062B5"/>
    <w:rsid w:val="00906FF0"/>
    <w:rsid w:val="00907009"/>
    <w:rsid w:val="00907389"/>
    <w:rsid w:val="009077EC"/>
    <w:rsid w:val="00907ECC"/>
    <w:rsid w:val="00910556"/>
    <w:rsid w:val="00910912"/>
    <w:rsid w:val="00910BF5"/>
    <w:rsid w:val="0091202B"/>
    <w:rsid w:val="0091213B"/>
    <w:rsid w:val="00912795"/>
    <w:rsid w:val="00912A05"/>
    <w:rsid w:val="0091302B"/>
    <w:rsid w:val="009134BB"/>
    <w:rsid w:val="009139E4"/>
    <w:rsid w:val="00913E47"/>
    <w:rsid w:val="0091502A"/>
    <w:rsid w:val="00915C1A"/>
    <w:rsid w:val="00916FF8"/>
    <w:rsid w:val="009174E7"/>
    <w:rsid w:val="00917649"/>
    <w:rsid w:val="00917745"/>
    <w:rsid w:val="00917919"/>
    <w:rsid w:val="00917C83"/>
    <w:rsid w:val="009201BD"/>
    <w:rsid w:val="00920226"/>
    <w:rsid w:val="00920344"/>
    <w:rsid w:val="00920E73"/>
    <w:rsid w:val="00920E84"/>
    <w:rsid w:val="00920F25"/>
    <w:rsid w:val="00921325"/>
    <w:rsid w:val="00921483"/>
    <w:rsid w:val="009216AE"/>
    <w:rsid w:val="009216E8"/>
    <w:rsid w:val="0092173C"/>
    <w:rsid w:val="00921932"/>
    <w:rsid w:val="00921CC9"/>
    <w:rsid w:val="0092279F"/>
    <w:rsid w:val="00922C05"/>
    <w:rsid w:val="009233C4"/>
    <w:rsid w:val="009239ED"/>
    <w:rsid w:val="00923D25"/>
    <w:rsid w:val="0092439D"/>
    <w:rsid w:val="00924430"/>
    <w:rsid w:val="009244B4"/>
    <w:rsid w:val="00924839"/>
    <w:rsid w:val="009249B0"/>
    <w:rsid w:val="00924D4B"/>
    <w:rsid w:val="00924E8E"/>
    <w:rsid w:val="00925965"/>
    <w:rsid w:val="00925E52"/>
    <w:rsid w:val="00926C6B"/>
    <w:rsid w:val="009271C9"/>
    <w:rsid w:val="009272A8"/>
    <w:rsid w:val="00927FDD"/>
    <w:rsid w:val="009300BC"/>
    <w:rsid w:val="009304EE"/>
    <w:rsid w:val="00930F87"/>
    <w:rsid w:val="0093175A"/>
    <w:rsid w:val="00931B14"/>
    <w:rsid w:val="0093231B"/>
    <w:rsid w:val="009325C1"/>
    <w:rsid w:val="009331BE"/>
    <w:rsid w:val="0093372D"/>
    <w:rsid w:val="00934DD0"/>
    <w:rsid w:val="00935833"/>
    <w:rsid w:val="00935E58"/>
    <w:rsid w:val="00935F6A"/>
    <w:rsid w:val="009362D4"/>
    <w:rsid w:val="00936ABF"/>
    <w:rsid w:val="00936C34"/>
    <w:rsid w:val="00936DAC"/>
    <w:rsid w:val="0094046A"/>
    <w:rsid w:val="009406DD"/>
    <w:rsid w:val="0094110F"/>
    <w:rsid w:val="00941960"/>
    <w:rsid w:val="00941DA9"/>
    <w:rsid w:val="00941DCC"/>
    <w:rsid w:val="00942BC9"/>
    <w:rsid w:val="009431A9"/>
    <w:rsid w:val="0094360D"/>
    <w:rsid w:val="00943A6F"/>
    <w:rsid w:val="00943CD1"/>
    <w:rsid w:val="00943E2B"/>
    <w:rsid w:val="00944504"/>
    <w:rsid w:val="009449A8"/>
    <w:rsid w:val="00945A64"/>
    <w:rsid w:val="00946078"/>
    <w:rsid w:val="00946F80"/>
    <w:rsid w:val="0094721A"/>
    <w:rsid w:val="00947957"/>
    <w:rsid w:val="009501DD"/>
    <w:rsid w:val="0095042F"/>
    <w:rsid w:val="00950587"/>
    <w:rsid w:val="00950868"/>
    <w:rsid w:val="00951080"/>
    <w:rsid w:val="009511ED"/>
    <w:rsid w:val="0095135B"/>
    <w:rsid w:val="00951FE8"/>
    <w:rsid w:val="0095215D"/>
    <w:rsid w:val="009523B5"/>
    <w:rsid w:val="009523C9"/>
    <w:rsid w:val="00952592"/>
    <w:rsid w:val="009529E7"/>
    <w:rsid w:val="00952AD4"/>
    <w:rsid w:val="00952AFF"/>
    <w:rsid w:val="009538F9"/>
    <w:rsid w:val="00953D66"/>
    <w:rsid w:val="00954A70"/>
    <w:rsid w:val="0095513E"/>
    <w:rsid w:val="009555BF"/>
    <w:rsid w:val="009561CB"/>
    <w:rsid w:val="009561EB"/>
    <w:rsid w:val="0095645E"/>
    <w:rsid w:val="00956835"/>
    <w:rsid w:val="0095748F"/>
    <w:rsid w:val="009576D7"/>
    <w:rsid w:val="00957EBB"/>
    <w:rsid w:val="0096038F"/>
    <w:rsid w:val="009609F6"/>
    <w:rsid w:val="00960E94"/>
    <w:rsid w:val="0096119D"/>
    <w:rsid w:val="009611D8"/>
    <w:rsid w:val="00961A85"/>
    <w:rsid w:val="00961CF8"/>
    <w:rsid w:val="00961DFD"/>
    <w:rsid w:val="0096274B"/>
    <w:rsid w:val="00962D8E"/>
    <w:rsid w:val="00963369"/>
    <w:rsid w:val="00964598"/>
    <w:rsid w:val="009666E9"/>
    <w:rsid w:val="009668B2"/>
    <w:rsid w:val="00966CEB"/>
    <w:rsid w:val="00967311"/>
    <w:rsid w:val="0096741C"/>
    <w:rsid w:val="0096746A"/>
    <w:rsid w:val="00967548"/>
    <w:rsid w:val="009679D1"/>
    <w:rsid w:val="00967AA2"/>
    <w:rsid w:val="00967F11"/>
    <w:rsid w:val="009702D8"/>
    <w:rsid w:val="00970332"/>
    <w:rsid w:val="0097059D"/>
    <w:rsid w:val="009714E7"/>
    <w:rsid w:val="00971999"/>
    <w:rsid w:val="00971B38"/>
    <w:rsid w:val="00972134"/>
    <w:rsid w:val="00972DD0"/>
    <w:rsid w:val="00973017"/>
    <w:rsid w:val="00973848"/>
    <w:rsid w:val="00974112"/>
    <w:rsid w:val="009743CA"/>
    <w:rsid w:val="00974646"/>
    <w:rsid w:val="00974825"/>
    <w:rsid w:val="009749DA"/>
    <w:rsid w:val="0097509A"/>
    <w:rsid w:val="009754FA"/>
    <w:rsid w:val="00975826"/>
    <w:rsid w:val="0097641D"/>
    <w:rsid w:val="00976DE4"/>
    <w:rsid w:val="00976F29"/>
    <w:rsid w:val="00977363"/>
    <w:rsid w:val="009773CC"/>
    <w:rsid w:val="00977ED0"/>
    <w:rsid w:val="00977F40"/>
    <w:rsid w:val="00981309"/>
    <w:rsid w:val="00981501"/>
    <w:rsid w:val="009815C4"/>
    <w:rsid w:val="00981624"/>
    <w:rsid w:val="00981D97"/>
    <w:rsid w:val="00981EB1"/>
    <w:rsid w:val="00981F36"/>
    <w:rsid w:val="0098214B"/>
    <w:rsid w:val="00982461"/>
    <w:rsid w:val="009832A8"/>
    <w:rsid w:val="009839FF"/>
    <w:rsid w:val="00983E30"/>
    <w:rsid w:val="0098414A"/>
    <w:rsid w:val="009848DF"/>
    <w:rsid w:val="00984976"/>
    <w:rsid w:val="00985021"/>
    <w:rsid w:val="00985202"/>
    <w:rsid w:val="00985257"/>
    <w:rsid w:val="009852FA"/>
    <w:rsid w:val="00985524"/>
    <w:rsid w:val="0098598A"/>
    <w:rsid w:val="00985D37"/>
    <w:rsid w:val="00985E24"/>
    <w:rsid w:val="00985ECB"/>
    <w:rsid w:val="00985FCB"/>
    <w:rsid w:val="0098674D"/>
    <w:rsid w:val="00986761"/>
    <w:rsid w:val="0098741A"/>
    <w:rsid w:val="00987865"/>
    <w:rsid w:val="00987993"/>
    <w:rsid w:val="00987B51"/>
    <w:rsid w:val="00990123"/>
    <w:rsid w:val="00990384"/>
    <w:rsid w:val="00990500"/>
    <w:rsid w:val="009908A4"/>
    <w:rsid w:val="009908AC"/>
    <w:rsid w:val="009908FE"/>
    <w:rsid w:val="00990C39"/>
    <w:rsid w:val="0099106C"/>
    <w:rsid w:val="009910DA"/>
    <w:rsid w:val="00991A8E"/>
    <w:rsid w:val="00991AF7"/>
    <w:rsid w:val="00991F32"/>
    <w:rsid w:val="00992A04"/>
    <w:rsid w:val="00992FD6"/>
    <w:rsid w:val="009930BA"/>
    <w:rsid w:val="00994369"/>
    <w:rsid w:val="009943A8"/>
    <w:rsid w:val="009948B2"/>
    <w:rsid w:val="00994AB8"/>
    <w:rsid w:val="00994E59"/>
    <w:rsid w:val="00994E9F"/>
    <w:rsid w:val="00995324"/>
    <w:rsid w:val="0099573B"/>
    <w:rsid w:val="00995F4E"/>
    <w:rsid w:val="00996895"/>
    <w:rsid w:val="00996F97"/>
    <w:rsid w:val="00997165"/>
    <w:rsid w:val="00997837"/>
    <w:rsid w:val="00997A81"/>
    <w:rsid w:val="00997B40"/>
    <w:rsid w:val="00997B8C"/>
    <w:rsid w:val="00997E8D"/>
    <w:rsid w:val="00997EB2"/>
    <w:rsid w:val="009A0027"/>
    <w:rsid w:val="009A0533"/>
    <w:rsid w:val="009A090A"/>
    <w:rsid w:val="009A0E69"/>
    <w:rsid w:val="009A1343"/>
    <w:rsid w:val="009A16C4"/>
    <w:rsid w:val="009A1DFF"/>
    <w:rsid w:val="009A202E"/>
    <w:rsid w:val="009A2494"/>
    <w:rsid w:val="009A2524"/>
    <w:rsid w:val="009A37CA"/>
    <w:rsid w:val="009A3A70"/>
    <w:rsid w:val="009A3A76"/>
    <w:rsid w:val="009A3AD8"/>
    <w:rsid w:val="009A3E6A"/>
    <w:rsid w:val="009A3EAB"/>
    <w:rsid w:val="009A41CC"/>
    <w:rsid w:val="009A4A22"/>
    <w:rsid w:val="009A4B5D"/>
    <w:rsid w:val="009A4EA9"/>
    <w:rsid w:val="009A501B"/>
    <w:rsid w:val="009A5893"/>
    <w:rsid w:val="009A5C9F"/>
    <w:rsid w:val="009A5DD4"/>
    <w:rsid w:val="009A5F83"/>
    <w:rsid w:val="009A6206"/>
    <w:rsid w:val="009A6C46"/>
    <w:rsid w:val="009A7B4A"/>
    <w:rsid w:val="009B07F8"/>
    <w:rsid w:val="009B088F"/>
    <w:rsid w:val="009B0A2A"/>
    <w:rsid w:val="009B0DD6"/>
    <w:rsid w:val="009B0F4F"/>
    <w:rsid w:val="009B1C83"/>
    <w:rsid w:val="009B25BE"/>
    <w:rsid w:val="009B2621"/>
    <w:rsid w:val="009B2D68"/>
    <w:rsid w:val="009B33B4"/>
    <w:rsid w:val="009B3751"/>
    <w:rsid w:val="009B393D"/>
    <w:rsid w:val="009B3C14"/>
    <w:rsid w:val="009B3C5A"/>
    <w:rsid w:val="009B3D78"/>
    <w:rsid w:val="009B425A"/>
    <w:rsid w:val="009B4D09"/>
    <w:rsid w:val="009B5718"/>
    <w:rsid w:val="009B5B5A"/>
    <w:rsid w:val="009B5C4E"/>
    <w:rsid w:val="009B6057"/>
    <w:rsid w:val="009B61AA"/>
    <w:rsid w:val="009B6502"/>
    <w:rsid w:val="009B6C58"/>
    <w:rsid w:val="009B7361"/>
    <w:rsid w:val="009B7FAE"/>
    <w:rsid w:val="009C009A"/>
    <w:rsid w:val="009C00E0"/>
    <w:rsid w:val="009C0210"/>
    <w:rsid w:val="009C02F3"/>
    <w:rsid w:val="009C03E7"/>
    <w:rsid w:val="009C06E1"/>
    <w:rsid w:val="009C0E76"/>
    <w:rsid w:val="009C0FF0"/>
    <w:rsid w:val="009C10F0"/>
    <w:rsid w:val="009C1685"/>
    <w:rsid w:val="009C1E15"/>
    <w:rsid w:val="009C2431"/>
    <w:rsid w:val="009C3375"/>
    <w:rsid w:val="009C33C3"/>
    <w:rsid w:val="009C397E"/>
    <w:rsid w:val="009C4153"/>
    <w:rsid w:val="009C43F4"/>
    <w:rsid w:val="009C4476"/>
    <w:rsid w:val="009C4A7F"/>
    <w:rsid w:val="009C50B2"/>
    <w:rsid w:val="009C5511"/>
    <w:rsid w:val="009C5A5E"/>
    <w:rsid w:val="009C6BD1"/>
    <w:rsid w:val="009C6C4C"/>
    <w:rsid w:val="009C6FF8"/>
    <w:rsid w:val="009C7C91"/>
    <w:rsid w:val="009D0C20"/>
    <w:rsid w:val="009D1510"/>
    <w:rsid w:val="009D184E"/>
    <w:rsid w:val="009D1999"/>
    <w:rsid w:val="009D19CE"/>
    <w:rsid w:val="009D1A44"/>
    <w:rsid w:val="009D22FE"/>
    <w:rsid w:val="009D2475"/>
    <w:rsid w:val="009D2DAD"/>
    <w:rsid w:val="009D3148"/>
    <w:rsid w:val="009D318A"/>
    <w:rsid w:val="009D38F9"/>
    <w:rsid w:val="009D481C"/>
    <w:rsid w:val="009D4F4B"/>
    <w:rsid w:val="009D510B"/>
    <w:rsid w:val="009D5304"/>
    <w:rsid w:val="009D5B41"/>
    <w:rsid w:val="009D647D"/>
    <w:rsid w:val="009D66C1"/>
    <w:rsid w:val="009D6A6D"/>
    <w:rsid w:val="009D6FEC"/>
    <w:rsid w:val="009D72CE"/>
    <w:rsid w:val="009D7BB5"/>
    <w:rsid w:val="009D7CF8"/>
    <w:rsid w:val="009E0DA2"/>
    <w:rsid w:val="009E1335"/>
    <w:rsid w:val="009E13C6"/>
    <w:rsid w:val="009E14FE"/>
    <w:rsid w:val="009E16C1"/>
    <w:rsid w:val="009E2865"/>
    <w:rsid w:val="009E29C1"/>
    <w:rsid w:val="009E2BB6"/>
    <w:rsid w:val="009E318A"/>
    <w:rsid w:val="009E42E7"/>
    <w:rsid w:val="009E4882"/>
    <w:rsid w:val="009E4C64"/>
    <w:rsid w:val="009E4CAF"/>
    <w:rsid w:val="009E54FF"/>
    <w:rsid w:val="009E586D"/>
    <w:rsid w:val="009E5B1D"/>
    <w:rsid w:val="009E6B9D"/>
    <w:rsid w:val="009E7015"/>
    <w:rsid w:val="009E7096"/>
    <w:rsid w:val="009E7E9B"/>
    <w:rsid w:val="009E7FF7"/>
    <w:rsid w:val="009F056B"/>
    <w:rsid w:val="009F086F"/>
    <w:rsid w:val="009F1064"/>
    <w:rsid w:val="009F1300"/>
    <w:rsid w:val="009F136F"/>
    <w:rsid w:val="009F14A9"/>
    <w:rsid w:val="009F159D"/>
    <w:rsid w:val="009F166D"/>
    <w:rsid w:val="009F18A6"/>
    <w:rsid w:val="009F1AE8"/>
    <w:rsid w:val="009F1ED9"/>
    <w:rsid w:val="009F29B3"/>
    <w:rsid w:val="009F3FE0"/>
    <w:rsid w:val="009F4759"/>
    <w:rsid w:val="009F4820"/>
    <w:rsid w:val="009F4FB1"/>
    <w:rsid w:val="009F514C"/>
    <w:rsid w:val="009F57AD"/>
    <w:rsid w:val="009F5DB9"/>
    <w:rsid w:val="009F5E55"/>
    <w:rsid w:val="009F621F"/>
    <w:rsid w:val="009F692F"/>
    <w:rsid w:val="009F757A"/>
    <w:rsid w:val="009F7743"/>
    <w:rsid w:val="009F7C5E"/>
    <w:rsid w:val="00A00055"/>
    <w:rsid w:val="00A00554"/>
    <w:rsid w:val="00A00A33"/>
    <w:rsid w:val="00A00E54"/>
    <w:rsid w:val="00A01502"/>
    <w:rsid w:val="00A01CD1"/>
    <w:rsid w:val="00A01DEA"/>
    <w:rsid w:val="00A01EC0"/>
    <w:rsid w:val="00A01F55"/>
    <w:rsid w:val="00A022C4"/>
    <w:rsid w:val="00A026D0"/>
    <w:rsid w:val="00A030EC"/>
    <w:rsid w:val="00A03E9B"/>
    <w:rsid w:val="00A03ECF"/>
    <w:rsid w:val="00A048E8"/>
    <w:rsid w:val="00A04B2C"/>
    <w:rsid w:val="00A0532C"/>
    <w:rsid w:val="00A06454"/>
    <w:rsid w:val="00A064D3"/>
    <w:rsid w:val="00A067C1"/>
    <w:rsid w:val="00A067C2"/>
    <w:rsid w:val="00A06A7E"/>
    <w:rsid w:val="00A07BF1"/>
    <w:rsid w:val="00A1031F"/>
    <w:rsid w:val="00A1074D"/>
    <w:rsid w:val="00A116B9"/>
    <w:rsid w:val="00A11E99"/>
    <w:rsid w:val="00A1270F"/>
    <w:rsid w:val="00A12F5C"/>
    <w:rsid w:val="00A13AE3"/>
    <w:rsid w:val="00A13E8A"/>
    <w:rsid w:val="00A141F4"/>
    <w:rsid w:val="00A143A1"/>
    <w:rsid w:val="00A15609"/>
    <w:rsid w:val="00A15755"/>
    <w:rsid w:val="00A16138"/>
    <w:rsid w:val="00A16218"/>
    <w:rsid w:val="00A163A0"/>
    <w:rsid w:val="00A16A5D"/>
    <w:rsid w:val="00A16A67"/>
    <w:rsid w:val="00A17635"/>
    <w:rsid w:val="00A17CE4"/>
    <w:rsid w:val="00A20E73"/>
    <w:rsid w:val="00A20F1E"/>
    <w:rsid w:val="00A21019"/>
    <w:rsid w:val="00A21572"/>
    <w:rsid w:val="00A21C26"/>
    <w:rsid w:val="00A22090"/>
    <w:rsid w:val="00A22714"/>
    <w:rsid w:val="00A22FC3"/>
    <w:rsid w:val="00A23023"/>
    <w:rsid w:val="00A2360D"/>
    <w:rsid w:val="00A2362D"/>
    <w:rsid w:val="00A238E0"/>
    <w:rsid w:val="00A23FF7"/>
    <w:rsid w:val="00A24017"/>
    <w:rsid w:val="00A248AA"/>
    <w:rsid w:val="00A24D4B"/>
    <w:rsid w:val="00A24FC6"/>
    <w:rsid w:val="00A251E9"/>
    <w:rsid w:val="00A25360"/>
    <w:rsid w:val="00A257B0"/>
    <w:rsid w:val="00A26240"/>
    <w:rsid w:val="00A26A6B"/>
    <w:rsid w:val="00A26AB6"/>
    <w:rsid w:val="00A278B6"/>
    <w:rsid w:val="00A27BC3"/>
    <w:rsid w:val="00A27ED7"/>
    <w:rsid w:val="00A3002B"/>
    <w:rsid w:val="00A30164"/>
    <w:rsid w:val="00A303CE"/>
    <w:rsid w:val="00A3049F"/>
    <w:rsid w:val="00A304E3"/>
    <w:rsid w:val="00A3067D"/>
    <w:rsid w:val="00A30FCF"/>
    <w:rsid w:val="00A31341"/>
    <w:rsid w:val="00A31802"/>
    <w:rsid w:val="00A320B9"/>
    <w:rsid w:val="00A3287A"/>
    <w:rsid w:val="00A32F96"/>
    <w:rsid w:val="00A33CE0"/>
    <w:rsid w:val="00A34179"/>
    <w:rsid w:val="00A3417B"/>
    <w:rsid w:val="00A347C3"/>
    <w:rsid w:val="00A34906"/>
    <w:rsid w:val="00A34ADB"/>
    <w:rsid w:val="00A35C6E"/>
    <w:rsid w:val="00A35E1E"/>
    <w:rsid w:val="00A35EC2"/>
    <w:rsid w:val="00A36191"/>
    <w:rsid w:val="00A3661C"/>
    <w:rsid w:val="00A367AF"/>
    <w:rsid w:val="00A369E8"/>
    <w:rsid w:val="00A36A29"/>
    <w:rsid w:val="00A36AEE"/>
    <w:rsid w:val="00A36B24"/>
    <w:rsid w:val="00A36DFC"/>
    <w:rsid w:val="00A371A6"/>
    <w:rsid w:val="00A37A1B"/>
    <w:rsid w:val="00A37DB1"/>
    <w:rsid w:val="00A37FF1"/>
    <w:rsid w:val="00A409A1"/>
    <w:rsid w:val="00A40A99"/>
    <w:rsid w:val="00A40B71"/>
    <w:rsid w:val="00A40BC5"/>
    <w:rsid w:val="00A411CC"/>
    <w:rsid w:val="00A4131C"/>
    <w:rsid w:val="00A42AD5"/>
    <w:rsid w:val="00A43525"/>
    <w:rsid w:val="00A4361C"/>
    <w:rsid w:val="00A43756"/>
    <w:rsid w:val="00A43CC6"/>
    <w:rsid w:val="00A43FF6"/>
    <w:rsid w:val="00A4464E"/>
    <w:rsid w:val="00A44C10"/>
    <w:rsid w:val="00A45509"/>
    <w:rsid w:val="00A45AB3"/>
    <w:rsid w:val="00A45F10"/>
    <w:rsid w:val="00A45F7F"/>
    <w:rsid w:val="00A46534"/>
    <w:rsid w:val="00A4664C"/>
    <w:rsid w:val="00A46EDB"/>
    <w:rsid w:val="00A46F6F"/>
    <w:rsid w:val="00A500BE"/>
    <w:rsid w:val="00A500D6"/>
    <w:rsid w:val="00A50198"/>
    <w:rsid w:val="00A5029C"/>
    <w:rsid w:val="00A5167F"/>
    <w:rsid w:val="00A51A02"/>
    <w:rsid w:val="00A51DAD"/>
    <w:rsid w:val="00A524D2"/>
    <w:rsid w:val="00A52F91"/>
    <w:rsid w:val="00A52FFB"/>
    <w:rsid w:val="00A54348"/>
    <w:rsid w:val="00A54405"/>
    <w:rsid w:val="00A545E2"/>
    <w:rsid w:val="00A54687"/>
    <w:rsid w:val="00A54F39"/>
    <w:rsid w:val="00A56019"/>
    <w:rsid w:val="00A566F9"/>
    <w:rsid w:val="00A56A02"/>
    <w:rsid w:val="00A57859"/>
    <w:rsid w:val="00A60B94"/>
    <w:rsid w:val="00A612F4"/>
    <w:rsid w:val="00A617B7"/>
    <w:rsid w:val="00A6190D"/>
    <w:rsid w:val="00A61A64"/>
    <w:rsid w:val="00A61F53"/>
    <w:rsid w:val="00A62549"/>
    <w:rsid w:val="00A63328"/>
    <w:rsid w:val="00A634CB"/>
    <w:rsid w:val="00A6364B"/>
    <w:rsid w:val="00A6380C"/>
    <w:rsid w:val="00A63D19"/>
    <w:rsid w:val="00A64063"/>
    <w:rsid w:val="00A6410B"/>
    <w:rsid w:val="00A64696"/>
    <w:rsid w:val="00A64CB7"/>
    <w:rsid w:val="00A64CD5"/>
    <w:rsid w:val="00A64E20"/>
    <w:rsid w:val="00A65001"/>
    <w:rsid w:val="00A65564"/>
    <w:rsid w:val="00A65739"/>
    <w:rsid w:val="00A66861"/>
    <w:rsid w:val="00A66F7B"/>
    <w:rsid w:val="00A6709B"/>
    <w:rsid w:val="00A67799"/>
    <w:rsid w:val="00A67B18"/>
    <w:rsid w:val="00A70084"/>
    <w:rsid w:val="00A702B9"/>
    <w:rsid w:val="00A703FA"/>
    <w:rsid w:val="00A71BEF"/>
    <w:rsid w:val="00A71D74"/>
    <w:rsid w:val="00A71F8F"/>
    <w:rsid w:val="00A72170"/>
    <w:rsid w:val="00A725BD"/>
    <w:rsid w:val="00A73B53"/>
    <w:rsid w:val="00A73DBA"/>
    <w:rsid w:val="00A7413A"/>
    <w:rsid w:val="00A7422F"/>
    <w:rsid w:val="00A7427C"/>
    <w:rsid w:val="00A748A2"/>
    <w:rsid w:val="00A75AED"/>
    <w:rsid w:val="00A75B3D"/>
    <w:rsid w:val="00A76052"/>
    <w:rsid w:val="00A761C7"/>
    <w:rsid w:val="00A76659"/>
    <w:rsid w:val="00A76D1B"/>
    <w:rsid w:val="00A7706B"/>
    <w:rsid w:val="00A7748A"/>
    <w:rsid w:val="00A77C05"/>
    <w:rsid w:val="00A80079"/>
    <w:rsid w:val="00A80404"/>
    <w:rsid w:val="00A80AED"/>
    <w:rsid w:val="00A80E35"/>
    <w:rsid w:val="00A80FC8"/>
    <w:rsid w:val="00A81890"/>
    <w:rsid w:val="00A82B1F"/>
    <w:rsid w:val="00A83726"/>
    <w:rsid w:val="00A83A73"/>
    <w:rsid w:val="00A83BEE"/>
    <w:rsid w:val="00A840B7"/>
    <w:rsid w:val="00A84698"/>
    <w:rsid w:val="00A84B81"/>
    <w:rsid w:val="00A850F7"/>
    <w:rsid w:val="00A85799"/>
    <w:rsid w:val="00A859ED"/>
    <w:rsid w:val="00A85DE6"/>
    <w:rsid w:val="00A86724"/>
    <w:rsid w:val="00A868D6"/>
    <w:rsid w:val="00A87CBF"/>
    <w:rsid w:val="00A903F8"/>
    <w:rsid w:val="00A9099C"/>
    <w:rsid w:val="00A90E2E"/>
    <w:rsid w:val="00A91FEA"/>
    <w:rsid w:val="00A923FD"/>
    <w:rsid w:val="00A92F42"/>
    <w:rsid w:val="00A93281"/>
    <w:rsid w:val="00A9332D"/>
    <w:rsid w:val="00A9342F"/>
    <w:rsid w:val="00A9398F"/>
    <w:rsid w:val="00A93A1D"/>
    <w:rsid w:val="00A93F67"/>
    <w:rsid w:val="00A94A61"/>
    <w:rsid w:val="00A94F2A"/>
    <w:rsid w:val="00A951BB"/>
    <w:rsid w:val="00A959DF"/>
    <w:rsid w:val="00A95BB1"/>
    <w:rsid w:val="00A95F98"/>
    <w:rsid w:val="00A96213"/>
    <w:rsid w:val="00A9634D"/>
    <w:rsid w:val="00A96685"/>
    <w:rsid w:val="00A96BEE"/>
    <w:rsid w:val="00A96D6D"/>
    <w:rsid w:val="00A96E34"/>
    <w:rsid w:val="00A96F3D"/>
    <w:rsid w:val="00A97097"/>
    <w:rsid w:val="00A97109"/>
    <w:rsid w:val="00A9729D"/>
    <w:rsid w:val="00A97407"/>
    <w:rsid w:val="00A97585"/>
    <w:rsid w:val="00AA019F"/>
    <w:rsid w:val="00AA023D"/>
    <w:rsid w:val="00AA0285"/>
    <w:rsid w:val="00AA06B5"/>
    <w:rsid w:val="00AA0F1E"/>
    <w:rsid w:val="00AA1832"/>
    <w:rsid w:val="00AA193D"/>
    <w:rsid w:val="00AA237C"/>
    <w:rsid w:val="00AA25FB"/>
    <w:rsid w:val="00AA2AE9"/>
    <w:rsid w:val="00AA2B80"/>
    <w:rsid w:val="00AA2DE0"/>
    <w:rsid w:val="00AA30CA"/>
    <w:rsid w:val="00AA3696"/>
    <w:rsid w:val="00AA3E5A"/>
    <w:rsid w:val="00AA4323"/>
    <w:rsid w:val="00AA4B6C"/>
    <w:rsid w:val="00AA4E59"/>
    <w:rsid w:val="00AA5409"/>
    <w:rsid w:val="00AA5F5E"/>
    <w:rsid w:val="00AA626B"/>
    <w:rsid w:val="00AA69E1"/>
    <w:rsid w:val="00AA69F3"/>
    <w:rsid w:val="00AA6BF6"/>
    <w:rsid w:val="00AA6C21"/>
    <w:rsid w:val="00AA6DF9"/>
    <w:rsid w:val="00AA733A"/>
    <w:rsid w:val="00AA736B"/>
    <w:rsid w:val="00AA7ADB"/>
    <w:rsid w:val="00AA7EA6"/>
    <w:rsid w:val="00AB00E3"/>
    <w:rsid w:val="00AB0704"/>
    <w:rsid w:val="00AB0738"/>
    <w:rsid w:val="00AB0DAA"/>
    <w:rsid w:val="00AB0E6A"/>
    <w:rsid w:val="00AB10EE"/>
    <w:rsid w:val="00AB1360"/>
    <w:rsid w:val="00AB1E5D"/>
    <w:rsid w:val="00AB214D"/>
    <w:rsid w:val="00AB2793"/>
    <w:rsid w:val="00AB2A70"/>
    <w:rsid w:val="00AB2C00"/>
    <w:rsid w:val="00AB2CC7"/>
    <w:rsid w:val="00AB2D5C"/>
    <w:rsid w:val="00AB345D"/>
    <w:rsid w:val="00AB36D5"/>
    <w:rsid w:val="00AB373E"/>
    <w:rsid w:val="00AB428A"/>
    <w:rsid w:val="00AB4B2D"/>
    <w:rsid w:val="00AB5746"/>
    <w:rsid w:val="00AB6268"/>
    <w:rsid w:val="00AB64A6"/>
    <w:rsid w:val="00AB7734"/>
    <w:rsid w:val="00AB7B2B"/>
    <w:rsid w:val="00AC09D3"/>
    <w:rsid w:val="00AC11FD"/>
    <w:rsid w:val="00AC121A"/>
    <w:rsid w:val="00AC1BD7"/>
    <w:rsid w:val="00AC1F3D"/>
    <w:rsid w:val="00AC1F7C"/>
    <w:rsid w:val="00AC1FB4"/>
    <w:rsid w:val="00AC26F9"/>
    <w:rsid w:val="00AC297A"/>
    <w:rsid w:val="00AC2E80"/>
    <w:rsid w:val="00AC3D01"/>
    <w:rsid w:val="00AC437D"/>
    <w:rsid w:val="00AC49EB"/>
    <w:rsid w:val="00AC4C51"/>
    <w:rsid w:val="00AC4D20"/>
    <w:rsid w:val="00AC5555"/>
    <w:rsid w:val="00AC56CD"/>
    <w:rsid w:val="00AC5D7E"/>
    <w:rsid w:val="00AC61BE"/>
    <w:rsid w:val="00AC677B"/>
    <w:rsid w:val="00AC683F"/>
    <w:rsid w:val="00AC6E05"/>
    <w:rsid w:val="00AC700E"/>
    <w:rsid w:val="00AC7EC9"/>
    <w:rsid w:val="00AD00A1"/>
    <w:rsid w:val="00AD04E8"/>
    <w:rsid w:val="00AD09E0"/>
    <w:rsid w:val="00AD0CD9"/>
    <w:rsid w:val="00AD0ED8"/>
    <w:rsid w:val="00AD220E"/>
    <w:rsid w:val="00AD271C"/>
    <w:rsid w:val="00AD2CFE"/>
    <w:rsid w:val="00AD3FB6"/>
    <w:rsid w:val="00AD408E"/>
    <w:rsid w:val="00AD45F2"/>
    <w:rsid w:val="00AD47AF"/>
    <w:rsid w:val="00AD494E"/>
    <w:rsid w:val="00AD4E32"/>
    <w:rsid w:val="00AD5A1F"/>
    <w:rsid w:val="00AD5DBA"/>
    <w:rsid w:val="00AD6104"/>
    <w:rsid w:val="00AD63C6"/>
    <w:rsid w:val="00AD6FF1"/>
    <w:rsid w:val="00AD7447"/>
    <w:rsid w:val="00AD7756"/>
    <w:rsid w:val="00AD7A02"/>
    <w:rsid w:val="00AD7D1A"/>
    <w:rsid w:val="00AE062F"/>
    <w:rsid w:val="00AE0C2D"/>
    <w:rsid w:val="00AE1464"/>
    <w:rsid w:val="00AE1D76"/>
    <w:rsid w:val="00AE1E3E"/>
    <w:rsid w:val="00AE22DC"/>
    <w:rsid w:val="00AE2794"/>
    <w:rsid w:val="00AE2800"/>
    <w:rsid w:val="00AE2A61"/>
    <w:rsid w:val="00AE2C85"/>
    <w:rsid w:val="00AE39CD"/>
    <w:rsid w:val="00AE3F25"/>
    <w:rsid w:val="00AE3FC6"/>
    <w:rsid w:val="00AE4C36"/>
    <w:rsid w:val="00AE4F70"/>
    <w:rsid w:val="00AE5070"/>
    <w:rsid w:val="00AE52D3"/>
    <w:rsid w:val="00AE58D1"/>
    <w:rsid w:val="00AE65FC"/>
    <w:rsid w:val="00AE6D9E"/>
    <w:rsid w:val="00AE6ECB"/>
    <w:rsid w:val="00AE710B"/>
    <w:rsid w:val="00AE752D"/>
    <w:rsid w:val="00AE7A3E"/>
    <w:rsid w:val="00AF0AA0"/>
    <w:rsid w:val="00AF0D8C"/>
    <w:rsid w:val="00AF0FA7"/>
    <w:rsid w:val="00AF11F5"/>
    <w:rsid w:val="00AF13A9"/>
    <w:rsid w:val="00AF19F3"/>
    <w:rsid w:val="00AF211B"/>
    <w:rsid w:val="00AF219F"/>
    <w:rsid w:val="00AF236F"/>
    <w:rsid w:val="00AF2407"/>
    <w:rsid w:val="00AF2435"/>
    <w:rsid w:val="00AF2506"/>
    <w:rsid w:val="00AF25E3"/>
    <w:rsid w:val="00AF300D"/>
    <w:rsid w:val="00AF3202"/>
    <w:rsid w:val="00AF35EA"/>
    <w:rsid w:val="00AF419B"/>
    <w:rsid w:val="00AF44EA"/>
    <w:rsid w:val="00AF4941"/>
    <w:rsid w:val="00AF4984"/>
    <w:rsid w:val="00AF52AD"/>
    <w:rsid w:val="00AF5C14"/>
    <w:rsid w:val="00AF5D69"/>
    <w:rsid w:val="00AF6398"/>
    <w:rsid w:val="00AF7090"/>
    <w:rsid w:val="00AF72C5"/>
    <w:rsid w:val="00AF7A6B"/>
    <w:rsid w:val="00AF7ED2"/>
    <w:rsid w:val="00B00311"/>
    <w:rsid w:val="00B005A2"/>
    <w:rsid w:val="00B0079A"/>
    <w:rsid w:val="00B009FB"/>
    <w:rsid w:val="00B00D05"/>
    <w:rsid w:val="00B01B4D"/>
    <w:rsid w:val="00B01D9E"/>
    <w:rsid w:val="00B027E3"/>
    <w:rsid w:val="00B02A95"/>
    <w:rsid w:val="00B03275"/>
    <w:rsid w:val="00B03416"/>
    <w:rsid w:val="00B03872"/>
    <w:rsid w:val="00B03EBA"/>
    <w:rsid w:val="00B042C6"/>
    <w:rsid w:val="00B043D1"/>
    <w:rsid w:val="00B0480D"/>
    <w:rsid w:val="00B05717"/>
    <w:rsid w:val="00B05743"/>
    <w:rsid w:val="00B05D3D"/>
    <w:rsid w:val="00B05E46"/>
    <w:rsid w:val="00B06163"/>
    <w:rsid w:val="00B061C8"/>
    <w:rsid w:val="00B06B41"/>
    <w:rsid w:val="00B06C42"/>
    <w:rsid w:val="00B06E63"/>
    <w:rsid w:val="00B0704F"/>
    <w:rsid w:val="00B07455"/>
    <w:rsid w:val="00B07DC2"/>
    <w:rsid w:val="00B1003D"/>
    <w:rsid w:val="00B101AE"/>
    <w:rsid w:val="00B109B7"/>
    <w:rsid w:val="00B10DD9"/>
    <w:rsid w:val="00B10E88"/>
    <w:rsid w:val="00B11337"/>
    <w:rsid w:val="00B114F4"/>
    <w:rsid w:val="00B117B6"/>
    <w:rsid w:val="00B118B0"/>
    <w:rsid w:val="00B11A6A"/>
    <w:rsid w:val="00B12C3E"/>
    <w:rsid w:val="00B1342C"/>
    <w:rsid w:val="00B1353F"/>
    <w:rsid w:val="00B145DF"/>
    <w:rsid w:val="00B14EAF"/>
    <w:rsid w:val="00B15356"/>
    <w:rsid w:val="00B16624"/>
    <w:rsid w:val="00B17AA6"/>
    <w:rsid w:val="00B17D47"/>
    <w:rsid w:val="00B20147"/>
    <w:rsid w:val="00B208BF"/>
    <w:rsid w:val="00B20F3B"/>
    <w:rsid w:val="00B2101C"/>
    <w:rsid w:val="00B21264"/>
    <w:rsid w:val="00B21462"/>
    <w:rsid w:val="00B2226C"/>
    <w:rsid w:val="00B23B71"/>
    <w:rsid w:val="00B23D2E"/>
    <w:rsid w:val="00B2434A"/>
    <w:rsid w:val="00B25410"/>
    <w:rsid w:val="00B25772"/>
    <w:rsid w:val="00B259B7"/>
    <w:rsid w:val="00B25D7E"/>
    <w:rsid w:val="00B25F29"/>
    <w:rsid w:val="00B26821"/>
    <w:rsid w:val="00B26BC1"/>
    <w:rsid w:val="00B27729"/>
    <w:rsid w:val="00B27E9D"/>
    <w:rsid w:val="00B30266"/>
    <w:rsid w:val="00B302AA"/>
    <w:rsid w:val="00B30CA4"/>
    <w:rsid w:val="00B30D9F"/>
    <w:rsid w:val="00B30F1D"/>
    <w:rsid w:val="00B31035"/>
    <w:rsid w:val="00B3161C"/>
    <w:rsid w:val="00B321CA"/>
    <w:rsid w:val="00B32CB9"/>
    <w:rsid w:val="00B32EEA"/>
    <w:rsid w:val="00B3354A"/>
    <w:rsid w:val="00B335F0"/>
    <w:rsid w:val="00B336C7"/>
    <w:rsid w:val="00B33746"/>
    <w:rsid w:val="00B33861"/>
    <w:rsid w:val="00B33FD2"/>
    <w:rsid w:val="00B35068"/>
    <w:rsid w:val="00B35CB4"/>
    <w:rsid w:val="00B36CCB"/>
    <w:rsid w:val="00B36CCD"/>
    <w:rsid w:val="00B36FD7"/>
    <w:rsid w:val="00B37517"/>
    <w:rsid w:val="00B37563"/>
    <w:rsid w:val="00B40561"/>
    <w:rsid w:val="00B406DF"/>
    <w:rsid w:val="00B4080B"/>
    <w:rsid w:val="00B40822"/>
    <w:rsid w:val="00B4127A"/>
    <w:rsid w:val="00B41326"/>
    <w:rsid w:val="00B419E8"/>
    <w:rsid w:val="00B41B79"/>
    <w:rsid w:val="00B41C35"/>
    <w:rsid w:val="00B4204B"/>
    <w:rsid w:val="00B42C7B"/>
    <w:rsid w:val="00B42E3A"/>
    <w:rsid w:val="00B436DA"/>
    <w:rsid w:val="00B43741"/>
    <w:rsid w:val="00B43E14"/>
    <w:rsid w:val="00B43EA9"/>
    <w:rsid w:val="00B4400A"/>
    <w:rsid w:val="00B44195"/>
    <w:rsid w:val="00B44C3D"/>
    <w:rsid w:val="00B451AA"/>
    <w:rsid w:val="00B4592F"/>
    <w:rsid w:val="00B46583"/>
    <w:rsid w:val="00B46630"/>
    <w:rsid w:val="00B4689C"/>
    <w:rsid w:val="00B46CB7"/>
    <w:rsid w:val="00B46D7F"/>
    <w:rsid w:val="00B472A3"/>
    <w:rsid w:val="00B47C93"/>
    <w:rsid w:val="00B50030"/>
    <w:rsid w:val="00B5010C"/>
    <w:rsid w:val="00B506E6"/>
    <w:rsid w:val="00B509AF"/>
    <w:rsid w:val="00B51058"/>
    <w:rsid w:val="00B5110D"/>
    <w:rsid w:val="00B5123E"/>
    <w:rsid w:val="00B515B6"/>
    <w:rsid w:val="00B51878"/>
    <w:rsid w:val="00B51D9A"/>
    <w:rsid w:val="00B52073"/>
    <w:rsid w:val="00B528FF"/>
    <w:rsid w:val="00B52C67"/>
    <w:rsid w:val="00B531E6"/>
    <w:rsid w:val="00B5345F"/>
    <w:rsid w:val="00B5495A"/>
    <w:rsid w:val="00B554C3"/>
    <w:rsid w:val="00B555BE"/>
    <w:rsid w:val="00B56558"/>
    <w:rsid w:val="00B56588"/>
    <w:rsid w:val="00B56EEB"/>
    <w:rsid w:val="00B5735B"/>
    <w:rsid w:val="00B57485"/>
    <w:rsid w:val="00B57E62"/>
    <w:rsid w:val="00B60B43"/>
    <w:rsid w:val="00B60B73"/>
    <w:rsid w:val="00B61366"/>
    <w:rsid w:val="00B61A42"/>
    <w:rsid w:val="00B631F1"/>
    <w:rsid w:val="00B632EA"/>
    <w:rsid w:val="00B633F0"/>
    <w:rsid w:val="00B63806"/>
    <w:rsid w:val="00B63A99"/>
    <w:rsid w:val="00B63C1A"/>
    <w:rsid w:val="00B64084"/>
    <w:rsid w:val="00B644BC"/>
    <w:rsid w:val="00B64952"/>
    <w:rsid w:val="00B64D1E"/>
    <w:rsid w:val="00B652B3"/>
    <w:rsid w:val="00B6655B"/>
    <w:rsid w:val="00B66663"/>
    <w:rsid w:val="00B67DD5"/>
    <w:rsid w:val="00B67F80"/>
    <w:rsid w:val="00B70082"/>
    <w:rsid w:val="00B70281"/>
    <w:rsid w:val="00B703C8"/>
    <w:rsid w:val="00B708E5"/>
    <w:rsid w:val="00B7094C"/>
    <w:rsid w:val="00B70A36"/>
    <w:rsid w:val="00B70CD2"/>
    <w:rsid w:val="00B71471"/>
    <w:rsid w:val="00B718F2"/>
    <w:rsid w:val="00B72829"/>
    <w:rsid w:val="00B72BF6"/>
    <w:rsid w:val="00B72D80"/>
    <w:rsid w:val="00B730A6"/>
    <w:rsid w:val="00B73FE4"/>
    <w:rsid w:val="00B74294"/>
    <w:rsid w:val="00B74EE0"/>
    <w:rsid w:val="00B7569D"/>
    <w:rsid w:val="00B76540"/>
    <w:rsid w:val="00B765BA"/>
    <w:rsid w:val="00B7671E"/>
    <w:rsid w:val="00B76DF9"/>
    <w:rsid w:val="00B7712C"/>
    <w:rsid w:val="00B77404"/>
    <w:rsid w:val="00B77797"/>
    <w:rsid w:val="00B7789B"/>
    <w:rsid w:val="00B80941"/>
    <w:rsid w:val="00B809E7"/>
    <w:rsid w:val="00B8102D"/>
    <w:rsid w:val="00B81A23"/>
    <w:rsid w:val="00B81BB4"/>
    <w:rsid w:val="00B8249F"/>
    <w:rsid w:val="00B8257C"/>
    <w:rsid w:val="00B826A4"/>
    <w:rsid w:val="00B82E04"/>
    <w:rsid w:val="00B8339E"/>
    <w:rsid w:val="00B8353B"/>
    <w:rsid w:val="00B8389F"/>
    <w:rsid w:val="00B841D9"/>
    <w:rsid w:val="00B84441"/>
    <w:rsid w:val="00B84BE7"/>
    <w:rsid w:val="00B84D04"/>
    <w:rsid w:val="00B84E5D"/>
    <w:rsid w:val="00B8591D"/>
    <w:rsid w:val="00B871B3"/>
    <w:rsid w:val="00B871E2"/>
    <w:rsid w:val="00B8789E"/>
    <w:rsid w:val="00B87936"/>
    <w:rsid w:val="00B87A9D"/>
    <w:rsid w:val="00B91064"/>
    <w:rsid w:val="00B91894"/>
    <w:rsid w:val="00B91943"/>
    <w:rsid w:val="00B91C30"/>
    <w:rsid w:val="00B91F90"/>
    <w:rsid w:val="00B929D9"/>
    <w:rsid w:val="00B92C3B"/>
    <w:rsid w:val="00B92FFD"/>
    <w:rsid w:val="00B938C5"/>
    <w:rsid w:val="00B93A70"/>
    <w:rsid w:val="00B93B51"/>
    <w:rsid w:val="00B93E99"/>
    <w:rsid w:val="00B93F91"/>
    <w:rsid w:val="00B943B6"/>
    <w:rsid w:val="00B945E6"/>
    <w:rsid w:val="00B9478E"/>
    <w:rsid w:val="00B949D3"/>
    <w:rsid w:val="00B966E3"/>
    <w:rsid w:val="00B96AB5"/>
    <w:rsid w:val="00B96EE2"/>
    <w:rsid w:val="00B97252"/>
    <w:rsid w:val="00BA0773"/>
    <w:rsid w:val="00BA08F2"/>
    <w:rsid w:val="00BA0B39"/>
    <w:rsid w:val="00BA1071"/>
    <w:rsid w:val="00BA14B1"/>
    <w:rsid w:val="00BA15FA"/>
    <w:rsid w:val="00BA1CF3"/>
    <w:rsid w:val="00BA2680"/>
    <w:rsid w:val="00BA2A24"/>
    <w:rsid w:val="00BA2D3C"/>
    <w:rsid w:val="00BA420E"/>
    <w:rsid w:val="00BA43D9"/>
    <w:rsid w:val="00BA46E4"/>
    <w:rsid w:val="00BA48C0"/>
    <w:rsid w:val="00BA4C77"/>
    <w:rsid w:val="00BA5900"/>
    <w:rsid w:val="00BA5F25"/>
    <w:rsid w:val="00BA651A"/>
    <w:rsid w:val="00BA6D5D"/>
    <w:rsid w:val="00BA6FEA"/>
    <w:rsid w:val="00BA700E"/>
    <w:rsid w:val="00BA7BF5"/>
    <w:rsid w:val="00BA7EC2"/>
    <w:rsid w:val="00BB0D08"/>
    <w:rsid w:val="00BB15BF"/>
    <w:rsid w:val="00BB16A7"/>
    <w:rsid w:val="00BB1CE6"/>
    <w:rsid w:val="00BB1FC2"/>
    <w:rsid w:val="00BB223D"/>
    <w:rsid w:val="00BB24A7"/>
    <w:rsid w:val="00BB264A"/>
    <w:rsid w:val="00BB2C4D"/>
    <w:rsid w:val="00BB34E8"/>
    <w:rsid w:val="00BB3C2D"/>
    <w:rsid w:val="00BB406B"/>
    <w:rsid w:val="00BB41E9"/>
    <w:rsid w:val="00BB4300"/>
    <w:rsid w:val="00BB4E67"/>
    <w:rsid w:val="00BB5D81"/>
    <w:rsid w:val="00BB608F"/>
    <w:rsid w:val="00BB67FD"/>
    <w:rsid w:val="00BB6951"/>
    <w:rsid w:val="00BB6B9D"/>
    <w:rsid w:val="00BB6D43"/>
    <w:rsid w:val="00BB6D8A"/>
    <w:rsid w:val="00BB7129"/>
    <w:rsid w:val="00BB7533"/>
    <w:rsid w:val="00BB76AA"/>
    <w:rsid w:val="00BB7A78"/>
    <w:rsid w:val="00BC0CB1"/>
    <w:rsid w:val="00BC0FDC"/>
    <w:rsid w:val="00BC13B6"/>
    <w:rsid w:val="00BC13F3"/>
    <w:rsid w:val="00BC1439"/>
    <w:rsid w:val="00BC175E"/>
    <w:rsid w:val="00BC1823"/>
    <w:rsid w:val="00BC1A17"/>
    <w:rsid w:val="00BC1EC5"/>
    <w:rsid w:val="00BC22EA"/>
    <w:rsid w:val="00BC2337"/>
    <w:rsid w:val="00BC259B"/>
    <w:rsid w:val="00BC2A82"/>
    <w:rsid w:val="00BC3518"/>
    <w:rsid w:val="00BC3840"/>
    <w:rsid w:val="00BC3F7E"/>
    <w:rsid w:val="00BC4605"/>
    <w:rsid w:val="00BC47B3"/>
    <w:rsid w:val="00BC4B06"/>
    <w:rsid w:val="00BC4CBD"/>
    <w:rsid w:val="00BC5A2A"/>
    <w:rsid w:val="00BC5B12"/>
    <w:rsid w:val="00BC618F"/>
    <w:rsid w:val="00BC62FE"/>
    <w:rsid w:val="00BC6347"/>
    <w:rsid w:val="00BC66C8"/>
    <w:rsid w:val="00BC694C"/>
    <w:rsid w:val="00BC7A73"/>
    <w:rsid w:val="00BC7ADA"/>
    <w:rsid w:val="00BC7DB2"/>
    <w:rsid w:val="00BD025B"/>
    <w:rsid w:val="00BD0654"/>
    <w:rsid w:val="00BD2EBD"/>
    <w:rsid w:val="00BD2FED"/>
    <w:rsid w:val="00BD30AA"/>
    <w:rsid w:val="00BD38CE"/>
    <w:rsid w:val="00BD399B"/>
    <w:rsid w:val="00BD447C"/>
    <w:rsid w:val="00BD46D1"/>
    <w:rsid w:val="00BD49A3"/>
    <w:rsid w:val="00BD4B36"/>
    <w:rsid w:val="00BD4EB3"/>
    <w:rsid w:val="00BD51DD"/>
    <w:rsid w:val="00BD542C"/>
    <w:rsid w:val="00BD5571"/>
    <w:rsid w:val="00BD5739"/>
    <w:rsid w:val="00BD587E"/>
    <w:rsid w:val="00BD59F5"/>
    <w:rsid w:val="00BD5F21"/>
    <w:rsid w:val="00BD5FBF"/>
    <w:rsid w:val="00BD6153"/>
    <w:rsid w:val="00BD6239"/>
    <w:rsid w:val="00BD6AEB"/>
    <w:rsid w:val="00BD6B3D"/>
    <w:rsid w:val="00BD73DD"/>
    <w:rsid w:val="00BD7AF8"/>
    <w:rsid w:val="00BD7F19"/>
    <w:rsid w:val="00BE007C"/>
    <w:rsid w:val="00BE01C3"/>
    <w:rsid w:val="00BE05FC"/>
    <w:rsid w:val="00BE0B15"/>
    <w:rsid w:val="00BE0D26"/>
    <w:rsid w:val="00BE0E57"/>
    <w:rsid w:val="00BE1241"/>
    <w:rsid w:val="00BE127E"/>
    <w:rsid w:val="00BE1927"/>
    <w:rsid w:val="00BE1B43"/>
    <w:rsid w:val="00BE1EEA"/>
    <w:rsid w:val="00BE21A4"/>
    <w:rsid w:val="00BE23E5"/>
    <w:rsid w:val="00BE285C"/>
    <w:rsid w:val="00BE2D6F"/>
    <w:rsid w:val="00BE2F22"/>
    <w:rsid w:val="00BE30D2"/>
    <w:rsid w:val="00BE32C3"/>
    <w:rsid w:val="00BE3769"/>
    <w:rsid w:val="00BE3E7C"/>
    <w:rsid w:val="00BE47AB"/>
    <w:rsid w:val="00BE4BCF"/>
    <w:rsid w:val="00BE5246"/>
    <w:rsid w:val="00BE55F6"/>
    <w:rsid w:val="00BE56FB"/>
    <w:rsid w:val="00BE5C7F"/>
    <w:rsid w:val="00BE5E3D"/>
    <w:rsid w:val="00BE640D"/>
    <w:rsid w:val="00BE64BB"/>
    <w:rsid w:val="00BE7351"/>
    <w:rsid w:val="00BE739F"/>
    <w:rsid w:val="00BF0081"/>
    <w:rsid w:val="00BF05EA"/>
    <w:rsid w:val="00BF0B10"/>
    <w:rsid w:val="00BF0E34"/>
    <w:rsid w:val="00BF118E"/>
    <w:rsid w:val="00BF13F9"/>
    <w:rsid w:val="00BF16EA"/>
    <w:rsid w:val="00BF1801"/>
    <w:rsid w:val="00BF1844"/>
    <w:rsid w:val="00BF1A18"/>
    <w:rsid w:val="00BF1C06"/>
    <w:rsid w:val="00BF1D6C"/>
    <w:rsid w:val="00BF1F6B"/>
    <w:rsid w:val="00BF20CC"/>
    <w:rsid w:val="00BF21FB"/>
    <w:rsid w:val="00BF2528"/>
    <w:rsid w:val="00BF2692"/>
    <w:rsid w:val="00BF29CE"/>
    <w:rsid w:val="00BF36EB"/>
    <w:rsid w:val="00BF3F20"/>
    <w:rsid w:val="00BF43D8"/>
    <w:rsid w:val="00BF4701"/>
    <w:rsid w:val="00BF4EFF"/>
    <w:rsid w:val="00BF53C8"/>
    <w:rsid w:val="00BF5DDD"/>
    <w:rsid w:val="00BF6477"/>
    <w:rsid w:val="00BF686B"/>
    <w:rsid w:val="00BF6D41"/>
    <w:rsid w:val="00BF78BA"/>
    <w:rsid w:val="00BF7991"/>
    <w:rsid w:val="00BF7B0B"/>
    <w:rsid w:val="00BF7D9C"/>
    <w:rsid w:val="00C0002F"/>
    <w:rsid w:val="00C00922"/>
    <w:rsid w:val="00C010CD"/>
    <w:rsid w:val="00C0165A"/>
    <w:rsid w:val="00C01AFA"/>
    <w:rsid w:val="00C01B06"/>
    <w:rsid w:val="00C01C37"/>
    <w:rsid w:val="00C01D9E"/>
    <w:rsid w:val="00C0200F"/>
    <w:rsid w:val="00C025BE"/>
    <w:rsid w:val="00C03104"/>
    <w:rsid w:val="00C03857"/>
    <w:rsid w:val="00C03867"/>
    <w:rsid w:val="00C03F00"/>
    <w:rsid w:val="00C04699"/>
    <w:rsid w:val="00C04D1A"/>
    <w:rsid w:val="00C04EDE"/>
    <w:rsid w:val="00C05916"/>
    <w:rsid w:val="00C0599D"/>
    <w:rsid w:val="00C0691E"/>
    <w:rsid w:val="00C0750B"/>
    <w:rsid w:val="00C07F18"/>
    <w:rsid w:val="00C1042D"/>
    <w:rsid w:val="00C107E6"/>
    <w:rsid w:val="00C10938"/>
    <w:rsid w:val="00C10A17"/>
    <w:rsid w:val="00C10B3D"/>
    <w:rsid w:val="00C11057"/>
    <w:rsid w:val="00C11260"/>
    <w:rsid w:val="00C114A3"/>
    <w:rsid w:val="00C11B93"/>
    <w:rsid w:val="00C11D0B"/>
    <w:rsid w:val="00C12139"/>
    <w:rsid w:val="00C1214C"/>
    <w:rsid w:val="00C128D9"/>
    <w:rsid w:val="00C12BBC"/>
    <w:rsid w:val="00C12FAF"/>
    <w:rsid w:val="00C139DA"/>
    <w:rsid w:val="00C140BD"/>
    <w:rsid w:val="00C141F1"/>
    <w:rsid w:val="00C142AF"/>
    <w:rsid w:val="00C14625"/>
    <w:rsid w:val="00C1482C"/>
    <w:rsid w:val="00C149B7"/>
    <w:rsid w:val="00C14CB8"/>
    <w:rsid w:val="00C15231"/>
    <w:rsid w:val="00C1567F"/>
    <w:rsid w:val="00C15A62"/>
    <w:rsid w:val="00C168A2"/>
    <w:rsid w:val="00C16D1D"/>
    <w:rsid w:val="00C1735F"/>
    <w:rsid w:val="00C2037C"/>
    <w:rsid w:val="00C2047C"/>
    <w:rsid w:val="00C2050A"/>
    <w:rsid w:val="00C20548"/>
    <w:rsid w:val="00C20793"/>
    <w:rsid w:val="00C20FE8"/>
    <w:rsid w:val="00C21475"/>
    <w:rsid w:val="00C2156A"/>
    <w:rsid w:val="00C218B9"/>
    <w:rsid w:val="00C219EB"/>
    <w:rsid w:val="00C21B96"/>
    <w:rsid w:val="00C227F9"/>
    <w:rsid w:val="00C230DA"/>
    <w:rsid w:val="00C23621"/>
    <w:rsid w:val="00C23E19"/>
    <w:rsid w:val="00C244F0"/>
    <w:rsid w:val="00C246D0"/>
    <w:rsid w:val="00C247B9"/>
    <w:rsid w:val="00C24B47"/>
    <w:rsid w:val="00C25386"/>
    <w:rsid w:val="00C25593"/>
    <w:rsid w:val="00C25865"/>
    <w:rsid w:val="00C25B69"/>
    <w:rsid w:val="00C25DC3"/>
    <w:rsid w:val="00C2654D"/>
    <w:rsid w:val="00C26742"/>
    <w:rsid w:val="00C2699D"/>
    <w:rsid w:val="00C26DCC"/>
    <w:rsid w:val="00C26DF4"/>
    <w:rsid w:val="00C26F4C"/>
    <w:rsid w:val="00C270DD"/>
    <w:rsid w:val="00C27257"/>
    <w:rsid w:val="00C27353"/>
    <w:rsid w:val="00C274F5"/>
    <w:rsid w:val="00C27951"/>
    <w:rsid w:val="00C27FA7"/>
    <w:rsid w:val="00C30029"/>
    <w:rsid w:val="00C3033F"/>
    <w:rsid w:val="00C30545"/>
    <w:rsid w:val="00C310D7"/>
    <w:rsid w:val="00C311EB"/>
    <w:rsid w:val="00C31680"/>
    <w:rsid w:val="00C317D0"/>
    <w:rsid w:val="00C319C1"/>
    <w:rsid w:val="00C31D8A"/>
    <w:rsid w:val="00C31ECE"/>
    <w:rsid w:val="00C31FA9"/>
    <w:rsid w:val="00C3411A"/>
    <w:rsid w:val="00C348A1"/>
    <w:rsid w:val="00C348BC"/>
    <w:rsid w:val="00C34A65"/>
    <w:rsid w:val="00C34F72"/>
    <w:rsid w:val="00C3524E"/>
    <w:rsid w:val="00C35410"/>
    <w:rsid w:val="00C35DFF"/>
    <w:rsid w:val="00C36339"/>
    <w:rsid w:val="00C364BF"/>
    <w:rsid w:val="00C3660F"/>
    <w:rsid w:val="00C3666B"/>
    <w:rsid w:val="00C36B10"/>
    <w:rsid w:val="00C36D6D"/>
    <w:rsid w:val="00C36FEE"/>
    <w:rsid w:val="00C379CB"/>
    <w:rsid w:val="00C37E11"/>
    <w:rsid w:val="00C4000F"/>
    <w:rsid w:val="00C4002C"/>
    <w:rsid w:val="00C408DF"/>
    <w:rsid w:val="00C40C0B"/>
    <w:rsid w:val="00C41589"/>
    <w:rsid w:val="00C41717"/>
    <w:rsid w:val="00C427E0"/>
    <w:rsid w:val="00C428B1"/>
    <w:rsid w:val="00C42E18"/>
    <w:rsid w:val="00C437E2"/>
    <w:rsid w:val="00C43A74"/>
    <w:rsid w:val="00C444C1"/>
    <w:rsid w:val="00C448C3"/>
    <w:rsid w:val="00C455A6"/>
    <w:rsid w:val="00C455D8"/>
    <w:rsid w:val="00C45625"/>
    <w:rsid w:val="00C45735"/>
    <w:rsid w:val="00C45E27"/>
    <w:rsid w:val="00C4717E"/>
    <w:rsid w:val="00C5003D"/>
    <w:rsid w:val="00C50777"/>
    <w:rsid w:val="00C507D9"/>
    <w:rsid w:val="00C50C58"/>
    <w:rsid w:val="00C5120B"/>
    <w:rsid w:val="00C5227A"/>
    <w:rsid w:val="00C52ABE"/>
    <w:rsid w:val="00C52D51"/>
    <w:rsid w:val="00C52F59"/>
    <w:rsid w:val="00C5328F"/>
    <w:rsid w:val="00C53895"/>
    <w:rsid w:val="00C538E9"/>
    <w:rsid w:val="00C53B22"/>
    <w:rsid w:val="00C53EA3"/>
    <w:rsid w:val="00C53F38"/>
    <w:rsid w:val="00C542EF"/>
    <w:rsid w:val="00C5488D"/>
    <w:rsid w:val="00C5491B"/>
    <w:rsid w:val="00C5578B"/>
    <w:rsid w:val="00C557F2"/>
    <w:rsid w:val="00C55A96"/>
    <w:rsid w:val="00C55FC7"/>
    <w:rsid w:val="00C5601C"/>
    <w:rsid w:val="00C56112"/>
    <w:rsid w:val="00C562B1"/>
    <w:rsid w:val="00C56313"/>
    <w:rsid w:val="00C56845"/>
    <w:rsid w:val="00C56A55"/>
    <w:rsid w:val="00C56BD8"/>
    <w:rsid w:val="00C56BF2"/>
    <w:rsid w:val="00C56EB1"/>
    <w:rsid w:val="00C56F95"/>
    <w:rsid w:val="00C5732D"/>
    <w:rsid w:val="00C57377"/>
    <w:rsid w:val="00C57FC0"/>
    <w:rsid w:val="00C60A50"/>
    <w:rsid w:val="00C611AB"/>
    <w:rsid w:val="00C61378"/>
    <w:rsid w:val="00C61425"/>
    <w:rsid w:val="00C6193C"/>
    <w:rsid w:val="00C61AEF"/>
    <w:rsid w:val="00C6247F"/>
    <w:rsid w:val="00C62DF5"/>
    <w:rsid w:val="00C633DB"/>
    <w:rsid w:val="00C637A9"/>
    <w:rsid w:val="00C63B05"/>
    <w:rsid w:val="00C63C74"/>
    <w:rsid w:val="00C64432"/>
    <w:rsid w:val="00C64B5D"/>
    <w:rsid w:val="00C64CF5"/>
    <w:rsid w:val="00C64EF8"/>
    <w:rsid w:val="00C64EF9"/>
    <w:rsid w:val="00C65013"/>
    <w:rsid w:val="00C65165"/>
    <w:rsid w:val="00C651F4"/>
    <w:rsid w:val="00C65AF6"/>
    <w:rsid w:val="00C662E6"/>
    <w:rsid w:val="00C666BB"/>
    <w:rsid w:val="00C6680D"/>
    <w:rsid w:val="00C669F2"/>
    <w:rsid w:val="00C676A3"/>
    <w:rsid w:val="00C703FC"/>
    <w:rsid w:val="00C705B1"/>
    <w:rsid w:val="00C70813"/>
    <w:rsid w:val="00C7083D"/>
    <w:rsid w:val="00C70D5E"/>
    <w:rsid w:val="00C710FE"/>
    <w:rsid w:val="00C7152E"/>
    <w:rsid w:val="00C71A52"/>
    <w:rsid w:val="00C71BFF"/>
    <w:rsid w:val="00C71C70"/>
    <w:rsid w:val="00C71D4B"/>
    <w:rsid w:val="00C72181"/>
    <w:rsid w:val="00C72F52"/>
    <w:rsid w:val="00C7356D"/>
    <w:rsid w:val="00C736C2"/>
    <w:rsid w:val="00C73B15"/>
    <w:rsid w:val="00C74B22"/>
    <w:rsid w:val="00C74FD7"/>
    <w:rsid w:val="00C74FE8"/>
    <w:rsid w:val="00C75029"/>
    <w:rsid w:val="00C758BC"/>
    <w:rsid w:val="00C758D8"/>
    <w:rsid w:val="00C768AD"/>
    <w:rsid w:val="00C76E00"/>
    <w:rsid w:val="00C7723E"/>
    <w:rsid w:val="00C7747B"/>
    <w:rsid w:val="00C77AE3"/>
    <w:rsid w:val="00C77C88"/>
    <w:rsid w:val="00C8042E"/>
    <w:rsid w:val="00C806A9"/>
    <w:rsid w:val="00C80B1F"/>
    <w:rsid w:val="00C80D30"/>
    <w:rsid w:val="00C8188A"/>
    <w:rsid w:val="00C8197E"/>
    <w:rsid w:val="00C81989"/>
    <w:rsid w:val="00C81DA0"/>
    <w:rsid w:val="00C820AB"/>
    <w:rsid w:val="00C824D9"/>
    <w:rsid w:val="00C82DE1"/>
    <w:rsid w:val="00C83945"/>
    <w:rsid w:val="00C83E4F"/>
    <w:rsid w:val="00C84376"/>
    <w:rsid w:val="00C84484"/>
    <w:rsid w:val="00C848E6"/>
    <w:rsid w:val="00C84977"/>
    <w:rsid w:val="00C849F8"/>
    <w:rsid w:val="00C84B2E"/>
    <w:rsid w:val="00C84CBB"/>
    <w:rsid w:val="00C84EFB"/>
    <w:rsid w:val="00C8588C"/>
    <w:rsid w:val="00C85D06"/>
    <w:rsid w:val="00C85EBB"/>
    <w:rsid w:val="00C85FA8"/>
    <w:rsid w:val="00C864B8"/>
    <w:rsid w:val="00C868F4"/>
    <w:rsid w:val="00C86C03"/>
    <w:rsid w:val="00C86E4A"/>
    <w:rsid w:val="00C87981"/>
    <w:rsid w:val="00C87E84"/>
    <w:rsid w:val="00C90A52"/>
    <w:rsid w:val="00C91A1E"/>
    <w:rsid w:val="00C91B81"/>
    <w:rsid w:val="00C91BBA"/>
    <w:rsid w:val="00C91FCC"/>
    <w:rsid w:val="00C92D16"/>
    <w:rsid w:val="00C92D90"/>
    <w:rsid w:val="00C92E89"/>
    <w:rsid w:val="00C939B8"/>
    <w:rsid w:val="00C93D0F"/>
    <w:rsid w:val="00C93D51"/>
    <w:rsid w:val="00C94EE0"/>
    <w:rsid w:val="00C9510E"/>
    <w:rsid w:val="00C95172"/>
    <w:rsid w:val="00C95CF0"/>
    <w:rsid w:val="00C96282"/>
    <w:rsid w:val="00C965D9"/>
    <w:rsid w:val="00C96765"/>
    <w:rsid w:val="00C96992"/>
    <w:rsid w:val="00C973CF"/>
    <w:rsid w:val="00C975BF"/>
    <w:rsid w:val="00C97E4B"/>
    <w:rsid w:val="00CA0475"/>
    <w:rsid w:val="00CA05B7"/>
    <w:rsid w:val="00CA0630"/>
    <w:rsid w:val="00CA06A4"/>
    <w:rsid w:val="00CA07A5"/>
    <w:rsid w:val="00CA0B9E"/>
    <w:rsid w:val="00CA0C68"/>
    <w:rsid w:val="00CA106B"/>
    <w:rsid w:val="00CA1560"/>
    <w:rsid w:val="00CA2497"/>
    <w:rsid w:val="00CA2DC4"/>
    <w:rsid w:val="00CA2DF0"/>
    <w:rsid w:val="00CA2EEE"/>
    <w:rsid w:val="00CA3879"/>
    <w:rsid w:val="00CA42F5"/>
    <w:rsid w:val="00CA58E2"/>
    <w:rsid w:val="00CA67C0"/>
    <w:rsid w:val="00CA6852"/>
    <w:rsid w:val="00CA698D"/>
    <w:rsid w:val="00CA6B0D"/>
    <w:rsid w:val="00CA7542"/>
    <w:rsid w:val="00CA79FC"/>
    <w:rsid w:val="00CA7DD2"/>
    <w:rsid w:val="00CA7E3B"/>
    <w:rsid w:val="00CA7EED"/>
    <w:rsid w:val="00CB0B53"/>
    <w:rsid w:val="00CB239F"/>
    <w:rsid w:val="00CB2E77"/>
    <w:rsid w:val="00CB3447"/>
    <w:rsid w:val="00CB393A"/>
    <w:rsid w:val="00CB39D0"/>
    <w:rsid w:val="00CB43E5"/>
    <w:rsid w:val="00CB4A6E"/>
    <w:rsid w:val="00CB4E56"/>
    <w:rsid w:val="00CB5462"/>
    <w:rsid w:val="00CB55BE"/>
    <w:rsid w:val="00CB5B77"/>
    <w:rsid w:val="00CB5E1B"/>
    <w:rsid w:val="00CB6004"/>
    <w:rsid w:val="00CB641C"/>
    <w:rsid w:val="00CB645A"/>
    <w:rsid w:val="00CB6E93"/>
    <w:rsid w:val="00CB7661"/>
    <w:rsid w:val="00CB7A75"/>
    <w:rsid w:val="00CC011D"/>
    <w:rsid w:val="00CC18FD"/>
    <w:rsid w:val="00CC1E0B"/>
    <w:rsid w:val="00CC2272"/>
    <w:rsid w:val="00CC2673"/>
    <w:rsid w:val="00CC27F3"/>
    <w:rsid w:val="00CC2C16"/>
    <w:rsid w:val="00CC3117"/>
    <w:rsid w:val="00CC346C"/>
    <w:rsid w:val="00CC35F1"/>
    <w:rsid w:val="00CC43A5"/>
    <w:rsid w:val="00CC4574"/>
    <w:rsid w:val="00CC48A1"/>
    <w:rsid w:val="00CC48CF"/>
    <w:rsid w:val="00CC493F"/>
    <w:rsid w:val="00CC4A38"/>
    <w:rsid w:val="00CC4C03"/>
    <w:rsid w:val="00CC4E4D"/>
    <w:rsid w:val="00CC6696"/>
    <w:rsid w:val="00CC7648"/>
    <w:rsid w:val="00CC7670"/>
    <w:rsid w:val="00CC771F"/>
    <w:rsid w:val="00CC7D10"/>
    <w:rsid w:val="00CD090E"/>
    <w:rsid w:val="00CD0EED"/>
    <w:rsid w:val="00CD1930"/>
    <w:rsid w:val="00CD1BE6"/>
    <w:rsid w:val="00CD20D5"/>
    <w:rsid w:val="00CD25F6"/>
    <w:rsid w:val="00CD2E7C"/>
    <w:rsid w:val="00CD2E94"/>
    <w:rsid w:val="00CD3B52"/>
    <w:rsid w:val="00CD4827"/>
    <w:rsid w:val="00CD488B"/>
    <w:rsid w:val="00CD4A78"/>
    <w:rsid w:val="00CD4BE5"/>
    <w:rsid w:val="00CD5201"/>
    <w:rsid w:val="00CD572C"/>
    <w:rsid w:val="00CD58BB"/>
    <w:rsid w:val="00CD5ACA"/>
    <w:rsid w:val="00CD66E1"/>
    <w:rsid w:val="00CD6B2C"/>
    <w:rsid w:val="00CD6FC9"/>
    <w:rsid w:val="00CD706C"/>
    <w:rsid w:val="00CD7DCD"/>
    <w:rsid w:val="00CE00D4"/>
    <w:rsid w:val="00CE01C3"/>
    <w:rsid w:val="00CE020D"/>
    <w:rsid w:val="00CE08A2"/>
    <w:rsid w:val="00CE0D2D"/>
    <w:rsid w:val="00CE10F7"/>
    <w:rsid w:val="00CE1460"/>
    <w:rsid w:val="00CE1537"/>
    <w:rsid w:val="00CE1C36"/>
    <w:rsid w:val="00CE1FC7"/>
    <w:rsid w:val="00CE2B1A"/>
    <w:rsid w:val="00CE2BEC"/>
    <w:rsid w:val="00CE2BEF"/>
    <w:rsid w:val="00CE3587"/>
    <w:rsid w:val="00CE3EA2"/>
    <w:rsid w:val="00CE4798"/>
    <w:rsid w:val="00CE4A56"/>
    <w:rsid w:val="00CE5048"/>
    <w:rsid w:val="00CE52FB"/>
    <w:rsid w:val="00CE544C"/>
    <w:rsid w:val="00CE5C24"/>
    <w:rsid w:val="00CE5D82"/>
    <w:rsid w:val="00CE6F8F"/>
    <w:rsid w:val="00CE7989"/>
    <w:rsid w:val="00CE7990"/>
    <w:rsid w:val="00CE7DC6"/>
    <w:rsid w:val="00CF0101"/>
    <w:rsid w:val="00CF052B"/>
    <w:rsid w:val="00CF0921"/>
    <w:rsid w:val="00CF17AD"/>
    <w:rsid w:val="00CF1AF7"/>
    <w:rsid w:val="00CF1F49"/>
    <w:rsid w:val="00CF1FC1"/>
    <w:rsid w:val="00CF2364"/>
    <w:rsid w:val="00CF2CBF"/>
    <w:rsid w:val="00CF3893"/>
    <w:rsid w:val="00CF3A66"/>
    <w:rsid w:val="00CF3CE8"/>
    <w:rsid w:val="00CF42DF"/>
    <w:rsid w:val="00CF4316"/>
    <w:rsid w:val="00CF57B8"/>
    <w:rsid w:val="00CF585A"/>
    <w:rsid w:val="00CF59A1"/>
    <w:rsid w:val="00CF59AD"/>
    <w:rsid w:val="00CF5D0D"/>
    <w:rsid w:val="00CF60C9"/>
    <w:rsid w:val="00CF6165"/>
    <w:rsid w:val="00CF72F1"/>
    <w:rsid w:val="00CF7FCB"/>
    <w:rsid w:val="00D00287"/>
    <w:rsid w:val="00D0036D"/>
    <w:rsid w:val="00D006FA"/>
    <w:rsid w:val="00D00B8C"/>
    <w:rsid w:val="00D0108F"/>
    <w:rsid w:val="00D01493"/>
    <w:rsid w:val="00D0173B"/>
    <w:rsid w:val="00D017A2"/>
    <w:rsid w:val="00D02706"/>
    <w:rsid w:val="00D03218"/>
    <w:rsid w:val="00D03332"/>
    <w:rsid w:val="00D035B6"/>
    <w:rsid w:val="00D036B7"/>
    <w:rsid w:val="00D045AC"/>
    <w:rsid w:val="00D048D8"/>
    <w:rsid w:val="00D04941"/>
    <w:rsid w:val="00D04A82"/>
    <w:rsid w:val="00D05FB0"/>
    <w:rsid w:val="00D0639F"/>
    <w:rsid w:val="00D06744"/>
    <w:rsid w:val="00D07196"/>
    <w:rsid w:val="00D072B2"/>
    <w:rsid w:val="00D07A2A"/>
    <w:rsid w:val="00D07C8F"/>
    <w:rsid w:val="00D07E12"/>
    <w:rsid w:val="00D07F75"/>
    <w:rsid w:val="00D07FD9"/>
    <w:rsid w:val="00D07FE2"/>
    <w:rsid w:val="00D1149F"/>
    <w:rsid w:val="00D12049"/>
    <w:rsid w:val="00D12D0E"/>
    <w:rsid w:val="00D13902"/>
    <w:rsid w:val="00D1390E"/>
    <w:rsid w:val="00D13CFB"/>
    <w:rsid w:val="00D143DF"/>
    <w:rsid w:val="00D14C42"/>
    <w:rsid w:val="00D15432"/>
    <w:rsid w:val="00D159D9"/>
    <w:rsid w:val="00D15E59"/>
    <w:rsid w:val="00D16098"/>
    <w:rsid w:val="00D16D50"/>
    <w:rsid w:val="00D172A4"/>
    <w:rsid w:val="00D17335"/>
    <w:rsid w:val="00D17795"/>
    <w:rsid w:val="00D1796A"/>
    <w:rsid w:val="00D179CF"/>
    <w:rsid w:val="00D17B3C"/>
    <w:rsid w:val="00D17D98"/>
    <w:rsid w:val="00D17DE1"/>
    <w:rsid w:val="00D200F3"/>
    <w:rsid w:val="00D20540"/>
    <w:rsid w:val="00D2068E"/>
    <w:rsid w:val="00D21B12"/>
    <w:rsid w:val="00D21B1D"/>
    <w:rsid w:val="00D21CD2"/>
    <w:rsid w:val="00D21D83"/>
    <w:rsid w:val="00D2200A"/>
    <w:rsid w:val="00D22106"/>
    <w:rsid w:val="00D22156"/>
    <w:rsid w:val="00D22342"/>
    <w:rsid w:val="00D223A8"/>
    <w:rsid w:val="00D22597"/>
    <w:rsid w:val="00D2281B"/>
    <w:rsid w:val="00D22DC6"/>
    <w:rsid w:val="00D2363E"/>
    <w:rsid w:val="00D2376E"/>
    <w:rsid w:val="00D23EEB"/>
    <w:rsid w:val="00D2433A"/>
    <w:rsid w:val="00D24403"/>
    <w:rsid w:val="00D247F0"/>
    <w:rsid w:val="00D24BE1"/>
    <w:rsid w:val="00D2568C"/>
    <w:rsid w:val="00D25F10"/>
    <w:rsid w:val="00D26779"/>
    <w:rsid w:val="00D2689D"/>
    <w:rsid w:val="00D26CC0"/>
    <w:rsid w:val="00D26E5F"/>
    <w:rsid w:val="00D26F31"/>
    <w:rsid w:val="00D30292"/>
    <w:rsid w:val="00D31B21"/>
    <w:rsid w:val="00D31C89"/>
    <w:rsid w:val="00D3250B"/>
    <w:rsid w:val="00D326CD"/>
    <w:rsid w:val="00D32FE8"/>
    <w:rsid w:val="00D33058"/>
    <w:rsid w:val="00D332B9"/>
    <w:rsid w:val="00D33D15"/>
    <w:rsid w:val="00D357B8"/>
    <w:rsid w:val="00D35A07"/>
    <w:rsid w:val="00D35F23"/>
    <w:rsid w:val="00D36173"/>
    <w:rsid w:val="00D36CD2"/>
    <w:rsid w:val="00D37084"/>
    <w:rsid w:val="00D37354"/>
    <w:rsid w:val="00D3774A"/>
    <w:rsid w:val="00D37860"/>
    <w:rsid w:val="00D37BD3"/>
    <w:rsid w:val="00D37C00"/>
    <w:rsid w:val="00D37EEA"/>
    <w:rsid w:val="00D407DE"/>
    <w:rsid w:val="00D408BC"/>
    <w:rsid w:val="00D40F5B"/>
    <w:rsid w:val="00D410CA"/>
    <w:rsid w:val="00D413E3"/>
    <w:rsid w:val="00D418CE"/>
    <w:rsid w:val="00D41FCE"/>
    <w:rsid w:val="00D42926"/>
    <w:rsid w:val="00D42B29"/>
    <w:rsid w:val="00D43B3C"/>
    <w:rsid w:val="00D44095"/>
    <w:rsid w:val="00D44495"/>
    <w:rsid w:val="00D44DD9"/>
    <w:rsid w:val="00D454C0"/>
    <w:rsid w:val="00D459AE"/>
    <w:rsid w:val="00D46593"/>
    <w:rsid w:val="00D4668A"/>
    <w:rsid w:val="00D4688D"/>
    <w:rsid w:val="00D46B7B"/>
    <w:rsid w:val="00D4768A"/>
    <w:rsid w:val="00D47809"/>
    <w:rsid w:val="00D4791E"/>
    <w:rsid w:val="00D47A0F"/>
    <w:rsid w:val="00D47D12"/>
    <w:rsid w:val="00D5019F"/>
    <w:rsid w:val="00D503BA"/>
    <w:rsid w:val="00D5052A"/>
    <w:rsid w:val="00D508F3"/>
    <w:rsid w:val="00D509C2"/>
    <w:rsid w:val="00D50BD3"/>
    <w:rsid w:val="00D50E55"/>
    <w:rsid w:val="00D51677"/>
    <w:rsid w:val="00D51962"/>
    <w:rsid w:val="00D52477"/>
    <w:rsid w:val="00D52894"/>
    <w:rsid w:val="00D530E0"/>
    <w:rsid w:val="00D53B66"/>
    <w:rsid w:val="00D53F92"/>
    <w:rsid w:val="00D54296"/>
    <w:rsid w:val="00D542E0"/>
    <w:rsid w:val="00D54F45"/>
    <w:rsid w:val="00D554EE"/>
    <w:rsid w:val="00D55949"/>
    <w:rsid w:val="00D55E1C"/>
    <w:rsid w:val="00D55FF3"/>
    <w:rsid w:val="00D56034"/>
    <w:rsid w:val="00D560D6"/>
    <w:rsid w:val="00D561DA"/>
    <w:rsid w:val="00D5748C"/>
    <w:rsid w:val="00D57768"/>
    <w:rsid w:val="00D6033C"/>
    <w:rsid w:val="00D60387"/>
    <w:rsid w:val="00D60DF8"/>
    <w:rsid w:val="00D62D36"/>
    <w:rsid w:val="00D63149"/>
    <w:rsid w:val="00D63288"/>
    <w:rsid w:val="00D63311"/>
    <w:rsid w:val="00D63D65"/>
    <w:rsid w:val="00D63E97"/>
    <w:rsid w:val="00D63F4E"/>
    <w:rsid w:val="00D6470D"/>
    <w:rsid w:val="00D64CB4"/>
    <w:rsid w:val="00D6502D"/>
    <w:rsid w:val="00D6551D"/>
    <w:rsid w:val="00D65B00"/>
    <w:rsid w:val="00D65C86"/>
    <w:rsid w:val="00D65D02"/>
    <w:rsid w:val="00D6605B"/>
    <w:rsid w:val="00D6723D"/>
    <w:rsid w:val="00D679EA"/>
    <w:rsid w:val="00D67C35"/>
    <w:rsid w:val="00D67E93"/>
    <w:rsid w:val="00D7032E"/>
    <w:rsid w:val="00D70368"/>
    <w:rsid w:val="00D7088B"/>
    <w:rsid w:val="00D70B6F"/>
    <w:rsid w:val="00D70C51"/>
    <w:rsid w:val="00D70E04"/>
    <w:rsid w:val="00D71060"/>
    <w:rsid w:val="00D711ED"/>
    <w:rsid w:val="00D723B5"/>
    <w:rsid w:val="00D737B8"/>
    <w:rsid w:val="00D7383E"/>
    <w:rsid w:val="00D74067"/>
    <w:rsid w:val="00D742B1"/>
    <w:rsid w:val="00D74A38"/>
    <w:rsid w:val="00D74B44"/>
    <w:rsid w:val="00D75B21"/>
    <w:rsid w:val="00D75BA8"/>
    <w:rsid w:val="00D75C2D"/>
    <w:rsid w:val="00D763D7"/>
    <w:rsid w:val="00D7652A"/>
    <w:rsid w:val="00D76CA6"/>
    <w:rsid w:val="00D770A1"/>
    <w:rsid w:val="00D7743F"/>
    <w:rsid w:val="00D77553"/>
    <w:rsid w:val="00D7777F"/>
    <w:rsid w:val="00D77922"/>
    <w:rsid w:val="00D80251"/>
    <w:rsid w:val="00D80B9E"/>
    <w:rsid w:val="00D81B1A"/>
    <w:rsid w:val="00D81D81"/>
    <w:rsid w:val="00D82216"/>
    <w:rsid w:val="00D8275B"/>
    <w:rsid w:val="00D828E9"/>
    <w:rsid w:val="00D82942"/>
    <w:rsid w:val="00D844B9"/>
    <w:rsid w:val="00D854B4"/>
    <w:rsid w:val="00D85BAF"/>
    <w:rsid w:val="00D85ED4"/>
    <w:rsid w:val="00D85FD1"/>
    <w:rsid w:val="00D860B1"/>
    <w:rsid w:val="00D86C19"/>
    <w:rsid w:val="00D87886"/>
    <w:rsid w:val="00D87DEB"/>
    <w:rsid w:val="00D87E37"/>
    <w:rsid w:val="00D904B4"/>
    <w:rsid w:val="00D90A7A"/>
    <w:rsid w:val="00D912E9"/>
    <w:rsid w:val="00D9159E"/>
    <w:rsid w:val="00D91BAC"/>
    <w:rsid w:val="00D9293C"/>
    <w:rsid w:val="00D92AC2"/>
    <w:rsid w:val="00D92CB6"/>
    <w:rsid w:val="00D93153"/>
    <w:rsid w:val="00D932F3"/>
    <w:rsid w:val="00D9369D"/>
    <w:rsid w:val="00D93CB8"/>
    <w:rsid w:val="00D94180"/>
    <w:rsid w:val="00D94530"/>
    <w:rsid w:val="00D94631"/>
    <w:rsid w:val="00D9498E"/>
    <w:rsid w:val="00D94E4C"/>
    <w:rsid w:val="00D94EFA"/>
    <w:rsid w:val="00D94F28"/>
    <w:rsid w:val="00D957A4"/>
    <w:rsid w:val="00D96CE0"/>
    <w:rsid w:val="00D9714C"/>
    <w:rsid w:val="00D97406"/>
    <w:rsid w:val="00D976A4"/>
    <w:rsid w:val="00D97E34"/>
    <w:rsid w:val="00DA0354"/>
    <w:rsid w:val="00DA04F6"/>
    <w:rsid w:val="00DA11F7"/>
    <w:rsid w:val="00DA132D"/>
    <w:rsid w:val="00DA1D49"/>
    <w:rsid w:val="00DA294D"/>
    <w:rsid w:val="00DA2B55"/>
    <w:rsid w:val="00DA2FD2"/>
    <w:rsid w:val="00DA424F"/>
    <w:rsid w:val="00DA4AB9"/>
    <w:rsid w:val="00DA4ED4"/>
    <w:rsid w:val="00DA5758"/>
    <w:rsid w:val="00DA57DD"/>
    <w:rsid w:val="00DA58A6"/>
    <w:rsid w:val="00DA5C9D"/>
    <w:rsid w:val="00DA5ECF"/>
    <w:rsid w:val="00DA617D"/>
    <w:rsid w:val="00DA68A4"/>
    <w:rsid w:val="00DA7206"/>
    <w:rsid w:val="00DA73DB"/>
    <w:rsid w:val="00DA7598"/>
    <w:rsid w:val="00DA78EC"/>
    <w:rsid w:val="00DA7EB5"/>
    <w:rsid w:val="00DA7FE8"/>
    <w:rsid w:val="00DB061D"/>
    <w:rsid w:val="00DB0732"/>
    <w:rsid w:val="00DB0829"/>
    <w:rsid w:val="00DB0E2F"/>
    <w:rsid w:val="00DB1B28"/>
    <w:rsid w:val="00DB2264"/>
    <w:rsid w:val="00DB3212"/>
    <w:rsid w:val="00DB32E3"/>
    <w:rsid w:val="00DB40F7"/>
    <w:rsid w:val="00DB5345"/>
    <w:rsid w:val="00DB5401"/>
    <w:rsid w:val="00DB54B2"/>
    <w:rsid w:val="00DB5579"/>
    <w:rsid w:val="00DB5A97"/>
    <w:rsid w:val="00DB5BCA"/>
    <w:rsid w:val="00DB5F7B"/>
    <w:rsid w:val="00DB689E"/>
    <w:rsid w:val="00DB703B"/>
    <w:rsid w:val="00DB72D2"/>
    <w:rsid w:val="00DB76EC"/>
    <w:rsid w:val="00DB78B0"/>
    <w:rsid w:val="00DB78EC"/>
    <w:rsid w:val="00DC05AD"/>
    <w:rsid w:val="00DC062A"/>
    <w:rsid w:val="00DC0A98"/>
    <w:rsid w:val="00DC0CAE"/>
    <w:rsid w:val="00DC0EFD"/>
    <w:rsid w:val="00DC250E"/>
    <w:rsid w:val="00DC29FB"/>
    <w:rsid w:val="00DC3250"/>
    <w:rsid w:val="00DC3484"/>
    <w:rsid w:val="00DC34AA"/>
    <w:rsid w:val="00DC439B"/>
    <w:rsid w:val="00DC47DA"/>
    <w:rsid w:val="00DC4D1D"/>
    <w:rsid w:val="00DC4E08"/>
    <w:rsid w:val="00DC609E"/>
    <w:rsid w:val="00DC60E4"/>
    <w:rsid w:val="00DC63E6"/>
    <w:rsid w:val="00DC64A4"/>
    <w:rsid w:val="00DC6FE8"/>
    <w:rsid w:val="00DD00F6"/>
    <w:rsid w:val="00DD0693"/>
    <w:rsid w:val="00DD08F1"/>
    <w:rsid w:val="00DD0925"/>
    <w:rsid w:val="00DD0987"/>
    <w:rsid w:val="00DD0EB6"/>
    <w:rsid w:val="00DD11D0"/>
    <w:rsid w:val="00DD1AA8"/>
    <w:rsid w:val="00DD2024"/>
    <w:rsid w:val="00DD2E80"/>
    <w:rsid w:val="00DD3642"/>
    <w:rsid w:val="00DD3826"/>
    <w:rsid w:val="00DD3E25"/>
    <w:rsid w:val="00DD4229"/>
    <w:rsid w:val="00DD431A"/>
    <w:rsid w:val="00DD47A5"/>
    <w:rsid w:val="00DD4857"/>
    <w:rsid w:val="00DD4E83"/>
    <w:rsid w:val="00DD58E5"/>
    <w:rsid w:val="00DD59CF"/>
    <w:rsid w:val="00DD660F"/>
    <w:rsid w:val="00DD7623"/>
    <w:rsid w:val="00DD7F8F"/>
    <w:rsid w:val="00DE05D5"/>
    <w:rsid w:val="00DE06D8"/>
    <w:rsid w:val="00DE127E"/>
    <w:rsid w:val="00DE1858"/>
    <w:rsid w:val="00DE1CD0"/>
    <w:rsid w:val="00DE1D9A"/>
    <w:rsid w:val="00DE26E6"/>
    <w:rsid w:val="00DE2C44"/>
    <w:rsid w:val="00DE2E47"/>
    <w:rsid w:val="00DE313E"/>
    <w:rsid w:val="00DE3CB6"/>
    <w:rsid w:val="00DE3E98"/>
    <w:rsid w:val="00DE3F69"/>
    <w:rsid w:val="00DE3FA9"/>
    <w:rsid w:val="00DE4CD8"/>
    <w:rsid w:val="00DE4DDA"/>
    <w:rsid w:val="00DE4F91"/>
    <w:rsid w:val="00DE5ACE"/>
    <w:rsid w:val="00DE6042"/>
    <w:rsid w:val="00DE6206"/>
    <w:rsid w:val="00DE62DA"/>
    <w:rsid w:val="00DE6396"/>
    <w:rsid w:val="00DE6648"/>
    <w:rsid w:val="00DE668A"/>
    <w:rsid w:val="00DE6BD6"/>
    <w:rsid w:val="00DE775F"/>
    <w:rsid w:val="00DE7788"/>
    <w:rsid w:val="00DE7DC6"/>
    <w:rsid w:val="00DF0A75"/>
    <w:rsid w:val="00DF0BF2"/>
    <w:rsid w:val="00DF0CE0"/>
    <w:rsid w:val="00DF1D0E"/>
    <w:rsid w:val="00DF21A1"/>
    <w:rsid w:val="00DF264E"/>
    <w:rsid w:val="00DF2B25"/>
    <w:rsid w:val="00DF2B2A"/>
    <w:rsid w:val="00DF2B9D"/>
    <w:rsid w:val="00DF31EF"/>
    <w:rsid w:val="00DF3355"/>
    <w:rsid w:val="00DF38A6"/>
    <w:rsid w:val="00DF3A51"/>
    <w:rsid w:val="00DF3AFA"/>
    <w:rsid w:val="00DF417A"/>
    <w:rsid w:val="00DF43EB"/>
    <w:rsid w:val="00DF444A"/>
    <w:rsid w:val="00DF4A03"/>
    <w:rsid w:val="00DF4C11"/>
    <w:rsid w:val="00DF4ECB"/>
    <w:rsid w:val="00DF53C2"/>
    <w:rsid w:val="00DF56E7"/>
    <w:rsid w:val="00DF591C"/>
    <w:rsid w:val="00DF5B7B"/>
    <w:rsid w:val="00DF606C"/>
    <w:rsid w:val="00DF60E4"/>
    <w:rsid w:val="00DF6B1A"/>
    <w:rsid w:val="00DF6F01"/>
    <w:rsid w:val="00E00512"/>
    <w:rsid w:val="00E005DD"/>
    <w:rsid w:val="00E016F3"/>
    <w:rsid w:val="00E01809"/>
    <w:rsid w:val="00E01838"/>
    <w:rsid w:val="00E01A8F"/>
    <w:rsid w:val="00E0218D"/>
    <w:rsid w:val="00E02500"/>
    <w:rsid w:val="00E0315A"/>
    <w:rsid w:val="00E031BB"/>
    <w:rsid w:val="00E03234"/>
    <w:rsid w:val="00E03765"/>
    <w:rsid w:val="00E03B6F"/>
    <w:rsid w:val="00E040AF"/>
    <w:rsid w:val="00E04662"/>
    <w:rsid w:val="00E0481D"/>
    <w:rsid w:val="00E0511D"/>
    <w:rsid w:val="00E056B5"/>
    <w:rsid w:val="00E05785"/>
    <w:rsid w:val="00E05B67"/>
    <w:rsid w:val="00E05C4F"/>
    <w:rsid w:val="00E06B0A"/>
    <w:rsid w:val="00E0702A"/>
    <w:rsid w:val="00E0712D"/>
    <w:rsid w:val="00E0717E"/>
    <w:rsid w:val="00E072AD"/>
    <w:rsid w:val="00E10C42"/>
    <w:rsid w:val="00E116F5"/>
    <w:rsid w:val="00E11EBD"/>
    <w:rsid w:val="00E120C6"/>
    <w:rsid w:val="00E123F6"/>
    <w:rsid w:val="00E12B72"/>
    <w:rsid w:val="00E1316A"/>
    <w:rsid w:val="00E13338"/>
    <w:rsid w:val="00E1389A"/>
    <w:rsid w:val="00E139D6"/>
    <w:rsid w:val="00E13AF5"/>
    <w:rsid w:val="00E1403A"/>
    <w:rsid w:val="00E14329"/>
    <w:rsid w:val="00E1446E"/>
    <w:rsid w:val="00E14920"/>
    <w:rsid w:val="00E15D3E"/>
    <w:rsid w:val="00E15FBB"/>
    <w:rsid w:val="00E16280"/>
    <w:rsid w:val="00E163ED"/>
    <w:rsid w:val="00E172DC"/>
    <w:rsid w:val="00E202AA"/>
    <w:rsid w:val="00E202FA"/>
    <w:rsid w:val="00E20387"/>
    <w:rsid w:val="00E2057A"/>
    <w:rsid w:val="00E21176"/>
    <w:rsid w:val="00E218F6"/>
    <w:rsid w:val="00E21908"/>
    <w:rsid w:val="00E22325"/>
    <w:rsid w:val="00E2288A"/>
    <w:rsid w:val="00E228DE"/>
    <w:rsid w:val="00E229EB"/>
    <w:rsid w:val="00E2307F"/>
    <w:rsid w:val="00E232E6"/>
    <w:rsid w:val="00E23A3B"/>
    <w:rsid w:val="00E23D0D"/>
    <w:rsid w:val="00E24E22"/>
    <w:rsid w:val="00E251A8"/>
    <w:rsid w:val="00E255C3"/>
    <w:rsid w:val="00E25A40"/>
    <w:rsid w:val="00E25C9B"/>
    <w:rsid w:val="00E265B8"/>
    <w:rsid w:val="00E268A1"/>
    <w:rsid w:val="00E26920"/>
    <w:rsid w:val="00E26B97"/>
    <w:rsid w:val="00E2719F"/>
    <w:rsid w:val="00E27508"/>
    <w:rsid w:val="00E27714"/>
    <w:rsid w:val="00E277E3"/>
    <w:rsid w:val="00E279F4"/>
    <w:rsid w:val="00E3001F"/>
    <w:rsid w:val="00E306B6"/>
    <w:rsid w:val="00E306CA"/>
    <w:rsid w:val="00E31562"/>
    <w:rsid w:val="00E31639"/>
    <w:rsid w:val="00E31EB6"/>
    <w:rsid w:val="00E32556"/>
    <w:rsid w:val="00E32A16"/>
    <w:rsid w:val="00E32F6C"/>
    <w:rsid w:val="00E33074"/>
    <w:rsid w:val="00E3321E"/>
    <w:rsid w:val="00E33A91"/>
    <w:rsid w:val="00E33EAA"/>
    <w:rsid w:val="00E34667"/>
    <w:rsid w:val="00E34813"/>
    <w:rsid w:val="00E34A91"/>
    <w:rsid w:val="00E34C3E"/>
    <w:rsid w:val="00E34F92"/>
    <w:rsid w:val="00E350BF"/>
    <w:rsid w:val="00E357AA"/>
    <w:rsid w:val="00E35841"/>
    <w:rsid w:val="00E361B7"/>
    <w:rsid w:val="00E3651B"/>
    <w:rsid w:val="00E36FC8"/>
    <w:rsid w:val="00E37020"/>
    <w:rsid w:val="00E37702"/>
    <w:rsid w:val="00E37E4A"/>
    <w:rsid w:val="00E4028C"/>
    <w:rsid w:val="00E4034A"/>
    <w:rsid w:val="00E40484"/>
    <w:rsid w:val="00E40509"/>
    <w:rsid w:val="00E4063F"/>
    <w:rsid w:val="00E406DD"/>
    <w:rsid w:val="00E40DC0"/>
    <w:rsid w:val="00E411DB"/>
    <w:rsid w:val="00E4158B"/>
    <w:rsid w:val="00E41B38"/>
    <w:rsid w:val="00E41DE0"/>
    <w:rsid w:val="00E424A2"/>
    <w:rsid w:val="00E4260D"/>
    <w:rsid w:val="00E42963"/>
    <w:rsid w:val="00E435DC"/>
    <w:rsid w:val="00E4374E"/>
    <w:rsid w:val="00E43B3E"/>
    <w:rsid w:val="00E43CA9"/>
    <w:rsid w:val="00E43FD6"/>
    <w:rsid w:val="00E447EC"/>
    <w:rsid w:val="00E4493F"/>
    <w:rsid w:val="00E451A1"/>
    <w:rsid w:val="00E45829"/>
    <w:rsid w:val="00E45A8D"/>
    <w:rsid w:val="00E46BC1"/>
    <w:rsid w:val="00E46D1C"/>
    <w:rsid w:val="00E4722E"/>
    <w:rsid w:val="00E4735F"/>
    <w:rsid w:val="00E4756B"/>
    <w:rsid w:val="00E4769E"/>
    <w:rsid w:val="00E476F6"/>
    <w:rsid w:val="00E47E97"/>
    <w:rsid w:val="00E5000E"/>
    <w:rsid w:val="00E50A0E"/>
    <w:rsid w:val="00E522EA"/>
    <w:rsid w:val="00E52B0B"/>
    <w:rsid w:val="00E52E73"/>
    <w:rsid w:val="00E538AD"/>
    <w:rsid w:val="00E53E3B"/>
    <w:rsid w:val="00E54490"/>
    <w:rsid w:val="00E54AF7"/>
    <w:rsid w:val="00E54C18"/>
    <w:rsid w:val="00E5565A"/>
    <w:rsid w:val="00E55966"/>
    <w:rsid w:val="00E55EC2"/>
    <w:rsid w:val="00E56C3E"/>
    <w:rsid w:val="00E56C5E"/>
    <w:rsid w:val="00E571EA"/>
    <w:rsid w:val="00E573BD"/>
    <w:rsid w:val="00E57595"/>
    <w:rsid w:val="00E5771A"/>
    <w:rsid w:val="00E5784F"/>
    <w:rsid w:val="00E57C86"/>
    <w:rsid w:val="00E6076F"/>
    <w:rsid w:val="00E60A2C"/>
    <w:rsid w:val="00E60E64"/>
    <w:rsid w:val="00E60E9D"/>
    <w:rsid w:val="00E61030"/>
    <w:rsid w:val="00E6121F"/>
    <w:rsid w:val="00E61235"/>
    <w:rsid w:val="00E6160D"/>
    <w:rsid w:val="00E61A0B"/>
    <w:rsid w:val="00E61A99"/>
    <w:rsid w:val="00E61B1D"/>
    <w:rsid w:val="00E627E6"/>
    <w:rsid w:val="00E62E67"/>
    <w:rsid w:val="00E63315"/>
    <w:rsid w:val="00E635F7"/>
    <w:rsid w:val="00E63954"/>
    <w:rsid w:val="00E63AA0"/>
    <w:rsid w:val="00E63B5E"/>
    <w:rsid w:val="00E641AC"/>
    <w:rsid w:val="00E64440"/>
    <w:rsid w:val="00E65013"/>
    <w:rsid w:val="00E653F9"/>
    <w:rsid w:val="00E65574"/>
    <w:rsid w:val="00E655F8"/>
    <w:rsid w:val="00E658C7"/>
    <w:rsid w:val="00E6597B"/>
    <w:rsid w:val="00E65BAA"/>
    <w:rsid w:val="00E66447"/>
    <w:rsid w:val="00E66C9D"/>
    <w:rsid w:val="00E66CFF"/>
    <w:rsid w:val="00E671D9"/>
    <w:rsid w:val="00E673AC"/>
    <w:rsid w:val="00E67992"/>
    <w:rsid w:val="00E67AD2"/>
    <w:rsid w:val="00E70083"/>
    <w:rsid w:val="00E707F5"/>
    <w:rsid w:val="00E70D62"/>
    <w:rsid w:val="00E70EB8"/>
    <w:rsid w:val="00E71131"/>
    <w:rsid w:val="00E719A4"/>
    <w:rsid w:val="00E71F66"/>
    <w:rsid w:val="00E72029"/>
    <w:rsid w:val="00E7219C"/>
    <w:rsid w:val="00E72ED4"/>
    <w:rsid w:val="00E732F8"/>
    <w:rsid w:val="00E73760"/>
    <w:rsid w:val="00E73A1F"/>
    <w:rsid w:val="00E74314"/>
    <w:rsid w:val="00E74349"/>
    <w:rsid w:val="00E744A3"/>
    <w:rsid w:val="00E747FB"/>
    <w:rsid w:val="00E75E6B"/>
    <w:rsid w:val="00E76935"/>
    <w:rsid w:val="00E76CB9"/>
    <w:rsid w:val="00E7750F"/>
    <w:rsid w:val="00E778C4"/>
    <w:rsid w:val="00E77CE3"/>
    <w:rsid w:val="00E77F15"/>
    <w:rsid w:val="00E800E9"/>
    <w:rsid w:val="00E8096A"/>
    <w:rsid w:val="00E80F5A"/>
    <w:rsid w:val="00E811EA"/>
    <w:rsid w:val="00E811F5"/>
    <w:rsid w:val="00E81233"/>
    <w:rsid w:val="00E8131F"/>
    <w:rsid w:val="00E817C8"/>
    <w:rsid w:val="00E81941"/>
    <w:rsid w:val="00E821F3"/>
    <w:rsid w:val="00E832FA"/>
    <w:rsid w:val="00E83629"/>
    <w:rsid w:val="00E83D4F"/>
    <w:rsid w:val="00E83E7C"/>
    <w:rsid w:val="00E848B7"/>
    <w:rsid w:val="00E84FBC"/>
    <w:rsid w:val="00E85727"/>
    <w:rsid w:val="00E8599B"/>
    <w:rsid w:val="00E86A5D"/>
    <w:rsid w:val="00E86C15"/>
    <w:rsid w:val="00E871EE"/>
    <w:rsid w:val="00E87A73"/>
    <w:rsid w:val="00E90271"/>
    <w:rsid w:val="00E90365"/>
    <w:rsid w:val="00E90952"/>
    <w:rsid w:val="00E9130C"/>
    <w:rsid w:val="00E9263F"/>
    <w:rsid w:val="00E926A9"/>
    <w:rsid w:val="00E926AB"/>
    <w:rsid w:val="00E92AF4"/>
    <w:rsid w:val="00E92E34"/>
    <w:rsid w:val="00E9313C"/>
    <w:rsid w:val="00E93FED"/>
    <w:rsid w:val="00E9445F"/>
    <w:rsid w:val="00E9531E"/>
    <w:rsid w:val="00E955FD"/>
    <w:rsid w:val="00E969E9"/>
    <w:rsid w:val="00E96B57"/>
    <w:rsid w:val="00E9719C"/>
    <w:rsid w:val="00E9737E"/>
    <w:rsid w:val="00E978A4"/>
    <w:rsid w:val="00EA0257"/>
    <w:rsid w:val="00EA07BF"/>
    <w:rsid w:val="00EA0814"/>
    <w:rsid w:val="00EA0BAA"/>
    <w:rsid w:val="00EA0CE5"/>
    <w:rsid w:val="00EA1354"/>
    <w:rsid w:val="00EA17A0"/>
    <w:rsid w:val="00EA1F28"/>
    <w:rsid w:val="00EA20D8"/>
    <w:rsid w:val="00EA23BF"/>
    <w:rsid w:val="00EA3380"/>
    <w:rsid w:val="00EA33AF"/>
    <w:rsid w:val="00EA3707"/>
    <w:rsid w:val="00EA3858"/>
    <w:rsid w:val="00EA3F33"/>
    <w:rsid w:val="00EA444D"/>
    <w:rsid w:val="00EA4452"/>
    <w:rsid w:val="00EA4938"/>
    <w:rsid w:val="00EA4BFC"/>
    <w:rsid w:val="00EA5A81"/>
    <w:rsid w:val="00EA68BC"/>
    <w:rsid w:val="00EA68D3"/>
    <w:rsid w:val="00EA6B8C"/>
    <w:rsid w:val="00EA72FE"/>
    <w:rsid w:val="00EA7865"/>
    <w:rsid w:val="00EA79CF"/>
    <w:rsid w:val="00EA7A6C"/>
    <w:rsid w:val="00EA7F84"/>
    <w:rsid w:val="00EA7FA6"/>
    <w:rsid w:val="00EB025F"/>
    <w:rsid w:val="00EB02AF"/>
    <w:rsid w:val="00EB0C64"/>
    <w:rsid w:val="00EB1BD5"/>
    <w:rsid w:val="00EB2B21"/>
    <w:rsid w:val="00EB39D3"/>
    <w:rsid w:val="00EB4071"/>
    <w:rsid w:val="00EB4846"/>
    <w:rsid w:val="00EB4EEE"/>
    <w:rsid w:val="00EB561C"/>
    <w:rsid w:val="00EB5E83"/>
    <w:rsid w:val="00EB5EC2"/>
    <w:rsid w:val="00EB5F32"/>
    <w:rsid w:val="00EB631F"/>
    <w:rsid w:val="00EB6E63"/>
    <w:rsid w:val="00EB6E6D"/>
    <w:rsid w:val="00EC03DB"/>
    <w:rsid w:val="00EC08B1"/>
    <w:rsid w:val="00EC12BF"/>
    <w:rsid w:val="00EC1306"/>
    <w:rsid w:val="00EC14A8"/>
    <w:rsid w:val="00EC1A02"/>
    <w:rsid w:val="00EC23F2"/>
    <w:rsid w:val="00EC2451"/>
    <w:rsid w:val="00EC2826"/>
    <w:rsid w:val="00EC2C14"/>
    <w:rsid w:val="00EC32AF"/>
    <w:rsid w:val="00EC3E8E"/>
    <w:rsid w:val="00EC4018"/>
    <w:rsid w:val="00EC42E0"/>
    <w:rsid w:val="00EC46C6"/>
    <w:rsid w:val="00EC4A42"/>
    <w:rsid w:val="00EC4B32"/>
    <w:rsid w:val="00EC508C"/>
    <w:rsid w:val="00EC599F"/>
    <w:rsid w:val="00EC59A4"/>
    <w:rsid w:val="00EC5C57"/>
    <w:rsid w:val="00EC638C"/>
    <w:rsid w:val="00EC6AC7"/>
    <w:rsid w:val="00EC70FC"/>
    <w:rsid w:val="00EC7163"/>
    <w:rsid w:val="00EC71C4"/>
    <w:rsid w:val="00EC7398"/>
    <w:rsid w:val="00EC74E1"/>
    <w:rsid w:val="00EC7A04"/>
    <w:rsid w:val="00EC7DE1"/>
    <w:rsid w:val="00ED0D01"/>
    <w:rsid w:val="00ED1227"/>
    <w:rsid w:val="00ED1923"/>
    <w:rsid w:val="00ED1FF8"/>
    <w:rsid w:val="00ED2142"/>
    <w:rsid w:val="00ED2278"/>
    <w:rsid w:val="00ED3580"/>
    <w:rsid w:val="00ED39F3"/>
    <w:rsid w:val="00ED3DAE"/>
    <w:rsid w:val="00ED3F7B"/>
    <w:rsid w:val="00ED4C9C"/>
    <w:rsid w:val="00ED4D70"/>
    <w:rsid w:val="00ED4F71"/>
    <w:rsid w:val="00ED50D6"/>
    <w:rsid w:val="00ED52D9"/>
    <w:rsid w:val="00ED540D"/>
    <w:rsid w:val="00ED5815"/>
    <w:rsid w:val="00ED5C07"/>
    <w:rsid w:val="00ED5D07"/>
    <w:rsid w:val="00ED5FAF"/>
    <w:rsid w:val="00ED645C"/>
    <w:rsid w:val="00ED6462"/>
    <w:rsid w:val="00ED6966"/>
    <w:rsid w:val="00ED6D91"/>
    <w:rsid w:val="00ED7F9B"/>
    <w:rsid w:val="00EE091B"/>
    <w:rsid w:val="00EE0B24"/>
    <w:rsid w:val="00EE2192"/>
    <w:rsid w:val="00EE25C4"/>
    <w:rsid w:val="00EE2742"/>
    <w:rsid w:val="00EE2994"/>
    <w:rsid w:val="00EE2DA5"/>
    <w:rsid w:val="00EE2E31"/>
    <w:rsid w:val="00EE3B52"/>
    <w:rsid w:val="00EE4937"/>
    <w:rsid w:val="00EE4AF8"/>
    <w:rsid w:val="00EE4C34"/>
    <w:rsid w:val="00EE5634"/>
    <w:rsid w:val="00EE5D57"/>
    <w:rsid w:val="00EE63C4"/>
    <w:rsid w:val="00EE66C3"/>
    <w:rsid w:val="00EE6BA2"/>
    <w:rsid w:val="00EE6F80"/>
    <w:rsid w:val="00EE70CE"/>
    <w:rsid w:val="00EE7F6C"/>
    <w:rsid w:val="00EF00ED"/>
    <w:rsid w:val="00EF036C"/>
    <w:rsid w:val="00EF063E"/>
    <w:rsid w:val="00EF0862"/>
    <w:rsid w:val="00EF17B5"/>
    <w:rsid w:val="00EF1F84"/>
    <w:rsid w:val="00EF2049"/>
    <w:rsid w:val="00EF2135"/>
    <w:rsid w:val="00EF23EF"/>
    <w:rsid w:val="00EF27FE"/>
    <w:rsid w:val="00EF31EE"/>
    <w:rsid w:val="00EF3853"/>
    <w:rsid w:val="00EF3B4E"/>
    <w:rsid w:val="00EF3E4C"/>
    <w:rsid w:val="00EF40C7"/>
    <w:rsid w:val="00EF426D"/>
    <w:rsid w:val="00EF5387"/>
    <w:rsid w:val="00EF57E4"/>
    <w:rsid w:val="00EF5FC1"/>
    <w:rsid w:val="00EF6072"/>
    <w:rsid w:val="00EF6134"/>
    <w:rsid w:val="00EF6BF0"/>
    <w:rsid w:val="00EF6DF2"/>
    <w:rsid w:val="00EF6ED8"/>
    <w:rsid w:val="00EF72DA"/>
    <w:rsid w:val="00EF72DF"/>
    <w:rsid w:val="00F00214"/>
    <w:rsid w:val="00F004FF"/>
    <w:rsid w:val="00F00DFA"/>
    <w:rsid w:val="00F012D4"/>
    <w:rsid w:val="00F01C22"/>
    <w:rsid w:val="00F01CFE"/>
    <w:rsid w:val="00F02367"/>
    <w:rsid w:val="00F0245B"/>
    <w:rsid w:val="00F03052"/>
    <w:rsid w:val="00F037A3"/>
    <w:rsid w:val="00F03986"/>
    <w:rsid w:val="00F03BB7"/>
    <w:rsid w:val="00F043BB"/>
    <w:rsid w:val="00F04509"/>
    <w:rsid w:val="00F0549E"/>
    <w:rsid w:val="00F056AF"/>
    <w:rsid w:val="00F05B0E"/>
    <w:rsid w:val="00F0636A"/>
    <w:rsid w:val="00F0636B"/>
    <w:rsid w:val="00F06D61"/>
    <w:rsid w:val="00F06D98"/>
    <w:rsid w:val="00F06E0A"/>
    <w:rsid w:val="00F06E96"/>
    <w:rsid w:val="00F07039"/>
    <w:rsid w:val="00F104D7"/>
    <w:rsid w:val="00F10D17"/>
    <w:rsid w:val="00F11075"/>
    <w:rsid w:val="00F11518"/>
    <w:rsid w:val="00F115D4"/>
    <w:rsid w:val="00F11B50"/>
    <w:rsid w:val="00F11BA2"/>
    <w:rsid w:val="00F11D47"/>
    <w:rsid w:val="00F129DD"/>
    <w:rsid w:val="00F13587"/>
    <w:rsid w:val="00F13878"/>
    <w:rsid w:val="00F13BDA"/>
    <w:rsid w:val="00F14098"/>
    <w:rsid w:val="00F14194"/>
    <w:rsid w:val="00F142A9"/>
    <w:rsid w:val="00F14B43"/>
    <w:rsid w:val="00F16611"/>
    <w:rsid w:val="00F16984"/>
    <w:rsid w:val="00F16B32"/>
    <w:rsid w:val="00F16BDE"/>
    <w:rsid w:val="00F16EB3"/>
    <w:rsid w:val="00F17DEB"/>
    <w:rsid w:val="00F17FFC"/>
    <w:rsid w:val="00F2002D"/>
    <w:rsid w:val="00F208C2"/>
    <w:rsid w:val="00F20E08"/>
    <w:rsid w:val="00F20E6C"/>
    <w:rsid w:val="00F2108C"/>
    <w:rsid w:val="00F212F1"/>
    <w:rsid w:val="00F21AE3"/>
    <w:rsid w:val="00F21B43"/>
    <w:rsid w:val="00F21E5A"/>
    <w:rsid w:val="00F223E8"/>
    <w:rsid w:val="00F22D87"/>
    <w:rsid w:val="00F22EAA"/>
    <w:rsid w:val="00F22F53"/>
    <w:rsid w:val="00F231B3"/>
    <w:rsid w:val="00F23386"/>
    <w:rsid w:val="00F2343B"/>
    <w:rsid w:val="00F23497"/>
    <w:rsid w:val="00F2363F"/>
    <w:rsid w:val="00F23B8C"/>
    <w:rsid w:val="00F23B9E"/>
    <w:rsid w:val="00F24261"/>
    <w:rsid w:val="00F24629"/>
    <w:rsid w:val="00F24FF4"/>
    <w:rsid w:val="00F2594D"/>
    <w:rsid w:val="00F25A3F"/>
    <w:rsid w:val="00F25B04"/>
    <w:rsid w:val="00F25EE0"/>
    <w:rsid w:val="00F263B8"/>
    <w:rsid w:val="00F26B0F"/>
    <w:rsid w:val="00F26C08"/>
    <w:rsid w:val="00F2770C"/>
    <w:rsid w:val="00F27F77"/>
    <w:rsid w:val="00F30420"/>
    <w:rsid w:val="00F304DF"/>
    <w:rsid w:val="00F3074F"/>
    <w:rsid w:val="00F31914"/>
    <w:rsid w:val="00F31B3E"/>
    <w:rsid w:val="00F321A2"/>
    <w:rsid w:val="00F32D5C"/>
    <w:rsid w:val="00F33DE7"/>
    <w:rsid w:val="00F34931"/>
    <w:rsid w:val="00F34937"/>
    <w:rsid w:val="00F349EB"/>
    <w:rsid w:val="00F351D0"/>
    <w:rsid w:val="00F353A5"/>
    <w:rsid w:val="00F3596C"/>
    <w:rsid w:val="00F35B6E"/>
    <w:rsid w:val="00F3676C"/>
    <w:rsid w:val="00F36FE2"/>
    <w:rsid w:val="00F37065"/>
    <w:rsid w:val="00F3769A"/>
    <w:rsid w:val="00F376A3"/>
    <w:rsid w:val="00F378B3"/>
    <w:rsid w:val="00F37B30"/>
    <w:rsid w:val="00F404D8"/>
    <w:rsid w:val="00F4068F"/>
    <w:rsid w:val="00F409DF"/>
    <w:rsid w:val="00F409E1"/>
    <w:rsid w:val="00F40E29"/>
    <w:rsid w:val="00F41458"/>
    <w:rsid w:val="00F41573"/>
    <w:rsid w:val="00F415E8"/>
    <w:rsid w:val="00F4167D"/>
    <w:rsid w:val="00F41946"/>
    <w:rsid w:val="00F4205E"/>
    <w:rsid w:val="00F42066"/>
    <w:rsid w:val="00F427A6"/>
    <w:rsid w:val="00F42A62"/>
    <w:rsid w:val="00F430AB"/>
    <w:rsid w:val="00F4381B"/>
    <w:rsid w:val="00F439F9"/>
    <w:rsid w:val="00F44273"/>
    <w:rsid w:val="00F444F9"/>
    <w:rsid w:val="00F44523"/>
    <w:rsid w:val="00F44AA3"/>
    <w:rsid w:val="00F44CB0"/>
    <w:rsid w:val="00F44F95"/>
    <w:rsid w:val="00F45734"/>
    <w:rsid w:val="00F45C5D"/>
    <w:rsid w:val="00F45FBD"/>
    <w:rsid w:val="00F45FCC"/>
    <w:rsid w:val="00F46285"/>
    <w:rsid w:val="00F463C5"/>
    <w:rsid w:val="00F4642B"/>
    <w:rsid w:val="00F47021"/>
    <w:rsid w:val="00F474F6"/>
    <w:rsid w:val="00F50FA1"/>
    <w:rsid w:val="00F50FF0"/>
    <w:rsid w:val="00F51429"/>
    <w:rsid w:val="00F51443"/>
    <w:rsid w:val="00F515E2"/>
    <w:rsid w:val="00F5178A"/>
    <w:rsid w:val="00F51985"/>
    <w:rsid w:val="00F51C86"/>
    <w:rsid w:val="00F51D96"/>
    <w:rsid w:val="00F53090"/>
    <w:rsid w:val="00F53166"/>
    <w:rsid w:val="00F536E2"/>
    <w:rsid w:val="00F540BA"/>
    <w:rsid w:val="00F542A4"/>
    <w:rsid w:val="00F546EA"/>
    <w:rsid w:val="00F547E2"/>
    <w:rsid w:val="00F54CA1"/>
    <w:rsid w:val="00F552B2"/>
    <w:rsid w:val="00F558BA"/>
    <w:rsid w:val="00F56238"/>
    <w:rsid w:val="00F56352"/>
    <w:rsid w:val="00F56D31"/>
    <w:rsid w:val="00F57658"/>
    <w:rsid w:val="00F577BB"/>
    <w:rsid w:val="00F5789A"/>
    <w:rsid w:val="00F57EFF"/>
    <w:rsid w:val="00F606B6"/>
    <w:rsid w:val="00F60963"/>
    <w:rsid w:val="00F61644"/>
    <w:rsid w:val="00F62B31"/>
    <w:rsid w:val="00F62E99"/>
    <w:rsid w:val="00F63061"/>
    <w:rsid w:val="00F63870"/>
    <w:rsid w:val="00F63A07"/>
    <w:rsid w:val="00F644E6"/>
    <w:rsid w:val="00F646A0"/>
    <w:rsid w:val="00F6509A"/>
    <w:rsid w:val="00F65362"/>
    <w:rsid w:val="00F65985"/>
    <w:rsid w:val="00F659A8"/>
    <w:rsid w:val="00F6604B"/>
    <w:rsid w:val="00F6663E"/>
    <w:rsid w:val="00F67429"/>
    <w:rsid w:val="00F6762E"/>
    <w:rsid w:val="00F70DA9"/>
    <w:rsid w:val="00F70DFE"/>
    <w:rsid w:val="00F713CB"/>
    <w:rsid w:val="00F7143D"/>
    <w:rsid w:val="00F71794"/>
    <w:rsid w:val="00F73C9C"/>
    <w:rsid w:val="00F752B5"/>
    <w:rsid w:val="00F75ACA"/>
    <w:rsid w:val="00F75C0F"/>
    <w:rsid w:val="00F764C2"/>
    <w:rsid w:val="00F776A7"/>
    <w:rsid w:val="00F80137"/>
    <w:rsid w:val="00F8093D"/>
    <w:rsid w:val="00F80DD9"/>
    <w:rsid w:val="00F80E4E"/>
    <w:rsid w:val="00F80E9D"/>
    <w:rsid w:val="00F8134B"/>
    <w:rsid w:val="00F813F2"/>
    <w:rsid w:val="00F8169F"/>
    <w:rsid w:val="00F8187D"/>
    <w:rsid w:val="00F81930"/>
    <w:rsid w:val="00F81B46"/>
    <w:rsid w:val="00F81B50"/>
    <w:rsid w:val="00F81D0A"/>
    <w:rsid w:val="00F81FA3"/>
    <w:rsid w:val="00F820DA"/>
    <w:rsid w:val="00F823F7"/>
    <w:rsid w:val="00F824CF"/>
    <w:rsid w:val="00F83C8F"/>
    <w:rsid w:val="00F83D54"/>
    <w:rsid w:val="00F840CD"/>
    <w:rsid w:val="00F845D9"/>
    <w:rsid w:val="00F848DF"/>
    <w:rsid w:val="00F84AA3"/>
    <w:rsid w:val="00F85465"/>
    <w:rsid w:val="00F85581"/>
    <w:rsid w:val="00F85BA2"/>
    <w:rsid w:val="00F85DB4"/>
    <w:rsid w:val="00F85E14"/>
    <w:rsid w:val="00F85E71"/>
    <w:rsid w:val="00F86323"/>
    <w:rsid w:val="00F86D46"/>
    <w:rsid w:val="00F86DD5"/>
    <w:rsid w:val="00F878D9"/>
    <w:rsid w:val="00F87904"/>
    <w:rsid w:val="00F87A9B"/>
    <w:rsid w:val="00F87EF9"/>
    <w:rsid w:val="00F87F51"/>
    <w:rsid w:val="00F90CF3"/>
    <w:rsid w:val="00F90E27"/>
    <w:rsid w:val="00F914EB"/>
    <w:rsid w:val="00F91948"/>
    <w:rsid w:val="00F919F1"/>
    <w:rsid w:val="00F91F5E"/>
    <w:rsid w:val="00F9244D"/>
    <w:rsid w:val="00F92B4B"/>
    <w:rsid w:val="00F92BF4"/>
    <w:rsid w:val="00F9312A"/>
    <w:rsid w:val="00F93275"/>
    <w:rsid w:val="00F93BE2"/>
    <w:rsid w:val="00F9401B"/>
    <w:rsid w:val="00F9444F"/>
    <w:rsid w:val="00F946EC"/>
    <w:rsid w:val="00F9522E"/>
    <w:rsid w:val="00F9546D"/>
    <w:rsid w:val="00F9595A"/>
    <w:rsid w:val="00F9597B"/>
    <w:rsid w:val="00F95A3C"/>
    <w:rsid w:val="00FA0351"/>
    <w:rsid w:val="00FA1976"/>
    <w:rsid w:val="00FA1B31"/>
    <w:rsid w:val="00FA1CAF"/>
    <w:rsid w:val="00FA3230"/>
    <w:rsid w:val="00FA3239"/>
    <w:rsid w:val="00FA3240"/>
    <w:rsid w:val="00FA3396"/>
    <w:rsid w:val="00FA350A"/>
    <w:rsid w:val="00FA35AB"/>
    <w:rsid w:val="00FA4CA3"/>
    <w:rsid w:val="00FA4D31"/>
    <w:rsid w:val="00FA551B"/>
    <w:rsid w:val="00FA5E0A"/>
    <w:rsid w:val="00FA5E92"/>
    <w:rsid w:val="00FA6180"/>
    <w:rsid w:val="00FA6235"/>
    <w:rsid w:val="00FA647F"/>
    <w:rsid w:val="00FA6AFB"/>
    <w:rsid w:val="00FA6CD6"/>
    <w:rsid w:val="00FA6CD8"/>
    <w:rsid w:val="00FA7046"/>
    <w:rsid w:val="00FA7156"/>
    <w:rsid w:val="00FA73A9"/>
    <w:rsid w:val="00FA748B"/>
    <w:rsid w:val="00FA76E2"/>
    <w:rsid w:val="00FA7FD6"/>
    <w:rsid w:val="00FB03D0"/>
    <w:rsid w:val="00FB0D36"/>
    <w:rsid w:val="00FB0E67"/>
    <w:rsid w:val="00FB0EFA"/>
    <w:rsid w:val="00FB14D9"/>
    <w:rsid w:val="00FB19B8"/>
    <w:rsid w:val="00FB211A"/>
    <w:rsid w:val="00FB223D"/>
    <w:rsid w:val="00FB22FF"/>
    <w:rsid w:val="00FB31A0"/>
    <w:rsid w:val="00FB34B7"/>
    <w:rsid w:val="00FB36CD"/>
    <w:rsid w:val="00FB3CE6"/>
    <w:rsid w:val="00FB3F8A"/>
    <w:rsid w:val="00FB4519"/>
    <w:rsid w:val="00FB4556"/>
    <w:rsid w:val="00FB49B9"/>
    <w:rsid w:val="00FB49F7"/>
    <w:rsid w:val="00FB53D1"/>
    <w:rsid w:val="00FB5453"/>
    <w:rsid w:val="00FB5728"/>
    <w:rsid w:val="00FB5C8E"/>
    <w:rsid w:val="00FB662F"/>
    <w:rsid w:val="00FB69C1"/>
    <w:rsid w:val="00FB6C09"/>
    <w:rsid w:val="00FB78CA"/>
    <w:rsid w:val="00FB7D84"/>
    <w:rsid w:val="00FC07F4"/>
    <w:rsid w:val="00FC0823"/>
    <w:rsid w:val="00FC0C97"/>
    <w:rsid w:val="00FC18AE"/>
    <w:rsid w:val="00FC1CA7"/>
    <w:rsid w:val="00FC254D"/>
    <w:rsid w:val="00FC2685"/>
    <w:rsid w:val="00FC26FD"/>
    <w:rsid w:val="00FC2D11"/>
    <w:rsid w:val="00FC2E73"/>
    <w:rsid w:val="00FC2FEC"/>
    <w:rsid w:val="00FC31AF"/>
    <w:rsid w:val="00FC3ECD"/>
    <w:rsid w:val="00FC4AF6"/>
    <w:rsid w:val="00FC4B86"/>
    <w:rsid w:val="00FC4BCD"/>
    <w:rsid w:val="00FC589F"/>
    <w:rsid w:val="00FC5DCC"/>
    <w:rsid w:val="00FC6782"/>
    <w:rsid w:val="00FC6F27"/>
    <w:rsid w:val="00FC75FF"/>
    <w:rsid w:val="00FC76F1"/>
    <w:rsid w:val="00FD04EC"/>
    <w:rsid w:val="00FD089D"/>
    <w:rsid w:val="00FD1368"/>
    <w:rsid w:val="00FD1515"/>
    <w:rsid w:val="00FD1DD9"/>
    <w:rsid w:val="00FD1ED5"/>
    <w:rsid w:val="00FD2147"/>
    <w:rsid w:val="00FD2277"/>
    <w:rsid w:val="00FD24CF"/>
    <w:rsid w:val="00FD2540"/>
    <w:rsid w:val="00FD2DE6"/>
    <w:rsid w:val="00FD3734"/>
    <w:rsid w:val="00FD384D"/>
    <w:rsid w:val="00FD3906"/>
    <w:rsid w:val="00FD3917"/>
    <w:rsid w:val="00FD3D35"/>
    <w:rsid w:val="00FD468B"/>
    <w:rsid w:val="00FD548B"/>
    <w:rsid w:val="00FD5683"/>
    <w:rsid w:val="00FD56FB"/>
    <w:rsid w:val="00FD58AB"/>
    <w:rsid w:val="00FD5B4B"/>
    <w:rsid w:val="00FD600A"/>
    <w:rsid w:val="00FD6134"/>
    <w:rsid w:val="00FD668B"/>
    <w:rsid w:val="00FD67CF"/>
    <w:rsid w:val="00FD6E8C"/>
    <w:rsid w:val="00FD6F31"/>
    <w:rsid w:val="00FD7024"/>
    <w:rsid w:val="00FD7150"/>
    <w:rsid w:val="00FD7369"/>
    <w:rsid w:val="00FD7836"/>
    <w:rsid w:val="00FD792F"/>
    <w:rsid w:val="00FD7B94"/>
    <w:rsid w:val="00FD7E0F"/>
    <w:rsid w:val="00FD7F57"/>
    <w:rsid w:val="00FE08CE"/>
    <w:rsid w:val="00FE1652"/>
    <w:rsid w:val="00FE254D"/>
    <w:rsid w:val="00FE25AA"/>
    <w:rsid w:val="00FE28AE"/>
    <w:rsid w:val="00FE2F54"/>
    <w:rsid w:val="00FE31CF"/>
    <w:rsid w:val="00FE33E0"/>
    <w:rsid w:val="00FE36AA"/>
    <w:rsid w:val="00FE3C27"/>
    <w:rsid w:val="00FE404B"/>
    <w:rsid w:val="00FE534B"/>
    <w:rsid w:val="00FE5581"/>
    <w:rsid w:val="00FE58FC"/>
    <w:rsid w:val="00FE5FA0"/>
    <w:rsid w:val="00FE6698"/>
    <w:rsid w:val="00FE6959"/>
    <w:rsid w:val="00FE7793"/>
    <w:rsid w:val="00FE7DB4"/>
    <w:rsid w:val="00FF0B3A"/>
    <w:rsid w:val="00FF0BD7"/>
    <w:rsid w:val="00FF10E4"/>
    <w:rsid w:val="00FF13BC"/>
    <w:rsid w:val="00FF1A76"/>
    <w:rsid w:val="00FF1D85"/>
    <w:rsid w:val="00FF201B"/>
    <w:rsid w:val="00FF2058"/>
    <w:rsid w:val="00FF2263"/>
    <w:rsid w:val="00FF28D8"/>
    <w:rsid w:val="00FF2A44"/>
    <w:rsid w:val="00FF2B70"/>
    <w:rsid w:val="00FF2C41"/>
    <w:rsid w:val="00FF32F4"/>
    <w:rsid w:val="00FF3591"/>
    <w:rsid w:val="00FF3A97"/>
    <w:rsid w:val="00FF3D58"/>
    <w:rsid w:val="00FF3EF9"/>
    <w:rsid w:val="00FF48A8"/>
    <w:rsid w:val="00FF50E7"/>
    <w:rsid w:val="00FF54B6"/>
    <w:rsid w:val="00FF5743"/>
    <w:rsid w:val="00FF5F0D"/>
    <w:rsid w:val="00FF635E"/>
    <w:rsid w:val="00FF67FA"/>
    <w:rsid w:val="00FF681C"/>
    <w:rsid w:val="00FF6D52"/>
    <w:rsid w:val="00FF6F72"/>
    <w:rsid w:val="00FF71A4"/>
    <w:rsid w:val="00FF7632"/>
    <w:rsid w:val="00FF76B3"/>
    <w:rsid w:val="00FF7731"/>
    <w:rsid w:val="00FF78CF"/>
    <w:rsid w:val="00FF7B62"/>
    <w:rsid w:val="00FF7C7A"/>
    <w:rsid w:val="0E075460"/>
    <w:rsid w:val="3CCB7AB0"/>
    <w:rsid w:val="573098C8"/>
    <w:rsid w:val="6560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F0DEE"/>
  <w15:docId w15:val="{0462FC06-868B-481C-80FA-72A8E4272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8C72C4"/>
  </w:style>
  <w:style w:type="character" w:customStyle="1" w:styleId="spellingerror">
    <w:name w:val="spellingerror"/>
    <w:basedOn w:val="DefaultParagraphFont"/>
    <w:rsid w:val="008C72C4"/>
  </w:style>
  <w:style w:type="paragraph" w:customStyle="1" w:styleId="FSNoteDetail">
    <w:name w:val="FS Note Detail"/>
    <w:basedOn w:val="Normal"/>
    <w:qFormat/>
    <w:rsid w:val="00C15231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numbering" w:customStyle="1" w:styleId="CurrentList1">
    <w:name w:val="Current List1"/>
    <w:uiPriority w:val="99"/>
    <w:rsid w:val="00794E3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6" ma:contentTypeDescription="Create a new document." ma:contentTypeScope="" ma:versionID="4388856e08c0cf05bc054d44a923a0bd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66fdf895c786ef160cbf41811546c0d0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4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EE1098-F1C7-4AFF-8F8C-787F213B40C9}"/>
</file>

<file path=customXml/itemProps3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5a9030fe-44eb-414a-a832-b9cd4a240f9b"/>
    <ds:schemaRef ds:uri="e4aa87c3-b3c7-4a60-99ba-36bc98ea187f"/>
  </ds:schemaRefs>
</ds:datastoreItem>
</file>

<file path=customXml/itemProps4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5.xml><?xml version="1.0" encoding="utf-8"?>
<ds:datastoreItem xmlns:ds="http://schemas.openxmlformats.org/officeDocument/2006/customXml" ds:itemID="{BDAE34CE-762E-47FA-B13F-323DAB44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1311</TotalTime>
  <Pages>35</Pages>
  <Words>7521</Words>
  <Characters>42875</Characters>
  <Application>Microsoft Office Word</Application>
  <DocSecurity>0</DocSecurity>
  <Lines>357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สามารถ อี-เทรดดิ้ง จำกัด</vt:lpstr>
      <vt:lpstr>บริษัท สามารถ อี-เทรดดิ้ง จำกัด</vt:lpstr>
    </vt:vector>
  </TitlesOfParts>
  <Company>Ernst &amp; Young</Company>
  <LinksUpToDate>false</LinksUpToDate>
  <CharactersWithSpaces>50296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dc:description/>
  <cp:lastModifiedBy>Natchapan Kitrueangphatchara</cp:lastModifiedBy>
  <cp:revision>300</cp:revision>
  <cp:lastPrinted>2023-05-09T20:00:00Z</cp:lastPrinted>
  <dcterms:created xsi:type="dcterms:W3CDTF">2023-04-26T18:46:00Z</dcterms:created>
  <dcterms:modified xsi:type="dcterms:W3CDTF">2023-05-11T03:58:00Z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GrammarlyDocumentId">
    <vt:lpwstr>38d33270cb54cc5dfc589448246aeef6906d1b0961aae5a9a2ef69e20ecf6a8d</vt:lpwstr>
  </property>
</Properties>
</file>