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56D12" w:rsidRPr="006375B5" w14:paraId="64C35D6C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6375B5" w:rsidRDefault="00956D1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6375B5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E5345" w:rsidRPr="006375B5" w14:paraId="31EA66E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1F3E9580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7777777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2732536E" w:rsidR="00C8500E" w:rsidRPr="00093AA2" w:rsidRDefault="00A46F43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860E42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860E42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860E42">
        <w:rPr>
          <w:rFonts w:ascii="Angsana New" w:hAnsi="Angsana New"/>
          <w:sz w:val="30"/>
          <w:szCs w:val="30"/>
          <w:cs/>
        </w:rPr>
        <w:t xml:space="preserve"> </w:t>
      </w:r>
      <w:r w:rsidR="00860E42" w:rsidRPr="00860E42">
        <w:rPr>
          <w:rFonts w:ascii="Angsana New" w:hAnsi="Angsana New"/>
          <w:sz w:val="30"/>
          <w:szCs w:val="30"/>
        </w:rPr>
        <w:t xml:space="preserve">9 </w:t>
      </w:r>
      <w:r w:rsidR="00860E42" w:rsidRPr="00860E42">
        <w:rPr>
          <w:rFonts w:ascii="Angsana New" w:hAnsi="Angsana New" w:hint="cs"/>
          <w:sz w:val="30"/>
          <w:szCs w:val="30"/>
          <w:cs/>
        </w:rPr>
        <w:t>พฤษภาคม</w:t>
      </w:r>
      <w:r w:rsidR="0062672E" w:rsidRPr="00860E42">
        <w:rPr>
          <w:rFonts w:ascii="Angsana New" w:hAnsi="Angsana New" w:hint="cs"/>
          <w:sz w:val="30"/>
          <w:szCs w:val="30"/>
          <w:cs/>
        </w:rPr>
        <w:t xml:space="preserve"> </w:t>
      </w:r>
      <w:r w:rsidR="000E564C" w:rsidRPr="00860E42">
        <w:rPr>
          <w:rFonts w:ascii="Angsana New" w:hAnsi="Angsana New"/>
          <w:sz w:val="30"/>
          <w:szCs w:val="30"/>
        </w:rPr>
        <w:t>256</w:t>
      </w:r>
      <w:r w:rsidR="00093AA2" w:rsidRPr="00860E42">
        <w:rPr>
          <w:rFonts w:ascii="Angsana New" w:hAnsi="Angsana New"/>
          <w:sz w:val="30"/>
          <w:szCs w:val="30"/>
        </w:rPr>
        <w:t>6</w:t>
      </w:r>
    </w:p>
    <w:p w14:paraId="58CE93AD" w14:textId="77777777" w:rsidR="00C8500E" w:rsidRPr="00093AA2" w:rsidRDefault="00C8500E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30"/>
          <w:szCs w:val="30"/>
        </w:rPr>
      </w:pPr>
    </w:p>
    <w:p w14:paraId="0804369B" w14:textId="54FF116F" w:rsidR="00C8500E" w:rsidRPr="00093AA2" w:rsidRDefault="000E564C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b/>
          <w:bCs/>
          <w:sz w:val="30"/>
          <w:szCs w:val="30"/>
        </w:rPr>
        <w:t>1</w:t>
      </w:r>
      <w:r w:rsidR="00C8500E" w:rsidRPr="00093AA2">
        <w:rPr>
          <w:rFonts w:ascii="Angsana New" w:hAnsi="Angsana New"/>
          <w:b/>
          <w:bCs/>
          <w:sz w:val="30"/>
          <w:szCs w:val="30"/>
        </w:rPr>
        <w:tab/>
      </w:r>
      <w:r w:rsidR="00C8500E" w:rsidRPr="00093AA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09D33D" w14:textId="77777777" w:rsidR="00C8500E" w:rsidRPr="00093AA2" w:rsidRDefault="00C8500E" w:rsidP="0043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BF9BA6E" w14:textId="463EE81C" w:rsidR="00C8500E" w:rsidRPr="00093AA2" w:rsidRDefault="00477EF0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บริษัท</w:t>
      </w:r>
      <w:r w:rsidR="00C8500E" w:rsidRPr="00093AA2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093AA2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093AA2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093AA2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093AA2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093AA2">
        <w:rPr>
          <w:rFonts w:ascii="Angsana New" w:hAnsi="Angsana New"/>
          <w:sz w:val="30"/>
          <w:szCs w:val="30"/>
          <w:cs/>
        </w:rPr>
        <w:t>การพัฒนาอสังหาริมทรัพย์เพื่อการอุตสาหกรรมโดย</w:t>
      </w:r>
      <w:r w:rsidR="00C8500E" w:rsidRPr="00093AA2">
        <w:rPr>
          <w:rFonts w:ascii="Angsana New" w:hAnsi="Angsana New"/>
          <w:spacing w:val="-2"/>
          <w:sz w:val="30"/>
          <w:szCs w:val="30"/>
          <w:cs/>
        </w:rPr>
        <w:t xml:space="preserve">การสร้างโรงงานและคลังสินค้าเพื่อให้เช่าและขายเมื่อมีโอกาสเหมาะสม 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9C1C24" w:rsidRPr="00093AA2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</w:t>
      </w:r>
      <w:r w:rsidR="0047410D" w:rsidRPr="00093AA2">
        <w:rPr>
          <w:rFonts w:ascii="Angsana New" w:hAnsi="Angsana New" w:hint="cs"/>
          <w:spacing w:val="-2"/>
          <w:sz w:val="30"/>
          <w:szCs w:val="30"/>
          <w:cs/>
        </w:rPr>
        <w:t xml:space="preserve">ขาย </w:t>
      </w:r>
      <w:r w:rsidR="00A32DF7">
        <w:rPr>
          <w:rFonts w:ascii="Angsana New" w:hAnsi="Angsana New"/>
          <w:spacing w:val="-2"/>
          <w:sz w:val="30"/>
          <w:szCs w:val="30"/>
          <w:cs/>
        </w:rPr>
        <w:br/>
      </w:r>
      <w:r w:rsidR="00FD2449" w:rsidRPr="00093AA2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="00FD2449" w:rsidRPr="00093AA2">
        <w:rPr>
          <w:rFonts w:ascii="Angsana New" w:hAnsi="Angsana New" w:hint="cs"/>
          <w:sz w:val="30"/>
          <w:szCs w:val="30"/>
          <w:cs/>
        </w:rPr>
        <w:t>ธุรกิจให้เช่า</w:t>
      </w:r>
      <w:r w:rsidR="00593B61" w:rsidRPr="00093AA2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093AA2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 w:rsidRPr="00093AA2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093AA2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093AA2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ของบริษัทร่วมและการร่วมค้า และบริษัทย่อย ณ วันที่ </w:t>
      </w:r>
      <w:r w:rsidR="00A32DF7">
        <w:rPr>
          <w:rFonts w:ascii="Angsana New" w:hAnsi="Angsana New"/>
          <w:sz w:val="30"/>
          <w:szCs w:val="30"/>
        </w:rPr>
        <w:t xml:space="preserve">31 </w:t>
      </w:r>
      <w:r w:rsidR="00A32DF7">
        <w:rPr>
          <w:rFonts w:ascii="Angsana New" w:hAnsi="Angsana New" w:hint="cs"/>
          <w:sz w:val="30"/>
          <w:szCs w:val="30"/>
          <w:cs/>
        </w:rPr>
        <w:t>มีนาคม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 </w:t>
      </w:r>
      <w:r w:rsidR="000E564C" w:rsidRPr="00093AA2">
        <w:rPr>
          <w:rFonts w:ascii="Angsana New" w:hAnsi="Angsana New"/>
          <w:sz w:val="30"/>
          <w:szCs w:val="30"/>
        </w:rPr>
        <w:t>256</w:t>
      </w:r>
      <w:r w:rsidR="00F40F58">
        <w:rPr>
          <w:rFonts w:ascii="Angsana New" w:hAnsi="Angsana New"/>
          <w:sz w:val="30"/>
          <w:szCs w:val="30"/>
        </w:rPr>
        <w:t>6</w:t>
      </w:r>
      <w:r w:rsidR="002A111D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A32DF7">
        <w:rPr>
          <w:rFonts w:ascii="Angsana New" w:hAnsi="Angsana New"/>
          <w:sz w:val="30"/>
          <w:szCs w:val="30"/>
        </w:rPr>
        <w:t>30</w:t>
      </w:r>
      <w:r w:rsidR="00A32DF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0E564C" w:rsidRPr="00093AA2">
        <w:rPr>
          <w:rFonts w:ascii="Angsana New" w:hAnsi="Angsana New"/>
          <w:sz w:val="30"/>
          <w:szCs w:val="30"/>
        </w:rPr>
        <w:t>256</w:t>
      </w:r>
      <w:r w:rsidR="00F40F58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4306C4">
        <w:rPr>
          <w:rFonts w:ascii="Angsana New" w:hAnsi="Angsana New"/>
          <w:sz w:val="30"/>
          <w:szCs w:val="30"/>
        </w:rPr>
        <w:t>5</w:t>
      </w:r>
      <w:r w:rsidR="00AA379A" w:rsidRPr="00093AA2">
        <w:rPr>
          <w:rFonts w:ascii="Angsana New" w:hAnsi="Angsana New"/>
          <w:sz w:val="30"/>
          <w:szCs w:val="30"/>
        </w:rPr>
        <w:t xml:space="preserve"> </w:t>
      </w:r>
      <w:r w:rsidR="00AA379A" w:rsidRPr="00093AA2">
        <w:rPr>
          <w:rFonts w:ascii="Angsana New" w:hAnsi="Angsana New"/>
          <w:sz w:val="30"/>
          <w:szCs w:val="30"/>
          <w:cs/>
        </w:rPr>
        <w:t xml:space="preserve">และ </w:t>
      </w:r>
      <w:r w:rsidR="004306C4">
        <w:rPr>
          <w:rFonts w:ascii="Angsana New" w:hAnsi="Angsana New"/>
          <w:sz w:val="30"/>
          <w:szCs w:val="30"/>
        </w:rPr>
        <w:t>6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093AA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4A0E70F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F25D2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งบการเงินระหว่างกาลแบบย่อนี้นำเสนอรายการในงบการเงินในรูปแบบเดียวกันกับงบการเงิ</w:t>
      </w:r>
      <w:r w:rsidR="00C83A44">
        <w:rPr>
          <w:rFonts w:ascii="Angsana New" w:hAnsi="Angsana New" w:hint="cs"/>
          <w:sz w:val="30"/>
          <w:szCs w:val="30"/>
          <w:cs/>
        </w:rPr>
        <w:t>น</w:t>
      </w:r>
      <w:r w:rsidRPr="00CF25D2">
        <w:rPr>
          <w:rFonts w:ascii="Angsana New" w:hAnsi="Angsana New" w:hint="cs"/>
          <w:sz w:val="30"/>
          <w:szCs w:val="30"/>
          <w:cs/>
        </w:rPr>
        <w:t>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และจัดทำ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CF25D2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pacing w:val="-2"/>
          <w:sz w:val="30"/>
          <w:szCs w:val="30"/>
        </w:rPr>
        <w:t>34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เรื่อง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F25D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เพื่อไม่ให้ซ้ำซ้อนกับข้อมูลที่ได้เคยนำเสนอไปแล้วในงบการเงินประจำปี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2565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3A4D80BF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/>
          <w:sz w:val="30"/>
          <w:szCs w:val="30"/>
        </w:rPr>
        <w:t>2565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2343187F" w14:textId="11C52A92" w:rsidR="00E01A53" w:rsidRDefault="00F826E8" w:rsidP="00F82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rPr>
          <w:rFonts w:ascii="Angsana New" w:hAnsi="Angsana New"/>
          <w:b/>
          <w:sz w:val="30"/>
          <w:szCs w:val="30"/>
        </w:rPr>
      </w:pPr>
      <w:r w:rsidRPr="00F826E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</w:t>
      </w:r>
      <w:r w:rsidRPr="00F826E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การร่วมค้า </w:t>
      </w:r>
      <w:r w:rsidRPr="00F826E8">
        <w:rPr>
          <w:rFonts w:ascii="Angsana New" w:hAnsi="Angsana New" w:hint="cs"/>
          <w:b/>
          <w:sz w:val="30"/>
          <w:szCs w:val="30"/>
          <w:cs/>
        </w:rPr>
        <w:t>และ</w:t>
      </w:r>
      <w:r w:rsidRPr="00F826E8">
        <w:rPr>
          <w:rFonts w:ascii="Angsana New" w:hAnsi="Angsana New"/>
          <w:b/>
          <w:sz w:val="30"/>
          <w:szCs w:val="30"/>
          <w:cs/>
        </w:rPr>
        <w:t>บริษัทย่อยได้เปิดเผยในหมายเหตุข้อ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3E20D4">
        <w:rPr>
          <w:rFonts w:ascii="Angsana New" w:hAnsi="Angsana New"/>
          <w:bCs/>
          <w:sz w:val="30"/>
          <w:szCs w:val="30"/>
        </w:rPr>
        <w:t>5</w:t>
      </w:r>
      <w:r w:rsidRPr="00F826E8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Pr="003E20D4">
        <w:rPr>
          <w:rFonts w:ascii="Angsana New" w:hAnsi="Angsana New"/>
          <w:bCs/>
          <w:sz w:val="30"/>
          <w:szCs w:val="30"/>
        </w:rPr>
        <w:t>6</w:t>
      </w:r>
      <w:r w:rsidRPr="00F826E8">
        <w:rPr>
          <w:rFonts w:ascii="Angsana New" w:hAnsi="Angsana New"/>
          <w:b/>
          <w:sz w:val="30"/>
          <w:szCs w:val="30"/>
        </w:rPr>
        <w:t xml:space="preserve"> </w:t>
      </w:r>
      <w:r w:rsidRPr="00F826E8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F826E8">
        <w:rPr>
          <w:rFonts w:ascii="Angsana New" w:hAnsi="Angsana New"/>
          <w:b/>
          <w:sz w:val="30"/>
          <w:szCs w:val="30"/>
          <w:cs/>
        </w:rPr>
        <w:t>กิจการ</w:t>
      </w:r>
      <w:r w:rsidR="00D50DC7">
        <w:rPr>
          <w:rFonts w:ascii="Angsana New" w:hAnsi="Angsana New" w:hint="cs"/>
          <w:b/>
          <w:sz w:val="30"/>
          <w:szCs w:val="30"/>
          <w:cs/>
        </w:rPr>
        <w:t>อื่น</w:t>
      </w:r>
      <w:r w:rsidRPr="00F826E8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Pr="00F826E8">
        <w:rPr>
          <w:rFonts w:ascii="Angsana New" w:hAnsi="Angsana New" w:hint="cs"/>
          <w:b/>
          <w:sz w:val="30"/>
          <w:szCs w:val="30"/>
          <w:cs/>
        </w:rPr>
        <w:t>ไม่มีการ</w:t>
      </w:r>
      <w:r w:rsidRPr="00F826E8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เปลี่ยนแปลงอย่างมีสาระสำคัญในระหว่างงวด</w:t>
      </w:r>
      <w:r w:rsidR="00E01A53" w:rsidRPr="009E2F9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03645AD" w14:textId="7D1BE76B" w:rsidR="00177F04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0F0539">
        <w:trPr>
          <w:tblHeader/>
        </w:trPr>
        <w:tc>
          <w:tcPr>
            <w:tcW w:w="4065" w:type="dxa"/>
            <w:shd w:val="clear" w:color="auto" w:fill="auto"/>
          </w:tcPr>
          <w:p w14:paraId="2DF5D378" w14:textId="22694AF6" w:rsidR="00177F04" w:rsidRPr="00F826E8" w:rsidRDefault="00F826E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  <w:r w:rsidRPr="00F826E8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0F0539">
        <w:trPr>
          <w:tblHeader/>
        </w:trPr>
        <w:tc>
          <w:tcPr>
            <w:tcW w:w="4065" w:type="dxa"/>
            <w:shd w:val="clear" w:color="auto" w:fill="auto"/>
          </w:tcPr>
          <w:p w14:paraId="758560B5" w14:textId="0F497138" w:rsidR="00177F04" w:rsidRPr="009E2F97" w:rsidRDefault="00F826E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177F04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177F04" w:rsidRPr="009E2F9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177F04"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5" w:type="dxa"/>
            <w:shd w:val="clear" w:color="auto" w:fill="auto"/>
          </w:tcPr>
          <w:p w14:paraId="18DC097A" w14:textId="33FBD7FE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568B2ED8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07F03F99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7C29D8A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2565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0F0539">
        <w:tc>
          <w:tcPr>
            <w:tcW w:w="4065" w:type="dxa"/>
            <w:shd w:val="clear" w:color="auto" w:fill="auto"/>
          </w:tcPr>
          <w:p w14:paraId="21F27A38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77F04" w:rsidRPr="009E2F97" w14:paraId="4A5DA12C" w14:textId="77777777" w:rsidTr="000F0539">
        <w:tc>
          <w:tcPr>
            <w:tcW w:w="4065" w:type="dxa"/>
            <w:shd w:val="clear" w:color="auto" w:fill="auto"/>
          </w:tcPr>
          <w:p w14:paraId="5F06FB81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300F0925" w:rsidR="00177F04" w:rsidRPr="009E2F97" w:rsidRDefault="007C36C7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3C41E0BB" w:rsidR="00177F04" w:rsidRPr="00DD492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3873BB1D" w:rsidR="00177F04" w:rsidRPr="009E2F97" w:rsidRDefault="007C36C7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6A1C9DB9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177F04" w:rsidRPr="009E2F97" w14:paraId="78EBF5F2" w14:textId="77777777" w:rsidTr="000F0539">
        <w:tc>
          <w:tcPr>
            <w:tcW w:w="4065" w:type="dxa"/>
            <w:shd w:val="clear" w:color="auto" w:fill="auto"/>
          </w:tcPr>
          <w:p w14:paraId="04FCE742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4BDEABDB" w:rsidR="00177F04" w:rsidRPr="009E2F97" w:rsidRDefault="007C36C7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1A17190C" w:rsidR="00177F04" w:rsidRPr="00A05A23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4ADE171C" w:rsidR="00177F04" w:rsidRPr="009E2F97" w:rsidRDefault="007C36C7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17061019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177F04" w:rsidRPr="009E2F97" w14:paraId="169418AB" w14:textId="77777777" w:rsidTr="000F0539">
        <w:tc>
          <w:tcPr>
            <w:tcW w:w="4065" w:type="dxa"/>
            <w:shd w:val="clear" w:color="auto" w:fill="auto"/>
          </w:tcPr>
          <w:p w14:paraId="0F473C6E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77F04" w:rsidRPr="009E2F97" w14:paraId="1FF388C6" w14:textId="77777777" w:rsidTr="000F0539">
        <w:tc>
          <w:tcPr>
            <w:tcW w:w="4065" w:type="dxa"/>
            <w:shd w:val="clear" w:color="auto" w:fill="auto"/>
          </w:tcPr>
          <w:p w14:paraId="4A8322F9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77F04" w:rsidRPr="009E2F97" w14:paraId="73317CDB" w14:textId="77777777" w:rsidTr="000F0539">
        <w:tc>
          <w:tcPr>
            <w:tcW w:w="4065" w:type="dxa"/>
            <w:shd w:val="clear" w:color="auto" w:fill="auto"/>
          </w:tcPr>
          <w:p w14:paraId="5CD2E214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77D6D97A" w:rsidR="00177F04" w:rsidRPr="009E2F97" w:rsidRDefault="00AB0063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488EF425" w:rsidR="00177F04" w:rsidRPr="009E2F97" w:rsidRDefault="00177F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5CD5E23F" w:rsidR="00177F04" w:rsidRPr="009E2F97" w:rsidRDefault="00AB006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5DD102AC" w:rsidR="00177F04" w:rsidRPr="00F55081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230</w:t>
            </w:r>
          </w:p>
        </w:tc>
      </w:tr>
      <w:tr w:rsidR="00177F04" w:rsidRPr="009E2F97" w14:paraId="19058C03" w14:textId="77777777" w:rsidTr="000F0539">
        <w:tc>
          <w:tcPr>
            <w:tcW w:w="4065" w:type="dxa"/>
            <w:shd w:val="clear" w:color="auto" w:fill="auto"/>
          </w:tcPr>
          <w:p w14:paraId="123A71F4" w14:textId="77777777" w:rsidR="00177F04" w:rsidRPr="00FF619E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</w:tcPr>
          <w:p w14:paraId="67324679" w14:textId="5EB5BB5B" w:rsidR="00177F04" w:rsidRPr="00FF619E" w:rsidRDefault="00AB0063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C68FF0" w14:textId="77777777" w:rsidR="00177F04" w:rsidRPr="00FF619E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8CA6F4" w14:textId="77777777" w:rsidR="00177F04" w:rsidRPr="00FF619E" w:rsidRDefault="00177F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619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8EDC465" w14:textId="77777777" w:rsidR="00177F04" w:rsidRPr="00FF619E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49423F1" w14:textId="231B3923" w:rsidR="00177F04" w:rsidRPr="00FF619E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1,538</w:t>
            </w:r>
          </w:p>
        </w:tc>
        <w:tc>
          <w:tcPr>
            <w:tcW w:w="270" w:type="dxa"/>
            <w:shd w:val="clear" w:color="auto" w:fill="auto"/>
          </w:tcPr>
          <w:p w14:paraId="7233B8CD" w14:textId="77777777" w:rsidR="00177F04" w:rsidRPr="00FF619E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545922C" w14:textId="3D8EB88D" w:rsidR="00177F04" w:rsidRPr="00EB0CEB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F619E">
              <w:rPr>
                <w:rFonts w:ascii="Angsana New" w:hAnsi="Angsana New"/>
                <w:sz w:val="30"/>
                <w:szCs w:val="30"/>
                <w:lang w:bidi="th-TH"/>
              </w:rPr>
              <w:t>367</w:t>
            </w:r>
          </w:p>
        </w:tc>
      </w:tr>
      <w:tr w:rsidR="00177F04" w:rsidRPr="009E2F97" w14:paraId="14169965" w14:textId="77777777" w:rsidTr="000F0539">
        <w:tc>
          <w:tcPr>
            <w:tcW w:w="4065" w:type="dxa"/>
            <w:shd w:val="clear" w:color="auto" w:fill="auto"/>
          </w:tcPr>
          <w:p w14:paraId="04D90365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7CE17316" w:rsidR="00177F04" w:rsidRPr="00923B0A" w:rsidRDefault="00AB0063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79F5AE2D" w:rsidR="00177F04" w:rsidRPr="00C67171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7E8CA79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F0CFF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177F04" w:rsidRPr="00EB0CEB" w14:paraId="06B07AEF" w14:textId="77777777" w:rsidTr="000F0539">
        <w:tc>
          <w:tcPr>
            <w:tcW w:w="4065" w:type="dxa"/>
            <w:shd w:val="clear" w:color="auto" w:fill="auto"/>
          </w:tcPr>
          <w:p w14:paraId="420776DB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33678E1F" w14:textId="70091BCF" w:rsidR="00177F04" w:rsidRPr="00923B0A" w:rsidRDefault="00AB0063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6C3F795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6FDCB12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64575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1788538" w14:textId="666BC622" w:rsidR="00177F04" w:rsidRPr="00923B0A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9B878B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AB9CF0" w14:textId="0D7B4EF5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177F04" w:rsidRPr="009E2F97" w14:paraId="05C1F800" w14:textId="77777777" w:rsidTr="000F0539">
        <w:tc>
          <w:tcPr>
            <w:tcW w:w="4065" w:type="dxa"/>
            <w:shd w:val="clear" w:color="auto" w:fill="auto"/>
          </w:tcPr>
          <w:p w14:paraId="3B68CAD6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287CC81D" w:rsidR="00177F04" w:rsidRPr="00923B0A" w:rsidRDefault="00AB0063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4F9CFF0F" w:rsidR="00177F04" w:rsidRPr="00923B0A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20C510E9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</w:tr>
      <w:tr w:rsidR="00177F04" w:rsidRPr="009E2F97" w14:paraId="799F884C" w14:textId="77777777" w:rsidTr="000F0539">
        <w:tc>
          <w:tcPr>
            <w:tcW w:w="4065" w:type="dxa"/>
            <w:shd w:val="clear" w:color="auto" w:fill="auto"/>
          </w:tcPr>
          <w:p w14:paraId="7D53C4CE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6CFE7115" w14:textId="77777777" w:rsidTr="000F0539">
        <w:tc>
          <w:tcPr>
            <w:tcW w:w="4065" w:type="dxa"/>
            <w:shd w:val="clear" w:color="auto" w:fill="auto"/>
          </w:tcPr>
          <w:p w14:paraId="783CB5EE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38A9ED43" w14:textId="77777777" w:rsidTr="000F0539">
        <w:tc>
          <w:tcPr>
            <w:tcW w:w="4065" w:type="dxa"/>
            <w:shd w:val="clear" w:color="auto" w:fill="auto"/>
          </w:tcPr>
          <w:p w14:paraId="784536F3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5D98CE90" w:rsidR="00177F04" w:rsidRPr="00923B0A" w:rsidRDefault="00023D4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7743B990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F126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5697F819" w:rsidR="00177F04" w:rsidRPr="00923B0A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3899FC0D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177F04" w:rsidRPr="009E2F97" w14:paraId="3AE52427" w14:textId="77777777" w:rsidTr="000F0539">
        <w:tc>
          <w:tcPr>
            <w:tcW w:w="4065" w:type="dxa"/>
            <w:shd w:val="clear" w:color="auto" w:fill="auto"/>
          </w:tcPr>
          <w:p w14:paraId="585C206E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09D65275" w:rsidR="00177F04" w:rsidRPr="00923B0A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667F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2662225B" w:rsidR="00177F04" w:rsidRPr="00923B0A" w:rsidRDefault="006F1263" w:rsidP="00DB62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186D0F78" w:rsidR="00177F04" w:rsidRPr="00923B0A" w:rsidRDefault="00C67171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5FDF7656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177F04" w:rsidRPr="009E2F97" w14:paraId="7BE3A54C" w14:textId="77777777" w:rsidTr="000F0539">
        <w:tc>
          <w:tcPr>
            <w:tcW w:w="4065" w:type="dxa"/>
            <w:shd w:val="clear" w:color="auto" w:fill="auto"/>
          </w:tcPr>
          <w:p w14:paraId="03A8B800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2AFA3D04" w:rsidR="00177F04" w:rsidRPr="00923B0A" w:rsidRDefault="003245CA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46958F07" w:rsidR="00177F04" w:rsidRPr="00923B0A" w:rsidRDefault="006F126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5D039D31" w:rsidR="00177F04" w:rsidRPr="00923B0A" w:rsidRDefault="003245CA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13B81BE3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14FB3619" w14:textId="77777777" w:rsidTr="000F0539">
        <w:tc>
          <w:tcPr>
            <w:tcW w:w="4065" w:type="dxa"/>
            <w:shd w:val="clear" w:color="auto" w:fill="auto"/>
          </w:tcPr>
          <w:p w14:paraId="6749570F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536B19EA" w:rsidR="00177F04" w:rsidRPr="00923B0A" w:rsidRDefault="00F44439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D8633A4" w14:textId="00DA44A8" w:rsidR="00177F04" w:rsidRPr="00923B0A" w:rsidRDefault="006F1263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691EFC41" w:rsidR="00177F04" w:rsidRPr="00923B0A" w:rsidRDefault="003245CA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75656D84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</w:t>
            </w:r>
          </w:p>
        </w:tc>
      </w:tr>
      <w:tr w:rsidR="00177F04" w:rsidRPr="009E2F97" w14:paraId="44AEA3E0" w14:textId="77777777" w:rsidTr="000F0539">
        <w:tc>
          <w:tcPr>
            <w:tcW w:w="4065" w:type="dxa"/>
            <w:shd w:val="clear" w:color="auto" w:fill="auto"/>
          </w:tcPr>
          <w:p w14:paraId="04571A74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29055E74" w:rsidR="00177F04" w:rsidRPr="00923B0A" w:rsidRDefault="00031096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069F8605" w:rsidR="00177F04" w:rsidRPr="00923B0A" w:rsidRDefault="006F1263" w:rsidP="00DB62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4E055C96" w:rsidR="00177F04" w:rsidRPr="00923B0A" w:rsidRDefault="00031096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3209ACD6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3A38CD8F" w14:textId="77777777" w:rsidTr="000F0539">
        <w:tc>
          <w:tcPr>
            <w:tcW w:w="4065" w:type="dxa"/>
            <w:shd w:val="clear" w:color="auto" w:fill="auto"/>
          </w:tcPr>
          <w:p w14:paraId="7AD1989F" w14:textId="77777777" w:rsidR="00177F04" w:rsidRPr="00923B0A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B62AF" w:rsidRPr="009E2F97" w14:paraId="381DAEAD" w14:textId="77777777" w:rsidTr="000F0539">
        <w:tc>
          <w:tcPr>
            <w:tcW w:w="4065" w:type="dxa"/>
            <w:shd w:val="clear" w:color="auto" w:fill="auto"/>
          </w:tcPr>
          <w:p w14:paraId="16F02652" w14:textId="77777777" w:rsidR="00DB62AF" w:rsidRPr="00923B0A" w:rsidRDefault="00DB62AF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FAD276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268B4F5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F30EC5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288A6765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0AD60A3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129F9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89430B8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D6744" w:rsidRPr="009E2F97" w14:paraId="76BD4A72" w14:textId="77777777" w:rsidTr="000F0539">
        <w:tc>
          <w:tcPr>
            <w:tcW w:w="4065" w:type="dxa"/>
            <w:shd w:val="clear" w:color="auto" w:fill="auto"/>
          </w:tcPr>
          <w:p w14:paraId="015EEA9C" w14:textId="77777777" w:rsidR="00CD6744" w:rsidRPr="00923B0A" w:rsidRDefault="00CD674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15B01FE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B684445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A0FC5A0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D4FF3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190DDB8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969769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3B807F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D6744" w:rsidRPr="009E2F97" w14:paraId="5C7A359F" w14:textId="77777777" w:rsidTr="000F0539">
        <w:tc>
          <w:tcPr>
            <w:tcW w:w="4065" w:type="dxa"/>
            <w:shd w:val="clear" w:color="auto" w:fill="auto"/>
          </w:tcPr>
          <w:p w14:paraId="0922CB80" w14:textId="77777777" w:rsidR="00CD6744" w:rsidRPr="00923B0A" w:rsidRDefault="00CD674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6E59CB5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1B98FDE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D0EF65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87CD4ED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0173C5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C32714" w14:textId="77777777" w:rsidR="00CD6744" w:rsidRPr="00923B0A" w:rsidRDefault="00CD674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BBF144A" w14:textId="77777777" w:rsidR="00CD6744" w:rsidRPr="00923B0A" w:rsidRDefault="00CD674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44439" w:rsidRPr="009E2F97" w14:paraId="5707FC8E" w14:textId="77777777" w:rsidTr="000F0539">
        <w:tc>
          <w:tcPr>
            <w:tcW w:w="4065" w:type="dxa"/>
            <w:shd w:val="clear" w:color="auto" w:fill="auto"/>
          </w:tcPr>
          <w:p w14:paraId="0992C153" w14:textId="77777777" w:rsidR="00F44439" w:rsidRPr="00923B0A" w:rsidRDefault="00F44439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E0F34DD" w14:textId="77777777" w:rsidR="00F44439" w:rsidRPr="00923B0A" w:rsidRDefault="00F44439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6BE678" w14:textId="77777777" w:rsidR="00F44439" w:rsidRPr="00923B0A" w:rsidRDefault="00F44439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753774" w14:textId="77777777" w:rsidR="00F44439" w:rsidRPr="00923B0A" w:rsidRDefault="00F44439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1DD16E9" w14:textId="77777777" w:rsidR="00F44439" w:rsidRPr="00923B0A" w:rsidRDefault="00F44439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9C4C434" w14:textId="77777777" w:rsidR="00F44439" w:rsidRPr="00923B0A" w:rsidRDefault="00F44439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A7FDBF" w14:textId="77777777" w:rsidR="00F44439" w:rsidRPr="00923B0A" w:rsidRDefault="00F44439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3BE4FCC" w14:textId="77777777" w:rsidR="00F44439" w:rsidRPr="00923B0A" w:rsidRDefault="00F44439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B62AF" w:rsidRPr="009E2F97" w14:paraId="6D6A1E0B" w14:textId="77777777" w:rsidTr="000F0539">
        <w:tc>
          <w:tcPr>
            <w:tcW w:w="4065" w:type="dxa"/>
            <w:shd w:val="clear" w:color="auto" w:fill="auto"/>
          </w:tcPr>
          <w:p w14:paraId="036206FE" w14:textId="77777777" w:rsidR="00DB62AF" w:rsidRPr="00923B0A" w:rsidRDefault="00DB62AF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2B2E562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416D9C4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BACDCA9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19A42E5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6051CA4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288411" w14:textId="77777777" w:rsidR="00DB62AF" w:rsidRPr="00923B0A" w:rsidRDefault="00DB62AF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65F3466" w14:textId="77777777" w:rsidR="00DB62AF" w:rsidRPr="00923B0A" w:rsidRDefault="00DB62AF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77F04" w:rsidRPr="009E2F97" w14:paraId="6BAFD36B" w14:textId="77777777" w:rsidTr="000F0539">
        <w:tc>
          <w:tcPr>
            <w:tcW w:w="4065" w:type="dxa"/>
            <w:shd w:val="clear" w:color="auto" w:fill="auto"/>
          </w:tcPr>
          <w:p w14:paraId="64E4D260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1F96C31C" w14:textId="77777777" w:rsidTr="000F0539">
        <w:tc>
          <w:tcPr>
            <w:tcW w:w="4065" w:type="dxa"/>
            <w:shd w:val="clear" w:color="auto" w:fill="auto"/>
          </w:tcPr>
          <w:p w14:paraId="534E9300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0B818783" w:rsidR="00177F04" w:rsidRPr="00FB3316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7C40B59B" w:rsidR="00177F04" w:rsidRPr="00C47DBF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B3316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6856B96D" w:rsidR="00177F04" w:rsidRPr="00C47DBF" w:rsidRDefault="0049237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635B59CC" w:rsidR="00177F04" w:rsidRPr="00C47DBF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47DB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265D520A" w14:textId="77777777" w:rsidTr="000F0539">
        <w:tc>
          <w:tcPr>
            <w:tcW w:w="4065" w:type="dxa"/>
            <w:shd w:val="clear" w:color="auto" w:fill="auto"/>
          </w:tcPr>
          <w:p w14:paraId="75C7D632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1DA63241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35A855AF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0F4D9411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4683593C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177F04" w:rsidRPr="009E2F97" w14:paraId="18743CE7" w14:textId="77777777" w:rsidTr="000F0539">
        <w:tc>
          <w:tcPr>
            <w:tcW w:w="4065" w:type="dxa"/>
            <w:shd w:val="clear" w:color="auto" w:fill="auto"/>
          </w:tcPr>
          <w:p w14:paraId="65210CC4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03385E9C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145AA2BB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2492305F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6B4A6C9A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77F04" w:rsidRPr="009E2F97" w14:paraId="244A0C8E" w14:textId="77777777" w:rsidTr="000F0539">
        <w:tc>
          <w:tcPr>
            <w:tcW w:w="4065" w:type="dxa"/>
            <w:shd w:val="clear" w:color="auto" w:fill="auto"/>
          </w:tcPr>
          <w:p w14:paraId="3E512AE2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200CA1E0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76E3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4906BEF6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164E449E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139E8702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177F04" w:rsidRPr="009E2F97" w14:paraId="496A509D" w14:textId="77777777" w:rsidTr="000F0539">
        <w:tc>
          <w:tcPr>
            <w:tcW w:w="4065" w:type="dxa"/>
            <w:shd w:val="clear" w:color="auto" w:fill="auto"/>
          </w:tcPr>
          <w:p w14:paraId="47D06C91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53AB14F3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6EEDF6C9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654F86EA" w:rsidR="00177F04" w:rsidRPr="00923B0A" w:rsidRDefault="00492375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08242DBA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77F04" w:rsidRPr="009E2F97" w14:paraId="7ECA0E1C" w14:textId="77777777" w:rsidTr="000F0539">
        <w:tc>
          <w:tcPr>
            <w:tcW w:w="4065" w:type="dxa"/>
            <w:shd w:val="clear" w:color="auto" w:fill="auto"/>
          </w:tcPr>
          <w:p w14:paraId="0EA3773F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022680E" w14:textId="75E9CDB5" w:rsidR="00177F04" w:rsidRPr="00923B0A" w:rsidRDefault="00276E32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32FEB575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0841135" w14:textId="31DF04AE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159517F1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C42B6E" w14:textId="6090D5D6" w:rsidR="00177F04" w:rsidRPr="00923B0A" w:rsidRDefault="0049237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2DB3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61FA3F" w14:textId="2E159950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43FDB7B7" w14:textId="77777777" w:rsidTr="000F0539">
        <w:tc>
          <w:tcPr>
            <w:tcW w:w="4065" w:type="dxa"/>
            <w:shd w:val="clear" w:color="auto" w:fill="auto"/>
          </w:tcPr>
          <w:p w14:paraId="288C5676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77F04" w:rsidRPr="009E2F97" w14:paraId="79890A08" w14:textId="77777777" w:rsidTr="000F0539">
        <w:tc>
          <w:tcPr>
            <w:tcW w:w="4065" w:type="dxa"/>
            <w:shd w:val="clear" w:color="auto" w:fill="auto"/>
          </w:tcPr>
          <w:p w14:paraId="777DBAB9" w14:textId="78884682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D50D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177F04" w:rsidRPr="00923B0A" w:rsidRDefault="00177F04" w:rsidP="00177F0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77F04" w:rsidRPr="009E2F97" w14:paraId="4D73A31B" w14:textId="77777777" w:rsidTr="000F0539">
        <w:tc>
          <w:tcPr>
            <w:tcW w:w="4065" w:type="dxa"/>
            <w:shd w:val="clear" w:color="auto" w:fill="auto"/>
          </w:tcPr>
          <w:p w14:paraId="1952D6E9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73C05075" w:rsidR="00177F04" w:rsidRPr="00923B0A" w:rsidRDefault="0090567D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4F7D8134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04F9C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56852F34" w:rsidR="00177F04" w:rsidRPr="00923B0A" w:rsidRDefault="00320E37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1271C300" w14:textId="77777777" w:rsidTr="000F0539">
        <w:tc>
          <w:tcPr>
            <w:tcW w:w="4065" w:type="dxa"/>
            <w:shd w:val="clear" w:color="auto" w:fill="auto"/>
          </w:tcPr>
          <w:p w14:paraId="2DC79E76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38B2DFD4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2546B627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41419318" w:rsidR="00177F04" w:rsidRPr="00923B0A" w:rsidRDefault="00006700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EDD14BF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781F8A8C" w14:textId="77777777" w:rsidTr="000F0539">
        <w:tc>
          <w:tcPr>
            <w:tcW w:w="4065" w:type="dxa"/>
            <w:shd w:val="clear" w:color="auto" w:fill="auto"/>
          </w:tcPr>
          <w:p w14:paraId="315281C9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19E792DB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7812E652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63F98F1B" w:rsidR="00177F04" w:rsidRPr="00923B0A" w:rsidRDefault="00006700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6D469" w14:textId="77777777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009259E3" w14:textId="77777777" w:rsidTr="000F0539">
        <w:tc>
          <w:tcPr>
            <w:tcW w:w="4065" w:type="dxa"/>
            <w:shd w:val="clear" w:color="auto" w:fill="auto"/>
          </w:tcPr>
          <w:p w14:paraId="6D1304DB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38E442AD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06A69A2F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62D92678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055827DB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177F04" w:rsidRPr="009E2F97" w14:paraId="3C8A8347" w14:textId="77777777" w:rsidTr="000F0539">
        <w:tc>
          <w:tcPr>
            <w:tcW w:w="4065" w:type="dxa"/>
            <w:shd w:val="clear" w:color="auto" w:fill="auto"/>
          </w:tcPr>
          <w:p w14:paraId="098F120A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6F501F46" w:rsidR="00177F04" w:rsidRPr="00923B0A" w:rsidRDefault="00451BE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41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7D95A7CE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1998044A" w:rsidR="00177F04" w:rsidRPr="00923B0A" w:rsidRDefault="00897CF6" w:rsidP="00897C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1D990C76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77F04" w:rsidRPr="009E2F97" w14:paraId="5EB6E442" w14:textId="77777777" w:rsidTr="000F0539">
        <w:tc>
          <w:tcPr>
            <w:tcW w:w="4065" w:type="dxa"/>
            <w:shd w:val="clear" w:color="auto" w:fill="auto"/>
          </w:tcPr>
          <w:p w14:paraId="28DB0858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63FDB960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2D4AEEBA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17BD80B4" w:rsidR="00177F04" w:rsidRPr="00923B0A" w:rsidRDefault="00006700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2676CA7D" w:rsidR="00177F04" w:rsidRPr="00923B0A" w:rsidRDefault="00177F04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7F04" w:rsidRPr="009E2F97" w14:paraId="651FC055" w14:textId="77777777" w:rsidTr="000F0539">
        <w:tc>
          <w:tcPr>
            <w:tcW w:w="4065" w:type="dxa"/>
            <w:shd w:val="clear" w:color="auto" w:fill="auto"/>
          </w:tcPr>
          <w:p w14:paraId="295FAA2C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56101D92" w14:textId="6812AAB0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434B3DBC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8C2B04" w14:textId="73E94EDB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48" w:type="dxa"/>
            <w:shd w:val="clear" w:color="auto" w:fill="auto"/>
          </w:tcPr>
          <w:p w14:paraId="745B0A7F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AEA65E" w14:textId="22C707E7" w:rsidR="00177F04" w:rsidRPr="00923B0A" w:rsidRDefault="00006700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E314448" w14:textId="77777777" w:rsidR="00177F04" w:rsidRPr="00923B0A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1559B9" w14:textId="3E59CEDC" w:rsidR="00177F04" w:rsidRPr="00923B0A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3B0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77F04" w:rsidRPr="009E2F97" w14:paraId="74BCCDF5" w14:textId="77777777" w:rsidTr="000F0539">
        <w:tc>
          <w:tcPr>
            <w:tcW w:w="4065" w:type="dxa"/>
            <w:shd w:val="clear" w:color="auto" w:fill="auto"/>
          </w:tcPr>
          <w:p w14:paraId="0E226A94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95F773F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B0AF5D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0267092C" w14:textId="77777777" w:rsidTr="000F0539">
        <w:tc>
          <w:tcPr>
            <w:tcW w:w="4065" w:type="dxa"/>
            <w:shd w:val="clear" w:color="auto" w:fill="auto"/>
          </w:tcPr>
          <w:p w14:paraId="0A362A71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0C2547F6" w14:textId="77777777" w:rsidTr="000F0539">
        <w:tc>
          <w:tcPr>
            <w:tcW w:w="4065" w:type="dxa"/>
            <w:shd w:val="clear" w:color="auto" w:fill="auto"/>
          </w:tcPr>
          <w:p w14:paraId="45D7A18B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7F04" w:rsidRPr="009E2F97" w14:paraId="4FD354DB" w14:textId="77777777" w:rsidTr="000F0539">
        <w:tc>
          <w:tcPr>
            <w:tcW w:w="4065" w:type="dxa"/>
            <w:shd w:val="clear" w:color="auto" w:fill="auto"/>
          </w:tcPr>
          <w:p w14:paraId="0D466A15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7BF9F862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362CA88B" w:rsidR="00177F04" w:rsidRPr="002C7783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83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6E2753AA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396E0C88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177F04" w:rsidRPr="009E2F97" w14:paraId="22594987" w14:textId="77777777" w:rsidTr="000F0539">
        <w:tc>
          <w:tcPr>
            <w:tcW w:w="4065" w:type="dxa"/>
            <w:shd w:val="clear" w:color="auto" w:fill="auto"/>
          </w:tcPr>
          <w:p w14:paraId="796B2F78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7D1CA9BB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4C595469" w:rsidR="00177F04" w:rsidRPr="002C7783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778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10FB491E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2FCF1651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77F04" w:rsidRPr="009E2F97" w14:paraId="14EF8D6D" w14:textId="77777777" w:rsidTr="000F0539">
        <w:tc>
          <w:tcPr>
            <w:tcW w:w="4065" w:type="dxa"/>
            <w:shd w:val="clear" w:color="auto" w:fill="auto"/>
          </w:tcPr>
          <w:p w14:paraId="566682F4" w14:textId="77777777" w:rsidR="00177F04" w:rsidRPr="009E2F97" w:rsidRDefault="00177F04" w:rsidP="00177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31C71F2D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42C2D6C3" w:rsidR="00177F04" w:rsidRPr="002C7783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77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177F04" w:rsidRPr="002C7783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60B41705" w:rsidR="00177F04" w:rsidRPr="002C7783" w:rsidRDefault="002C7783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7F66F32F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2E330D0C" w14:textId="77777777" w:rsidR="00C72563" w:rsidRDefault="00C72563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4E54B7EF" w:rsidR="00CD6744" w:rsidRDefault="00CD6744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271E519A" w:rsidR="007D378E" w:rsidRPr="003A3205" w:rsidRDefault="00FF0CF1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1E1DF0D5" w:rsidR="00356562" w:rsidRPr="003A3205" w:rsidRDefault="00FF0CF1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4FC3516D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73C0F96E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6A628109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0FEBD3F6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30E54653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66C7B119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15E1E8D9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16AE7B5E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3205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A2C7E40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0" w:type="dxa"/>
            <w:shd w:val="clear" w:color="auto" w:fill="auto"/>
          </w:tcPr>
          <w:p w14:paraId="608DA56E" w14:textId="71E71151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252442AC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48905559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10D921D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2</w:t>
            </w:r>
          </w:p>
        </w:tc>
      </w:tr>
      <w:tr w:rsidR="003A3205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64271A29" w:rsidR="003A3205" w:rsidRPr="003A3205" w:rsidRDefault="00334504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5C41DFCB" w:rsidR="003A3205" w:rsidRPr="003A3205" w:rsidRDefault="003A3205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0B40198D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 w:rsidR="00F82F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4F3F2A7F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163</w:t>
            </w:r>
          </w:p>
        </w:tc>
      </w:tr>
      <w:tr w:rsidR="003A3205" w:rsidRPr="003A3205" w14:paraId="7EC50940" w14:textId="77777777" w:rsidTr="00F80891">
        <w:tc>
          <w:tcPr>
            <w:tcW w:w="4047" w:type="dxa"/>
            <w:shd w:val="clear" w:color="auto" w:fill="auto"/>
          </w:tcPr>
          <w:p w14:paraId="51E4D2FB" w14:textId="2661FFDE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527ECA50" w14:textId="6E709467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652444D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70D307" w14:textId="5B6B5205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6A62061D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536B4DA" w14:textId="5FD895BC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12</w:t>
            </w:r>
          </w:p>
        </w:tc>
      </w:tr>
      <w:tr w:rsidR="003A3205" w:rsidRPr="003A3205" w14:paraId="04F5EA80" w14:textId="77777777" w:rsidTr="00F80891">
        <w:tc>
          <w:tcPr>
            <w:tcW w:w="4047" w:type="dxa"/>
            <w:shd w:val="clear" w:color="auto" w:fill="auto"/>
          </w:tcPr>
          <w:p w14:paraId="6800D854" w14:textId="0CE7D698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037806EE" w14:textId="2B79820C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</w:t>
            </w:r>
            <w:r w:rsidR="0079517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2EAE87F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8A2EEB6" w14:textId="28378C10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1DACB01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CDC8C" w14:textId="45CDEB4D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DD5871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3ABE826" w14:textId="64975C9B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</w:tr>
      <w:tr w:rsidR="003A3205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3B3FBEBC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398D4F2C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17851488" w:rsidR="003A3205" w:rsidRPr="003A3205" w:rsidRDefault="00334504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3255E78B" w:rsidR="003A3205" w:rsidRPr="003A3205" w:rsidRDefault="003A320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77DB903E" w14:textId="77777777" w:rsidTr="00F80891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F79E8" w14:textId="6FC26956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="00795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E31B" w14:textId="48BB7F2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4CB18" w14:textId="48B86076" w:rsidR="003A3205" w:rsidRPr="00A6477A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15</w:t>
            </w:r>
            <w:r w:rsidR="00F82F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A7873" w14:textId="3EEB1824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181</w:t>
            </w:r>
          </w:p>
        </w:tc>
      </w:tr>
      <w:tr w:rsidR="003A3205" w:rsidRPr="003A3205" w14:paraId="28335281" w14:textId="77777777" w:rsidTr="00F80891">
        <w:tc>
          <w:tcPr>
            <w:tcW w:w="4047" w:type="dxa"/>
            <w:shd w:val="clear" w:color="auto" w:fill="auto"/>
          </w:tcPr>
          <w:p w14:paraId="1AC1871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D6879A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F532D7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E7A2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36BC362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3205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070E871C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3205" w:rsidRPr="003A3205" w14:paraId="7868B994" w14:textId="77777777" w:rsidTr="00F80891">
        <w:tc>
          <w:tcPr>
            <w:tcW w:w="4047" w:type="dxa"/>
            <w:shd w:val="clear" w:color="auto" w:fill="auto"/>
          </w:tcPr>
          <w:p w14:paraId="6DA280C7" w14:textId="16AC325D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0E333580" w14:textId="18659D1A" w:rsidR="003A3205" w:rsidRPr="003A3205" w:rsidRDefault="00334504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D9835D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5701E7" w14:textId="6695F412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0D9F46DE" w:rsidR="003A3205" w:rsidRPr="003A3205" w:rsidRDefault="00D308E6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179CAE0" w14:textId="7A1C13CF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A3205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47FD2BD8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408D807B" w:rsidR="003A3205" w:rsidRPr="003A3205" w:rsidRDefault="00D308E6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0F8B9B52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326E69A6" w:rsidR="003A3205" w:rsidRPr="003A3205" w:rsidRDefault="00D308E6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498E014E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lang w:bidi="th-TH"/>
              </w:rPr>
              <w:t>2</w:t>
            </w:r>
          </w:p>
        </w:tc>
      </w:tr>
      <w:tr w:rsidR="003A3205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4015565F" w:rsidR="003A3205" w:rsidRPr="003A3205" w:rsidRDefault="00D308E6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1665401E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50D7C538" w:rsidR="003A3205" w:rsidRPr="003A3205" w:rsidRDefault="00D308E6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46112C4B" w:rsidR="003A3205" w:rsidRPr="003A3205" w:rsidRDefault="006F1263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3A3205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04866113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246BB84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9497D5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1C144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FFCFC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13CF461E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3205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3205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3205" w:rsidRPr="003A3205" w14:paraId="305160E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3A3205" w:rsidRPr="003A3205" w:rsidRDefault="003A3205" w:rsidP="003A32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5980F3C1" w:rsidR="003A3205" w:rsidRPr="003A3205" w:rsidRDefault="00D308E6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</w:p>
        </w:tc>
        <w:tc>
          <w:tcPr>
            <w:tcW w:w="283" w:type="dxa"/>
          </w:tcPr>
          <w:p w14:paraId="3E90011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12AB2861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9EA6F1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51F282A5" w:rsidR="003A3205" w:rsidRPr="003A3205" w:rsidRDefault="00CA0E2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77777777" w:rsidR="003A3205" w:rsidRPr="003A3205" w:rsidRDefault="003A320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629314B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3A3205" w:rsidRPr="003A3205" w:rsidRDefault="003A3205" w:rsidP="003A32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5A6A29C" w14:textId="74BC14D7" w:rsidR="003A3205" w:rsidRPr="003A3205" w:rsidRDefault="00D308E6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639</w:t>
            </w:r>
          </w:p>
        </w:tc>
        <w:tc>
          <w:tcPr>
            <w:tcW w:w="283" w:type="dxa"/>
          </w:tcPr>
          <w:p w14:paraId="54B902E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B135A7" w14:textId="5CBFA810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21642A6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C5A83" w14:textId="5F8AD0DA" w:rsidR="003A3205" w:rsidRPr="003A3205" w:rsidRDefault="00CA0E2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5EEBB44" w14:textId="77777777" w:rsidR="003A3205" w:rsidRPr="003A3205" w:rsidRDefault="003A320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3A3205" w:rsidRPr="003A3205" w:rsidRDefault="00BD3B3D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6FCDBDEF" w:rsidR="003A3205" w:rsidRPr="003A3205" w:rsidRDefault="00D308E6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83" w:type="dxa"/>
          </w:tcPr>
          <w:p w14:paraId="515440B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600D7AFD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2C6BA7E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6B7B1E06" w:rsidR="003A3205" w:rsidRPr="003A3205" w:rsidRDefault="00CA0E2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77777777" w:rsidR="003A3205" w:rsidRPr="003A3205" w:rsidRDefault="003A3205" w:rsidP="007D402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3A3205" w:rsidRPr="003A3205" w14:paraId="4324EF8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43BF5C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C10EA89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00279DE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A09FA02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9200E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DF8032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45C01A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8E7794A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450610FC" w:rsidR="003A3205" w:rsidRPr="003A3205" w:rsidRDefault="001A08E2" w:rsidP="001A08E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6BEAD91F" w:rsidR="003A3205" w:rsidRPr="003A3205" w:rsidRDefault="003A3205" w:rsidP="007D402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3E24CE85" w:rsidR="003A3205" w:rsidRPr="003A3205" w:rsidRDefault="00B305EC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</w:t>
            </w:r>
            <w:r w:rsidR="00057B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7C006055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8,062</w:t>
            </w:r>
          </w:p>
        </w:tc>
      </w:tr>
      <w:tr w:rsidR="003A3205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2BF73056" w:rsidR="003A3205" w:rsidRPr="003A3205" w:rsidRDefault="001A08E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139387E2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56FA7E70" w:rsidR="003A3205" w:rsidRPr="003A3205" w:rsidRDefault="00B305EC" w:rsidP="007D4021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07894D0E" w:rsidR="003A3205" w:rsidRPr="003A3205" w:rsidRDefault="003A3205" w:rsidP="00827432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051918DE" w:rsidR="003A3205" w:rsidRPr="003A3205" w:rsidRDefault="00057B4A" w:rsidP="00057B4A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69CE2C02" w:rsidR="003A3205" w:rsidRPr="003A3205" w:rsidRDefault="003A3205" w:rsidP="00027A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19AF4311" w:rsidR="003A3205" w:rsidRPr="003A3205" w:rsidRDefault="00B305EC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5BB36B0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5,590</w:t>
            </w:r>
          </w:p>
        </w:tc>
      </w:tr>
      <w:tr w:rsidR="003A3205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0961B994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05000BC4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73ACB1C6" w:rsidR="003A3205" w:rsidRPr="003A3205" w:rsidRDefault="00B305EC" w:rsidP="00B305E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4DD607FC" w:rsidR="003A3205" w:rsidRPr="003A3205" w:rsidRDefault="003A3205" w:rsidP="00027A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7A7F" w:rsidRPr="003A3205" w14:paraId="254FD29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633303B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4CE1570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1192089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C02001B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B11ED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BB6B2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1C9F69" w14:textId="77777777" w:rsidR="00027A7F" w:rsidRPr="003A3205" w:rsidRDefault="00027A7F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61C4355" w14:textId="77777777" w:rsidR="00027A7F" w:rsidRPr="003A3205" w:rsidRDefault="00027A7F" w:rsidP="00027A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205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1280D5A2" w:rsidR="003A3205" w:rsidRPr="003A3205" w:rsidRDefault="001A08E2" w:rsidP="00235FF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64231C49" w:rsidR="003A3205" w:rsidRPr="003A3205" w:rsidRDefault="003A3205" w:rsidP="00027A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321E7EFD" w:rsidR="003A3205" w:rsidRPr="003A3205" w:rsidRDefault="00B305EC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583718D1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3A3205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6176B0A9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6A42B5BB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6224838A" w:rsidR="003A3205" w:rsidRPr="003A3205" w:rsidRDefault="00B305EC" w:rsidP="00B305E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641B1F23" w:rsidR="003A3205" w:rsidRPr="003A3205" w:rsidRDefault="003A3205" w:rsidP="00027A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7A93345E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443E10AB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7A45D19E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61507E4C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  <w:tr w:rsidR="003A3205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22152500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061663BF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6BAAFB73" w:rsidR="003A3205" w:rsidRPr="003A3205" w:rsidRDefault="00057B4A" w:rsidP="00057B4A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6754F4DB" w:rsidR="003A3205" w:rsidRPr="003A3205" w:rsidRDefault="003A3205" w:rsidP="00027A7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A3205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0310C2E6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49A256F4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4C00225C" w:rsidR="003A3205" w:rsidRPr="003A3205" w:rsidRDefault="00057B4A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2A8D6F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  <w:tr w:rsidR="003A3205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3A3205" w:rsidRPr="00D50DC7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3A3205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471ECA11" w14:textId="7C4D055D" w:rsidR="003A3205" w:rsidRPr="003A3205" w:rsidRDefault="00057B4A" w:rsidP="00235FF1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262403F6" w:rsidR="003A3205" w:rsidRPr="003A3205" w:rsidRDefault="003A3205" w:rsidP="00027A7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0CE049AA" w:rsidR="003A3205" w:rsidRPr="003A3205" w:rsidRDefault="00483BD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2753C80B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8,095</w:t>
            </w:r>
          </w:p>
        </w:tc>
      </w:tr>
      <w:tr w:rsidR="003A3205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7792B80B" w:rsidR="003A3205" w:rsidRPr="003A3205" w:rsidRDefault="00483BD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1EFA44E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79670DEF" w:rsidR="003A3205" w:rsidRPr="003A3205" w:rsidRDefault="00483BD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04DB868C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5,590</w:t>
            </w:r>
          </w:p>
        </w:tc>
      </w:tr>
      <w:tr w:rsidR="003A3205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15075F74" w:rsidR="003A3205" w:rsidRPr="003A3205" w:rsidRDefault="00483BD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513725B2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4893C536" w:rsidR="003A3205" w:rsidRPr="003A3205" w:rsidRDefault="00483BD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50353AC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13,685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1A6BD9DA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7DAFAFB6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40F0DCB8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237584CC" w:rsidR="009F3B1A" w:rsidRPr="006375B5" w:rsidRDefault="007F6663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14C6EB1F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E36AFCC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0302ED0B" w14:textId="2EE7DA2F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2CBB30E3" w:rsidR="00AC2569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Pr="00FF0CF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36624D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370131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85E893" w14:textId="77777777" w:rsidR="00C77E2C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B93E4" w14:textId="7A3804E6" w:rsidR="00C77E2C" w:rsidRPr="00715439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EEC757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3944E5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39248C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148F2C" w14:textId="0714CE40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6945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2CCB38" w14:textId="77777777" w:rsidR="00153A67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6C7ED6" w14:textId="5C7CDB77" w:rsidR="00153A67" w:rsidRPr="00715439" w:rsidRDefault="00153A67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715439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DC45F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C2A249" w14:textId="77777777" w:rsidR="00FF0CF1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9CB206" w14:textId="5F132D6D" w:rsidR="00AC2569" w:rsidRPr="00715439" w:rsidRDefault="00AC2569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4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2CCD5" w14:textId="77777777" w:rsidR="00956E34" w:rsidRPr="00D50DC7" w:rsidRDefault="00956E3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2460BC55" w:rsidR="00956E34" w:rsidRPr="007F6663" w:rsidRDefault="00387F6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07022853" w:rsidR="00356562" w:rsidRPr="007F6663" w:rsidRDefault="00387F64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1034D532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16BCAC68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23EA1D44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08FCE6C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6562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56562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692E1DA8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2934AD2B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64E41D1D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1E3DE137" w:rsidR="00356562" w:rsidRPr="007F6663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956E34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6E34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956E34" w:rsidRPr="007F6663" w:rsidRDefault="00956E34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3B4077A1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78" w:type="dxa"/>
            <w:shd w:val="clear" w:color="auto" w:fill="auto"/>
          </w:tcPr>
          <w:p w14:paraId="63A387AE" w14:textId="471C67BB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1AEFCF86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27C440A9" w:rsidR="007F6663" w:rsidRPr="00BD2781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D278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7898AB05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F6663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7ABF9918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77D6330B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31F24A9F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74563863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F6663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3725893C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633ED684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360E839C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59ED3CBF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6663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3DB0B860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4953B401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3C4F5CC0" w:rsidR="007F6663" w:rsidRPr="007F6663" w:rsidRDefault="00BD2781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299206DE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7F6663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663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4BA60153" w:rsidR="007F6663" w:rsidRPr="007F6663" w:rsidRDefault="00BD2781" w:rsidP="00354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059285C7" w:rsidR="007F6663" w:rsidRPr="007F6663" w:rsidRDefault="007F6663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57108C2D" w:rsidR="007F6663" w:rsidRPr="007F6663" w:rsidRDefault="00BD2781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3DC57BF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F6663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49FA9D96" w:rsidR="007F6663" w:rsidRPr="007F6663" w:rsidRDefault="00BD2781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0E516F5E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2E7C6892" w:rsidR="007F6663" w:rsidRPr="007F6663" w:rsidRDefault="00BD2781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207A46F" w:rsidR="007F6663" w:rsidRPr="007F6663" w:rsidRDefault="007F6663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6663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2DE3E185" w:rsidR="007F6663" w:rsidRPr="007F6663" w:rsidRDefault="00BD2781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19CD0C7E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1705B90B" w:rsidR="007F6663" w:rsidRPr="007F6663" w:rsidRDefault="00BD2781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63386876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7F6663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11782E8E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1C0615A2" w:rsidR="007F6663" w:rsidRPr="007F6663" w:rsidRDefault="00393442" w:rsidP="00354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3E8AAA48" w:rsidR="007F6663" w:rsidRPr="007F6663" w:rsidRDefault="007F6663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0EB1C238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22DCD1C8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6663" w:rsidRPr="00174726" w14:paraId="25E11B3E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EAA21CB" w14:textId="6CE7C3EE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4FDF27C3" w14:textId="43B29ACC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3F05347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A7DCA" w14:textId="47342419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E788FF1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36D710" w14:textId="5474A0BB" w:rsidR="007F6663" w:rsidRPr="007F6663" w:rsidRDefault="00393442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E5315D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FA3B199" w14:textId="23B91FAC" w:rsidR="007F6663" w:rsidRPr="007F6663" w:rsidRDefault="007F6663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F6663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570D8AB2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2B6DD2D6" w:rsidR="007F6663" w:rsidRPr="007F6663" w:rsidRDefault="007F6663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9EE2510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6A940991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CA9E20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0A633841" w:rsidR="007F6663" w:rsidRPr="004D356F" w:rsidRDefault="007F6663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F6663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672F9870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25EE8282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7E2D82BB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4DD53195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77C362F2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F6663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1EA770FB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91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39AC03CA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41DB7AE2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3177DA95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7F6663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2C36FA71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25391B36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6190F20B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18A60455" w:rsidR="007F6663" w:rsidRPr="007F6663" w:rsidRDefault="0039344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7F6663" w:rsidRPr="007F6663" w:rsidRDefault="007F6663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4C84BE7" w:rsidR="007F6663" w:rsidRPr="007F6663" w:rsidRDefault="007F6663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6425B2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6425B2" w:rsidRPr="007F6663" w:rsidRDefault="006425B2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6425B2" w:rsidRPr="007F6663" w:rsidRDefault="006425B2" w:rsidP="004D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6425B2" w:rsidRPr="007F6663" w:rsidRDefault="006425B2" w:rsidP="004D3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1E061DD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F5AA769" w14:textId="77777777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7F6663" w:rsidRPr="007F6663" w:rsidRDefault="007F6663" w:rsidP="007F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663" w:rsidRPr="006375B5" w14:paraId="10BA2E21" w14:textId="77777777" w:rsidTr="00B178CE">
        <w:tc>
          <w:tcPr>
            <w:tcW w:w="4134" w:type="dxa"/>
          </w:tcPr>
          <w:p w14:paraId="3E9AEBAA" w14:textId="0C836EED" w:rsidR="007F6663" w:rsidRPr="007F6663" w:rsidRDefault="007F6663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3897941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93E6D1A" w14:textId="77777777" w:rsidR="007F6663" w:rsidRPr="007F6663" w:rsidRDefault="007F666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7F6663" w:rsidRPr="007F6663" w:rsidRDefault="007F666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7A8A5275" w14:textId="77777777" w:rsidTr="00B178CE">
        <w:tc>
          <w:tcPr>
            <w:tcW w:w="4134" w:type="dxa"/>
          </w:tcPr>
          <w:p w14:paraId="3FD12B34" w14:textId="1057FC2A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5ED51389" w:rsidR="00C967B7" w:rsidRPr="007F6663" w:rsidRDefault="00B3662B" w:rsidP="00354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72DA3132" w:rsidR="00C967B7" w:rsidRPr="007F6663" w:rsidRDefault="00C967B7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710EC0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09617541" w:rsidR="00C967B7" w:rsidRPr="007F6663" w:rsidRDefault="00AE0970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15197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4766CB61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C967B7" w:rsidRPr="006375B5" w14:paraId="69534D0C" w14:textId="77777777" w:rsidTr="00B178CE">
        <w:tc>
          <w:tcPr>
            <w:tcW w:w="4134" w:type="dxa"/>
          </w:tcPr>
          <w:p w14:paraId="6049375E" w14:textId="1A7198D3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AA5CF5F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F7A1BE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608B4AE1" w14:textId="77777777" w:rsidTr="00B178CE">
        <w:tc>
          <w:tcPr>
            <w:tcW w:w="4134" w:type="dxa"/>
          </w:tcPr>
          <w:p w14:paraId="5D44A9DD" w14:textId="23C6B765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68CC5023" w:rsidR="00C967B7" w:rsidRPr="007F6663" w:rsidRDefault="00A755A1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51F4B56B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F242B9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5A1756B7" w:rsidR="00C967B7" w:rsidRPr="007F6663" w:rsidRDefault="00A755A1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B3E5FB7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6717CB03" w:rsidR="00C967B7" w:rsidRPr="007F6663" w:rsidRDefault="00C967B7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67B7" w:rsidRPr="006375B5" w14:paraId="6CED5215" w14:textId="77777777" w:rsidTr="00B178CE">
        <w:tc>
          <w:tcPr>
            <w:tcW w:w="4134" w:type="dxa"/>
          </w:tcPr>
          <w:p w14:paraId="413E63C6" w14:textId="19765F8E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88D137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8D420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06E9B93A" w14:textId="77777777" w:rsidTr="00B178CE">
        <w:tc>
          <w:tcPr>
            <w:tcW w:w="4134" w:type="dxa"/>
          </w:tcPr>
          <w:p w14:paraId="08AF8B2C" w14:textId="09D9EEC9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7AC7C3" w14:textId="00C4A99C" w:rsidR="00C967B7" w:rsidRPr="007F6663" w:rsidRDefault="00217FFA" w:rsidP="00354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E4E6731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D9BD75" w14:textId="2B623D29" w:rsidR="00C967B7" w:rsidRPr="007F6663" w:rsidRDefault="00C967B7" w:rsidP="00412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4618A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82DA99F" w14:textId="7ADBFC80" w:rsidR="00C967B7" w:rsidRPr="007F6663" w:rsidRDefault="00AE0970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AD10D81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0FFF869" w14:textId="609AEC00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967B7" w:rsidRPr="006375B5" w14:paraId="0DEC32CD" w14:textId="77777777" w:rsidTr="00B178CE">
        <w:tc>
          <w:tcPr>
            <w:tcW w:w="4134" w:type="dxa"/>
          </w:tcPr>
          <w:p w14:paraId="4BCFE918" w14:textId="7225AC2B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4FEE4833" w:rsidR="00C967B7" w:rsidRPr="007F6663" w:rsidRDefault="00A755A1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5BE894BC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99EA7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4C668CB6" w:rsidR="00C967B7" w:rsidRPr="007F6663" w:rsidRDefault="00A755A1" w:rsidP="004124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44E551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24E76B0A" w:rsidR="00C967B7" w:rsidRPr="007F6663" w:rsidRDefault="00C967B7" w:rsidP="004124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967B7" w:rsidRPr="006375B5" w14:paraId="0DB9262D" w14:textId="77777777" w:rsidTr="00B178CE">
        <w:tc>
          <w:tcPr>
            <w:tcW w:w="4134" w:type="dxa"/>
          </w:tcPr>
          <w:p w14:paraId="47A0F0A9" w14:textId="3B172251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7BC1EFBE" w:rsidR="00C967B7" w:rsidRPr="007F6663" w:rsidRDefault="00A755A1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5F243FB0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96FF104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13FF4F04" w:rsidR="00C967B7" w:rsidRPr="007F6663" w:rsidRDefault="00A755A1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CF840D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34A88065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  <w:tr w:rsidR="00C967B7" w:rsidRPr="006375B5" w14:paraId="21EF302C" w14:textId="77777777" w:rsidTr="00B178CE">
        <w:tc>
          <w:tcPr>
            <w:tcW w:w="4134" w:type="dxa"/>
          </w:tcPr>
          <w:p w14:paraId="114DA7E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C5E534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2EB8C1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623" w:rsidRPr="006375B5" w14:paraId="00019692" w14:textId="77777777" w:rsidTr="00B178CE">
        <w:tc>
          <w:tcPr>
            <w:tcW w:w="4134" w:type="dxa"/>
          </w:tcPr>
          <w:p w14:paraId="13EBDD65" w14:textId="77777777" w:rsidR="00447623" w:rsidRPr="007F6663" w:rsidRDefault="0044762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9933C5" w14:textId="77777777" w:rsidR="00447623" w:rsidRPr="007F6663" w:rsidRDefault="0044762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26402BA" w14:textId="77777777" w:rsidR="00447623" w:rsidRPr="007F6663" w:rsidRDefault="0044762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1C98492" w14:textId="77777777" w:rsidR="00447623" w:rsidRPr="007F6663" w:rsidRDefault="0044762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AEF9733" w14:textId="77777777" w:rsidR="00447623" w:rsidRPr="007F6663" w:rsidRDefault="0044762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886847" w14:textId="77777777" w:rsidR="00447623" w:rsidRPr="007F6663" w:rsidRDefault="0044762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15433D" w14:textId="77777777" w:rsidR="00447623" w:rsidRPr="007F6663" w:rsidRDefault="00447623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AC12DAA" w14:textId="77777777" w:rsidR="00447623" w:rsidRPr="007F6663" w:rsidRDefault="00447623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DC7" w:rsidRPr="006375B5" w14:paraId="27DCE4EC" w14:textId="77777777" w:rsidTr="00B178CE">
        <w:tc>
          <w:tcPr>
            <w:tcW w:w="4134" w:type="dxa"/>
          </w:tcPr>
          <w:p w14:paraId="6B65F28C" w14:textId="77777777" w:rsidR="00D50DC7" w:rsidRPr="007F6663" w:rsidRDefault="00D50DC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16E523" w14:textId="77777777" w:rsidR="00D50DC7" w:rsidRPr="007F6663" w:rsidRDefault="00D50DC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661485B" w14:textId="77777777" w:rsidR="00D50DC7" w:rsidRPr="007F6663" w:rsidRDefault="00D50DC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21A053" w14:textId="77777777" w:rsidR="00D50DC7" w:rsidRPr="007F6663" w:rsidRDefault="00D50DC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E10851E" w14:textId="77777777" w:rsidR="00D50DC7" w:rsidRPr="007F6663" w:rsidRDefault="00D50DC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CF9835" w14:textId="77777777" w:rsidR="00D50DC7" w:rsidRPr="007F6663" w:rsidRDefault="00D50DC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90EE797" w14:textId="77777777" w:rsidR="00D50DC7" w:rsidRPr="007F6663" w:rsidRDefault="00D50DC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BD790DA" w14:textId="77777777" w:rsidR="00D50DC7" w:rsidRPr="007F6663" w:rsidRDefault="00D50DC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7B7" w:rsidRPr="006375B5" w14:paraId="662F73E2" w14:textId="77777777" w:rsidTr="00B178CE">
        <w:tc>
          <w:tcPr>
            <w:tcW w:w="4134" w:type="dxa"/>
          </w:tcPr>
          <w:p w14:paraId="72389B04" w14:textId="47BBC166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009FDD58" w14:textId="3EB500E5" w:rsidR="00C967B7" w:rsidRPr="007F6663" w:rsidRDefault="00662B6E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0FFB3A3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F5CB4B" w14:textId="46E655C5" w:rsidR="00C967B7" w:rsidRPr="007F6663" w:rsidRDefault="00C967B7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84C3C3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570B49" w14:textId="67A06B9F" w:rsidR="00C967B7" w:rsidRPr="007F6663" w:rsidRDefault="00662B6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58BFE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C77064" w14:textId="59720B3C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C967B7" w:rsidRPr="006375B5" w14:paraId="12253587" w14:textId="77777777" w:rsidTr="00B178CE">
        <w:tc>
          <w:tcPr>
            <w:tcW w:w="4134" w:type="dxa"/>
          </w:tcPr>
          <w:p w14:paraId="425E1135" w14:textId="3F7B2670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C6EC41" w14:textId="71282812" w:rsidR="00C967B7" w:rsidRPr="007F6663" w:rsidRDefault="00662B6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365" w:type="dxa"/>
            <w:shd w:val="clear" w:color="auto" w:fill="auto"/>
          </w:tcPr>
          <w:p w14:paraId="436256D3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EA9B4FF" w14:textId="642F3EBB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F915408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55195FE" w14:textId="104D8EED" w:rsidR="00C967B7" w:rsidRPr="007F6663" w:rsidRDefault="00662B6E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F3F801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B7E2A2F" w14:textId="52267732" w:rsidR="00C967B7" w:rsidRPr="007F6663" w:rsidRDefault="00C967B7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67B7" w:rsidRPr="006375B5" w14:paraId="5F5805A3" w14:textId="77777777" w:rsidTr="00B178CE">
        <w:trPr>
          <w:trHeight w:val="442"/>
        </w:trPr>
        <w:tc>
          <w:tcPr>
            <w:tcW w:w="4134" w:type="dxa"/>
          </w:tcPr>
          <w:p w14:paraId="3883377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38548" w14:textId="4F360E7B" w:rsidR="00C967B7" w:rsidRPr="007F6663" w:rsidRDefault="00662B6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365" w:type="dxa"/>
            <w:shd w:val="clear" w:color="auto" w:fill="auto"/>
          </w:tcPr>
          <w:p w14:paraId="454CE5B6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46B1" w14:textId="57D85922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45CA64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5338" w14:textId="26F27666" w:rsidR="00C967B7" w:rsidRPr="007F6663" w:rsidRDefault="00662B6E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EF4C9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B82B" w14:textId="27108DB5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  <w:tr w:rsidR="00C967B7" w:rsidRPr="006375B5" w14:paraId="01550E25" w14:textId="77777777" w:rsidTr="00537B75">
        <w:trPr>
          <w:trHeight w:val="125"/>
        </w:trPr>
        <w:tc>
          <w:tcPr>
            <w:tcW w:w="4134" w:type="dxa"/>
          </w:tcPr>
          <w:p w14:paraId="2A9F4E28" w14:textId="77777777" w:rsidR="00C967B7" w:rsidRPr="00537B75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C862AC6" w14:textId="77777777" w:rsidR="00C967B7" w:rsidRPr="00537B75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shd w:val="clear" w:color="auto" w:fill="auto"/>
          </w:tcPr>
          <w:p w14:paraId="0223CA65" w14:textId="77777777" w:rsidR="00C967B7" w:rsidRPr="00537B75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2183DB7" w14:textId="77777777" w:rsidR="00C967B7" w:rsidRPr="00537B75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0451B9" w14:textId="77777777" w:rsidR="00C967B7" w:rsidRPr="00537B75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BC0188D" w14:textId="77777777" w:rsidR="00C967B7" w:rsidRPr="00537B75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7A93BF" w14:textId="77777777" w:rsidR="00C967B7" w:rsidRPr="00537B75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1082B48C" w14:textId="77777777" w:rsidR="00C967B7" w:rsidRPr="00537B75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67B7" w:rsidRPr="006375B5" w14:paraId="4D9C3405" w14:textId="77777777" w:rsidTr="00B178CE">
        <w:trPr>
          <w:trHeight w:val="442"/>
        </w:trPr>
        <w:tc>
          <w:tcPr>
            <w:tcW w:w="4134" w:type="dxa"/>
          </w:tcPr>
          <w:p w14:paraId="3B8424A9" w14:textId="77E2140B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77F4295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82A2A24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9F8305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672056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46D954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C0C1DDD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7E2A9E2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67B7" w:rsidRPr="006375B5" w14:paraId="4B606391" w14:textId="77777777" w:rsidTr="00B178CE">
        <w:trPr>
          <w:trHeight w:val="442"/>
        </w:trPr>
        <w:tc>
          <w:tcPr>
            <w:tcW w:w="4134" w:type="dxa"/>
          </w:tcPr>
          <w:p w14:paraId="06334F45" w14:textId="0AA26410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7974CA5A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083D90E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2AB964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B16F9DB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7C402B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B683E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CEEAC99" w14:textId="77777777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67B7" w:rsidRPr="006375B5" w14:paraId="54A1E12E" w14:textId="77777777" w:rsidTr="00B178CE">
        <w:trPr>
          <w:trHeight w:val="442"/>
        </w:trPr>
        <w:tc>
          <w:tcPr>
            <w:tcW w:w="4134" w:type="dxa"/>
          </w:tcPr>
          <w:p w14:paraId="335C040C" w14:textId="12E5656D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13FEC6" w14:textId="108810C1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365" w:type="dxa"/>
            <w:shd w:val="clear" w:color="auto" w:fill="auto"/>
          </w:tcPr>
          <w:p w14:paraId="5621D788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B5661EF" w14:textId="1CC78DEF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BF7EC62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1344E6F" w14:textId="4313CC63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B1C247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34770259" w14:textId="3C519B7F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67B7" w:rsidRPr="006375B5" w14:paraId="5832A0AB" w14:textId="77777777" w:rsidTr="00B178CE">
        <w:trPr>
          <w:trHeight w:val="442"/>
        </w:trPr>
        <w:tc>
          <w:tcPr>
            <w:tcW w:w="4134" w:type="dxa"/>
          </w:tcPr>
          <w:p w14:paraId="4698215C" w14:textId="23BB48C2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44A86D" w14:textId="5D427B80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987</w:t>
            </w:r>
          </w:p>
        </w:tc>
        <w:tc>
          <w:tcPr>
            <w:tcW w:w="365" w:type="dxa"/>
            <w:shd w:val="clear" w:color="auto" w:fill="auto"/>
          </w:tcPr>
          <w:p w14:paraId="45FE4DEA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7FFEE90" w14:textId="4F0879C8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06FDB03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31CD9F" w14:textId="6D8CE09A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AA03D5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061EFA0" w14:textId="71473D25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C967B7" w:rsidRPr="006375B5" w14:paraId="4DA71EE8" w14:textId="77777777" w:rsidTr="00B178CE">
        <w:trPr>
          <w:trHeight w:val="442"/>
        </w:trPr>
        <w:tc>
          <w:tcPr>
            <w:tcW w:w="4134" w:type="dxa"/>
          </w:tcPr>
          <w:p w14:paraId="3E21085D" w14:textId="30F60441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9DC5" w14:textId="306F90D3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,043</w:t>
            </w:r>
          </w:p>
        </w:tc>
        <w:tc>
          <w:tcPr>
            <w:tcW w:w="365" w:type="dxa"/>
            <w:shd w:val="clear" w:color="auto" w:fill="auto"/>
          </w:tcPr>
          <w:p w14:paraId="0D935B12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8679" w14:textId="6AA26722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348ADFF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C189" w14:textId="5D57E474" w:rsidR="00C967B7" w:rsidRPr="007F6663" w:rsidRDefault="00393442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D8A3EC" w14:textId="77777777" w:rsidR="00C967B7" w:rsidRPr="007F6663" w:rsidRDefault="00C967B7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77F1" w14:textId="3CA73942" w:rsidR="00C967B7" w:rsidRPr="007F6663" w:rsidRDefault="00C967B7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  <w:tr w:rsidR="0059215D" w:rsidRPr="006375B5" w14:paraId="72E2F3CB" w14:textId="77777777" w:rsidTr="00537B75">
        <w:trPr>
          <w:trHeight w:val="125"/>
        </w:trPr>
        <w:tc>
          <w:tcPr>
            <w:tcW w:w="4134" w:type="dxa"/>
          </w:tcPr>
          <w:p w14:paraId="2B8E5829" w14:textId="77777777" w:rsidR="0059215D" w:rsidRPr="00537B75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ED8F7A3" w14:textId="77777777" w:rsidR="0059215D" w:rsidRPr="00537B75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shd w:val="clear" w:color="auto" w:fill="auto"/>
          </w:tcPr>
          <w:p w14:paraId="34A0DA6B" w14:textId="77777777" w:rsidR="0059215D" w:rsidRPr="00537B75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9E8092C" w14:textId="77777777" w:rsidR="0059215D" w:rsidRPr="00537B75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B4AFB4" w14:textId="77777777" w:rsidR="0059215D" w:rsidRPr="00537B75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FC57A9D" w14:textId="77777777" w:rsidR="0059215D" w:rsidRPr="00537B75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5FD9401" w14:textId="77777777" w:rsidR="0059215D" w:rsidRPr="00537B75" w:rsidRDefault="0059215D" w:rsidP="00C9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2C23C255" w14:textId="77777777" w:rsidR="0059215D" w:rsidRPr="00537B75" w:rsidRDefault="0059215D" w:rsidP="00C96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A198F" w:rsidRPr="006375B5" w14:paraId="44A5339A" w14:textId="77777777" w:rsidTr="00B178CE">
        <w:trPr>
          <w:trHeight w:val="442"/>
        </w:trPr>
        <w:tc>
          <w:tcPr>
            <w:tcW w:w="4134" w:type="dxa"/>
          </w:tcPr>
          <w:p w14:paraId="3226FF2C" w14:textId="323C858B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181307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9EB76E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BF6D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5EAA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133A7DD7" w14:textId="77777777" w:rsidTr="00B178CE">
        <w:trPr>
          <w:trHeight w:val="442"/>
        </w:trPr>
        <w:tc>
          <w:tcPr>
            <w:tcW w:w="4134" w:type="dxa"/>
          </w:tcPr>
          <w:p w14:paraId="46C08452" w14:textId="22276423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62A106D8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906A2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444FC6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0B54C53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63DED7D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CC8604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3E045F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5C31C3E6" w:rsidR="00EA198F" w:rsidRPr="007F6663" w:rsidRDefault="00103FE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A198F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10FE9933" w14:textId="2A44F00C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0103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365" w:type="dxa"/>
            <w:shd w:val="clear" w:color="auto" w:fill="auto"/>
          </w:tcPr>
          <w:p w14:paraId="1247ED29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603FD72A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05ABBE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1B7FC32D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0103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D3D03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0C2E47E5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EA198F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6D17CCFF" w:rsidR="00EA198F" w:rsidRPr="007F6663" w:rsidRDefault="00103FE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A198F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49C8F745" w14:textId="09784946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27B95A22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724BC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0F6F5D48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0010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C0AB009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0CC3992E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A198F" w:rsidRPr="006375B5" w14:paraId="0DFAD277" w14:textId="77777777" w:rsidTr="00537B75">
        <w:trPr>
          <w:trHeight w:val="83"/>
        </w:trPr>
        <w:tc>
          <w:tcPr>
            <w:tcW w:w="4134" w:type="dxa"/>
          </w:tcPr>
          <w:p w14:paraId="45205F97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5FFEEB6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46758133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4EA6D80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0779786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16FCC939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AC04581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14:paraId="3D374FBD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198F" w:rsidRPr="006375B5" w14:paraId="4E70693E" w14:textId="77777777" w:rsidTr="00B178CE">
        <w:trPr>
          <w:trHeight w:val="442"/>
        </w:trPr>
        <w:tc>
          <w:tcPr>
            <w:tcW w:w="4134" w:type="dxa"/>
          </w:tcPr>
          <w:p w14:paraId="24E3E1C0" w14:textId="46D8307C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55583819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46CFD83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649AE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856FCE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1EF246" w14:textId="77777777" w:rsidR="00EA198F" w:rsidRPr="0050010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F41495C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6A837C6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65153413" w14:textId="77777777" w:rsidTr="00B178CE">
        <w:trPr>
          <w:trHeight w:val="442"/>
        </w:trPr>
        <w:tc>
          <w:tcPr>
            <w:tcW w:w="4134" w:type="dxa"/>
          </w:tcPr>
          <w:p w14:paraId="7F070B7F" w14:textId="683FD894" w:rsidR="00EA198F" w:rsidRPr="007F6663" w:rsidRDefault="00103FE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A198F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4C50FF79" w14:textId="1A513D17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</w:t>
            </w:r>
          </w:p>
        </w:tc>
        <w:tc>
          <w:tcPr>
            <w:tcW w:w="365" w:type="dxa"/>
            <w:shd w:val="clear" w:color="auto" w:fill="auto"/>
          </w:tcPr>
          <w:p w14:paraId="5A65940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5EBDC68" w14:textId="7B26F43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7346C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56F9864" w14:textId="2A7C6DB2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535E21B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F302557" w14:textId="2073C8EF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EA198F" w:rsidRPr="006375B5" w14:paraId="7916B8ED" w14:textId="77777777" w:rsidTr="00B178CE">
        <w:trPr>
          <w:trHeight w:val="442"/>
        </w:trPr>
        <w:tc>
          <w:tcPr>
            <w:tcW w:w="4134" w:type="dxa"/>
          </w:tcPr>
          <w:p w14:paraId="6224F24E" w14:textId="7CD3C2B3" w:rsidR="00EA198F" w:rsidRPr="007F6663" w:rsidRDefault="00103FE0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A198F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70954B" w14:textId="7F3FB1AE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365" w:type="dxa"/>
            <w:shd w:val="clear" w:color="auto" w:fill="auto"/>
          </w:tcPr>
          <w:p w14:paraId="001C3ADD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60AD0E1" w14:textId="6033315D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FC221A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B529EC" w14:textId="02890715" w:rsidR="00EA198F" w:rsidRPr="0050010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15FA8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39FFCB" w14:textId="26F99DF8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A198F" w:rsidRPr="006375B5" w14:paraId="049F1722" w14:textId="77777777" w:rsidTr="00B178CE">
        <w:trPr>
          <w:trHeight w:val="442"/>
        </w:trPr>
        <w:tc>
          <w:tcPr>
            <w:tcW w:w="4134" w:type="dxa"/>
          </w:tcPr>
          <w:p w14:paraId="46BF151C" w14:textId="512DFD1F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A046" w14:textId="7EF94AA9" w:rsidR="00EA198F" w:rsidRPr="007F666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127</w:t>
            </w:r>
          </w:p>
        </w:tc>
        <w:tc>
          <w:tcPr>
            <w:tcW w:w="365" w:type="dxa"/>
            <w:shd w:val="clear" w:color="auto" w:fill="auto"/>
          </w:tcPr>
          <w:p w14:paraId="3FA673B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49D0" w14:textId="6C5479C8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23B230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BE92" w14:textId="2854ADCF" w:rsidR="00EA198F" w:rsidRPr="007F666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D6A66D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9710" w14:textId="7FD0E098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b/>
                <w:bCs/>
                <w:sz w:val="30"/>
                <w:szCs w:val="30"/>
              </w:rPr>
              <w:t>81</w:t>
            </w:r>
          </w:p>
        </w:tc>
      </w:tr>
      <w:tr w:rsidR="00EA198F" w:rsidRPr="006375B5" w14:paraId="58F57D0F" w14:textId="77777777" w:rsidTr="00537B75">
        <w:trPr>
          <w:trHeight w:val="80"/>
        </w:trPr>
        <w:tc>
          <w:tcPr>
            <w:tcW w:w="4134" w:type="dxa"/>
          </w:tcPr>
          <w:p w14:paraId="537F9BBD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8686D0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0EEBBA6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A179DD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ACCF3B9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3AEB661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978D98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11FB87E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198F" w:rsidRPr="006375B5" w14:paraId="52BB645D" w14:textId="77777777" w:rsidTr="00B178CE">
        <w:trPr>
          <w:trHeight w:val="442"/>
        </w:trPr>
        <w:tc>
          <w:tcPr>
            <w:tcW w:w="4134" w:type="dxa"/>
          </w:tcPr>
          <w:p w14:paraId="79F370F7" w14:textId="0B4519A3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0B41B2AA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26FCBD7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EBFE20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980F7C2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AD70B2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C91E61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19F2E2F" w14:textId="77777777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98F" w:rsidRPr="006375B5" w14:paraId="2D6C43AB" w14:textId="77777777" w:rsidTr="00B178CE">
        <w:trPr>
          <w:trHeight w:val="442"/>
        </w:trPr>
        <w:tc>
          <w:tcPr>
            <w:tcW w:w="4134" w:type="dxa"/>
          </w:tcPr>
          <w:p w14:paraId="5DF501BD" w14:textId="0D446D96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36C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B509BA2" w14:textId="2056A45E" w:rsidR="00EA198F" w:rsidRPr="007F6663" w:rsidRDefault="00500103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</w:t>
            </w:r>
          </w:p>
        </w:tc>
        <w:tc>
          <w:tcPr>
            <w:tcW w:w="365" w:type="dxa"/>
          </w:tcPr>
          <w:p w14:paraId="7E6F65D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2A41BEB" w14:textId="003600AA" w:rsidR="00EA198F" w:rsidRPr="007F66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5" w:type="dxa"/>
            <w:gridSpan w:val="2"/>
          </w:tcPr>
          <w:p w14:paraId="3CCFBC3F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0875875F" w14:textId="539C9605" w:rsidR="00EA198F" w:rsidRPr="007F6663" w:rsidRDefault="00500103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EA198F" w:rsidRPr="007F6663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2D26B54" w14:textId="32C42571" w:rsidR="00EA198F" w:rsidRPr="007F6663" w:rsidRDefault="00EA198F" w:rsidP="00C0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A198F" w:rsidRPr="006375B5" w14:paraId="60975998" w14:textId="77777777" w:rsidTr="00537B75">
        <w:trPr>
          <w:trHeight w:val="161"/>
          <w:tblHeader/>
        </w:trPr>
        <w:tc>
          <w:tcPr>
            <w:tcW w:w="4134" w:type="dxa"/>
          </w:tcPr>
          <w:p w14:paraId="561514A8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1C64D32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5" w:type="dxa"/>
          </w:tcPr>
          <w:p w14:paraId="2F8C3AAD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31B3CB94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995B73E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5FA3B47E" w14:textId="77777777" w:rsidR="00EA198F" w:rsidRPr="000160C6" w:rsidRDefault="00EA198F" w:rsidP="00EA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6501FFD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6AE7FB0F" w14:textId="77777777" w:rsidR="00EA198F" w:rsidRPr="000160C6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A198F" w:rsidRPr="00CD0E61" w14:paraId="7CAA20D3" w14:textId="77777777" w:rsidTr="00B178CE">
        <w:trPr>
          <w:tblHeader/>
        </w:trPr>
        <w:tc>
          <w:tcPr>
            <w:tcW w:w="4134" w:type="dxa"/>
          </w:tcPr>
          <w:p w14:paraId="06F22E6E" w14:textId="25BA3B8F" w:rsidR="00EA198F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98F" w:rsidRPr="00CD0E61" w14:paraId="15F903AE" w14:textId="77777777" w:rsidTr="00B178CE">
        <w:trPr>
          <w:tblHeader/>
        </w:trPr>
        <w:tc>
          <w:tcPr>
            <w:tcW w:w="4134" w:type="dxa"/>
          </w:tcPr>
          <w:p w14:paraId="2EC95A4D" w14:textId="0D0EE269" w:rsidR="00EA198F" w:rsidRPr="006F1263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3BD0B965" w:rsidR="00EA198F" w:rsidRPr="00F82E8A" w:rsidRDefault="00AB77F8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365" w:type="dxa"/>
          </w:tcPr>
          <w:p w14:paraId="197A92CD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0F109277" w:rsidR="00EA198F" w:rsidRPr="00F82E8A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E8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6" w:type="dxa"/>
          </w:tcPr>
          <w:p w14:paraId="5947384B" w14:textId="77777777" w:rsidR="00EA198F" w:rsidRPr="006375B5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3B3D4DE7" w:rsidR="00EA198F" w:rsidRPr="00CD0E61" w:rsidRDefault="00AB77F8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7C2FA8A4" w14:textId="77777777" w:rsidR="00EA198F" w:rsidRPr="00CD0E61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09CF9B2D" w:rsidR="00EA198F" w:rsidRDefault="00EA198F" w:rsidP="00EA1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6BF7B49A" w14:textId="792A6F22" w:rsidR="00006DA1" w:rsidRPr="000160C6" w:rsidRDefault="00006DA1" w:rsidP="000160C6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lastRenderedPageBreak/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CB1525" w:rsidRDefault="006C41CB" w:rsidP="006C41C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4746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3"/>
        <w:gridCol w:w="269"/>
        <w:gridCol w:w="1162"/>
        <w:gridCol w:w="272"/>
        <w:gridCol w:w="1264"/>
        <w:gridCol w:w="268"/>
        <w:gridCol w:w="1169"/>
        <w:gridCol w:w="270"/>
        <w:gridCol w:w="1260"/>
      </w:tblGrid>
      <w:tr w:rsidR="00153639" w:rsidRPr="006375B5" w14:paraId="4966856E" w14:textId="77777777" w:rsidTr="00D50DC7">
        <w:trPr>
          <w:tblHeader/>
        </w:trPr>
        <w:tc>
          <w:tcPr>
            <w:tcW w:w="174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0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DC7" w:rsidRPr="006375B5" w14:paraId="26A84B09" w14:textId="77777777" w:rsidTr="00D50DC7">
        <w:trPr>
          <w:tblHeader/>
        </w:trPr>
        <w:tc>
          <w:tcPr>
            <w:tcW w:w="1746" w:type="pct"/>
          </w:tcPr>
          <w:p w14:paraId="7D199902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</w:tcPr>
          <w:p w14:paraId="5A0FEFF0" w14:textId="1A322DF5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3074C11A" w14:textId="0B32D7B6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  <w:shd w:val="clear" w:color="auto" w:fill="auto"/>
          </w:tcPr>
          <w:p w14:paraId="0A20C00A" w14:textId="388A19B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93" w:type="pct"/>
            <w:shd w:val="clear" w:color="auto" w:fill="auto"/>
          </w:tcPr>
          <w:p w14:paraId="2573FEF3" w14:textId="4B8F10C8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6E087668" w14:textId="4A83B05B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41" w:type="pct"/>
            <w:shd w:val="clear" w:color="auto" w:fill="auto"/>
          </w:tcPr>
          <w:p w14:paraId="55B37495" w14:textId="6ECA6B5C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  <w:shd w:val="clear" w:color="auto" w:fill="auto"/>
          </w:tcPr>
          <w:p w14:paraId="608C5B42" w14:textId="6685959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91" w:type="pct"/>
            <w:shd w:val="clear" w:color="auto" w:fill="auto"/>
          </w:tcPr>
          <w:p w14:paraId="0395D8BC" w14:textId="07C9E225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50DC7" w:rsidRPr="006375B5" w14:paraId="33E57B93" w14:textId="77777777" w:rsidTr="00D50DC7">
        <w:trPr>
          <w:tblHeader/>
        </w:trPr>
        <w:tc>
          <w:tcPr>
            <w:tcW w:w="1746" w:type="pct"/>
          </w:tcPr>
          <w:p w14:paraId="61F1B87C" w14:textId="77777777" w:rsidR="00D6167E" w:rsidRPr="006375B5" w:rsidRDefault="00D6167E" w:rsidP="00D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</w:tcPr>
          <w:p w14:paraId="113F4A6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44165E0F" w14:textId="66F55D1C" w:rsidR="00D6167E" w:rsidRPr="000E564C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2566</w:t>
            </w:r>
          </w:p>
        </w:tc>
        <w:tc>
          <w:tcPr>
            <w:tcW w:w="149" w:type="pct"/>
            <w:shd w:val="clear" w:color="auto" w:fill="auto"/>
          </w:tcPr>
          <w:p w14:paraId="29233CF8" w14:textId="6E01F9CC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93" w:type="pct"/>
            <w:shd w:val="clear" w:color="auto" w:fill="auto"/>
          </w:tcPr>
          <w:p w14:paraId="47E6AF90" w14:textId="5CD90643" w:rsidR="00D6167E" w:rsidRPr="00D6167E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7EA0D5D" w14:textId="0CD21BA0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41" w:type="pct"/>
            <w:shd w:val="clear" w:color="auto" w:fill="auto"/>
          </w:tcPr>
          <w:p w14:paraId="690F91C2" w14:textId="737A7016" w:rsidR="00D6167E" w:rsidRPr="000E564C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2566</w:t>
            </w:r>
          </w:p>
        </w:tc>
        <w:tc>
          <w:tcPr>
            <w:tcW w:w="148" w:type="pct"/>
            <w:shd w:val="clear" w:color="auto" w:fill="auto"/>
          </w:tcPr>
          <w:p w14:paraId="1557ABC0" w14:textId="3B2AE73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91" w:type="pct"/>
            <w:shd w:val="clear" w:color="auto" w:fill="auto"/>
          </w:tcPr>
          <w:p w14:paraId="5F64AA48" w14:textId="77F5001E" w:rsidR="00D6167E" w:rsidRPr="00D6167E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C41CB" w:rsidRPr="006375B5" w14:paraId="70059C9D" w14:textId="77777777" w:rsidTr="00D50DC7">
        <w:trPr>
          <w:tblHeader/>
        </w:trPr>
        <w:tc>
          <w:tcPr>
            <w:tcW w:w="1746" w:type="pct"/>
          </w:tcPr>
          <w:p w14:paraId="21536E9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8" w:type="pct"/>
          </w:tcPr>
          <w:p w14:paraId="18C653ED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0B8E6000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41CB" w:rsidRPr="006375B5" w14:paraId="181E6E52" w14:textId="77777777" w:rsidTr="00D50DC7">
        <w:tc>
          <w:tcPr>
            <w:tcW w:w="1746" w:type="pct"/>
          </w:tcPr>
          <w:p w14:paraId="22563137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48" w:type="pct"/>
          </w:tcPr>
          <w:p w14:paraId="5FAAE052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396CA5B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50DC7" w:rsidRPr="006375B5" w14:paraId="4B7403FA" w14:textId="77777777" w:rsidTr="00D50DC7">
        <w:tc>
          <w:tcPr>
            <w:tcW w:w="1746" w:type="pct"/>
          </w:tcPr>
          <w:p w14:paraId="627AF78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" w:type="pct"/>
          </w:tcPr>
          <w:p w14:paraId="22772201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F605508" w14:textId="18911B32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18,367</w:t>
            </w:r>
          </w:p>
        </w:tc>
        <w:tc>
          <w:tcPr>
            <w:tcW w:w="149" w:type="pct"/>
          </w:tcPr>
          <w:p w14:paraId="3DAAF77D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62E5393F" w14:textId="420C2525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,378</w:t>
            </w:r>
          </w:p>
        </w:tc>
        <w:tc>
          <w:tcPr>
            <w:tcW w:w="147" w:type="pct"/>
          </w:tcPr>
          <w:p w14:paraId="0ED200A1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96ED2B1" w14:textId="6EF1081B" w:rsidR="00D6167E" w:rsidRPr="00DD6C07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B959E9A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55F24CAA" w14:textId="77777777" w:rsidR="00D6167E" w:rsidRPr="00DD6C07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DC7" w:rsidRPr="006375B5" w14:paraId="18898B97" w14:textId="77777777" w:rsidTr="00D50DC7">
        <w:tc>
          <w:tcPr>
            <w:tcW w:w="1746" w:type="pct"/>
          </w:tcPr>
          <w:p w14:paraId="3CC96F14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8" w:type="pct"/>
          </w:tcPr>
          <w:p w14:paraId="16B72344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AD0A8BF" w14:textId="4DD33B95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</w:t>
            </w:r>
            <w:r w:rsidR="00FF77E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01E64DFB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7B4A3833" w14:textId="179EB0DA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7,310</w:t>
            </w:r>
          </w:p>
        </w:tc>
        <w:tc>
          <w:tcPr>
            <w:tcW w:w="147" w:type="pct"/>
          </w:tcPr>
          <w:p w14:paraId="695AE833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F8ADE0B" w14:textId="2FD0DB70" w:rsidR="00D6167E" w:rsidRPr="00DD6C07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D752CF3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34A6821" w14:textId="77777777" w:rsidR="00D6167E" w:rsidRPr="00DD6C07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DC7" w:rsidRPr="006375B5" w14:paraId="4FE64E47" w14:textId="77777777" w:rsidTr="00D50DC7">
        <w:tc>
          <w:tcPr>
            <w:tcW w:w="1746" w:type="pct"/>
          </w:tcPr>
          <w:p w14:paraId="6FBCCBE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8" w:type="pct"/>
          </w:tcPr>
          <w:p w14:paraId="38E7A25B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94C4883" w14:textId="3839AC05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</w:t>
            </w:r>
            <w:r w:rsidR="00FF77EE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9" w:type="pct"/>
          </w:tcPr>
          <w:p w14:paraId="6E86A00E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</w:tcPr>
          <w:p w14:paraId="3DB72A74" w14:textId="3ABEE6EA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147" w:type="pct"/>
          </w:tcPr>
          <w:p w14:paraId="36E4773D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5BF237E" w14:textId="7A7F1341" w:rsidR="00D6167E" w:rsidRPr="00DD6C07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0C18BCA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5C1C9754" w14:textId="77777777" w:rsidR="00D6167E" w:rsidRPr="00DD6C07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DC7" w:rsidRPr="006375B5" w14:paraId="01335FAA" w14:textId="77777777" w:rsidTr="00D50DC7">
        <w:tc>
          <w:tcPr>
            <w:tcW w:w="1746" w:type="pct"/>
          </w:tcPr>
          <w:p w14:paraId="5155CEB0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48" w:type="pct"/>
          </w:tcPr>
          <w:p w14:paraId="63E7080F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12D0449" w14:textId="674BF9B8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49" w:type="pct"/>
          </w:tcPr>
          <w:p w14:paraId="270A4062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54BD9A" w14:textId="41D9B051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47" w:type="pct"/>
          </w:tcPr>
          <w:p w14:paraId="00FA9A2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8F8C8E0" w14:textId="78128DF6" w:rsidR="00D6167E" w:rsidRPr="00DD6C07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B3EF2C5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68F45A26" w14:textId="77777777" w:rsidR="00D6167E" w:rsidRPr="00DD6C07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DC7" w:rsidRPr="006375B5" w14:paraId="1E7C027E" w14:textId="77777777" w:rsidTr="00D50DC7">
        <w:tc>
          <w:tcPr>
            <w:tcW w:w="1746" w:type="pct"/>
          </w:tcPr>
          <w:p w14:paraId="2AE9B9E7" w14:textId="77777777" w:rsidR="00D6167E" w:rsidRPr="006375B5" w:rsidRDefault="00D6167E" w:rsidP="00D616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638D8EC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8AB9F61" w14:textId="11ACDEFC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</w:t>
            </w:r>
            <w:r w:rsidR="00FF77EE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9" w:type="pct"/>
          </w:tcPr>
          <w:p w14:paraId="7B0E3309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AC8E890" w14:textId="60A8BCFF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29,102</w:t>
            </w:r>
          </w:p>
        </w:tc>
        <w:tc>
          <w:tcPr>
            <w:tcW w:w="147" w:type="pct"/>
          </w:tcPr>
          <w:p w14:paraId="388EC5BD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844AD04" w14:textId="7ADCFF30" w:rsidR="00D6167E" w:rsidRPr="00DD04FD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E459F" w14:textId="77777777" w:rsidR="00D6167E" w:rsidRPr="00DD04FD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1B1D66F" w14:textId="77777777" w:rsidR="00D6167E" w:rsidRPr="00DD04FD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50DC7" w:rsidRPr="006375B5" w14:paraId="4920244E" w14:textId="77777777" w:rsidTr="00D50DC7">
        <w:tc>
          <w:tcPr>
            <w:tcW w:w="1746" w:type="pct"/>
          </w:tcPr>
          <w:p w14:paraId="16786F06" w14:textId="77777777" w:rsidR="00D6167E" w:rsidRPr="006375B5" w:rsidRDefault="00D6167E" w:rsidP="00D616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148" w:type="pct"/>
          </w:tcPr>
          <w:p w14:paraId="2547FC18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59EE010" w14:textId="1B10C36A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</w:t>
            </w:r>
            <w:r w:rsidR="00FF77E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4B069A42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758A4A6" w14:textId="519A8935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4,594</w:t>
            </w:r>
          </w:p>
        </w:tc>
        <w:tc>
          <w:tcPr>
            <w:tcW w:w="147" w:type="pct"/>
          </w:tcPr>
          <w:p w14:paraId="7EB169DD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7374342" w14:textId="0B36D924" w:rsidR="00D6167E" w:rsidRPr="006375B5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E1C4479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D7B956C" w14:textId="77777777" w:rsidR="00D6167E" w:rsidRPr="006375B5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0DC7" w:rsidRPr="006375B5" w14:paraId="27ADBFDD" w14:textId="77777777" w:rsidTr="00D50DC7">
        <w:tc>
          <w:tcPr>
            <w:tcW w:w="1746" w:type="pct"/>
          </w:tcPr>
          <w:p w14:paraId="711D9688" w14:textId="77777777" w:rsidR="00D6167E" w:rsidRPr="006375B5" w:rsidRDefault="00D6167E" w:rsidP="00D616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48" w:type="pct"/>
          </w:tcPr>
          <w:p w14:paraId="1724C337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861C65B" w14:textId="75840A4A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</w:t>
            </w:r>
            <w:r w:rsidR="00FF77E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9" w:type="pct"/>
          </w:tcPr>
          <w:p w14:paraId="5A0385CC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430BCF3" w14:textId="6B1A9948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33,696</w:t>
            </w:r>
          </w:p>
        </w:tc>
        <w:tc>
          <w:tcPr>
            <w:tcW w:w="147" w:type="pct"/>
          </w:tcPr>
          <w:p w14:paraId="6CCD87F2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3E54EAB" w14:textId="5234E191" w:rsidR="00D6167E" w:rsidRPr="00DD04FD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F07C46C" w14:textId="77777777" w:rsidR="00D6167E" w:rsidRPr="00DD04FD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580735F4" w14:textId="77777777" w:rsidR="00D6167E" w:rsidRPr="00DD04FD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50DC7" w:rsidRPr="006375B5" w14:paraId="613AF2F4" w14:textId="77777777" w:rsidTr="00D50DC7">
        <w:tc>
          <w:tcPr>
            <w:tcW w:w="1746" w:type="pct"/>
          </w:tcPr>
          <w:p w14:paraId="4FA63C2E" w14:textId="77777777" w:rsidR="00D6167E" w:rsidRPr="006375B5" w:rsidRDefault="00D6167E" w:rsidP="00D616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148" w:type="pct"/>
          </w:tcPr>
          <w:p w14:paraId="375F81B6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5FFE427" w14:textId="669EF145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49" w:type="pct"/>
          </w:tcPr>
          <w:p w14:paraId="24E09F7C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853206D" w14:textId="59A1000D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47" w:type="pct"/>
          </w:tcPr>
          <w:p w14:paraId="080FE146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441EE94" w14:textId="51BE46F3" w:rsidR="00D6167E" w:rsidRPr="006375B5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06A8DCA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22CE590C" w14:textId="77777777" w:rsidR="00D6167E" w:rsidRPr="00DD6C07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DC7" w:rsidRPr="006375B5" w14:paraId="7D7D7D13" w14:textId="77777777" w:rsidTr="00D50DC7">
        <w:tc>
          <w:tcPr>
            <w:tcW w:w="1746" w:type="pct"/>
          </w:tcPr>
          <w:p w14:paraId="2D87736D" w14:textId="77777777" w:rsidR="00D6167E" w:rsidRPr="006375B5" w:rsidRDefault="00D6167E" w:rsidP="00D616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8" w:type="pct"/>
          </w:tcPr>
          <w:p w14:paraId="4063EEF2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4BFBC0A2" w:rsidR="00D6167E" w:rsidRPr="006375B5" w:rsidRDefault="00461A3C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</w:t>
            </w:r>
            <w:r w:rsidR="00FF77E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9" w:type="pct"/>
          </w:tcPr>
          <w:p w14:paraId="2B505DBF" w14:textId="77777777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0052D08" w:rsidR="00D6167E" w:rsidRPr="006375B5" w:rsidRDefault="00D6167E" w:rsidP="00263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33,658</w:t>
            </w:r>
          </w:p>
        </w:tc>
        <w:tc>
          <w:tcPr>
            <w:tcW w:w="147" w:type="pct"/>
          </w:tcPr>
          <w:p w14:paraId="59436F3C" w14:textId="77777777" w:rsidR="00D6167E" w:rsidRPr="006375B5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0BB4B8DD" w:rsidR="00D6167E" w:rsidRPr="00DD04FD" w:rsidRDefault="00E23A15" w:rsidP="00E23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1E609BC" w14:textId="77777777" w:rsidR="00D6167E" w:rsidRPr="00DD04FD" w:rsidRDefault="00D6167E" w:rsidP="00D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D6167E" w:rsidRPr="00DD04FD" w:rsidRDefault="00D6167E" w:rsidP="00532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AC83047" w14:textId="45EF3CA5" w:rsidR="009B073D" w:rsidRPr="006375B5" w:rsidRDefault="009B0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14AE40D2" w14:textId="34A48438" w:rsidR="00724193" w:rsidRDefault="00642EF4" w:rsidP="0099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0E564C" w:rsidRPr="000E564C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0E564C" w:rsidRPr="000E564C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และห้องชุดซึ่งเป็นโครงการบ้านที่ดำเนินการและเริ่มขายแล้ว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 xml:space="preserve">รวม </w:t>
      </w:r>
      <w:r w:rsidR="009A0079" w:rsidRPr="001516C4">
        <w:rPr>
          <w:rFonts w:ascii="Angsana New" w:eastAsia="Times New Roman" w:hAnsi="Angsana New"/>
          <w:sz w:val="30"/>
          <w:szCs w:val="30"/>
        </w:rPr>
        <w:t>7</w:t>
      </w:r>
      <w:r w:rsidR="001516C4" w:rsidRPr="001516C4">
        <w:rPr>
          <w:rFonts w:ascii="Angsana New" w:eastAsia="Times New Roman" w:hAnsi="Angsana New"/>
          <w:sz w:val="30"/>
          <w:szCs w:val="30"/>
        </w:rPr>
        <w:t>8</w:t>
      </w:r>
      <w:r w:rsidR="003D05CE" w:rsidRPr="001516C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06DA1" w:rsidRPr="001516C4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1C8626C3" w14:textId="2CCD2344" w:rsidR="00D50DC7" w:rsidRDefault="00D5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490A866E" w14:textId="6046F086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2180F21E" w14:textId="77777777" w:rsidR="00400B7B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38CD3835" w14:textId="5F0AB569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9953F6">
        <w:rPr>
          <w:rFonts w:ascii="Angsana New" w:eastAsia="Times New Roman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และเงินกู้ยืมจากสถาบันการเงินเป็นจำนวน</w:t>
      </w:r>
      <w:r w:rsidRPr="00090EEE">
        <w:rPr>
          <w:rFonts w:ascii="Angsana New" w:eastAsia="Times New Roman" w:hAnsi="Angsana New"/>
          <w:sz w:val="30"/>
          <w:szCs w:val="30"/>
          <w:cs/>
        </w:rPr>
        <w:t>เงิน</w:t>
      </w:r>
      <w:r w:rsidRPr="00090EEE">
        <w:rPr>
          <w:rFonts w:ascii="Angsana New" w:eastAsia="Times New Roman" w:hAnsi="Angsana New"/>
          <w:sz w:val="30"/>
          <w:szCs w:val="30"/>
        </w:rPr>
        <w:t xml:space="preserve"> 1</w:t>
      </w:r>
      <w:r w:rsidR="00432594">
        <w:rPr>
          <w:rFonts w:ascii="Angsana New" w:eastAsia="Times New Roman" w:hAnsi="Angsana New"/>
          <w:sz w:val="30"/>
          <w:szCs w:val="30"/>
        </w:rPr>
        <w:t>4</w:t>
      </w:r>
      <w:r w:rsidRPr="00090EEE">
        <w:rPr>
          <w:rFonts w:ascii="Angsana New" w:eastAsia="Times New Roman" w:hAnsi="Angsana New"/>
          <w:sz w:val="30"/>
          <w:szCs w:val="30"/>
        </w:rPr>
        <w:t>,</w:t>
      </w:r>
      <w:r w:rsidR="00432594">
        <w:rPr>
          <w:rFonts w:ascii="Angsana New" w:eastAsia="Times New Roman" w:hAnsi="Angsana New"/>
          <w:sz w:val="30"/>
          <w:szCs w:val="30"/>
        </w:rPr>
        <w:t>003</w:t>
      </w:r>
      <w:r w:rsidRPr="00090EEE">
        <w:rPr>
          <w:rFonts w:ascii="Angsana New" w:eastAsia="Times New Roman" w:hAnsi="Angsana New"/>
          <w:sz w:val="30"/>
          <w:szCs w:val="30"/>
        </w:rPr>
        <w:t>.</w:t>
      </w:r>
      <w:r w:rsidR="00432594">
        <w:rPr>
          <w:rFonts w:ascii="Angsana New" w:eastAsia="Times New Roman" w:hAnsi="Angsana New"/>
          <w:sz w:val="30"/>
          <w:szCs w:val="30"/>
        </w:rPr>
        <w:t>69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sz w:val="30"/>
          <w:szCs w:val="30"/>
        </w:rPr>
        <w:t xml:space="preserve"> </w:t>
      </w:r>
      <w:r w:rsidRPr="009953F6">
        <w:rPr>
          <w:rFonts w:ascii="Angsana New" w:eastAsia="Times New Roman" w:hAnsi="Angsana New"/>
          <w:sz w:val="30"/>
          <w:szCs w:val="30"/>
        </w:rPr>
        <w:br/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(30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 xml:space="preserve">2565: 12,056.83 </w:t>
      </w:r>
      <w:r w:rsidRPr="009953F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9953F6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6375B5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</w:p>
    <w:p w14:paraId="3F810B79" w14:textId="10C67B8C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537B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31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537B75">
        <w:rPr>
          <w:rFonts w:ascii="Angsana New" w:hAnsi="Angsana New"/>
          <w:spacing w:val="-2"/>
          <w:sz w:val="30"/>
          <w:szCs w:val="30"/>
        </w:rPr>
        <w:t>256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6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ที่ดินพัฒนาเพื่อขายของกลุ่มบริษัทจำนวน</w:t>
      </w:r>
      <w:r w:rsidR="00A8397C">
        <w:rPr>
          <w:rFonts w:ascii="Angsana New" w:hAnsi="Angsana New"/>
          <w:spacing w:val="-2"/>
          <w:sz w:val="30"/>
          <w:szCs w:val="30"/>
        </w:rPr>
        <w:t xml:space="preserve"> 1,285.80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(30 </w:t>
      </w:r>
      <w:r w:rsidRPr="00537B7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Pr="00537B75">
        <w:rPr>
          <w:rFonts w:ascii="Angsana New" w:hAnsi="Angsana New" w:hint="cs"/>
          <w:i/>
          <w:iCs/>
          <w:spacing w:val="-2"/>
          <w:sz w:val="30"/>
          <w:szCs w:val="30"/>
          <w:cs/>
        </w:rPr>
        <w:t>5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>: 1,549.86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1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D58C84A" w14:textId="77777777" w:rsidR="00537B75" w:rsidRPr="004267BB" w:rsidRDefault="00537B75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BABD251" w14:textId="77777777" w:rsidR="00537B75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EF999C9" w14:textId="1BBE3960" w:rsidR="00EF0F6D" w:rsidRPr="006375B5" w:rsidRDefault="00EF0F6D" w:rsidP="00B86FF0">
      <w:pPr>
        <w:pStyle w:val="Heading6"/>
        <w:numPr>
          <w:ilvl w:val="0"/>
          <w:numId w:val="16"/>
        </w:numPr>
        <w:tabs>
          <w:tab w:val="clear" w:pos="900"/>
        </w:tabs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Default="00EF0F6D" w:rsidP="00EF0F6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FEC" w:rsidRPr="009E2F97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41E6D773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02E49485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07C99C00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1566F0DC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1139439C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57FEC" w:rsidRPr="009E2F97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457FEC" w:rsidRPr="009E2F97" w:rsidRDefault="00457FEC" w:rsidP="00360984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457FEC" w:rsidRPr="009E2F97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EC" w:rsidRPr="009E2F97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5A56C7F3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9F63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6343" w:rsidRPr="009E2F97">
              <w:rPr>
                <w:rFonts w:ascii="Angsana New" w:hAnsi="Angsana New"/>
                <w:sz w:val="30"/>
                <w:szCs w:val="30"/>
              </w:rPr>
              <w:t>256</w:t>
            </w:r>
            <w:r w:rsidR="009F6343">
              <w:rPr>
                <w:rFonts w:ascii="Angsana New" w:hAnsi="Angsana New"/>
                <w:sz w:val="30"/>
                <w:szCs w:val="30"/>
              </w:rPr>
              <w:t>5 / 2564</w:t>
            </w:r>
          </w:p>
        </w:tc>
        <w:tc>
          <w:tcPr>
            <w:tcW w:w="1083" w:type="dxa"/>
            <w:shd w:val="clear" w:color="auto" w:fill="auto"/>
          </w:tcPr>
          <w:p w14:paraId="6E0826F3" w14:textId="699709B1" w:rsidR="00457FEC" w:rsidRPr="009E2F97" w:rsidRDefault="009A64E0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13F63F9B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7C2032A1" w:rsidR="00457FEC" w:rsidRPr="009E2F97" w:rsidRDefault="009F003A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,726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21C55ED0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</w:t>
            </w:r>
            <w:r w:rsidR="009F003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57FEC" w:rsidRPr="009E2F97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  <w:r w:rsidR="009D3949"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EC" w:rsidRPr="009E2F97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3FCD3B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="009D3949"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9D3949"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EC" w:rsidRPr="009E2F97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9D3949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40704F33" w:rsidR="00457FEC" w:rsidRPr="009E2F97" w:rsidRDefault="00742A0A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55BD1378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7A4346CB" w:rsidR="00457FEC" w:rsidRPr="009E2F97" w:rsidRDefault="009F003A" w:rsidP="009F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4200AC29" w:rsidR="00457FEC" w:rsidRPr="009E2F97" w:rsidRDefault="00457FEC" w:rsidP="007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FEC" w:rsidRPr="009E2F97" w14:paraId="588DA040" w14:textId="77777777" w:rsidTr="00537B75">
        <w:trPr>
          <w:trHeight w:val="307"/>
        </w:trPr>
        <w:tc>
          <w:tcPr>
            <w:tcW w:w="4284" w:type="dxa"/>
          </w:tcPr>
          <w:p w14:paraId="04756C4F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0AD0F220" w:rsidR="00457FEC" w:rsidRPr="009E2F97" w:rsidRDefault="00742A0A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211BA0F6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01FFC0C7" w:rsidR="00457FEC" w:rsidRPr="009E2F97" w:rsidRDefault="009F003A" w:rsidP="009F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6640E73F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FEC" w:rsidRPr="009E2F97" w14:paraId="55733A0A" w14:textId="77777777" w:rsidTr="00537B75">
        <w:trPr>
          <w:trHeight w:val="307"/>
        </w:trPr>
        <w:tc>
          <w:tcPr>
            <w:tcW w:w="4284" w:type="dxa"/>
          </w:tcPr>
          <w:p w14:paraId="31D2B72C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512C2">
              <w:rPr>
                <w:rFonts w:ascii="Angsana New" w:hAnsi="Angsana New" w:hint="cs"/>
                <w:sz w:val="30"/>
                <w:szCs w:val="30"/>
                <w:cs/>
              </w:rPr>
              <w:t>ไถ่ถอนหน่วยลงทุน</w:t>
            </w:r>
          </w:p>
        </w:tc>
        <w:tc>
          <w:tcPr>
            <w:tcW w:w="1083" w:type="dxa"/>
            <w:shd w:val="clear" w:color="auto" w:fill="auto"/>
          </w:tcPr>
          <w:p w14:paraId="7BC9CF13" w14:textId="589744B0" w:rsidR="00457FEC" w:rsidRPr="009E2F97" w:rsidRDefault="00742A0A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19FFA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8720F05" w14:textId="1BDCA551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B73317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12FF85B" w14:textId="6A83F846" w:rsidR="00457FEC" w:rsidRPr="009E2F97" w:rsidRDefault="009F003A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57B6C5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80B52C6" w14:textId="32B599E5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FEC" w:rsidRPr="009E2F97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0BF10E57" w:rsidR="00457FEC" w:rsidRPr="009E2F97" w:rsidRDefault="00742A0A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0378010F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63D8921C" w:rsidR="00457FEC" w:rsidRPr="009E2F97" w:rsidRDefault="009F003A" w:rsidP="009F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01A1ACAC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FEC" w:rsidRPr="009E2F97" w14:paraId="06B1257D" w14:textId="77777777" w:rsidTr="00537B75">
        <w:trPr>
          <w:trHeight w:val="307"/>
        </w:trPr>
        <w:tc>
          <w:tcPr>
            <w:tcW w:w="4284" w:type="dxa"/>
          </w:tcPr>
          <w:p w14:paraId="6A922A9D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479C352" w14:textId="39BFC8F7" w:rsidR="00457FEC" w:rsidRPr="009E2F97" w:rsidRDefault="00742A0A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46E50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10CDE969" w14:textId="3A90F0F9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011C6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A36AE59" w14:textId="066A1F9B" w:rsidR="00457FEC" w:rsidRPr="009E2F97" w:rsidRDefault="009F003A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B68DE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C82F300" w14:textId="27B71CE7" w:rsidR="00457FEC" w:rsidRPr="009E2F97" w:rsidRDefault="00457FEC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FEC" w:rsidRPr="009E2F97" w14:paraId="36D94AE0" w14:textId="77777777" w:rsidTr="00537B75">
        <w:trPr>
          <w:trHeight w:val="307"/>
        </w:trPr>
        <w:tc>
          <w:tcPr>
            <w:tcW w:w="4284" w:type="dxa"/>
          </w:tcPr>
          <w:p w14:paraId="54F7E1C2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4EF6F231" w:rsidR="00457FEC" w:rsidRPr="00A1277C" w:rsidRDefault="009A64E0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7CD19889" w:rsidR="00457FEC" w:rsidRPr="00A1277C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77C">
              <w:rPr>
                <w:rFonts w:ascii="Angsana New" w:hAnsi="Angsana New"/>
                <w:b/>
                <w:bCs/>
                <w:sz w:val="30"/>
                <w:szCs w:val="30"/>
              </w:rPr>
              <w:t>12,076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21E7FDCF" w:rsidR="00457FEC" w:rsidRPr="009E2F97" w:rsidRDefault="009F003A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5A4418FE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</w:t>
            </w:r>
            <w:r w:rsidR="009F00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457FEC" w:rsidRPr="009E2F97" w14:paraId="1E6886F7" w14:textId="77777777" w:rsidTr="00537B75">
        <w:trPr>
          <w:trHeight w:val="334"/>
        </w:trPr>
        <w:tc>
          <w:tcPr>
            <w:tcW w:w="4284" w:type="dxa"/>
          </w:tcPr>
          <w:p w14:paraId="491A3A55" w14:textId="77777777" w:rsidR="00457FEC" w:rsidRPr="009E2F97" w:rsidRDefault="00457FEC" w:rsidP="0045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E3CA93F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358B9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939C29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EA789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0921F881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471BB1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7DFE434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EC" w:rsidRPr="009E2F97" w14:paraId="56A18954" w14:textId="77777777" w:rsidTr="00537B75">
        <w:trPr>
          <w:trHeight w:val="307"/>
        </w:trPr>
        <w:tc>
          <w:tcPr>
            <w:tcW w:w="4284" w:type="dxa"/>
          </w:tcPr>
          <w:p w14:paraId="2B0E68CE" w14:textId="77777777" w:rsidR="00457FEC" w:rsidRPr="009E2F97" w:rsidRDefault="00457FEC" w:rsidP="00457FEC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2D76DB7" w14:textId="77777777" w:rsidR="00457FEC" w:rsidRPr="009E2F97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98FF3C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184A75E" w14:textId="77777777" w:rsidR="00457FEC" w:rsidRPr="009E2F97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5A3A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E351EA8" w14:textId="77777777" w:rsidR="00457FEC" w:rsidRPr="009E2F97" w:rsidRDefault="00457FEC" w:rsidP="00B86FF0">
            <w:pPr>
              <w:pStyle w:val="acctfourfigures"/>
              <w:tabs>
                <w:tab w:val="clear" w:pos="765"/>
                <w:tab w:val="decimal" w:pos="810"/>
              </w:tabs>
              <w:spacing w:before="4" w:line="240" w:lineRule="atLeast"/>
              <w:ind w:left="-80" w:right="-13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E5E1B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10ABF3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7FEC" w:rsidRPr="009E2F97" w14:paraId="1CCDCA95" w14:textId="77777777" w:rsidTr="00537B75">
        <w:trPr>
          <w:trHeight w:val="307"/>
        </w:trPr>
        <w:tc>
          <w:tcPr>
            <w:tcW w:w="4284" w:type="dxa"/>
          </w:tcPr>
          <w:p w14:paraId="0E1E45B1" w14:textId="014C8154" w:rsidR="00457FEC" w:rsidRPr="009E2F97" w:rsidRDefault="00457FEC" w:rsidP="00457FEC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86FF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/ 256</w:t>
            </w:r>
            <w:r w:rsidR="00B86FF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14:paraId="3A64598A" w14:textId="4579C375" w:rsidR="00457FEC" w:rsidRPr="00A1277C" w:rsidRDefault="009A64E0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CBCC7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70AA95" w14:textId="14B7164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A1277C"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E16E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7127DB" w14:textId="2D3DBB32" w:rsidR="00457FEC" w:rsidRPr="009E2F97" w:rsidRDefault="00946275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12CFCE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0BAE41D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9D3949" w:rsidRPr="009E2F97" w14:paraId="0068BBA1" w14:textId="77777777" w:rsidTr="00537B75">
        <w:trPr>
          <w:trHeight w:val="307"/>
        </w:trPr>
        <w:tc>
          <w:tcPr>
            <w:tcW w:w="4284" w:type="dxa"/>
          </w:tcPr>
          <w:p w14:paraId="170CC708" w14:textId="3585CF3D" w:rsidR="009D3949" w:rsidRPr="009D3949" w:rsidRDefault="009D3949" w:rsidP="009D3949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1083" w:type="dxa"/>
            <w:shd w:val="clear" w:color="auto" w:fill="auto"/>
          </w:tcPr>
          <w:p w14:paraId="603C45E9" w14:textId="1F7620A9" w:rsidR="009D3949" w:rsidRPr="00A1277C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2EAD8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F0802DD" w14:textId="723068A8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A1277C"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29A14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BDA7D1" w14:textId="3443370B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DBB965" w14:textId="77777777" w:rsidR="009D3949" w:rsidRPr="009E2F97" w:rsidRDefault="009D3949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4642192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49" w:rsidRPr="009E2F97" w14:paraId="4756C2F7" w14:textId="77777777" w:rsidTr="00537B75">
        <w:trPr>
          <w:trHeight w:val="307"/>
        </w:trPr>
        <w:tc>
          <w:tcPr>
            <w:tcW w:w="4284" w:type="dxa"/>
          </w:tcPr>
          <w:p w14:paraId="4CF2BDF2" w14:textId="77777777" w:rsidR="009D3949" w:rsidRPr="009E2F97" w:rsidRDefault="009D3949" w:rsidP="009D394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176DB812" w14:textId="78DB34C7" w:rsidR="009D3949" w:rsidRPr="00A1277C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3B5384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9FFEC02" w14:textId="1B05033E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A1277C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E8A3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A27BE0" w14:textId="11A37E96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76FEDD" w14:textId="77777777" w:rsidR="009D3949" w:rsidRPr="009E2F97" w:rsidRDefault="009D3949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1C50DB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49" w:rsidRPr="009E2F97" w14:paraId="0166A51B" w14:textId="77777777" w:rsidTr="00537B75">
        <w:trPr>
          <w:trHeight w:val="307"/>
        </w:trPr>
        <w:tc>
          <w:tcPr>
            <w:tcW w:w="4284" w:type="dxa"/>
          </w:tcPr>
          <w:p w14:paraId="690AF4F7" w14:textId="77777777" w:rsidR="009D3949" w:rsidRPr="009E2F97" w:rsidRDefault="009D3949" w:rsidP="009D394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49D5E" w14:textId="3A906D41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F5FFBC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87F2" w14:textId="714CC59F" w:rsidR="009D3949" w:rsidRPr="00A1277C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C0EAE" w14:textId="77777777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C09CB" w14:textId="3756E672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08FC2" w14:textId="77777777" w:rsidR="009D3949" w:rsidRPr="009E2F97" w:rsidRDefault="009D3949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7C53D" w14:textId="2A5741CD" w:rsidR="009D3949" w:rsidRPr="009E2F97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451D08A7" w14:textId="77777777" w:rsidR="00243959" w:rsidRPr="006375B5" w:rsidRDefault="00243959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3E932072" w14:textId="77777777" w:rsidR="00537B75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6ED2819A" w14:textId="39B06157" w:rsidR="008D650B" w:rsidRPr="006375B5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375B5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บริษัทร่วม</w:t>
      </w:r>
    </w:p>
    <w:p w14:paraId="1CC2D8A6" w14:textId="77777777" w:rsidR="008D650B" w:rsidRPr="00E640BE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F17391" w14:textId="20326901" w:rsidR="00537B75" w:rsidRPr="00891637" w:rsidRDefault="00537B75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  <w:cs/>
        </w:rPr>
      </w:pPr>
      <w:r w:rsidRPr="00891637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9163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89163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91637">
        <w:rPr>
          <w:rFonts w:ascii="Angsana New" w:hAnsi="Angsana New" w:hint="cs"/>
          <w:sz w:val="30"/>
          <w:szCs w:val="30"/>
          <w:cs/>
        </w:rPr>
        <w:t xml:space="preserve"> </w:t>
      </w:r>
      <w:r w:rsidRPr="00891637">
        <w:rPr>
          <w:rFonts w:ascii="Angsana New" w:hAnsi="Angsana New"/>
          <w:sz w:val="30"/>
          <w:szCs w:val="30"/>
        </w:rPr>
        <w:t>256</w:t>
      </w:r>
      <w:r w:rsidR="00967837">
        <w:rPr>
          <w:rFonts w:ascii="Angsana New" w:hAnsi="Angsana New"/>
          <w:sz w:val="30"/>
          <w:szCs w:val="30"/>
        </w:rPr>
        <w:t>6</w:t>
      </w:r>
      <w:r w:rsidRPr="00891637">
        <w:rPr>
          <w:rFonts w:ascii="Angsana New" w:hAnsi="Angsana New"/>
          <w:sz w:val="30"/>
          <w:szCs w:val="30"/>
          <w:cs/>
        </w:rPr>
        <w:t xml:space="preserve"> </w:t>
      </w:r>
      <w:r w:rsidRPr="00DA1865">
        <w:rPr>
          <w:rFonts w:ascii="Angsana New" w:hAnsi="Angsana New" w:hint="cs"/>
          <w:sz w:val="30"/>
          <w:szCs w:val="30"/>
          <w:cs/>
        </w:rPr>
        <w:t>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</w:t>
      </w:r>
      <w:r w:rsidRPr="00DA1865">
        <w:rPr>
          <w:rFonts w:ascii="Angsana New" w:hAnsi="Angsana New"/>
          <w:sz w:val="30"/>
          <w:szCs w:val="30"/>
          <w:cs/>
        </w:rPr>
        <w:t xml:space="preserve"> </w:t>
      </w:r>
      <w:r w:rsidRPr="00DA186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A1865">
        <w:rPr>
          <w:rFonts w:ascii="Angsana New" w:hAnsi="Angsana New"/>
          <w:sz w:val="30"/>
          <w:szCs w:val="30"/>
        </w:rPr>
        <w:t>0.</w:t>
      </w:r>
      <w:r w:rsidR="00DA1865" w:rsidRPr="00DA1865">
        <w:rPr>
          <w:rFonts w:ascii="Angsana New" w:hAnsi="Angsana New"/>
          <w:sz w:val="30"/>
          <w:szCs w:val="30"/>
        </w:rPr>
        <w:t>42</w:t>
      </w:r>
      <w:r w:rsidRPr="00DA1865">
        <w:rPr>
          <w:rFonts w:ascii="Angsana New" w:hAnsi="Angsana New"/>
          <w:sz w:val="30"/>
          <w:szCs w:val="30"/>
        </w:rPr>
        <w:t xml:space="preserve"> </w:t>
      </w:r>
      <w:r w:rsidRPr="00DA1865">
        <w:rPr>
          <w:rFonts w:ascii="Angsana New" w:hAnsi="Angsana New" w:hint="cs"/>
          <w:sz w:val="30"/>
          <w:szCs w:val="30"/>
          <w:cs/>
        </w:rPr>
        <w:t xml:space="preserve">ล้านหน่วย เป็นจำนวนเงินทั้งสิ้น </w:t>
      </w:r>
      <w:r w:rsidR="00967837" w:rsidRPr="00DA1865">
        <w:rPr>
          <w:rFonts w:ascii="Angsana New" w:hAnsi="Angsana New"/>
          <w:sz w:val="30"/>
          <w:szCs w:val="30"/>
        </w:rPr>
        <w:t>3</w:t>
      </w:r>
      <w:r w:rsidRPr="00DA1865">
        <w:rPr>
          <w:rFonts w:ascii="Angsana New" w:hAnsi="Angsana New"/>
          <w:sz w:val="30"/>
          <w:szCs w:val="30"/>
        </w:rPr>
        <w:t>.</w:t>
      </w:r>
      <w:r w:rsidR="00DA1865" w:rsidRPr="00DA1865">
        <w:rPr>
          <w:rFonts w:ascii="Angsana New" w:hAnsi="Angsana New"/>
          <w:sz w:val="30"/>
          <w:szCs w:val="30"/>
        </w:rPr>
        <w:t>77</w:t>
      </w:r>
      <w:r w:rsidRPr="00DA1865">
        <w:rPr>
          <w:rFonts w:ascii="Angsana New" w:hAnsi="Angsana New"/>
          <w:sz w:val="30"/>
          <w:szCs w:val="30"/>
        </w:rPr>
        <w:t xml:space="preserve"> </w:t>
      </w:r>
      <w:r w:rsidRPr="00DA1865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Pr="00DA1865">
        <w:rPr>
          <w:rFonts w:ascii="Angsana New" w:hAnsi="Angsana New"/>
          <w:sz w:val="30"/>
          <w:szCs w:val="30"/>
        </w:rPr>
        <w:t xml:space="preserve">23.52 </w:t>
      </w:r>
      <w:r w:rsidRPr="00DA1865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A1865">
        <w:rPr>
          <w:rFonts w:ascii="Angsana New" w:hAnsi="Angsana New"/>
          <w:sz w:val="30"/>
          <w:szCs w:val="30"/>
        </w:rPr>
        <w:t xml:space="preserve"> 23.5</w:t>
      </w:r>
      <w:r w:rsidR="00DA1865" w:rsidRPr="00DA1865">
        <w:rPr>
          <w:rFonts w:ascii="Angsana New" w:hAnsi="Angsana New"/>
          <w:sz w:val="30"/>
          <w:szCs w:val="30"/>
        </w:rPr>
        <w:t>7</w:t>
      </w:r>
    </w:p>
    <w:p w14:paraId="75BFEF49" w14:textId="77777777" w:rsidR="00967837" w:rsidRPr="00891637" w:rsidRDefault="00967837" w:rsidP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00012F3E" w14:textId="77777777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Pr="00755B08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54E1679" w14:textId="2CE66484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D256E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Pr="00FD256E">
        <w:rPr>
          <w:rFonts w:ascii="Angsana New" w:eastAsia="Times New Roman" w:hAnsi="Angsana New"/>
          <w:sz w:val="30"/>
          <w:szCs w:val="30"/>
        </w:rPr>
        <w:t xml:space="preserve">31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</w:rPr>
        <w:t>25</w:t>
      </w:r>
      <w:r w:rsidRPr="00FD256E">
        <w:rPr>
          <w:rFonts w:ascii="Angsana New" w:eastAsia="Times New Roman" w:hAnsi="Angsana New"/>
          <w:sz w:val="30"/>
          <w:szCs w:val="30"/>
        </w:rPr>
        <w:t>6</w:t>
      </w:r>
      <w:r>
        <w:rPr>
          <w:rFonts w:ascii="Angsana New" w:eastAsia="Times New Roman" w:hAnsi="Angsana New" w:hint="cs"/>
          <w:sz w:val="30"/>
          <w:szCs w:val="30"/>
          <w:cs/>
        </w:rPr>
        <w:t>6</w:t>
      </w:r>
      <w:r w:rsidRPr="00FD256E">
        <w:rPr>
          <w:rFonts w:ascii="Angsana New" w:eastAsia="Times New Roman" w:hAnsi="Angsana New"/>
          <w:sz w:val="30"/>
          <w:szCs w:val="30"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FD256E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จำกัด ซึ่งเป็นการร่วมค้าของบริษัทย่อยแห่งหนึ่งได้เรียกชำระค่าหุ้นเพิ่ม</w:t>
      </w:r>
      <w:r>
        <w:rPr>
          <w:rFonts w:ascii="Angsana New" w:eastAsia="Times New Roman" w:hAnsi="Angsana New" w:hint="cs"/>
          <w:sz w:val="30"/>
          <w:szCs w:val="30"/>
          <w:cs/>
        </w:rPr>
        <w:t>บางส่วน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Pr="00FD256E">
        <w:rPr>
          <w:rFonts w:ascii="Angsana New" w:eastAsia="Times New Roman" w:hAnsi="Angsana New"/>
          <w:sz w:val="30"/>
          <w:szCs w:val="30"/>
        </w:rPr>
        <w:t xml:space="preserve">178.80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ล้านบาท โดย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ดังกล่าวได้ชำระค่าหุ้นตามสัดส่วนการถือหุ้นร้อยละ </w:t>
      </w:r>
      <w:r w:rsidRPr="00FD256E">
        <w:rPr>
          <w:rFonts w:ascii="Angsana New" w:eastAsia="Times New Roman" w:hAnsi="Angsana New"/>
          <w:sz w:val="30"/>
          <w:szCs w:val="30"/>
        </w:rPr>
        <w:t xml:space="preserve">51.00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Pr="00FD256E">
        <w:rPr>
          <w:rFonts w:ascii="Angsana New" w:eastAsia="Times New Roman" w:hAnsi="Angsana New"/>
          <w:sz w:val="30"/>
          <w:szCs w:val="30"/>
        </w:rPr>
        <w:t>91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.</w:t>
      </w:r>
      <w:r w:rsidRPr="00FD256E">
        <w:rPr>
          <w:rFonts w:ascii="Angsana New" w:eastAsia="Times New Roman" w:hAnsi="Angsana New"/>
          <w:sz w:val="30"/>
          <w:szCs w:val="30"/>
        </w:rPr>
        <w:t xml:space="preserve">19 </w:t>
      </w:r>
      <w:r w:rsidRPr="00FD256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0E0E5DA" w14:textId="08D67C79" w:rsidR="00B533DC" w:rsidRPr="006375B5" w:rsidRDefault="00B533DC" w:rsidP="009F6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right="63"/>
        <w:jc w:val="thaiDistribute"/>
        <w:rPr>
          <w:cs/>
          <w:lang w:eastAsia="x-none"/>
        </w:rPr>
        <w:sectPr w:rsidR="00B533DC" w:rsidRPr="006375B5" w:rsidSect="00EF3F7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5D799F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28F9D6F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6B4BFE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4BCF1EF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53766BE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701BA7F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011702F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01B4BCB6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40EAB62A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0DB833FD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62BF1A9A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3" w:type="dxa"/>
            <w:vAlign w:val="center"/>
          </w:tcPr>
          <w:p w14:paraId="5F76557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586C741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0A92DB63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0" w:type="dxa"/>
            <w:vAlign w:val="center"/>
          </w:tcPr>
          <w:p w14:paraId="5CB0C6A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3EF7087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7797C2B6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31</w:t>
            </w:r>
          </w:p>
        </w:tc>
        <w:tc>
          <w:tcPr>
            <w:tcW w:w="181" w:type="dxa"/>
            <w:vAlign w:val="center"/>
          </w:tcPr>
          <w:p w14:paraId="4879F0A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45F301D8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 w:rsidR="00874E5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</w:tr>
      <w:tr w:rsidR="005D799F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4AEB5640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3515911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6AD8B8F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C2084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173C6DF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6EAF2848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CD3917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50A94BEA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53AE70A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1D827C3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66243F0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260D344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13DA83F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639B0FE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1415A7D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31EC644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5A575888" w:rsidR="005D799F" w:rsidRPr="00505780" w:rsidRDefault="00874E5C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5D799F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7D1BFBB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423A62B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171CE56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1775601D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6B4402F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A8AC6B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6FC293A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021AC656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5F93706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416A2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7D778646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01FDDC7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253C5DC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423DCA8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16A01CBC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2" w:type="dxa"/>
          </w:tcPr>
          <w:p w14:paraId="2FFF62C2" w14:textId="77777777" w:rsidR="005D799F" w:rsidRPr="00505780" w:rsidRDefault="005D799F" w:rsidP="005D79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4DB1885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BD4DC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6C415A61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13670E2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6521D50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81" w:type="dxa"/>
            <w:vAlign w:val="center"/>
          </w:tcPr>
          <w:p w14:paraId="5BE7F49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18E15614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2565</w:t>
            </w:r>
          </w:p>
        </w:tc>
      </w:tr>
      <w:tr w:rsidR="005D799F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D799F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5D799F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90F8BC8" w14:textId="77777777" w:rsidR="005D799F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47BBAF9" w14:textId="77777777" w:rsidR="00B97F36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14A9A216" w:rsidR="00B97F36" w:rsidRPr="00505780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26.62</w:t>
            </w:r>
          </w:p>
        </w:tc>
        <w:tc>
          <w:tcPr>
            <w:tcW w:w="183" w:type="dxa"/>
          </w:tcPr>
          <w:p w14:paraId="0EF8C00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7EA9F15" w14:textId="4AC3B04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26.62</w:t>
            </w:r>
          </w:p>
        </w:tc>
        <w:tc>
          <w:tcPr>
            <w:tcW w:w="180" w:type="dxa"/>
          </w:tcPr>
          <w:p w14:paraId="7EE5D5B9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99D3CEC" w14:textId="77777777" w:rsidR="005D799F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7C7E4A4" w14:textId="77777777" w:rsidR="00B97F36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19BC5A1C" w:rsidR="00B97F36" w:rsidRPr="006F4DE5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</w:t>
            </w:r>
            <w:r w:rsidR="00953336">
              <w:rPr>
                <w:rFonts w:ascii="Angsana New" w:hAnsi="Angsana New"/>
                <w:sz w:val="24"/>
                <w:szCs w:val="24"/>
                <w:lang w:eastAsia="en-GB"/>
              </w:rPr>
              <w:t>174</w:t>
            </w:r>
          </w:p>
        </w:tc>
        <w:tc>
          <w:tcPr>
            <w:tcW w:w="180" w:type="dxa"/>
          </w:tcPr>
          <w:p w14:paraId="3D05231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091F2BEE" w14:textId="0F3D901A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6F4DE5">
              <w:rPr>
                <w:rFonts w:ascii="Angsana New" w:hAnsi="Angsana New"/>
                <w:sz w:val="24"/>
                <w:szCs w:val="24"/>
              </w:rPr>
              <w:br/>
            </w:r>
            <w:r w:rsidRPr="006F4DE5">
              <w:rPr>
                <w:rFonts w:ascii="Angsana New" w:hAnsi="Angsana New"/>
                <w:sz w:val="24"/>
                <w:szCs w:val="24"/>
              </w:rPr>
              <w:br/>
            </w:r>
            <w:r w:rsidRPr="006F4DE5">
              <w:rPr>
                <w:rFonts w:ascii="Angsana New" w:hAnsi="Angsana New" w:hint="cs"/>
                <w:sz w:val="24"/>
                <w:szCs w:val="24"/>
              </w:rPr>
              <w:t>5,258</w:t>
            </w:r>
          </w:p>
        </w:tc>
        <w:tc>
          <w:tcPr>
            <w:tcW w:w="180" w:type="dxa"/>
          </w:tcPr>
          <w:p w14:paraId="0BE4FA65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644B41" w14:textId="77777777" w:rsidR="005D799F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DEC0586" w14:textId="77777777" w:rsidR="00B97F36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206C8840" w:rsidR="00B97F36" w:rsidRPr="00505780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1,815</w:t>
            </w:r>
          </w:p>
        </w:tc>
        <w:tc>
          <w:tcPr>
            <w:tcW w:w="180" w:type="dxa"/>
          </w:tcPr>
          <w:p w14:paraId="7D124506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40EF0565" w14:textId="314A6005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1,81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CAEC43E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9C30B47" w14:textId="77777777" w:rsidR="005D799F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CDF2DD" w14:textId="77777777" w:rsidR="00B97F36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AB3C1D" w14:textId="44EAD83C" w:rsidR="00B97F36" w:rsidRPr="00505780" w:rsidRDefault="00B97F36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5D799F" w:rsidRPr="00505780" w:rsidRDefault="005D799F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AB3AB56" w14:textId="77777777" w:rsidR="005D799F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299C4E2D" w14:textId="77777777" w:rsidR="000D05CC" w:rsidRDefault="000D05CC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213423CC" w:rsidR="000D05CC" w:rsidRPr="00505780" w:rsidRDefault="000D05CC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1,815</w:t>
            </w:r>
          </w:p>
        </w:tc>
        <w:tc>
          <w:tcPr>
            <w:tcW w:w="180" w:type="dxa"/>
          </w:tcPr>
          <w:p w14:paraId="1981675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46588DD" w14:textId="02B81E80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1,81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640321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4C7977A" w14:textId="77777777" w:rsidR="005D799F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1A0CC3" w14:textId="77777777" w:rsidR="000D05CC" w:rsidRDefault="000D05CC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F8CB4" w14:textId="0659C6DC" w:rsidR="000D05CC" w:rsidRPr="000D05CC" w:rsidRDefault="00454F9D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4F9D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0D05CC" w:rsidRPr="00454F9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54F9D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1" w:type="dxa"/>
          </w:tcPr>
          <w:p w14:paraId="3055AD2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61DFBFBA" w14:textId="1D5F0949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874E5C">
              <w:rPr>
                <w:rFonts w:ascii="Angsana New" w:hAnsi="Angsana New"/>
                <w:sz w:val="24"/>
                <w:szCs w:val="24"/>
                <w:lang w:val="en-US" w:bidi="th-TH"/>
              </w:rPr>
              <w:t>8,339</w:t>
            </w:r>
          </w:p>
        </w:tc>
      </w:tr>
      <w:tr w:rsidR="005D799F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3E13E30F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</w:tcPr>
          <w:p w14:paraId="6A1A4D61" w14:textId="5B2C76A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24550A7" w14:textId="5110C93E" w:rsidR="005D799F" w:rsidRPr="00505780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2833E831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A5F6B40" w14:textId="583A8640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</w:tcPr>
          <w:p w14:paraId="69A27314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825B7A3" w14:textId="6BDC37BA" w:rsidR="005D799F" w:rsidRPr="00505780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4,89</w:t>
            </w:r>
            <w:r w:rsidR="00953336">
              <w:rPr>
                <w:rFonts w:ascii="Angsana New" w:hAnsi="Angsan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0" w:type="dxa"/>
          </w:tcPr>
          <w:p w14:paraId="7A0294D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501612BE" w14:textId="421D8A38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4,897</w:t>
            </w:r>
          </w:p>
        </w:tc>
        <w:tc>
          <w:tcPr>
            <w:tcW w:w="180" w:type="dxa"/>
          </w:tcPr>
          <w:p w14:paraId="79D9D3D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4A1EB7A" w14:textId="49ADEF0A" w:rsidR="005D799F" w:rsidRPr="00505780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42D37CAA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6625B53" w14:textId="1094B34B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465669A0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7C1EFD3B" w14:textId="0076485F" w:rsidR="005D799F" w:rsidRPr="00505780" w:rsidRDefault="00B97F36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8EAF5A6" w14:textId="48D37F94" w:rsidR="005D799F" w:rsidRPr="00505780" w:rsidRDefault="005D799F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63F4F47" w14:textId="1263CC34" w:rsidR="005D799F" w:rsidRPr="00505780" w:rsidRDefault="000D05CC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15D10B9F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FB7886A" w14:textId="6C779E3B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EF9001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0184FA9A" w14:textId="516861F1" w:rsidR="005D799F" w:rsidRPr="00505780" w:rsidRDefault="000D05CC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A83D734" w14:textId="291805B9" w:rsidR="005D799F" w:rsidRPr="00505780" w:rsidRDefault="005D799F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D799F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5A965B01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</w:tcPr>
          <w:p w14:paraId="572AA98B" w14:textId="512E92F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3B22F00C" w:rsidR="005D799F" w:rsidRPr="00505780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3" w:type="dxa"/>
          </w:tcPr>
          <w:p w14:paraId="6021C99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3B4ECD7F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180" w:type="dxa"/>
          </w:tcPr>
          <w:p w14:paraId="2B04F7B0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4C1E5524" w:rsidR="005D799F" w:rsidRPr="00505780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95333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4AE4D2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46E1DEF2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88</w:t>
            </w:r>
          </w:p>
        </w:tc>
        <w:tc>
          <w:tcPr>
            <w:tcW w:w="180" w:type="dxa"/>
          </w:tcPr>
          <w:p w14:paraId="70A1B31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30B82355" w:rsidR="005D799F" w:rsidRPr="00505780" w:rsidRDefault="00B97F36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5D3C6507" w:rsidR="005D799F" w:rsidRPr="00505780" w:rsidRDefault="005D799F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54C31E6E" w:rsidR="005D799F" w:rsidRPr="00505780" w:rsidRDefault="00B97F36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5D799F" w:rsidRPr="00505780" w:rsidRDefault="005D799F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199DA48F" w:rsidR="005D799F" w:rsidRPr="00505780" w:rsidRDefault="000D05CC" w:rsidP="003F1186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670A2F0" w:rsidR="005D799F" w:rsidRPr="00505780" w:rsidRDefault="005D799F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2C8230DF" w:rsidR="005D799F" w:rsidRPr="00505780" w:rsidRDefault="000D05CC" w:rsidP="005D799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30B845CF" w:rsidR="005D799F" w:rsidRPr="00505780" w:rsidRDefault="005D799F" w:rsidP="005D799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D799F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61650868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</w:tcPr>
          <w:p w14:paraId="54DB1C9A" w14:textId="06B61242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5BB884D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5D799F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30B0C70A" w:rsidR="005D799F" w:rsidRPr="00505780" w:rsidRDefault="00B97F36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DA1865">
              <w:rPr>
                <w:rFonts w:ascii="Angsana New" w:hAnsi="Angsana New"/>
                <w:sz w:val="24"/>
                <w:szCs w:val="24"/>
                <w:lang w:eastAsia="en-GB" w:bidi="th-TH"/>
              </w:rPr>
              <w:t>23.5</w:t>
            </w:r>
            <w:r w:rsidR="00DA1865" w:rsidRPr="00DA1865">
              <w:rPr>
                <w:rFonts w:ascii="Angsana New" w:hAnsi="Angsana New"/>
                <w:sz w:val="24"/>
                <w:szCs w:val="24"/>
                <w:lang w:eastAsia="en-GB" w:bidi="th-TH"/>
              </w:rPr>
              <w:t>7</w:t>
            </w:r>
          </w:p>
        </w:tc>
        <w:tc>
          <w:tcPr>
            <w:tcW w:w="183" w:type="dxa"/>
          </w:tcPr>
          <w:p w14:paraId="5621AE9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5EB624E9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23.52</w:t>
            </w:r>
          </w:p>
        </w:tc>
        <w:tc>
          <w:tcPr>
            <w:tcW w:w="180" w:type="dxa"/>
          </w:tcPr>
          <w:p w14:paraId="66B890D5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786CAA57" w:rsidR="005D799F" w:rsidRPr="00505780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953336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80" w:type="dxa"/>
          </w:tcPr>
          <w:p w14:paraId="7C4AEEE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4F7B9813" w:rsidR="005D799F" w:rsidRPr="0050578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1,109</w:t>
            </w:r>
          </w:p>
        </w:tc>
        <w:tc>
          <w:tcPr>
            <w:tcW w:w="180" w:type="dxa"/>
          </w:tcPr>
          <w:p w14:paraId="224F84A1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23303F69" w:rsidR="005D799F" w:rsidRPr="00505780" w:rsidRDefault="00B97F36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29532DB8" w:rsidR="005D799F" w:rsidRPr="00505780" w:rsidRDefault="005D799F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5C734B76" w:rsidR="005D799F" w:rsidRPr="00505780" w:rsidRDefault="00B97F36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5D799F" w:rsidRPr="00505780" w:rsidRDefault="005D799F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4FBEC83B" w:rsidR="005D799F" w:rsidRPr="00505780" w:rsidRDefault="000D05CC" w:rsidP="005D799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49FC5536" w:rsidR="005D799F" w:rsidRPr="00505780" w:rsidRDefault="005D799F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11AC007A" w:rsidR="005D799F" w:rsidRPr="00505780" w:rsidRDefault="000D05CC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54F9D"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="00454F9D" w:rsidRPr="00454F9D">
              <w:rPr>
                <w:rFonts w:ascii="Angsana New" w:hAnsi="Angsana New"/>
                <w:sz w:val="24"/>
                <w:szCs w:val="24"/>
                <w:lang w:val="en-US" w:bidi="th-TH"/>
              </w:rPr>
              <w:t>825</w:t>
            </w:r>
          </w:p>
        </w:tc>
        <w:tc>
          <w:tcPr>
            <w:tcW w:w="181" w:type="dxa"/>
          </w:tcPr>
          <w:p w14:paraId="7E7CB60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2F4D6FD6" w:rsidR="005D799F" w:rsidRPr="00505780" w:rsidRDefault="00874E5C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1,725</w:t>
            </w:r>
          </w:p>
        </w:tc>
      </w:tr>
      <w:tr w:rsidR="005D799F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68F72D37" w:rsidR="005D799F" w:rsidRPr="006F4DE5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11,2</w:t>
            </w:r>
            <w:r w:rsidR="00953336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14:paraId="5546D84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313A5CDA" w:rsidR="005D799F" w:rsidRPr="006F4DE5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11,352</w:t>
            </w:r>
          </w:p>
        </w:tc>
        <w:tc>
          <w:tcPr>
            <w:tcW w:w="180" w:type="dxa"/>
          </w:tcPr>
          <w:p w14:paraId="5944BA2B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70EDFD29" w:rsidR="005D799F" w:rsidRPr="006F4DE5" w:rsidRDefault="00B97F36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6B9006BF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13688933" w:rsidR="005D799F" w:rsidRPr="006F4DE5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F4DE5">
              <w:rPr>
                <w:rFonts w:ascii="Angsana New" w:hAnsi="Angsana New" w:hint="cs"/>
                <w:b/>
                <w:bCs/>
                <w:sz w:val="24"/>
                <w:szCs w:val="24"/>
              </w:rPr>
              <w:t>6,72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9E6059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4E22C994" w:rsidR="005D799F" w:rsidRPr="00505780" w:rsidRDefault="00B97F36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5D799F" w:rsidRPr="001C5F2B" w:rsidRDefault="005D799F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377F906F" w:rsidR="005D799F" w:rsidRPr="000F2320" w:rsidRDefault="000D05CC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6,726</w:t>
            </w:r>
          </w:p>
        </w:tc>
        <w:tc>
          <w:tcPr>
            <w:tcW w:w="180" w:type="dxa"/>
          </w:tcPr>
          <w:p w14:paraId="65C7E37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167C23DF" w:rsidR="005D799F" w:rsidRPr="000F2320" w:rsidRDefault="005D799F" w:rsidP="005D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2320">
              <w:rPr>
                <w:rFonts w:ascii="Angsana New" w:hAnsi="Angsana New" w:hint="cs"/>
                <w:b/>
                <w:bCs/>
                <w:sz w:val="24"/>
                <w:szCs w:val="24"/>
              </w:rPr>
              <w:t>6,72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DC8B558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5D799F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5D799F" w:rsidRPr="00505780" w:rsidRDefault="005D799F" w:rsidP="005D799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D799F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5D799F" w:rsidRPr="00505780" w:rsidRDefault="005D799F" w:rsidP="005D799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5D799F" w:rsidRPr="00505780" w:rsidRDefault="005D799F" w:rsidP="005D799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5D799F" w:rsidRPr="00505780" w:rsidRDefault="005D799F" w:rsidP="005D799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5D799F" w:rsidRPr="00505780" w:rsidRDefault="005D799F" w:rsidP="005D799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5D799F" w:rsidRPr="00505780" w:rsidRDefault="005D799F" w:rsidP="005D799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5D799F" w:rsidRPr="00505780" w:rsidRDefault="005D799F" w:rsidP="005D799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5D799F" w:rsidRPr="00505780" w:rsidRDefault="005D799F" w:rsidP="005D799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3A2037" w:rsidRPr="00505780" w14:paraId="5AB62981" w14:textId="77777777" w:rsidTr="003A2037">
        <w:trPr>
          <w:cantSplit/>
          <w:trHeight w:val="20"/>
        </w:trPr>
        <w:tc>
          <w:tcPr>
            <w:tcW w:w="3148" w:type="dxa"/>
            <w:hideMark/>
          </w:tcPr>
          <w:p w14:paraId="4BDD2A76" w14:textId="02EC535F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*</w:t>
            </w:r>
          </w:p>
        </w:tc>
        <w:tc>
          <w:tcPr>
            <w:tcW w:w="1620" w:type="dxa"/>
            <w:hideMark/>
          </w:tcPr>
          <w:p w14:paraId="7EB2C66F" w14:textId="2292C245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BD1EC44" w14:textId="77777777" w:rsidR="003A2037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7086CB34" w:rsidR="002D0068" w:rsidRPr="00505780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3C9D73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1D711554" w14:textId="6FE01B4F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164BF51C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B2530FA" w14:textId="77777777" w:rsidR="003A2037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6CD4BBC9" w:rsidR="002D0068" w:rsidRPr="00505780" w:rsidRDefault="002D0068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888ECA3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A72078D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C85286" w14:textId="13988DA2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hideMark/>
          </w:tcPr>
          <w:p w14:paraId="730C96BF" w14:textId="25510A45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hideMark/>
          </w:tcPr>
          <w:p w14:paraId="368C59F5" w14:textId="76A5AF2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hideMark/>
          </w:tcPr>
          <w:p w14:paraId="523B52B7" w14:textId="496F401F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66E194B8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727A4255" w14:textId="5911FFE4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A748C77" w14:textId="77777777" w:rsidR="003A2037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7C111EDD" w:rsidR="002D0068" w:rsidRPr="00505780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99D0D6E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9190F40" w14:textId="0E3D15F3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416ADF5E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652B3BF" w14:textId="77777777" w:rsidR="003A2037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0DC68998" w:rsidR="002D0068" w:rsidRPr="00505780" w:rsidRDefault="002D0068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430E2624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476665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498B30" w14:textId="6D2FFE64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4DE8D61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0715CA21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6BA4ED81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41FDCEC7" w:rsidR="003A2037" w:rsidRPr="00505780" w:rsidRDefault="003A2037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*</w:t>
            </w:r>
          </w:p>
        </w:tc>
        <w:tc>
          <w:tcPr>
            <w:tcW w:w="1620" w:type="dxa"/>
          </w:tcPr>
          <w:p w14:paraId="568FF83F" w14:textId="40F27F23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9D43CBD" w14:textId="77777777" w:rsidR="003A2037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3E0943DB" w:rsidR="002D0068" w:rsidRPr="00505780" w:rsidRDefault="002D0068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17FA68BC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C90C4EB" w14:textId="3A3B4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59.99</w:t>
            </w:r>
          </w:p>
        </w:tc>
        <w:tc>
          <w:tcPr>
            <w:tcW w:w="180" w:type="dxa"/>
          </w:tcPr>
          <w:p w14:paraId="58DF564B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01C0BF" w14:textId="77777777" w:rsidR="003A2037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3B66FE86" w:rsidR="002D0068" w:rsidRPr="00505780" w:rsidRDefault="002D0068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="001629A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B3DF136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151DA85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</w:rPr>
              <w:t>554</w:t>
            </w:r>
          </w:p>
        </w:tc>
        <w:tc>
          <w:tcPr>
            <w:tcW w:w="180" w:type="dxa"/>
          </w:tcPr>
          <w:p w14:paraId="3FC0AA1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33C375E" w14:textId="77777777" w:rsidR="003A2037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4B1E08" w14:textId="7824EF68" w:rsidR="002D0068" w:rsidRPr="00505780" w:rsidRDefault="002D006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42C323D" w14:textId="4C8A5345" w:rsidR="003A2037" w:rsidRPr="00505780" w:rsidRDefault="003A2037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3A2037" w:rsidRPr="00505780" w:rsidRDefault="003A2037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7856C56" w14:textId="0A6A1C44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3A2037" w:rsidRPr="00505780" w:rsidRDefault="003A2037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8F7BDD2" w14:textId="3F191351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3A2037" w:rsidRPr="00505780" w:rsidRDefault="003A2037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3A2037" w:rsidRPr="00505780" w14:paraId="50B129CA" w14:textId="77777777" w:rsidTr="007833FC">
        <w:trPr>
          <w:cantSplit/>
          <w:trHeight w:val="227"/>
        </w:trPr>
        <w:tc>
          <w:tcPr>
            <w:tcW w:w="3148" w:type="dxa"/>
          </w:tcPr>
          <w:p w14:paraId="10B956E9" w14:textId="33F4135F" w:rsidR="003A2037" w:rsidRPr="00505780" w:rsidRDefault="00537B75" w:rsidP="003A203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3147D741" w14:textId="2C625AD0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181" w:type="dxa"/>
          </w:tcPr>
          <w:p w14:paraId="2C1999B5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D2A908A" w14:textId="27B900C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4F7EB88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6137B61" w14:textId="5CD682BC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470E9D8" w14:textId="77777777" w:rsidR="003A2037" w:rsidRPr="00505780" w:rsidRDefault="003A2037" w:rsidP="003A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AC7C062" w14:textId="725B34EB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2C634B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DE9F91C" w14:textId="7916054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40657E0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6608C2" w14:textId="22F70862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F6AF941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5E91957" w14:textId="6AEBF4A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7DF991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7DDC1D24" w14:textId="22F6A38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056FCBF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242AD8DF" w14:textId="4FB30C96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ACEA04F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3E8A888" w14:textId="288982FE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F9614DE" w14:textId="77777777" w:rsidR="003A2037" w:rsidRPr="00505780" w:rsidRDefault="003A2037" w:rsidP="003A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BAB499D" w14:textId="5F9419EA" w:rsidR="003A2037" w:rsidRPr="00505780" w:rsidRDefault="003A2037" w:rsidP="003A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533D205" w14:textId="77777777" w:rsidR="003A2037" w:rsidRPr="00505780" w:rsidRDefault="003A2037" w:rsidP="003A2037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700CD651" w14:textId="24294DA3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86CCB9" w14:textId="77777777" w:rsidR="003A2037" w:rsidRPr="00505780" w:rsidRDefault="003A2037" w:rsidP="003A20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68B33E" w14:textId="40F578D5" w:rsidR="003A2037" w:rsidRPr="00505780" w:rsidRDefault="003A2037" w:rsidP="003A2037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37B75" w:rsidRPr="00505780" w14:paraId="3ABFCF00" w14:textId="77777777" w:rsidTr="00711BAD">
        <w:trPr>
          <w:cantSplit/>
          <w:trHeight w:val="20"/>
        </w:trPr>
        <w:tc>
          <w:tcPr>
            <w:tcW w:w="3148" w:type="dxa"/>
          </w:tcPr>
          <w:p w14:paraId="0FAAAFA8" w14:textId="3491F2CD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620" w:type="dxa"/>
          </w:tcPr>
          <w:p w14:paraId="22216ABE" w14:textId="5E1C75A4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Co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-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office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/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81" w:type="dxa"/>
          </w:tcPr>
          <w:p w14:paraId="7708C307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62ED2BD" w14:textId="7E02172E" w:rsidR="00537B75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6D57656A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CDA7BA8" w14:textId="04DA0640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74C6C873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904DD9D" w14:textId="2263455E" w:rsidR="00537B75" w:rsidRPr="00505780" w:rsidRDefault="002D006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55FE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14:paraId="1AB69100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8E572FB" w14:textId="3B2E676B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136</w:t>
            </w:r>
          </w:p>
        </w:tc>
        <w:tc>
          <w:tcPr>
            <w:tcW w:w="180" w:type="dxa"/>
          </w:tcPr>
          <w:p w14:paraId="4578FA0C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D89A8" w14:textId="0E4CD853" w:rsidR="00537B75" w:rsidRPr="00505780" w:rsidRDefault="00C45128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0136D012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ED8F471" w14:textId="7E42471D" w:rsidR="00537B75" w:rsidRPr="0033337B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54266BD7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14:paraId="610405CF" w14:textId="4FAF1C2B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25FD187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60F6277F" w14:textId="0BD8888C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E560BED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614664E" w14:textId="0F486BB2" w:rsidR="00537B75" w:rsidRPr="00505780" w:rsidRDefault="00C45128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77A584B1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23E069A5" w14:textId="0CFB1E0E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7341B5C8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vAlign w:val="bottom"/>
          </w:tcPr>
          <w:p w14:paraId="3AE7A780" w14:textId="18BCC599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411BE6D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C34F24" w14:textId="1CF52F23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152E1DFD" w14:textId="77777777" w:rsidTr="00711BAD">
        <w:trPr>
          <w:cantSplit/>
          <w:trHeight w:val="20"/>
        </w:trPr>
        <w:tc>
          <w:tcPr>
            <w:tcW w:w="3148" w:type="dxa"/>
          </w:tcPr>
          <w:p w14:paraId="1AB6378D" w14:textId="169A8A72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</w:p>
        </w:tc>
        <w:tc>
          <w:tcPr>
            <w:tcW w:w="1620" w:type="dxa"/>
          </w:tcPr>
          <w:p w14:paraId="5B7DD0F9" w14:textId="005FD5B0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181" w:type="dxa"/>
          </w:tcPr>
          <w:p w14:paraId="04C6B581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62DCF8F" w14:textId="65D2C9E4" w:rsidR="00537B75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3680758B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92A321B" w14:textId="335E8658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0" w:type="dxa"/>
          </w:tcPr>
          <w:p w14:paraId="62D12321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3D836E" w14:textId="1D7B76DC" w:rsidR="00537B75" w:rsidRPr="00505780" w:rsidRDefault="002D006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45128">
              <w:rPr>
                <w:rFonts w:ascii="Angsana New" w:hAnsi="Angsana New"/>
                <w:sz w:val="24"/>
                <w:szCs w:val="24"/>
              </w:rPr>
              <w:t>,</w:t>
            </w:r>
            <w:r w:rsidR="00523C99"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180" w:type="dxa"/>
          </w:tcPr>
          <w:p w14:paraId="2EE7CFA7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E161875" w14:textId="5663251B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1,170</w:t>
            </w:r>
          </w:p>
        </w:tc>
        <w:tc>
          <w:tcPr>
            <w:tcW w:w="180" w:type="dxa"/>
          </w:tcPr>
          <w:p w14:paraId="00B4EB5E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7B624BB" w14:textId="3513908A" w:rsidR="00537B75" w:rsidRPr="00505780" w:rsidRDefault="00C4512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ABDA8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8EB1BA7" w14:textId="25CD22C5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E908866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9CD6368" w14:textId="49BBB80E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76B690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2EA8AF4C" w14:textId="4190DEC8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1859BF38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6097B32" w14:textId="6DBF757F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4C7FB50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7011736" w14:textId="650B76FB" w:rsidR="00537B75" w:rsidRPr="00505780" w:rsidRDefault="00537B75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FE442DE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E606BB" w14:textId="03E0601E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9D03BC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A507EE" w14:textId="51D405B6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73BF5648" w:rsidR="00537B75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7729DD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64BE242D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7B2F187C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3BB33877" w:rsidR="00537B75" w:rsidRPr="00505780" w:rsidRDefault="00C4512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344</w:t>
            </w:r>
          </w:p>
        </w:tc>
        <w:tc>
          <w:tcPr>
            <w:tcW w:w="180" w:type="dxa"/>
          </w:tcPr>
          <w:p w14:paraId="09095151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129859AE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344</w:t>
            </w:r>
          </w:p>
        </w:tc>
        <w:tc>
          <w:tcPr>
            <w:tcW w:w="180" w:type="dxa"/>
          </w:tcPr>
          <w:p w14:paraId="09C675B9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4A9CD44D" w:rsidR="00537B75" w:rsidRPr="00505780" w:rsidRDefault="00C4512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31EA6369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07F4778F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0A46FE02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608B4287" w:rsidR="00537B75" w:rsidRPr="00505780" w:rsidRDefault="00537B75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598430E6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307E20C2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*****</w:t>
            </w:r>
          </w:p>
        </w:tc>
        <w:tc>
          <w:tcPr>
            <w:tcW w:w="1620" w:type="dxa"/>
          </w:tcPr>
          <w:p w14:paraId="40BF2299" w14:textId="281758B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BD6DE6B" w14:textId="77777777" w:rsidR="00537B75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5D0381C5" w:rsidR="002D0068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9CA17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0EADDC6" w14:textId="3415ABC5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pacing w:val="-3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3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4D4AA75B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DB26A3A" w14:textId="77777777" w:rsidR="00537B75" w:rsidRDefault="00537B75" w:rsidP="00C4512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37DB0997" w:rsidR="00C45128" w:rsidRPr="00505780" w:rsidRDefault="00C45128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772F02" w14:textId="34361DA3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AB9AFBD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6097A187" w:rsidR="00C45128" w:rsidRPr="00505780" w:rsidRDefault="00C4512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4A9DB3" w14:textId="1CFB77B4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762BF6D9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9CA2179" w14:textId="04213A77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9FB820B" w14:textId="09CC9B3C" w:rsidR="00537B75" w:rsidRPr="00505780" w:rsidRDefault="00537B75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096C0286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30E2E8E9" w14:textId="77777777" w:rsidTr="00711BAD">
        <w:trPr>
          <w:cantSplit/>
          <w:trHeight w:val="20"/>
        </w:trPr>
        <w:tc>
          <w:tcPr>
            <w:tcW w:w="3148" w:type="dxa"/>
          </w:tcPr>
          <w:p w14:paraId="09E25994" w14:textId="71BB70BD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537B75" w:rsidRPr="00A34EF2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571FB96" w14:textId="77777777" w:rsidR="00537B75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1A9FB121" w:rsidR="002D0068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7C18C3B6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496AF80" w14:textId="77777777" w:rsidR="00537B75" w:rsidRPr="00505780" w:rsidRDefault="00537B75" w:rsidP="00537B7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91779" w14:textId="63D7AD9F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6A66EA0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0EB96AE" w14:textId="77777777" w:rsidR="00537B75" w:rsidRDefault="00537B75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4E967D78" w:rsidR="00C45128" w:rsidRPr="00505780" w:rsidRDefault="00C4512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523C99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80" w:type="dxa"/>
          </w:tcPr>
          <w:p w14:paraId="362ED847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07829FF" w14:textId="77777777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6CEFD75A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80" w:type="dxa"/>
          </w:tcPr>
          <w:p w14:paraId="3658C696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7D5F41C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7602A7FE" w:rsidR="00C45128" w:rsidRPr="00505780" w:rsidRDefault="00C4512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661DCF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03B54D60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D87E16F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31928869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3AA85EC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2662B445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C804E6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2FE073D2" w:rsidR="00537B75" w:rsidRPr="00505780" w:rsidRDefault="00537B75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3D8F64F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2470BB95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537B75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244B4DA2" w14:textId="77777777" w:rsidTr="00711BAD">
        <w:trPr>
          <w:cantSplit/>
          <w:trHeight w:val="20"/>
        </w:trPr>
        <w:tc>
          <w:tcPr>
            <w:tcW w:w="3148" w:type="dxa"/>
          </w:tcPr>
          <w:p w14:paraId="5FE0A6A1" w14:textId="3EE100B1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212FE159" w:rsidR="00537B75" w:rsidRPr="00505780" w:rsidRDefault="002D0068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65.00</w:t>
            </w:r>
          </w:p>
        </w:tc>
        <w:tc>
          <w:tcPr>
            <w:tcW w:w="183" w:type="dxa"/>
          </w:tcPr>
          <w:p w14:paraId="3854D16D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1BD2AC82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val="en-US" w:bidi="th-TH"/>
              </w:rPr>
              <w:t>65.00</w:t>
            </w:r>
          </w:p>
        </w:tc>
        <w:tc>
          <w:tcPr>
            <w:tcW w:w="180" w:type="dxa"/>
          </w:tcPr>
          <w:p w14:paraId="10DECEA4" w14:textId="77777777" w:rsidR="00537B75" w:rsidRPr="00505780" w:rsidRDefault="00537B75" w:rsidP="00537B7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EAA17CF" w14:textId="197A0458" w:rsidR="00537B75" w:rsidRPr="00505780" w:rsidRDefault="00C4512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="00523C9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6E603CCF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D09BE84" w14:textId="63EB139D" w:rsidR="00537B75" w:rsidRPr="00505780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>182</w:t>
            </w:r>
          </w:p>
        </w:tc>
        <w:tc>
          <w:tcPr>
            <w:tcW w:w="180" w:type="dxa"/>
          </w:tcPr>
          <w:p w14:paraId="79DECEC0" w14:textId="77777777" w:rsidR="00537B75" w:rsidRPr="00505780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3AEA53E" w14:textId="5EF3A299" w:rsidR="00537B75" w:rsidRPr="00505780" w:rsidRDefault="00C45128" w:rsidP="006A7C96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3A4DD8" w14:textId="0186B080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29BD8C0" w14:textId="272DBF8C" w:rsidR="00537B75" w:rsidRPr="00505780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96EB081" w14:textId="211A154F" w:rsidR="00537B75" w:rsidRPr="00505780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6874E2" w14:textId="00B04691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537B75" w:rsidRPr="00505780" w:rsidRDefault="00537B75" w:rsidP="00537B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41ACF3" w14:textId="058FCFC1" w:rsidR="00537B75" w:rsidRPr="00505780" w:rsidRDefault="00537B75" w:rsidP="003F118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537B75" w:rsidRPr="00505780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7921DB3E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537B75" w:rsidRPr="00505780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537B75" w:rsidRPr="00505780" w:rsidRDefault="00537B75" w:rsidP="0097736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537B75" w:rsidRPr="00505780" w14:paraId="593D5D09" w14:textId="77777777" w:rsidTr="003A2037">
        <w:trPr>
          <w:cantSplit/>
          <w:trHeight w:val="20"/>
        </w:trPr>
        <w:tc>
          <w:tcPr>
            <w:tcW w:w="3148" w:type="dxa"/>
          </w:tcPr>
          <w:p w14:paraId="00698269" w14:textId="77777777" w:rsidR="00537B75" w:rsidRPr="00505780" w:rsidRDefault="00537B75" w:rsidP="00537B75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537B75" w:rsidRPr="00505780" w:rsidRDefault="00537B75" w:rsidP="00537B75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696FD1C8" w14:textId="3F838048" w:rsidR="00537B75" w:rsidRPr="00FE274A" w:rsidRDefault="00C45128" w:rsidP="002D0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3,37</w:t>
            </w:r>
            <w:r w:rsidR="000724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80" w:type="dxa"/>
          </w:tcPr>
          <w:p w14:paraId="01CFCB6A" w14:textId="77777777" w:rsidR="00537B75" w:rsidRPr="00216EC6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BB4840" w14:textId="0FAD9AF7" w:rsidR="00537B75" w:rsidRPr="00FE274A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4A">
              <w:rPr>
                <w:rFonts w:ascii="Angsana New" w:hAnsi="Angsana New" w:hint="cs"/>
                <w:b/>
                <w:bCs/>
                <w:sz w:val="24"/>
                <w:szCs w:val="24"/>
              </w:rPr>
              <w:t>3,33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ACF6F34" w14:textId="77777777" w:rsidR="00537B75" w:rsidRPr="00216EC6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2EA1854" w14:textId="00439B8F" w:rsidR="00537B75" w:rsidRPr="00216EC6" w:rsidRDefault="00C45128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69B3FA7F" w14:textId="77777777" w:rsidR="00537B75" w:rsidRPr="00216EC6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9DCBE2" w14:textId="4D39F263" w:rsidR="00537B75" w:rsidRPr="00216EC6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</w:tcPr>
          <w:p w14:paraId="18A35D3E" w14:textId="77777777" w:rsidR="00537B75" w:rsidRPr="00216EC6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E3CD995" w14:textId="48467C74" w:rsidR="00537B75" w:rsidRPr="00216EC6" w:rsidRDefault="00537B75" w:rsidP="006F3D6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537B75" w:rsidRPr="00216EC6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AE60C1" w14:textId="41291EF5" w:rsidR="00537B75" w:rsidRPr="00216EC6" w:rsidRDefault="00537B75" w:rsidP="001C5F2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537B75" w:rsidRPr="00216EC6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3FD46936" w14:textId="4CDAD6FE" w:rsidR="00537B75" w:rsidRPr="0033337B" w:rsidRDefault="00C45128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52D500CD" w14:textId="77777777" w:rsidR="00537B75" w:rsidRPr="0033337B" w:rsidRDefault="00537B75" w:rsidP="00537B7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8C9D8D" w14:textId="3EB848EA" w:rsidR="00537B75" w:rsidRPr="0040523D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0523D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180" w:type="dxa"/>
          </w:tcPr>
          <w:p w14:paraId="3D850556" w14:textId="77777777" w:rsidR="00537B75" w:rsidRPr="00216EC6" w:rsidRDefault="00537B75" w:rsidP="00537B75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537B75" w:rsidRPr="00216EC6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537B75" w:rsidRPr="00216EC6" w:rsidRDefault="00537B75" w:rsidP="00537B75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537B75" w:rsidRPr="00216EC6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37B75" w:rsidRPr="00505780" w14:paraId="7EBDA6E1" w14:textId="77777777" w:rsidTr="007833FC">
        <w:trPr>
          <w:cantSplit/>
          <w:trHeight w:val="20"/>
        </w:trPr>
        <w:tc>
          <w:tcPr>
            <w:tcW w:w="3148" w:type="dxa"/>
            <w:hideMark/>
          </w:tcPr>
          <w:p w14:paraId="2227003B" w14:textId="77777777" w:rsidR="00537B75" w:rsidRPr="007833FC" w:rsidRDefault="00537B75" w:rsidP="00537B75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4D40A8BB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4495EAD8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65F434D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FA5AADA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1984AC8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A79AF79" w14:textId="77777777" w:rsidR="00537B75" w:rsidRPr="00505780" w:rsidRDefault="00537B75" w:rsidP="00537B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94DA679" w14:textId="62D672E1" w:rsidR="00537B75" w:rsidRPr="00FE274A" w:rsidRDefault="00C45128" w:rsidP="002D00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</w:t>
            </w:r>
            <w:r w:rsidR="000724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13</w:t>
            </w:r>
          </w:p>
        </w:tc>
        <w:tc>
          <w:tcPr>
            <w:tcW w:w="180" w:type="dxa"/>
          </w:tcPr>
          <w:p w14:paraId="12F850EB" w14:textId="77777777" w:rsidR="00537B75" w:rsidRPr="00216EC6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hideMark/>
          </w:tcPr>
          <w:p w14:paraId="5B44FC7E" w14:textId="40816311" w:rsidR="00537B75" w:rsidRPr="00FE274A" w:rsidRDefault="00537B75" w:rsidP="00537B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4A">
              <w:rPr>
                <w:rFonts w:ascii="Angsana New" w:hAnsi="Angsana New" w:hint="cs"/>
                <w:b/>
                <w:bCs/>
                <w:sz w:val="24"/>
                <w:szCs w:val="24"/>
              </w:rPr>
              <w:t>14,68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09765AA" w14:textId="77777777" w:rsidR="00537B75" w:rsidRPr="00216EC6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B23CFD9" w14:textId="2651AF34" w:rsidR="00537B75" w:rsidRPr="00216EC6" w:rsidRDefault="00C45128" w:rsidP="00537B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37E98E4D" w14:textId="77777777" w:rsidR="00537B75" w:rsidRPr="00216EC6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hideMark/>
          </w:tcPr>
          <w:p w14:paraId="1604F671" w14:textId="0896C2ED" w:rsidR="00537B75" w:rsidRPr="00216EC6" w:rsidRDefault="00537B75" w:rsidP="00537B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6,98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76F180E" w14:textId="77777777" w:rsidR="00537B75" w:rsidRPr="00216EC6" w:rsidRDefault="00537B75" w:rsidP="00537B7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hideMark/>
          </w:tcPr>
          <w:p w14:paraId="5BFAA41B" w14:textId="7FAE0DC1" w:rsidR="00537B75" w:rsidRPr="00216EC6" w:rsidRDefault="00537B75" w:rsidP="006F3D6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976838A" w14:textId="77777777" w:rsidR="00537B75" w:rsidRPr="00216EC6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hideMark/>
          </w:tcPr>
          <w:p w14:paraId="12A115E9" w14:textId="25E1B77C" w:rsidR="00537B75" w:rsidRPr="00216EC6" w:rsidRDefault="00537B75" w:rsidP="001C5F2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48D237C7" w14:textId="77777777" w:rsidR="00537B75" w:rsidRPr="00216EC6" w:rsidRDefault="00537B75" w:rsidP="00537B75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3B2A69C" w14:textId="6E314BF8" w:rsidR="00537B75" w:rsidRPr="0033337B" w:rsidRDefault="00C45128" w:rsidP="00537B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6,988</w:t>
            </w:r>
          </w:p>
        </w:tc>
        <w:tc>
          <w:tcPr>
            <w:tcW w:w="180" w:type="dxa"/>
          </w:tcPr>
          <w:p w14:paraId="37AE75EE" w14:textId="77777777" w:rsidR="00537B75" w:rsidRPr="0033337B" w:rsidRDefault="00537B75" w:rsidP="0053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hideMark/>
          </w:tcPr>
          <w:p w14:paraId="3AEEFB56" w14:textId="4B5656B4" w:rsidR="00537B75" w:rsidRPr="0033337B" w:rsidRDefault="00537B75" w:rsidP="00537B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337B">
              <w:rPr>
                <w:rFonts w:ascii="Angsana New" w:hAnsi="Angsana New" w:hint="cs"/>
                <w:b/>
                <w:bCs/>
                <w:sz w:val="24"/>
                <w:szCs w:val="24"/>
              </w:rPr>
              <w:t>6,98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D2CDDD7" w14:textId="77777777" w:rsidR="00537B75" w:rsidRPr="00216EC6" w:rsidRDefault="00537B75" w:rsidP="00537B75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D478BE0" w14:textId="1593C0AA" w:rsidR="00537B75" w:rsidRPr="00216EC6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CCDD322" w14:textId="77777777" w:rsidR="00537B75" w:rsidRPr="00216EC6" w:rsidRDefault="00537B75" w:rsidP="00537B75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9B97B" w14:textId="03B6C442" w:rsidR="00537B75" w:rsidRPr="00216EC6" w:rsidRDefault="00537B75" w:rsidP="00537B7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77777777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05047BE4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2A1BBBE8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เซอร์ส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5462CF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D118ED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7A520110" w14:textId="36FFBD52" w:rsidR="0006511B" w:rsidRPr="006375B5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350"/>
      </w:tblGrid>
      <w:tr w:rsidR="00F76CDB" w:rsidRPr="006375B5" w14:paraId="4B2E6B8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06DD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D090E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F611D79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9E6C" w14:textId="77777777" w:rsidR="00F76CDB" w:rsidRPr="00222FB8" w:rsidRDefault="00F76CDB" w:rsidP="0084056C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6375B5" w14:paraId="25A56795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E3A7" w14:textId="631537B3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งวดหกเดือนสิ้นสุดวันที่ </w:t>
            </w: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A58E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828570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7DE" w14:textId="796A7BB6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74FF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B09D7" w14:textId="5E1D400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222FB8" w:rsidRPr="006375B5" w14:paraId="7D1207A4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76F3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772E7B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3EF53C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BC64" w14:textId="77777777" w:rsidR="00222FB8" w:rsidRPr="00222FB8" w:rsidRDefault="00222FB8" w:rsidP="00222FB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2FB8" w:rsidRPr="006375B5" w14:paraId="61CB213A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0B13" w14:textId="207388E2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 / 256</w:t>
            </w: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1B257" w14:textId="77777777" w:rsidR="00222FB8" w:rsidRPr="00222FB8" w:rsidRDefault="00222FB8" w:rsidP="00222F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2396AA" w14:textId="77777777" w:rsidR="00222FB8" w:rsidRPr="00222FB8" w:rsidRDefault="00222FB8" w:rsidP="00222F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B02E" w14:textId="52387B0D" w:rsidR="00222FB8" w:rsidRPr="00222FB8" w:rsidRDefault="00FC07F4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A5EE" w14:textId="77777777" w:rsidR="00222FB8" w:rsidRPr="00222FB8" w:rsidRDefault="00222FB8" w:rsidP="00222FB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97C4" w14:textId="44ABD3F9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22FB8">
              <w:rPr>
                <w:rFonts w:ascii="Angsana New" w:hAnsi="Angsana New"/>
                <w:sz w:val="30"/>
                <w:szCs w:val="30"/>
              </w:rPr>
              <w:t>42,658</w:t>
            </w:r>
          </w:p>
        </w:tc>
      </w:tr>
      <w:tr w:rsidR="00222FB8" w:rsidRPr="006375B5" w14:paraId="6923D9ED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A4FB" w14:textId="77777777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41524" w14:textId="77777777" w:rsidR="00222FB8" w:rsidRPr="00222FB8" w:rsidRDefault="00222FB8" w:rsidP="00222F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9BC565" w14:textId="77777777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79D3" w14:textId="0322E1E7" w:rsidR="00222FB8" w:rsidRPr="00222FB8" w:rsidRDefault="00FC07F4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6E17" w14:textId="77777777" w:rsidR="00222FB8" w:rsidRPr="00222FB8" w:rsidRDefault="00222FB8" w:rsidP="00222FB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4B69" w14:textId="23930762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22FB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C40C5E" w:rsidRPr="006375B5" w14:paraId="5CA209F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FEA1" w14:textId="3C1CA4DF" w:rsidR="00C40C5E" w:rsidRPr="00222FB8" w:rsidRDefault="00C40C5E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D4293" w14:textId="77777777" w:rsidR="00C40C5E" w:rsidRPr="00222FB8" w:rsidRDefault="00C40C5E" w:rsidP="00222F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6FE44F" w14:textId="77777777" w:rsidR="00C40C5E" w:rsidRPr="00222FB8" w:rsidRDefault="00C40C5E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7B8C" w14:textId="2798D2D3" w:rsidR="00C40C5E" w:rsidRDefault="00F651FF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40C5E">
              <w:rPr>
                <w:rFonts w:ascii="Angsana New" w:hAnsi="Angsana New"/>
                <w:sz w:val="30"/>
                <w:szCs w:val="30"/>
              </w:rPr>
              <w:t>1,195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8353" w14:textId="77777777" w:rsidR="00C40C5E" w:rsidRPr="00222FB8" w:rsidRDefault="00C40C5E" w:rsidP="00222FB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DC58" w14:textId="4355A003" w:rsidR="00C40C5E" w:rsidRPr="00222FB8" w:rsidRDefault="00C40C5E" w:rsidP="0071083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FB8" w:rsidRPr="006375B5" w14:paraId="0F7C5626" w14:textId="77777777" w:rsidTr="005A4A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4F382" w14:textId="38B847E5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2F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2F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22F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EB085" w14:textId="77777777" w:rsidR="00222FB8" w:rsidRPr="00222FB8" w:rsidRDefault="00222FB8" w:rsidP="00222F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A6C68B" w14:textId="77777777" w:rsidR="00222FB8" w:rsidRPr="00222FB8" w:rsidRDefault="00222FB8" w:rsidP="00222F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1B8F72" w14:textId="251FB581" w:rsidR="00222FB8" w:rsidRPr="00222FB8" w:rsidRDefault="00FC07F4" w:rsidP="0071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40C5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40C5E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F728" w14:textId="77777777" w:rsidR="00222FB8" w:rsidRPr="00222FB8" w:rsidRDefault="00222FB8" w:rsidP="00222FB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8A55A" w14:textId="2FD2E4E8" w:rsidR="00222FB8" w:rsidRPr="00222FB8" w:rsidRDefault="00222FB8" w:rsidP="0071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FB8">
              <w:rPr>
                <w:rFonts w:ascii="Angsana New" w:hAnsi="Angsana New"/>
                <w:b/>
                <w:bCs/>
                <w:sz w:val="30"/>
                <w:szCs w:val="30"/>
              </w:rPr>
              <w:t>42,783</w:t>
            </w:r>
          </w:p>
        </w:tc>
      </w:tr>
    </w:tbl>
    <w:p w14:paraId="6CB00594" w14:textId="6D61E814" w:rsidR="00644C71" w:rsidRDefault="00644C71" w:rsidP="00D97646">
      <w:pPr>
        <w:pStyle w:val="block"/>
        <w:tabs>
          <w:tab w:val="left" w:pos="630"/>
        </w:tabs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279C63F7" w14:textId="3FE82995" w:rsidR="00222FB8" w:rsidRDefault="00D97646" w:rsidP="00D97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D97646">
        <w:rPr>
          <w:rFonts w:ascii="Angsana New" w:hAnsi="Angsana New" w:hint="cs"/>
          <w:sz w:val="30"/>
          <w:szCs w:val="30"/>
          <w:cs/>
        </w:rPr>
        <w:t>รายการเพิ่มทุนของบริษัทย่อยในระหว่างงวด</w:t>
      </w:r>
      <w:r w:rsidR="00441185">
        <w:rPr>
          <w:rFonts w:ascii="Angsana New" w:hAnsi="Angsana New" w:hint="cs"/>
          <w:sz w:val="30"/>
          <w:szCs w:val="30"/>
          <w:cs/>
        </w:rPr>
        <w:t>หกเดือน</w:t>
      </w:r>
      <w:r w:rsidRPr="00D9764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D97646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97646">
        <w:rPr>
          <w:rFonts w:ascii="Angsana New" w:hAnsi="Angsana New"/>
          <w:sz w:val="30"/>
          <w:szCs w:val="30"/>
        </w:rPr>
        <w:t xml:space="preserve"> </w:t>
      </w:r>
      <w:r w:rsidRPr="00D97646">
        <w:rPr>
          <w:rFonts w:ascii="Angsana New" w:hAnsi="Angsana New" w:hint="cs"/>
          <w:sz w:val="30"/>
          <w:szCs w:val="30"/>
          <w:cs/>
        </w:rPr>
        <w:t>มีดังนี้</w:t>
      </w:r>
      <w:r w:rsidRPr="00D97646">
        <w:rPr>
          <w:rFonts w:ascii="Angsana New" w:hAnsi="Angsana New"/>
          <w:sz w:val="30"/>
          <w:szCs w:val="30"/>
        </w:rPr>
        <w:t xml:space="preserve"> </w:t>
      </w:r>
    </w:p>
    <w:p w14:paraId="40FE13AF" w14:textId="6E45F6BD" w:rsidR="00222FB8" w:rsidRDefault="00222FB8" w:rsidP="002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1260"/>
        <w:gridCol w:w="270"/>
        <w:gridCol w:w="1287"/>
      </w:tblGrid>
      <w:tr w:rsidR="00222FB8" w:rsidRPr="009E2F97" w14:paraId="6AF3960B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2788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759B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FB8" w:rsidRPr="009E2F97" w14:paraId="339CB478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22ED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งวดหกเดือนสิ้นสุดวันที่ </w:t>
            </w: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222FB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222FB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AC8C" w14:textId="7FFE7DC6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5785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48EE" w14:textId="28F85E6B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222FB8" w:rsidRPr="009E2F97" w14:paraId="45CDE735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298D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C46B" w14:textId="77777777" w:rsidR="00222FB8" w:rsidRPr="00222FB8" w:rsidRDefault="00222FB8" w:rsidP="00360984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2FB8" w:rsidRPr="009E2F97" w14:paraId="2E46F0D1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BA7C9" w14:textId="77777777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118" w14:textId="26941BFA" w:rsidR="00222FB8" w:rsidRPr="00222FB8" w:rsidRDefault="00C471F4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3C9A" w14:textId="77777777" w:rsidR="00222FB8" w:rsidRPr="00222FB8" w:rsidRDefault="00222FB8" w:rsidP="00222FB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2B357" w14:textId="0E67659E" w:rsidR="00222FB8" w:rsidRPr="00222FB8" w:rsidRDefault="00222FB8" w:rsidP="0071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22FB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222FB8" w:rsidRPr="009E2F97" w14:paraId="7B2BC35F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3E17" w14:textId="77777777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FB8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222F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2FB8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222FB8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222FB8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7F316" w14:textId="38B3E887" w:rsidR="00222FB8" w:rsidRPr="00222FB8" w:rsidRDefault="00C471F4" w:rsidP="00C4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8136" w14:textId="77777777" w:rsidR="00222FB8" w:rsidRPr="00222FB8" w:rsidRDefault="00222FB8" w:rsidP="00222FB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D5DF" w14:textId="5D78AF24" w:rsidR="00222FB8" w:rsidRPr="00222FB8" w:rsidRDefault="00222FB8" w:rsidP="0071083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2FB8" w:rsidRPr="009E2F97" w14:paraId="6DE50C2E" w14:textId="77777777" w:rsidTr="00222FB8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EB2C" w14:textId="77777777" w:rsidR="00222FB8" w:rsidRPr="00222FB8" w:rsidRDefault="00222FB8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F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BD279" w14:textId="29B9FD0E" w:rsidR="00222FB8" w:rsidRPr="00222FB8" w:rsidRDefault="00C471F4" w:rsidP="002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3D7A" w14:textId="77777777" w:rsidR="00222FB8" w:rsidRPr="00222FB8" w:rsidRDefault="00222FB8" w:rsidP="00222FB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216322" w14:textId="4B65B598" w:rsidR="00222FB8" w:rsidRPr="00222FB8" w:rsidRDefault="00222FB8" w:rsidP="00710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FB8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</w:tr>
    </w:tbl>
    <w:p w14:paraId="0C0ECC08" w14:textId="2E543DD2" w:rsidR="0006511B" w:rsidRPr="006375B5" w:rsidRDefault="0006511B" w:rsidP="00E2301D">
      <w:pPr>
        <w:pStyle w:val="block"/>
        <w:spacing w:after="0" w:line="240" w:lineRule="atLeast"/>
        <w:ind w:left="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69B6644" w14:textId="77777777" w:rsidR="00A15A25" w:rsidRPr="0089404E" w:rsidRDefault="00A15A2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89404E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</w:t>
      </w:r>
    </w:p>
    <w:p w14:paraId="08D9ACB5" w14:textId="77777777" w:rsidR="007D2235" w:rsidRDefault="007D2235" w:rsidP="00A15A2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7B60B7" w14:textId="01F6B61D" w:rsidR="007D2235" w:rsidRPr="00A15A25" w:rsidRDefault="007D2235" w:rsidP="007D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  <w:sectPr w:rsidR="007D2235" w:rsidRPr="00A15A25" w:rsidSect="005462CF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="002B1EF8">
        <w:rPr>
          <w:rFonts w:ascii="Angsana New" w:hAnsi="Angsana New" w:hint="cs"/>
          <w:sz w:val="30"/>
          <w:szCs w:val="30"/>
          <w:cs/>
        </w:rPr>
        <w:t xml:space="preserve"> </w:t>
      </w:r>
      <w:r w:rsidR="002B1EF8">
        <w:rPr>
          <w:rFonts w:ascii="Angsana New" w:hAnsi="Angsana New"/>
          <w:sz w:val="30"/>
          <w:szCs w:val="30"/>
        </w:rPr>
        <w:t xml:space="preserve">4 </w:t>
      </w:r>
      <w:r w:rsidR="002B1EF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B1EF8">
        <w:rPr>
          <w:rFonts w:ascii="Angsana New" w:hAnsi="Angsana New"/>
          <w:sz w:val="30"/>
          <w:szCs w:val="30"/>
        </w:rPr>
        <w:t>2566</w:t>
      </w:r>
      <w:r w:rsidR="002B1EF8"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เฟรเซอร์ส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 w:rsidRPr="002B1EF8">
        <w:rPr>
          <w:rFonts w:ascii="Angsana New" w:hAnsi="Angsana New" w:hint="cs"/>
          <w:sz w:val="30"/>
          <w:szCs w:val="30"/>
          <w:cs/>
        </w:rPr>
        <w:t>เทคโนโลยี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(</w:t>
      </w:r>
      <w:r w:rsidR="002B1EF8" w:rsidRPr="002B1EF8">
        <w:rPr>
          <w:rFonts w:ascii="Angsana New" w:hAnsi="Angsana New" w:hint="cs"/>
          <w:sz w:val="30"/>
          <w:szCs w:val="30"/>
          <w:cs/>
        </w:rPr>
        <w:t>ประเทศไทย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) </w:t>
      </w:r>
      <w:r w:rsidR="002B1EF8" w:rsidRPr="002B1EF8">
        <w:rPr>
          <w:rFonts w:ascii="Angsana New" w:hAnsi="Angsana New" w:hint="cs"/>
          <w:sz w:val="30"/>
          <w:szCs w:val="30"/>
          <w:cs/>
        </w:rPr>
        <w:t>จำกัด</w:t>
      </w:r>
      <w:r w:rsidR="002B1EF8" w:rsidRPr="002B1EF8">
        <w:rPr>
          <w:rFonts w:ascii="Angsana New" w:hAnsi="Angsana New"/>
          <w:sz w:val="30"/>
          <w:szCs w:val="30"/>
          <w:cs/>
        </w:rPr>
        <w:t xml:space="preserve"> </w:t>
      </w:r>
      <w:r w:rsidR="002B1EF8">
        <w:rPr>
          <w:rFonts w:ascii="Angsana New" w:hAnsi="Angsana New" w:hint="cs"/>
          <w:sz w:val="30"/>
          <w:szCs w:val="30"/>
          <w:cs/>
        </w:rPr>
        <w:t>ซึ่งเป็น</w:t>
      </w:r>
      <w:r w:rsidR="002B1EF8" w:rsidRPr="005717EA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</w:t>
      </w:r>
      <w:r w:rsidR="00C0077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>ลดทุนจดทะเบียน</w:t>
      </w:r>
      <w:r w:rsidR="009860DD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DD525C" w:rsidRPr="005717EA">
        <w:rPr>
          <w:rFonts w:ascii="Angsana New" w:hAnsi="Angsana New" w:hint="cs"/>
          <w:spacing w:val="-4"/>
          <w:sz w:val="30"/>
          <w:szCs w:val="30"/>
          <w:cs/>
        </w:rPr>
        <w:t>ชำระแล้ว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3042D" w:rsidRPr="005717EA">
        <w:rPr>
          <w:rFonts w:ascii="Angsana New" w:hAnsi="Angsana New"/>
          <w:spacing w:val="-4"/>
          <w:sz w:val="30"/>
          <w:szCs w:val="30"/>
        </w:rPr>
        <w:t>1,</w:t>
      </w:r>
      <w:r w:rsidR="00DD525C" w:rsidRPr="005717EA">
        <w:rPr>
          <w:rFonts w:ascii="Angsana New" w:hAnsi="Angsana New"/>
          <w:spacing w:val="-4"/>
          <w:sz w:val="30"/>
          <w:szCs w:val="30"/>
        </w:rPr>
        <w:t>194.88</w:t>
      </w:r>
      <w:r w:rsidR="00B3042D" w:rsidRPr="005717EA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จากเดิ</w:t>
      </w:r>
      <w:r w:rsidR="00C05275" w:rsidRPr="005717EA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B3042D" w:rsidRPr="00EE7478">
        <w:rPr>
          <w:rFonts w:ascii="Angsana New" w:hAnsi="Angsana New"/>
          <w:spacing w:val="-4"/>
          <w:sz w:val="30"/>
          <w:szCs w:val="30"/>
        </w:rPr>
        <w:t>1,</w:t>
      </w:r>
      <w:r w:rsidR="00DD525C" w:rsidRPr="00EE7478">
        <w:rPr>
          <w:rFonts w:ascii="Angsana New" w:hAnsi="Angsana New"/>
          <w:spacing w:val="-4"/>
          <w:sz w:val="30"/>
          <w:szCs w:val="30"/>
        </w:rPr>
        <w:t>593.17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C00772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99766C" w:rsidRPr="00EE747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D525C" w:rsidRPr="00EE7478">
        <w:rPr>
          <w:rFonts w:ascii="Angsana New" w:hAnsi="Angsana New"/>
          <w:spacing w:val="-4"/>
          <w:sz w:val="30"/>
          <w:szCs w:val="30"/>
        </w:rPr>
        <w:t>398.29</w:t>
      </w:r>
      <w:r w:rsidR="00B3042D" w:rsidRPr="00EE74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9860DD" w:rsidRPr="00EE7478">
        <w:rPr>
          <w:rFonts w:ascii="Angsana New" w:hAnsi="Angsana New"/>
          <w:spacing w:val="-4"/>
          <w:sz w:val="30"/>
          <w:szCs w:val="30"/>
        </w:rPr>
        <w:t xml:space="preserve"> </w:t>
      </w:r>
      <w:r w:rsidR="009860DD" w:rsidRPr="00EE7478">
        <w:rPr>
          <w:rFonts w:ascii="Angsana New" w:hAnsi="Angsana New" w:hint="cs"/>
          <w:spacing w:val="-4"/>
          <w:sz w:val="30"/>
          <w:szCs w:val="30"/>
          <w:cs/>
        </w:rPr>
        <w:t>โดยบริษัทได้รับชำระค่าหุ้นคืน</w:t>
      </w:r>
      <w:r w:rsidR="009860DD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ตามสัดส่วนการถือหุ้นร้อยละ </w:t>
      </w:r>
      <w:r w:rsidR="009860DD">
        <w:rPr>
          <w:rFonts w:ascii="Angsana New" w:hAnsi="Angsana New"/>
          <w:sz w:val="30"/>
          <w:szCs w:val="30"/>
        </w:rPr>
        <w:t xml:space="preserve">99.99 </w:t>
      </w:r>
      <w:r w:rsidR="009860DD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9860DD">
        <w:rPr>
          <w:rFonts w:ascii="Angsana New" w:hAnsi="Angsana New"/>
          <w:sz w:val="30"/>
          <w:szCs w:val="30"/>
        </w:rPr>
        <w:t xml:space="preserve">1,194.88 </w:t>
      </w:r>
      <w:r w:rsidR="009860DD">
        <w:rPr>
          <w:rFonts w:ascii="Angsana New" w:hAnsi="Angsana New" w:hint="cs"/>
          <w:sz w:val="30"/>
          <w:szCs w:val="30"/>
          <w:cs/>
        </w:rPr>
        <w:t>ล้านบาท</w:t>
      </w:r>
    </w:p>
    <w:tbl>
      <w:tblPr>
        <w:tblW w:w="1512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18"/>
        <w:gridCol w:w="1348"/>
        <w:gridCol w:w="720"/>
        <w:gridCol w:w="720"/>
        <w:gridCol w:w="720"/>
        <w:gridCol w:w="814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  <w:gridCol w:w="360"/>
        <w:gridCol w:w="720"/>
      </w:tblGrid>
      <w:tr w:rsidR="0065304F" w:rsidRPr="006375B5" w14:paraId="7D01858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399C4AA6" w:rsidR="0065304F" w:rsidRPr="006375B5" w:rsidRDefault="0065304F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65304F" w:rsidRPr="006375B5" w:rsidRDefault="0065304F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254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65304F" w:rsidRPr="006375B5" w:rsidRDefault="0065304F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5304F" w:rsidRPr="006375B5" w14:paraId="659C447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6E34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C3E1AF0" w14:textId="12B972FD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F2A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</w:p>
        </w:tc>
      </w:tr>
      <w:tr w:rsidR="0065304F" w:rsidRPr="006375B5" w14:paraId="294FEE62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34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360" w:type="dxa"/>
            <w:shd w:val="clear" w:color="auto" w:fill="auto"/>
          </w:tcPr>
          <w:p w14:paraId="2CE143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0FEC81D" w14:textId="016C5488" w:rsidR="0065304F" w:rsidRPr="00AF2A54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F2A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หกเดือนสิ้นสุดวันที่</w:t>
            </w:r>
          </w:p>
        </w:tc>
      </w:tr>
      <w:tr w:rsidR="0065304F" w:rsidRPr="006375B5" w14:paraId="3785E78D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FC4CB7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BBF2E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06F593" w14:textId="1C83B218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07DBE0" w14:textId="2C7792E8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8AE130" w14:textId="39A61FF4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EDCCD8" w14:textId="352499ED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D87593" w14:textId="0C6AF34F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723730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00994D" w14:textId="21A852F6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05FCE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C52E20" w14:textId="7E8E8215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87382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82D2D1" w14:textId="3C2148FB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DE65E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F74D4B" w14:textId="05182976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5D06F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E03D72" w14:textId="0AFB58F4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3EA1F57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3834A" w14:textId="4A212D8C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  <w:tc>
          <w:tcPr>
            <w:tcW w:w="360" w:type="dxa"/>
            <w:shd w:val="clear" w:color="auto" w:fill="auto"/>
          </w:tcPr>
          <w:p w14:paraId="2CE0A7A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8C1EC9" w14:textId="20832776" w:rsidR="0065304F" w:rsidRPr="006375B5" w:rsidDel="00AB0B77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31 </w:t>
            </w:r>
          </w:p>
        </w:tc>
      </w:tr>
      <w:tr w:rsidR="0065304F" w:rsidRPr="006375B5" w14:paraId="74263687" w14:textId="77777777" w:rsidTr="003831DF">
        <w:trPr>
          <w:trHeight w:val="60"/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6225D2B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F5D354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87E7A3" w14:textId="7E6D7E36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E0AB8" w14:textId="701FBF75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7DF8A8" w14:textId="5831DB1C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6EB90744" w14:textId="0BAF9BFD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58AB6C" w14:textId="7E04E6FA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3B5217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D23DF4" w14:textId="51835E2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A9FA46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734A34" w14:textId="63F987A5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F282AF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8C4C98" w14:textId="76D5A333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1630E9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340A4F" w14:textId="67904E3F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77C1C96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61A6EC" w14:textId="2616BD46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004D7A5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5AFD79" w14:textId="75DD2E3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360" w:type="dxa"/>
            <w:shd w:val="clear" w:color="auto" w:fill="auto"/>
          </w:tcPr>
          <w:p w14:paraId="38BAE8B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7DBF71" w14:textId="628D92BC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65304F" w:rsidRPr="006375B5" w14:paraId="4589C623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590BD353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5B6F23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4BE88E" w14:textId="7F76F661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2563CF" w14:textId="4295C919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72B5F7" w14:textId="77F6D9CE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41BBC6A8" w14:textId="5220C0C2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C0F3AC" w14:textId="21A86077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50E2C1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17D4B6" w14:textId="434A8BA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34838B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B47BDA" w14:textId="233A4788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B003D07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31FF6D" w14:textId="09F8548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020AFD2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5E01C" w14:textId="1DD3A942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735D5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D01A1C" w14:textId="1518E424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4F867FA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DC47EA" w14:textId="46B47ABA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1EBFCDD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F47EE32" w14:textId="37DA6FE9" w:rsidR="0065304F" w:rsidRPr="000E564C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65304F" w:rsidRPr="006375B5" w14:paraId="1EBF1757" w14:textId="77777777" w:rsidTr="003831DF">
        <w:trPr>
          <w:tblHeader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65304F" w:rsidRPr="006375B5" w:rsidDel="00B7417D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814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5304F" w:rsidRPr="006375B5" w14:paraId="3D6830F3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24309AA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3BF89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154D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A4C94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E8008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5304F" w:rsidRPr="006375B5" w14:paraId="7850B416" w14:textId="77777777" w:rsidTr="003831DF">
        <w:trPr>
          <w:trHeight w:val="73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531A32D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3DD08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92192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CDCA75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0CA6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5304F" w:rsidRPr="006375B5" w14:paraId="08DA30C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035A2A9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5D965CDB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0EA1D6B9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5C7D90E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3A85F6C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4834765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3828DB2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340EC0EC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0514B389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4DFD500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35EBE3D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0B3131CE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89B8F5" w14:textId="4467E52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360" w:type="dxa"/>
            <w:shd w:val="clear" w:color="auto" w:fill="auto"/>
          </w:tcPr>
          <w:p w14:paraId="0A896C7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11F1EF" w14:textId="6F65908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2C7B31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1C118E" w14:textId="3AEBE05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10</w:t>
            </w:r>
          </w:p>
        </w:tc>
      </w:tr>
      <w:tr w:rsidR="0065304F" w:rsidRPr="006375B5" w14:paraId="7F9557C8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BCE2C87" w14:textId="763BE79E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F8F1E8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4FD04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F68E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729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024F6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142D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621EDDF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36889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82257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5A87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A9DD5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1AF08B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8ABBC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53368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C5FEC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0C55C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F4497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8076C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C58977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B68EE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2C6A4199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121E2B9" w14:textId="60813788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7C03B057" w14:textId="5915C5C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877AA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78857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A6418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022C196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D763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22251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A9CF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288CA7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C26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6FF0B7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670615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8611C2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82242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BB14B5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4801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60D35F6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00CDB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1E0954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CBE70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29E14B12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5BBC92D" w14:textId="613A4B6D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0217867" w14:textId="60897954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7AC78B" w14:textId="135C0A2C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45F66A" w14:textId="5917F56F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0B0EF5" w14:textId="2AE81022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949ADAA" w14:textId="7F33AFE8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81285" w14:textId="14F95B09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70B684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B940E" w14:textId="396324C3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5B9C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7D8234" w14:textId="09F2E6C5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AF8A74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365D4E" w14:textId="043EA4F6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0A665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94D748" w14:textId="56EBB425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B13B54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1D5F1F" w14:textId="63928DA5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11,515</w:t>
            </w:r>
          </w:p>
        </w:tc>
        <w:tc>
          <w:tcPr>
            <w:tcW w:w="360" w:type="dxa"/>
            <w:shd w:val="clear" w:color="auto" w:fill="auto"/>
          </w:tcPr>
          <w:p w14:paraId="07D7004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337438" w14:textId="7680701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805</w:t>
            </w:r>
          </w:p>
        </w:tc>
        <w:tc>
          <w:tcPr>
            <w:tcW w:w="360" w:type="dxa"/>
            <w:shd w:val="clear" w:color="auto" w:fill="auto"/>
          </w:tcPr>
          <w:p w14:paraId="76FE77E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4B113E" w14:textId="6508414D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65304F" w:rsidRPr="006375B5" w14:paraId="78A58D7F" w14:textId="77777777" w:rsidTr="003831DF"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CCC0025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</w:p>
          <w:p w14:paraId="64632E2B" w14:textId="1B6FBC1D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  </w:t>
            </w:r>
            <w:r w:rsidRPr="006375B5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อินดัสเทรียล</w:t>
            </w:r>
            <w:r w:rsidRPr="006375B5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รีท แมนเนจเม้นท์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798158B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BEF1FCE" w14:textId="29E60CAF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0563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F9550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3FB27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2CAED05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7C0B5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CB47F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93CBC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3FC97D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59B5B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89D50E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356777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9CF06E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48175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6B36AF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1C9A0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104E76E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3567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4D50C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4BF2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6B6B44EA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A37A9BB" w14:textId="48D18B9E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347738EF" w14:textId="00E7EE2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45F9C" w14:textId="18687AB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54C36D" w14:textId="4814959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DA320B" w14:textId="0D9DEE15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5BBEBD2A" w14:textId="2948199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6BE70C" w14:textId="3D26231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98B9BB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09117" w14:textId="55CE6423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12B1D9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1BC610" w14:textId="468BD414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8A05D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0FD602" w14:textId="48751CC5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6920C0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E53C58" w14:textId="2B6AD5D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448CB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C0E912" w14:textId="7B171B2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4EBA3BF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9A75AD" w14:textId="2896318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15A141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F2715" w14:textId="2D2E3371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33</w:t>
            </w:r>
          </w:p>
        </w:tc>
      </w:tr>
      <w:tr w:rsidR="0065304F" w:rsidRPr="006375B5" w14:paraId="55FCDD25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F06FDC7" w14:textId="4886242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7A42BF50" w14:textId="1D83B0B1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745ED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8C4C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CBE6C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6B19D34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D7663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1792DD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E04D4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8014A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9F62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186520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05D625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  <w:tab w:val="decimal" w:pos="551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FF530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45BC9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A608DC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2ACEB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6487B9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BA7CD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E5513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0E4D64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08B3693D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60BCCA9A" w14:textId="53C8A806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เทคโนโลยี (ประเทศไทย)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45B560F1" w14:textId="0E245348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ศูนย์ข้อมูล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0B4FA8" w14:textId="2A1E3E3E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F4F84C" w14:textId="06FEA942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580640" w14:textId="5326943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1F5E198A" w14:textId="05DB757A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036DB0" w14:textId="1C70F39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493B4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7522BB" w14:textId="7F69A41C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5C232B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20FEC2" w14:textId="7D53EC2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ADA35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479969" w14:textId="00766F40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75D50E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A607D9" w14:textId="2DC69E0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398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4187D1F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8FE607" w14:textId="44B5A04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1,502</w:t>
            </w:r>
          </w:p>
        </w:tc>
        <w:tc>
          <w:tcPr>
            <w:tcW w:w="360" w:type="dxa"/>
            <w:shd w:val="clear" w:color="auto" w:fill="auto"/>
          </w:tcPr>
          <w:p w14:paraId="35784B7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2F42BE2" w14:textId="5FBB49AA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C446F8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7702C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5304F" w:rsidRPr="006375B5" w14:paraId="051AAC1B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FD1115A" w14:textId="7F01ABE4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65353E7F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961452" w14:textId="0827981B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E99C72" w14:textId="0480CB3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342CEA" w14:textId="7626251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845053" w14:textId="7F29DFEF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3E258C" w14:textId="556BDB9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1D3732" w14:textId="1889F28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F54B95" w14:textId="65874863" w:rsidR="0065304F" w:rsidRPr="006375B5" w:rsidRDefault="0065304F" w:rsidP="00AF2A54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373EF3" w14:textId="17EA74A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4B2F02" w14:textId="11F0DC8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1AC5F2" w14:textId="51146EC6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728BDA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00FA33" w14:textId="674722B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8B4F6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4719981" w14:textId="102E08CE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7879AC78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0A37503" w14:textId="59391C5B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19CCB667" w14:textId="3947CD6A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DF1C93" w14:textId="0FF36DAB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580DC4" w14:textId="662F6BE5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14F44B" w14:textId="784D456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30EC9DCA" w14:textId="7AD1139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6E1F3C" w14:textId="6CC89AA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1BB0F3E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8993BF" w14:textId="62C3577F" w:rsidR="0065304F" w:rsidRPr="006375B5" w:rsidRDefault="0065304F" w:rsidP="00AF2A5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EF5FFE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665C24" w14:textId="1797EC7D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7E99F2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B7F59" w14:textId="60DCE6D8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2AA14D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28FA5C" w14:textId="6193BC85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</w:tcPr>
          <w:p w14:paraId="041950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36BC40" w14:textId="7697EC3B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360" w:type="dxa"/>
            <w:shd w:val="clear" w:color="auto" w:fill="auto"/>
          </w:tcPr>
          <w:p w14:paraId="00E0D0F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BCAAC1" w14:textId="2F05E124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FEF9BF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3EF63F" w14:textId="74F9047C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5304F" w:rsidRPr="006375B5" w14:paraId="21FE4BC9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C1257FA" w14:textId="32108FAB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60E17071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F9A71" w14:textId="4AACD0F2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9570BD" w14:textId="0E8C75FB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62D8AF2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621ECF5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2DC5345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45D777F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0175525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400CCB13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0CE45C3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35635DA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E4C86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613D3" w14:textId="2FB2CC4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F334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B80EF" w14:textId="7BE904A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7E2B30CE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7FF8E2EA" w14:textId="6E01335F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Hong Kong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631A8" w14:textId="4E2DE126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A7CABD" w14:textId="1D49DA4D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199EFD" w14:textId="105C0918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F9B9" w14:textId="47BDE0B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CEF52" w14:textId="2EDD57DD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5F0B5" w14:textId="524F79B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03A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C60ED" w14:textId="622276CD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F14B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F8FD" w14:textId="3A583A2C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EDE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8A1C5" w14:textId="2993B55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2BAB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0CDA7" w14:textId="2C89A5F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E3FB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CE64" w14:textId="07A5A6DE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1D838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4CC563" w14:textId="0F9AE884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3D48E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22628A" w14:textId="30710C1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5304F" w:rsidRPr="006375B5" w14:paraId="47BFF464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2EE8395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3A9F34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CBD2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5EEE40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E6E33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A6B5C1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97769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E6C8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57A49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B1322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E41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7DB0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EAA82F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42EA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1629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EE9E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7F4616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1B0A2D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30A2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28A9A3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4C2F5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1A995336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DC107A6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260C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937F4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B87792E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4082C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E5AE16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5458C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DF15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0F2AC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EA765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C9E65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96FE3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42116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601F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D52F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98911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03C8C0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3391E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57E44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3DCFB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9F3A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391FADA7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4C764D" w14:textId="77777777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633A65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C14E4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E5FD06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89E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4B091C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A962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36539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310983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6E1F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58D3C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C1082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61B27A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08E0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89B0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3B04D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36003B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2B3938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2F6F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CD334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88187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43F24F22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05CDDC8" w14:textId="18D598C5" w:rsidR="0065304F" w:rsidRPr="006375B5" w:rsidRDefault="0065304F" w:rsidP="007F1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B52409" w14:textId="77777777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700E1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DAB432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FC2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1378EB" w14:textId="77777777" w:rsidR="0065304F" w:rsidRPr="000E564C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127941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C2A10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A98C65" w14:textId="77777777" w:rsidR="0065304F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7BF7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A754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20A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D0A9B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ECC7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A403F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39EDC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63E8A6" w14:textId="77777777" w:rsidR="0065304F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CE0FD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727EB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975256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27B25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3F92923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2D174F" w14:textId="1F86F304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37441562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7B73D858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71991A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2D96146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44272A7F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50400C5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5CE4CAAC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09960FB2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32BFF7E6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874C53F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578A874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58B54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2A006C" w14:textId="3AD6A526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F5EE52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8B0D86" w14:textId="6830FFE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700194AC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21F27" w14:textId="41D1ABB8" w:rsidR="0065304F" w:rsidRPr="006375B5" w:rsidRDefault="0065304F" w:rsidP="00AF2A54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75B5">
              <w:rPr>
                <w:rFonts w:ascii="Angsana New" w:hAnsi="Angsana New"/>
                <w:sz w:val="24"/>
                <w:szCs w:val="24"/>
              </w:rPr>
              <w:t>Pte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6375B5">
              <w:rPr>
                <w:rFonts w:ascii="Angsana New" w:hAnsi="Angsana New"/>
                <w:sz w:val="24"/>
                <w:szCs w:val="24"/>
              </w:rPr>
              <w:t>Ltd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1DE4E" w14:textId="4D9AF294" w:rsidR="0065304F" w:rsidRPr="006375B5" w:rsidRDefault="0065304F" w:rsidP="00AF2A54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71093" w14:textId="2C039415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3A734" w14:textId="600A1BFC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323A87" w14:textId="19F0CEDA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10,435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C0F34" w14:textId="6A76B15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026A5" w14:textId="4329482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10,435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738D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D8DF1" w14:textId="7E154D12" w:rsidR="0065304F" w:rsidRPr="006375B5" w:rsidRDefault="0065304F" w:rsidP="00AF2A5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B22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55CC" w14:textId="6EAD6956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D7438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5A83F" w14:textId="06D48678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4407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91ACC" w14:textId="4811895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10,435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E59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5B7C3" w14:textId="7662921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10,369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67688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15E07" w14:textId="6FF50A17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2116B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718B81" w14:textId="6E066547" w:rsidR="0065304F" w:rsidRPr="006375B5" w:rsidRDefault="0065304F" w:rsidP="00BF0767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5304F" w:rsidRPr="006375B5" w14:paraId="12F34C3B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6B461984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ซิสเต็ม แอสเซ็ทส์ 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61920512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503810E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510E60F2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4FE7DFB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411801E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460E0411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68B69FA9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0DB908E6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3A584E0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0E9709F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3DA33C9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832439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8629C" w14:textId="0F2F5963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8CBB1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5A942D" w14:textId="66D612FC" w:rsidR="0065304F" w:rsidRPr="006375B5" w:rsidRDefault="0065304F" w:rsidP="00AF2A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5304F" w:rsidRPr="006375B5" w14:paraId="2C6AC7F4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22892BC1" w14:textId="7B4DBC8F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06328" w14:textId="2396A1F2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7E0713" w14:textId="6369542A" w:rsidR="0065304F" w:rsidRPr="006375B5" w:rsidRDefault="0065304F" w:rsidP="00AF2A54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24F81" w14:textId="59E0B6E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0B50D" w14:textId="217C021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E5525" w14:textId="4CB5D679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5205E" w14:textId="3CF44B92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78B4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696BB" w14:textId="617B7578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1546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FF6C4" w14:textId="0DAF07A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A70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5971F" w14:textId="798E839E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35E3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228200" w14:textId="11FDF0C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3D4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58942" w14:textId="61903689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7F993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5D715" w14:textId="2690FEAE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B8FD1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271F7" w14:textId="3D774394" w:rsidR="0065304F" w:rsidRPr="006375B5" w:rsidRDefault="0065304F" w:rsidP="004D2B8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5304F" w:rsidRPr="006375B5" w14:paraId="088DCA83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6CA66C43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แผ่นดินทอง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06AA6BE8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6DA69A0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608FAACF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58F2B65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6D11D7C6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3AE781D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5ADD0B92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35374E13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6AC32130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25BB0C5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39541C01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5435B9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D59D1" w14:textId="74188ACD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0B75F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B9C380" w14:textId="0B00D0B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65304F" w:rsidRPr="006375B5" w14:paraId="1CB1D022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0A70638A" w14:textId="57B8E196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ดีเวลลอปเม้นท์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6375B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74BCC" w14:textId="141F781C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F900F" w14:textId="60AFA159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64420" w14:textId="59049990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04DB3" w14:textId="77B67A8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1B035" w14:textId="3294173B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1B579" w14:textId="7FE01CCB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BC31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824EC" w14:textId="084F17AC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D23D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9C9E" w14:textId="0EC43083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6303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8201" w14:textId="09E938F5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45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E5BAF" w14:textId="4C1563B0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007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BC38" w14:textId="4A0D0F73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19,651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62932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4EF3A" w14:textId="1AFC7FC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693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94A61C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96FE97" w14:textId="1F1AD23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324</w:t>
            </w:r>
          </w:p>
        </w:tc>
      </w:tr>
      <w:tr w:rsidR="0065304F" w:rsidRPr="006375B5" w14:paraId="48ACAD20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E3D2E56" w14:textId="523004A3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277EEC" w14:textId="04888033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4C41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3630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BA22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836A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5EDB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CD2F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6B0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AF0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4303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A1BE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8E0F32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983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80CEB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73BC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D91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860D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BA6E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28C2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BF29A0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65304F" w:rsidRPr="006375B5" w14:paraId="4858F8DD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D83927" w14:textId="3DEE749B" w:rsidR="0065304F" w:rsidRPr="006375B5" w:rsidRDefault="0065304F" w:rsidP="00AF2A5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6375B5">
              <w:rPr>
                <w:rFonts w:ascii="Angsana New" w:hAnsi="Angsana New"/>
                <w:sz w:val="24"/>
                <w:szCs w:val="24"/>
              </w:rPr>
              <w:t>(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75B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55673" w14:textId="3D04C039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7D9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691D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548C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078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BD54E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F68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E9DB5D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14BB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35A0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21D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0D396" w14:textId="77777777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2229A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2DB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23E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0937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AE5EC56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A86A3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500C5E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B5390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65304F" w:rsidRPr="006375B5" w14:paraId="17068427" w14:textId="77777777" w:rsidTr="003831DF">
        <w:trPr>
          <w:trHeight w:val="60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3972A999" w14:textId="720FAA14" w:rsidR="0065304F" w:rsidRPr="006375B5" w:rsidRDefault="0065304F" w:rsidP="00AF2A54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114BD" w14:textId="3542516D" w:rsidR="0065304F" w:rsidRPr="006375B5" w:rsidRDefault="0065304F" w:rsidP="00AF2A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5745F" w14:textId="408A3C78" w:rsidR="0065304F" w:rsidRPr="006375B5" w:rsidRDefault="0065304F" w:rsidP="00AF2A5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E3960" w14:textId="05B8A6FB" w:rsidR="0065304F" w:rsidRPr="006375B5" w:rsidRDefault="0065304F" w:rsidP="00AF2A54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C020C" w14:textId="2E86F30B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76EF5" w14:textId="5CCABEC2" w:rsidR="0065304F" w:rsidRPr="006375B5" w:rsidRDefault="0065304F" w:rsidP="00AF2A5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E564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89CB9" w14:textId="53BD98EC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13874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F8C6A" w14:textId="4451EF37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82E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ED44FF" w14:textId="1785CB96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9307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12358" w14:textId="6DA72BCE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5E2D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B9C3B" w14:textId="6B9E2D8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6CA2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B55D96" w14:textId="687AC4ED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DD4426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7B0" w14:textId="314248E7" w:rsidR="0065304F" w:rsidRPr="006375B5" w:rsidRDefault="0065304F" w:rsidP="004D2B84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09ED53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1E6A" w14:textId="0D162150" w:rsidR="0065304F" w:rsidRPr="006375B5" w:rsidRDefault="0065304F" w:rsidP="00AF2A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5304F" w:rsidRPr="006375B5" w14:paraId="2BB3D1FD" w14:textId="77777777" w:rsidTr="003831DF">
        <w:trPr>
          <w:trHeight w:val="345"/>
        </w:trPr>
        <w:tc>
          <w:tcPr>
            <w:tcW w:w="2518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65304F" w:rsidRPr="006375B5" w:rsidRDefault="0065304F" w:rsidP="00AF2A54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65304F" w:rsidRPr="006375B5" w:rsidRDefault="0065304F" w:rsidP="00AF2A54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4A3BE5F8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43,221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075D5C93" w:rsidR="0065304F" w:rsidRPr="006375B5" w:rsidRDefault="0065304F" w:rsidP="00AF2A5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44,259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02E0039A" w:rsidR="0065304F" w:rsidRPr="006375B5" w:rsidRDefault="0065304F" w:rsidP="00AF2A54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29AEA7AA" w:rsidR="0065304F" w:rsidRPr="006375B5" w:rsidRDefault="0065304F" w:rsidP="00CC0CF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18DBC814" w:rsidR="0065304F" w:rsidRPr="006375B5" w:rsidRDefault="0065304F" w:rsidP="00AF2A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43,221</w:t>
            </w:r>
          </w:p>
        </w:tc>
        <w:tc>
          <w:tcPr>
            <w:tcW w:w="3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144BCBF6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44,259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29F59A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44666546" w:rsidR="0065304F" w:rsidRPr="006375B5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1,538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177A3D8" w14:textId="77777777" w:rsidR="0065304F" w:rsidRPr="006375B5" w:rsidRDefault="0065304F" w:rsidP="00AF2A5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6E400FAF" w:rsidR="0065304F" w:rsidRPr="0034101D" w:rsidRDefault="0065304F" w:rsidP="00AF2A5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367</w:t>
            </w:r>
          </w:p>
        </w:tc>
      </w:tr>
    </w:tbl>
    <w:p w14:paraId="5359ACD7" w14:textId="77777777" w:rsidR="003A319B" w:rsidRDefault="003A319B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</w:p>
    <w:p w14:paraId="23B793F3" w14:textId="2AA692C7" w:rsidR="009E0B7E" w:rsidRPr="004C211C" w:rsidRDefault="009E0B7E" w:rsidP="009E0B7E">
      <w:pPr>
        <w:pStyle w:val="acctfourfigures"/>
        <w:tabs>
          <w:tab w:val="clear" w:pos="765"/>
        </w:tabs>
        <w:spacing w:line="240" w:lineRule="auto"/>
        <w:ind w:left="540" w:right="-79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54B38653" w14:textId="77777777" w:rsidR="009E0B7E" w:rsidRPr="009E2F97" w:rsidRDefault="009E0B7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1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 xml:space="preserve">Frasers Property Thailand  (Hong Kong) Limited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06350F13" w14:textId="77777777" w:rsidR="009E0B7E" w:rsidRPr="009E2F97" w:rsidRDefault="009E0B7E" w:rsidP="009E0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2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Pr="009E2F97">
        <w:rPr>
          <w:rFonts w:ascii="Angsana New" w:eastAsia="Times New Roman" w:hAnsi="Angsana New"/>
          <w:spacing w:val="-2"/>
          <w:sz w:val="28"/>
          <w:szCs w:val="28"/>
        </w:rPr>
        <w:t>Frasers Property Thailand (International) Pte. Ltd.</w:t>
      </w:r>
      <w:r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178BD101" w14:textId="67F8F65D" w:rsidR="00E2301D" w:rsidRPr="006375B5" w:rsidRDefault="00E2301D" w:rsidP="00A4580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2301D" w:rsidRPr="006375B5" w:rsidSect="00AF2A5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D71DFB0" w14:textId="5A814116" w:rsidR="006B217C" w:rsidRPr="00A4580B" w:rsidRDefault="00A4580B" w:rsidP="00A4580B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Pr="006375B5">
        <w:rPr>
          <w:rFonts w:ascii="Angsana New" w:hAnsi="Angsana New"/>
          <w:sz w:val="30"/>
          <w:szCs w:val="30"/>
          <w:lang w:val="en-US"/>
        </w:rPr>
        <w:t xml:space="preserve">  </w:t>
      </w:r>
    </w:p>
    <w:p w14:paraId="136C135E" w14:textId="77777777" w:rsidR="0094016F" w:rsidRPr="009E2F97" w:rsidRDefault="0094016F" w:rsidP="0094016F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25C58E38" w14:textId="593A2879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 และโอนอสังหาริมทรัพย์เพื่อการลงทุนระหว่างงวด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หก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คม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6DDCCDA0" w:rsidR="0094016F" w:rsidRPr="009E2F97" w:rsidRDefault="002F5B25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3F0C4835" w:rsidR="0094016F" w:rsidRPr="009E2F97" w:rsidRDefault="002F5B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1C1D9E43" w:rsidR="0094016F" w:rsidRPr="009E2F97" w:rsidRDefault="002F5B25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50A61FCF" w:rsidR="0094016F" w:rsidRPr="009E2F97" w:rsidRDefault="002F5B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F5B25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79FD42CF" w:rsidR="002F5B25" w:rsidRPr="009E2F97" w:rsidRDefault="002F5B25" w:rsidP="002F5B25">
            <w:pPr>
              <w:tabs>
                <w:tab w:val="clear" w:pos="3515"/>
                <w:tab w:val="clear" w:pos="3742"/>
              </w:tabs>
              <w:ind w:left="25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85707">
              <w:rPr>
                <w:rFonts w:ascii="Angsana New" w:hAnsi="Angsana New"/>
                <w:sz w:val="30"/>
                <w:szCs w:val="30"/>
              </w:rPr>
              <w:t>5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256</w:t>
            </w:r>
            <w:r w:rsidR="00785707">
              <w:rPr>
                <w:rFonts w:ascii="Angsana New" w:hAnsi="Angsana New"/>
                <w:sz w:val="30"/>
                <w:szCs w:val="30"/>
              </w:rPr>
              <w:t>4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" w:type="dxa"/>
          </w:tcPr>
          <w:p w14:paraId="6145026F" w14:textId="77777777" w:rsidR="002F5B25" w:rsidRPr="009E2F97" w:rsidRDefault="002F5B25" w:rsidP="002F5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3CE67169" w:rsidR="002F5B25" w:rsidRPr="009E2F97" w:rsidRDefault="00A86767" w:rsidP="002F5B2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41,115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2F5B25" w:rsidRPr="009E2F97" w:rsidRDefault="002F5B25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6B2FF5B5" w:rsidR="002F5B25" w:rsidRPr="0017284A" w:rsidRDefault="002F5B25" w:rsidP="002F5B2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7284A"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6,311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2F5B25" w:rsidRPr="007F1F2D" w:rsidRDefault="002F5B25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755522F4" w:rsidR="002F5B25" w:rsidRPr="00BA35F9" w:rsidRDefault="00BA35F9" w:rsidP="002F5B25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4,892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2F5B25" w:rsidRPr="007F1F2D" w:rsidRDefault="002F5B25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0DBA4E6C" w:rsidR="002F5B25" w:rsidRPr="0036761C" w:rsidRDefault="002F5B25" w:rsidP="002F5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36761C"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</w:tr>
      <w:tr w:rsidR="002F5B25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77777777" w:rsidR="002F5B25" w:rsidRPr="009E2F97" w:rsidRDefault="002F5B25" w:rsidP="002F5B2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82" w:type="dxa"/>
          </w:tcPr>
          <w:p w14:paraId="0FD82D15" w14:textId="77777777" w:rsidR="002F5B25" w:rsidRPr="009E2F97" w:rsidRDefault="002F5B25" w:rsidP="002F5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2282C9E8" w:rsidR="002F5B25" w:rsidRPr="009E2F97" w:rsidRDefault="00A86767" w:rsidP="002F5B2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2F5B25" w:rsidRPr="009E2F97" w:rsidRDefault="002F5B25" w:rsidP="002F5B25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3E9C5324" w:rsidR="002F5B25" w:rsidRPr="0017284A" w:rsidRDefault="002F5B25" w:rsidP="002F5B2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7284A"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2F5B25" w:rsidRPr="007F1F2D" w:rsidRDefault="002F5B25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5E2AF10F" w:rsidR="002F5B25" w:rsidRPr="00BA35F9" w:rsidRDefault="00BA35F9" w:rsidP="002F5B25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2F5B25" w:rsidRPr="007F1F2D" w:rsidRDefault="002F5B25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46DCACFD" w:rsidR="002F5B25" w:rsidRPr="0036761C" w:rsidRDefault="002F5B25" w:rsidP="002F5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</w:tr>
      <w:tr w:rsidR="007F1F2D" w:rsidRPr="009E2F97" w14:paraId="4D1D72CA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8DFED4" w14:textId="0557AB07" w:rsidR="007F1F2D" w:rsidRPr="009E2F97" w:rsidRDefault="007F1F2D" w:rsidP="002F5B2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82" w:type="dxa"/>
          </w:tcPr>
          <w:p w14:paraId="4C75F364" w14:textId="77777777" w:rsidR="007F1F2D" w:rsidRPr="009E2F97" w:rsidRDefault="007F1F2D" w:rsidP="002F5B25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071E37" w14:textId="77777777" w:rsidR="007F1F2D" w:rsidRPr="009E2F97" w:rsidRDefault="007F1F2D" w:rsidP="002F5B2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01F0A7D" w14:textId="77777777" w:rsidR="007F1F2D" w:rsidRPr="009E2F97" w:rsidRDefault="007F1F2D" w:rsidP="002F5B25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E1FD1B" w14:textId="77777777" w:rsidR="007F1F2D" w:rsidRPr="0017284A" w:rsidRDefault="007F1F2D" w:rsidP="0017284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5B7C848" w14:textId="77777777" w:rsidR="007F1F2D" w:rsidRPr="007F1F2D" w:rsidRDefault="007F1F2D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8B415B" w14:textId="77777777" w:rsidR="007F1F2D" w:rsidRPr="00BA35F9" w:rsidRDefault="007F1F2D" w:rsidP="002F5B2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75719AC" w14:textId="77777777" w:rsidR="007F1F2D" w:rsidRPr="007F1F2D" w:rsidRDefault="007F1F2D" w:rsidP="002F5B2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80BE9E" w14:textId="77777777" w:rsidR="007F1F2D" w:rsidRPr="0036761C" w:rsidRDefault="007F1F2D" w:rsidP="0036761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1F2D" w:rsidRPr="009E2F97" w14:paraId="6EEF61FD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1719BBB8" w14:textId="18D1C88C" w:rsidR="007F1F2D" w:rsidRPr="009E2F97" w:rsidRDefault="007F1F2D" w:rsidP="007F1F2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2" w:type="dxa"/>
          </w:tcPr>
          <w:p w14:paraId="51434B59" w14:textId="77777777" w:rsidR="007F1F2D" w:rsidRPr="009E2F97" w:rsidRDefault="007F1F2D" w:rsidP="007F1F2D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AE7671" w14:textId="1814E8D9" w:rsidR="007F1F2D" w:rsidRPr="009E2F97" w:rsidRDefault="00A86767" w:rsidP="00A8676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902901D" w14:textId="77777777" w:rsidR="007F1F2D" w:rsidRPr="009E2F97" w:rsidRDefault="007F1F2D" w:rsidP="007F1F2D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25F71D2" w14:textId="72C98333" w:rsidR="007F1F2D" w:rsidRPr="0017284A" w:rsidRDefault="007F1F2D" w:rsidP="0017284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9E2B21" w14:textId="77777777" w:rsidR="007F1F2D" w:rsidRPr="007F1F2D" w:rsidRDefault="007F1F2D" w:rsidP="007F1F2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9606B" w14:textId="24EA7D23" w:rsidR="007F1F2D" w:rsidRPr="00BA35F9" w:rsidRDefault="00BA35F9" w:rsidP="006337D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24A1AB" w14:textId="77777777" w:rsidR="007F1F2D" w:rsidRPr="007F1F2D" w:rsidRDefault="007F1F2D" w:rsidP="007F1F2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45AEAD2" w14:textId="37BB3FC7" w:rsidR="007F1F2D" w:rsidRPr="0036761C" w:rsidRDefault="007F1F2D" w:rsidP="006337D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1F2D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350C9642" w:rsidR="007F1F2D" w:rsidRPr="009E2F97" w:rsidRDefault="007F1F2D" w:rsidP="007F1F2D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68AA71A7" w14:textId="77777777" w:rsidR="007F1F2D" w:rsidRPr="009E2F97" w:rsidRDefault="007F1F2D" w:rsidP="007F1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5D0453DF" w:rsidR="007F1F2D" w:rsidRPr="009E2F97" w:rsidRDefault="00A86767" w:rsidP="007F1F2D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7F1F2D" w:rsidRPr="009E2F97" w:rsidRDefault="007F1F2D" w:rsidP="007F1F2D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25609896" w:rsidR="007F1F2D" w:rsidRPr="0017284A" w:rsidRDefault="00BD7EC4" w:rsidP="00BD7EC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7F1F2D" w:rsidRPr="0017284A" w:rsidRDefault="007F1F2D" w:rsidP="007F1F2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52CF666E" w:rsidR="007F1F2D" w:rsidRPr="00BA35F9" w:rsidRDefault="00BA35F9" w:rsidP="006337D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7F1F2D" w:rsidRPr="007F1F2D" w:rsidRDefault="007F1F2D" w:rsidP="007F1F2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05CA71F6" w:rsidR="007F1F2D" w:rsidRPr="0036761C" w:rsidRDefault="00BD7EC4" w:rsidP="00BD7EC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</w:tr>
      <w:tr w:rsidR="00BD7EC4" w:rsidRPr="009E2F97" w14:paraId="21AF70E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77CF07A2" w14:textId="7A17BC63" w:rsidR="00BD7EC4" w:rsidRPr="009E2F97" w:rsidRDefault="00BD7EC4" w:rsidP="00F54F9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482" w:type="dxa"/>
          </w:tcPr>
          <w:p w14:paraId="5C64D6A0" w14:textId="77777777" w:rsidR="00BD7EC4" w:rsidRPr="009E2F97" w:rsidRDefault="00BD7EC4" w:rsidP="00F54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8A8CDF" w14:textId="3B65A8C0" w:rsidR="00BD7EC4" w:rsidRPr="00F54F94" w:rsidRDefault="00BD7EC4" w:rsidP="006337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4B0B33" w14:textId="77777777" w:rsidR="00BD7EC4" w:rsidRPr="009E2F97" w:rsidRDefault="00BD7EC4" w:rsidP="00F54F94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AF9623D" w14:textId="2C8D365C" w:rsidR="00BD7EC4" w:rsidRPr="0017284A" w:rsidRDefault="00BD7EC4" w:rsidP="00F54F9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C3ABFA3" w14:textId="77777777" w:rsidR="00BD7EC4" w:rsidRPr="0017284A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D6A543" w14:textId="6B7A529E" w:rsidR="00BD7EC4" w:rsidRPr="00BA35F9" w:rsidRDefault="00BD7EC4" w:rsidP="006337D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98EB509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C3EEDD" w14:textId="4474D1D6" w:rsidR="00BD7EC4" w:rsidRPr="0036761C" w:rsidRDefault="00BD7EC4" w:rsidP="007D20D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7EC4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BD7EC4" w:rsidRPr="009E2F97" w:rsidRDefault="00BD7EC4" w:rsidP="00F54F9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BD7EC4" w:rsidRPr="009E2F97" w:rsidRDefault="00BD7EC4" w:rsidP="00F54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10E14D80" w:rsidR="00BD7EC4" w:rsidRPr="009E2F97" w:rsidRDefault="00BD7EC4" w:rsidP="009D31F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BD7EC4" w:rsidRPr="009E2F97" w:rsidRDefault="00BD7EC4" w:rsidP="00F54F94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3B72946A" w:rsidR="00BD7EC4" w:rsidRPr="0017284A" w:rsidRDefault="00BD7EC4" w:rsidP="00F54F9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(381)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68538C03" w:rsidR="00BD7EC4" w:rsidRPr="00BA35F9" w:rsidRDefault="00BD7EC4" w:rsidP="007D20D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Pr="00BA35F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76168F0D" w:rsidR="00BD7EC4" w:rsidRPr="0036761C" w:rsidRDefault="00BD7EC4" w:rsidP="007D20D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sz w:val="30"/>
                <w:szCs w:val="30"/>
                <w:lang w:val="en-US" w:bidi="th-TH"/>
              </w:rPr>
              <w:t>(53)</w:t>
            </w:r>
          </w:p>
        </w:tc>
      </w:tr>
      <w:tr w:rsidR="00BD7EC4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BD7EC4" w:rsidRDefault="00BD7EC4" w:rsidP="00F54F9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BD7EC4" w:rsidRPr="009E2F97" w:rsidRDefault="00BD7EC4" w:rsidP="00F54F9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BD7EC4" w:rsidRPr="009E2F97" w:rsidRDefault="00BD7EC4" w:rsidP="00F54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738BC0A9" w:rsidR="00BD7EC4" w:rsidRPr="009E2F97" w:rsidRDefault="00BD7EC4" w:rsidP="00F54F9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BD7EC4" w:rsidRPr="009E2F97" w:rsidRDefault="00BD7EC4" w:rsidP="00F54F94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4E20A339" w:rsidR="00BD7EC4" w:rsidRPr="0017284A" w:rsidRDefault="00BD7EC4" w:rsidP="00F54F9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BD7EC4" w:rsidRPr="0017284A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2F1D1459" w:rsidR="00BD7EC4" w:rsidRPr="00BA35F9" w:rsidRDefault="00BD7EC4" w:rsidP="007D20D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351692C6" w:rsidR="00BD7EC4" w:rsidRPr="0036761C" w:rsidRDefault="00BD7EC4" w:rsidP="007D20D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7EC4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0ED1F645" w:rsidR="00BD7EC4" w:rsidRPr="007F1F2D" w:rsidRDefault="00BD7EC4" w:rsidP="00F54F9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2" w:type="dxa"/>
          </w:tcPr>
          <w:p w14:paraId="26F65DAB" w14:textId="77777777" w:rsidR="00BD7EC4" w:rsidRPr="009E2F97" w:rsidRDefault="00BD7EC4" w:rsidP="00F54F94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0D54CF98" w:rsidR="00BD7EC4" w:rsidRPr="009E2F97" w:rsidRDefault="00BD7EC4" w:rsidP="00F54F9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40,813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BD7EC4" w:rsidRPr="009E2F97" w:rsidRDefault="00BD7EC4" w:rsidP="00F54F94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418A6C16" w:rsidR="00BD7EC4" w:rsidRPr="0017284A" w:rsidRDefault="00BD7EC4" w:rsidP="00F54F9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28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37,613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0EE4F1B9" w:rsidR="00BD7EC4" w:rsidRPr="00BA35F9" w:rsidRDefault="00BD7EC4" w:rsidP="007D20D7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4,853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BD7EC4" w:rsidRPr="007F1F2D" w:rsidRDefault="00BD7EC4" w:rsidP="00F54F9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7D871785" w:rsidR="00BD7EC4" w:rsidRPr="0036761C" w:rsidRDefault="00BD7EC4" w:rsidP="007D20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6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5,431</w:t>
            </w:r>
          </w:p>
        </w:tc>
      </w:tr>
    </w:tbl>
    <w:p w14:paraId="0B82C39C" w14:textId="77777777" w:rsidR="0094016F" w:rsidRPr="00D16EF8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77777777" w:rsidR="00785707" w:rsidRPr="009E2F97" w:rsidRDefault="00785707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1B58003" w14:textId="2893590E" w:rsidR="00785707" w:rsidRPr="009E2F97" w:rsidRDefault="00785707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30B13AA3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561422AD" w:rsidR="00785707" w:rsidRPr="009E2F97" w:rsidRDefault="00785707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0A7E5221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5707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785707" w:rsidRPr="009E2F97" w:rsidRDefault="00785707" w:rsidP="0078570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50F98B1E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0F80FF24" w:rsidR="00785707" w:rsidRPr="009E2F97" w:rsidRDefault="00785707" w:rsidP="0078570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4D86C28A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4C47F51B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</w:tr>
      <w:tr w:rsidR="00785707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785707" w:rsidRPr="009E2F97" w:rsidRDefault="00785707" w:rsidP="0078570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0B8C3275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4BBB9225" w:rsidR="00785707" w:rsidRPr="009E2F97" w:rsidRDefault="00785707" w:rsidP="0078570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1C7877AA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42E9487F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85707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77777777" w:rsidR="00785707" w:rsidRPr="009E2F97" w:rsidRDefault="00785707" w:rsidP="007857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5707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77777777" w:rsidR="00785707" w:rsidRPr="009E2F97" w:rsidRDefault="00785707" w:rsidP="007857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3B181B00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042E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63864FF7" w:rsidR="00785707" w:rsidRPr="00342865" w:rsidRDefault="00342865" w:rsidP="0078570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0888A14E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77AF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59C79B96" w:rsidR="00785707" w:rsidRPr="00342865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8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4286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785707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77777777" w:rsidR="00785707" w:rsidRPr="009E2F97" w:rsidRDefault="00785707" w:rsidP="007857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2CDBE966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042E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2119FF9C" w:rsidR="00785707" w:rsidRPr="00342865" w:rsidRDefault="00785707" w:rsidP="0078570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8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4286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4F651252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677D40B0" w:rsidR="00785707" w:rsidRPr="00342865" w:rsidRDefault="00785707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2865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</w:tr>
      <w:tr w:rsidR="00785707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785707" w:rsidRPr="009E2F97" w:rsidRDefault="00785707" w:rsidP="00785707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423C4E4C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042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015D49ED" w:rsidR="00785707" w:rsidRPr="00342865" w:rsidRDefault="00785707" w:rsidP="0078570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28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428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4239849B" w:rsidR="00785707" w:rsidRPr="009E2F97" w:rsidRDefault="006A2F6F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77A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785707" w:rsidRPr="009E2F97" w:rsidRDefault="00785707" w:rsidP="0078570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1CA21ECE" w:rsidR="00785707" w:rsidRPr="00342865" w:rsidRDefault="00342865" w:rsidP="007857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</w:tr>
    </w:tbl>
    <w:p w14:paraId="0AFAB142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B3A57A4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4EBF77E" w14:textId="4132BD49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เพื่ออุตสาหกรรมไปจดจำนองเพื่อใช้เป็นหลักประกัน</w:t>
      </w:r>
      <w:r w:rsidRPr="00D16EF8">
        <w:rPr>
          <w:rFonts w:ascii="Angsana New" w:hAnsi="Angsana New"/>
          <w:sz w:val="30"/>
          <w:szCs w:val="30"/>
        </w:rPr>
        <w:br/>
      </w:r>
      <w:r w:rsidRPr="00D16EF8">
        <w:rPr>
          <w:rFonts w:ascii="Angsana New" w:hAnsi="Angsana New"/>
          <w:sz w:val="30"/>
          <w:szCs w:val="30"/>
          <w:cs/>
        </w:rPr>
        <w:t>เงินกู้ยืมจากสถาบันการเงินเป็น</w:t>
      </w:r>
      <w:r w:rsidRPr="00FC412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FC412C" w:rsidRPr="00FC412C">
        <w:rPr>
          <w:rFonts w:ascii="Angsana New" w:hAnsi="Angsana New"/>
          <w:sz w:val="30"/>
          <w:szCs w:val="30"/>
        </w:rPr>
        <w:t>6,878.76</w:t>
      </w:r>
      <w:r w:rsidRPr="00FC412C">
        <w:rPr>
          <w:rFonts w:ascii="Angsana New" w:hAnsi="Angsana New"/>
          <w:sz w:val="30"/>
          <w:szCs w:val="30"/>
        </w:rPr>
        <w:t xml:space="preserve"> </w:t>
      </w:r>
      <w:r w:rsidRPr="00FC412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16EF8" w:rsidRPr="00FC41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3D21" w:rsidRPr="00FC412C">
        <w:rPr>
          <w:rFonts w:ascii="Angsana New" w:hAnsi="Angsana New"/>
          <w:i/>
          <w:iCs/>
          <w:sz w:val="30"/>
          <w:szCs w:val="30"/>
        </w:rPr>
        <w:t xml:space="preserve">30 </w:t>
      </w:r>
      <w:r w:rsidR="00FB3D21" w:rsidRPr="00FC412C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B3D21" w:rsidRPr="00D16EF8">
        <w:rPr>
          <w:rFonts w:ascii="Angsana New" w:hAnsi="Angsana New"/>
          <w:i/>
          <w:iCs/>
          <w:sz w:val="30"/>
          <w:szCs w:val="30"/>
        </w:rPr>
        <w:t>2565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FB3D21" w:rsidRPr="00D16EF8">
        <w:rPr>
          <w:rFonts w:ascii="Angsana New" w:hAnsi="Angsana New"/>
          <w:i/>
          <w:iCs/>
          <w:sz w:val="30"/>
          <w:szCs w:val="30"/>
        </w:rPr>
        <w:t xml:space="preserve"> </w:t>
      </w:r>
      <w:r w:rsidR="00FB3D21" w:rsidRPr="00D16EF8">
        <w:rPr>
          <w:rFonts w:ascii="Angsana New" w:hAnsi="Angsana New" w:hint="cs"/>
          <w:i/>
          <w:iCs/>
          <w:sz w:val="30"/>
          <w:szCs w:val="30"/>
        </w:rPr>
        <w:t>7</w:t>
      </w:r>
      <w:r w:rsidR="00FB3D21" w:rsidRPr="00D16EF8">
        <w:rPr>
          <w:rFonts w:ascii="Angsana New" w:hAnsi="Angsana New"/>
          <w:i/>
          <w:iCs/>
          <w:sz w:val="30"/>
          <w:szCs w:val="30"/>
        </w:rPr>
        <w:t xml:space="preserve">,066.84 </w:t>
      </w:r>
      <w:r w:rsidR="00FB3D21" w:rsidRPr="00D16EF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16EF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DA02303" w14:textId="394AA2E3" w:rsidR="00A106B7" w:rsidRPr="00DC0E9B" w:rsidRDefault="00A10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5BCC817" w14:textId="1A0F6714" w:rsidR="008D002E" w:rsidRDefault="008D00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33525A9D" w14:textId="77777777" w:rsidR="00EA65A7" w:rsidRPr="00DC0E9B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96AFE0A" w14:textId="377DFBBE" w:rsidR="001E4F69" w:rsidRPr="009E2F9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 w:rsidRPr="009E2F97"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31 </w:t>
      </w:r>
      <w:r w:rsidRPr="009E2F97">
        <w:rPr>
          <w:rFonts w:ascii="Angsana New" w:hAnsi="Angsana New" w:hint="cs"/>
          <w:sz w:val="30"/>
          <w:szCs w:val="30"/>
          <w:cs/>
        </w:rPr>
        <w:t>มีนาคม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18A0D101" w14:textId="77777777" w:rsidR="001E4F69" w:rsidRPr="009E2F97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7F2F2F0B" w:rsidR="001E4F69" w:rsidRPr="009E2F97" w:rsidRDefault="00BB630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38AFFEAE" w:rsidR="001E4F69" w:rsidRPr="009E2F97" w:rsidRDefault="00BB630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0679F981" w:rsidR="001E4F69" w:rsidRPr="009E2F97" w:rsidRDefault="00BB630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10CC0AC0" w:rsidR="001E4F69" w:rsidRPr="009E2F97" w:rsidRDefault="00BB630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6309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0F61155B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9"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9" w:type="pct"/>
          </w:tcPr>
          <w:p w14:paraId="394C7F9A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5FF4E970" w:rsidR="00BB6309" w:rsidRPr="009E2F97" w:rsidRDefault="00650673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131" w:type="pct"/>
          </w:tcPr>
          <w:p w14:paraId="01981EF5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06669206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13C41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31" w:type="pct"/>
          </w:tcPr>
          <w:p w14:paraId="431C4814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6C4A33BB" w:rsidR="00BB6309" w:rsidRPr="009E2F97" w:rsidRDefault="00650673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1" w:type="pct"/>
          </w:tcPr>
          <w:p w14:paraId="16C3BF32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3AB26DBB" w:rsidR="00BB6309" w:rsidRPr="009E2F97" w:rsidRDefault="00D4496A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BB6309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19" w:type="pct"/>
          </w:tcPr>
          <w:p w14:paraId="1660D422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74B17A50" w:rsidR="00BB6309" w:rsidRPr="009E2F97" w:rsidRDefault="004202CF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20C6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31" w:type="pct"/>
          </w:tcPr>
          <w:p w14:paraId="517D7099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01C86BDB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4496A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31" w:type="pct"/>
          </w:tcPr>
          <w:p w14:paraId="6EADB213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0BC3F8A4" w:rsidR="00BB6309" w:rsidRPr="009E2F97" w:rsidRDefault="00320C67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1" w:type="pct"/>
          </w:tcPr>
          <w:p w14:paraId="39D0C032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149D9431" w:rsidR="00BB6309" w:rsidRPr="009E2F97" w:rsidRDefault="00D4496A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B6309" w:rsidRPr="009E2F97" w14:paraId="622D0F79" w14:textId="77777777" w:rsidTr="00BB6309">
        <w:trPr>
          <w:trHeight w:val="292"/>
          <w:tblHeader/>
        </w:trPr>
        <w:tc>
          <w:tcPr>
            <w:tcW w:w="2129" w:type="pct"/>
          </w:tcPr>
          <w:p w14:paraId="01C4CDBD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โอนมาจา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19" w:type="pct"/>
          </w:tcPr>
          <w:p w14:paraId="76157AC9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1147AE4" w14:textId="77777777" w:rsidR="00BB6309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9BB4FC5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F03BB1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82ECA59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6157207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FC44B24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8835A53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309" w:rsidRPr="009E2F97" w14:paraId="076DDD67" w14:textId="77777777" w:rsidTr="00BB6309">
        <w:trPr>
          <w:trHeight w:val="284"/>
          <w:tblHeader/>
        </w:trPr>
        <w:tc>
          <w:tcPr>
            <w:tcW w:w="2129" w:type="pct"/>
          </w:tcPr>
          <w:p w14:paraId="75B76F64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9" w:type="pct"/>
          </w:tcPr>
          <w:p w14:paraId="193958C0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80E7652" w14:textId="314E1056" w:rsidR="00BB6309" w:rsidRPr="0048055E" w:rsidRDefault="0048055E" w:rsidP="00480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6DDE06F2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9BD65FA" w14:textId="07F388E3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1" w:type="pct"/>
          </w:tcPr>
          <w:p w14:paraId="71FE0F98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AA92A16" w14:textId="7EA112EA" w:rsidR="00BB6309" w:rsidRPr="009E2F97" w:rsidRDefault="00650673" w:rsidP="0065067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6C06F2E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75DB61" w14:textId="4B2096AE" w:rsidR="00BB6309" w:rsidRPr="009E2F97" w:rsidRDefault="00BB6309" w:rsidP="00BB6309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309" w:rsidRPr="009E2F97" w14:paraId="174A4A16" w14:textId="77777777" w:rsidTr="00BB6309">
        <w:trPr>
          <w:trHeight w:val="292"/>
          <w:tblHeader/>
        </w:trPr>
        <w:tc>
          <w:tcPr>
            <w:tcW w:w="2129" w:type="pct"/>
          </w:tcPr>
          <w:p w14:paraId="1CD35EA2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9" w:type="pct"/>
          </w:tcPr>
          <w:p w14:paraId="73E238C0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6" w:type="pct"/>
            <w:shd w:val="clear" w:color="auto" w:fill="auto"/>
          </w:tcPr>
          <w:p w14:paraId="48A81E07" w14:textId="18553922" w:rsidR="00BB6309" w:rsidRPr="009E2F97" w:rsidRDefault="00FC2B34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31" w:type="pct"/>
          </w:tcPr>
          <w:p w14:paraId="7494CB2E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B439F59" w14:textId="152087A8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496A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C44C1B8" w14:textId="77777777" w:rsidR="00BB6309" w:rsidRPr="009E2F97" w:rsidRDefault="00BB6309" w:rsidP="00BB630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4C88603" w14:textId="0E882ED4" w:rsidR="00BB6309" w:rsidRPr="009E2F97" w:rsidRDefault="00650673" w:rsidP="00BB6309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1A7C8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BC9F696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E0595A2" w14:textId="37247E56" w:rsidR="00BB6309" w:rsidRPr="009E2F97" w:rsidRDefault="00BB6309" w:rsidP="00BB6309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309" w:rsidRPr="009E2F97" w14:paraId="06B0DC1C" w14:textId="77777777" w:rsidTr="00BB6309">
        <w:trPr>
          <w:trHeight w:val="292"/>
          <w:tblHeader/>
        </w:trPr>
        <w:tc>
          <w:tcPr>
            <w:tcW w:w="2129" w:type="pct"/>
          </w:tcPr>
          <w:p w14:paraId="0FFCF878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0A83CCC1" w:rsidR="00BB6309" w:rsidRPr="009E2F97" w:rsidRDefault="00FC2B34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(124)</w:t>
            </w:r>
          </w:p>
        </w:tc>
        <w:tc>
          <w:tcPr>
            <w:tcW w:w="131" w:type="pct"/>
          </w:tcPr>
          <w:p w14:paraId="279B609B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2F16914F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496A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43E729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573EBD5C" w:rsidR="00BB6309" w:rsidRPr="009E2F97" w:rsidRDefault="00650673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1A7C8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261EEAB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382D470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496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3C41" w:rsidRPr="009E2F97" w14:paraId="44EAF074" w14:textId="77777777" w:rsidTr="00BB6309">
        <w:trPr>
          <w:trHeight w:val="292"/>
          <w:tblHeader/>
        </w:trPr>
        <w:tc>
          <w:tcPr>
            <w:tcW w:w="2129" w:type="pct"/>
          </w:tcPr>
          <w:p w14:paraId="2CCD21CA" w14:textId="77777777" w:rsidR="00213C41" w:rsidRDefault="00213C41" w:rsidP="00213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213C41" w:rsidRPr="009E2F97" w:rsidRDefault="00213C41" w:rsidP="00213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9" w:type="pct"/>
          </w:tcPr>
          <w:p w14:paraId="450637C0" w14:textId="77777777" w:rsidR="00213C41" w:rsidRPr="009E2F97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CC7C0EF" w14:textId="77777777" w:rsidR="00213C41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51F919EB" w:rsidR="00FC2B34" w:rsidRPr="009E2F97" w:rsidRDefault="00FC2B34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20C6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8F0BDAB" w14:textId="77777777" w:rsidR="00213C41" w:rsidRPr="009E2F97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BF29076" w14:textId="77777777" w:rsidR="00213C41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23C02FDC" w:rsidR="00FC2B34" w:rsidRDefault="00FC2B34" w:rsidP="00FC2B34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920D372" w14:textId="77777777" w:rsidR="00213C41" w:rsidRPr="009E2F97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DDB7DFB" w14:textId="77777777" w:rsidR="00213C41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399A53F1" w:rsidR="00650673" w:rsidRPr="009E2F97" w:rsidRDefault="00650673" w:rsidP="0065067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213C41" w:rsidRPr="009E2F97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E43E3E" w14:textId="77777777" w:rsidR="00213C41" w:rsidRDefault="00213C41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2E34C5F0" w:rsidR="00650673" w:rsidRDefault="00650673" w:rsidP="0065067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309" w:rsidRPr="009E2F97" w14:paraId="504E47AB" w14:textId="77777777" w:rsidTr="00BB6309">
        <w:trPr>
          <w:trHeight w:val="292"/>
          <w:tblHeader/>
        </w:trPr>
        <w:tc>
          <w:tcPr>
            <w:tcW w:w="2129" w:type="pct"/>
          </w:tcPr>
          <w:p w14:paraId="49F8DA1D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419" w:type="pct"/>
          </w:tcPr>
          <w:p w14:paraId="6AD4705C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309A37A7" w:rsidR="00BB6309" w:rsidRPr="009E2F97" w:rsidRDefault="002C298D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4,327</w:t>
            </w:r>
          </w:p>
        </w:tc>
        <w:tc>
          <w:tcPr>
            <w:tcW w:w="131" w:type="pct"/>
          </w:tcPr>
          <w:p w14:paraId="34546AE8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2956323A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4496A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31" w:type="pct"/>
          </w:tcPr>
          <w:p w14:paraId="09332FC5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140C2F4B" w:rsidR="00BB6309" w:rsidRPr="009E2F97" w:rsidRDefault="00AA253A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1" w:type="pct"/>
          </w:tcPr>
          <w:p w14:paraId="4F84ED46" w14:textId="77777777" w:rsidR="00BB6309" w:rsidRPr="009E2F97" w:rsidRDefault="00BB6309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1E6D9427" w:rsidR="00BB6309" w:rsidRPr="009E2F97" w:rsidRDefault="00D4496A" w:rsidP="00BB6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</w:tr>
    </w:tbl>
    <w:p w14:paraId="09C5B5E9" w14:textId="77777777" w:rsidR="001E4F69" w:rsidRDefault="001E4F69" w:rsidP="001E4F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344C9859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บริษัทย่อยแห่งหนึ่งของบริษัท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จำนวน</w:t>
      </w:r>
      <w:r w:rsidRPr="000162AE">
        <w:rPr>
          <w:rFonts w:ascii="Angsana New" w:hAnsi="Angsana New"/>
          <w:sz w:val="30"/>
          <w:szCs w:val="30"/>
          <w:cs/>
        </w:rPr>
        <w:t xml:space="preserve">เงิน </w:t>
      </w:r>
      <w:r w:rsidR="000162AE" w:rsidRPr="000162AE">
        <w:rPr>
          <w:rFonts w:ascii="Angsana New" w:hAnsi="Angsana New"/>
          <w:sz w:val="30"/>
          <w:szCs w:val="30"/>
        </w:rPr>
        <w:t>7</w:t>
      </w:r>
      <w:r w:rsidR="00C87207">
        <w:rPr>
          <w:rFonts w:ascii="Angsana New" w:hAnsi="Angsana New" w:hint="cs"/>
          <w:sz w:val="30"/>
          <w:szCs w:val="30"/>
          <w:cs/>
        </w:rPr>
        <w:t>20</w:t>
      </w:r>
      <w:r w:rsidR="000162AE" w:rsidRPr="000162AE">
        <w:rPr>
          <w:rFonts w:ascii="Angsana New" w:hAnsi="Angsana New"/>
          <w:sz w:val="30"/>
          <w:szCs w:val="30"/>
        </w:rPr>
        <w:t>.</w:t>
      </w:r>
      <w:r w:rsidR="00C87207">
        <w:rPr>
          <w:rFonts w:ascii="Angsana New" w:hAnsi="Angsana New"/>
          <w:sz w:val="30"/>
          <w:szCs w:val="30"/>
        </w:rPr>
        <w:t>04</w:t>
      </w:r>
      <w:r w:rsidRPr="000162AE">
        <w:rPr>
          <w:sz w:val="30"/>
          <w:szCs w:val="30"/>
          <w:cs/>
        </w:rPr>
        <w:t xml:space="preserve"> ล้านบาท </w:t>
      </w:r>
      <w:r w:rsidRPr="000162AE">
        <w:rPr>
          <w:rFonts w:ascii="Angsana New" w:hAnsi="Angsana New"/>
          <w:i/>
          <w:iCs/>
          <w:sz w:val="30"/>
          <w:szCs w:val="30"/>
          <w:cs/>
        </w:rPr>
        <w:t>(</w:t>
      </w:r>
      <w:r w:rsidRPr="000162AE">
        <w:rPr>
          <w:rFonts w:ascii="Angsana New" w:hAnsi="Angsana New"/>
          <w:i/>
          <w:iCs/>
          <w:sz w:val="30"/>
          <w:szCs w:val="30"/>
        </w:rPr>
        <w:t xml:space="preserve">30 </w:t>
      </w:r>
      <w:r w:rsidRPr="000162A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13C41">
        <w:rPr>
          <w:rFonts w:ascii="Angsana New" w:hAnsi="Angsana New"/>
          <w:i/>
          <w:iCs/>
          <w:sz w:val="30"/>
          <w:szCs w:val="30"/>
        </w:rPr>
        <w:t>256</w:t>
      </w:r>
      <w:r w:rsidR="00BB6309" w:rsidRPr="00213C41">
        <w:rPr>
          <w:rFonts w:ascii="Angsana New" w:hAnsi="Angsana New"/>
          <w:i/>
          <w:iCs/>
          <w:sz w:val="30"/>
          <w:szCs w:val="30"/>
        </w:rPr>
        <w:t>5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513AD8" w:rsidRPr="00213C41">
        <w:rPr>
          <w:rFonts w:ascii="Angsana New" w:hAnsi="Angsana New"/>
          <w:i/>
          <w:iCs/>
          <w:sz w:val="30"/>
          <w:szCs w:val="30"/>
        </w:rPr>
        <w:t xml:space="preserve">767.36 </w:t>
      </w:r>
      <w:r w:rsidRPr="00213C41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25AECD1" w14:textId="77777777" w:rsidR="001E4F69" w:rsidRPr="00F41098" w:rsidRDefault="001E4F69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D8E6DBC" w14:textId="242745B9" w:rsidR="00370B2A" w:rsidRPr="002412E3" w:rsidRDefault="00370B2A" w:rsidP="00370B2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3AC97350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center"/>
            <w:hideMark/>
          </w:tcPr>
          <w:p w14:paraId="52C40563" w14:textId="59AB96DB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450F98C8" w14:textId="2D87D956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5AE9E564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  <w:vAlign w:val="center"/>
            <w:hideMark/>
          </w:tcPr>
          <w:p w14:paraId="78CF21A0" w14:textId="4FEE3DF5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E45C73" w:rsidRPr="00D62881" w14:paraId="5A967F1E" w14:textId="77777777" w:rsidTr="00FC5826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72492143" w:rsidR="00E45C73" w:rsidRDefault="00816FB8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26</w:t>
            </w:r>
          </w:p>
        </w:tc>
        <w:tc>
          <w:tcPr>
            <w:tcW w:w="990" w:type="dxa"/>
            <w:hideMark/>
          </w:tcPr>
          <w:p w14:paraId="18E43F7F" w14:textId="485070EA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0764A56F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755DEADF" w:rsidR="00E45C73" w:rsidRDefault="00117294" w:rsidP="00353C66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  <w:hideMark/>
          </w:tcPr>
          <w:p w14:paraId="0819A333" w14:textId="77777777" w:rsidR="00E45C73" w:rsidRPr="00D62881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62881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45C73" w14:paraId="7D610038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5B0D1F1F" w:rsidR="00E45C73" w:rsidRDefault="00816FB8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74</w:t>
            </w:r>
          </w:p>
        </w:tc>
        <w:tc>
          <w:tcPr>
            <w:tcW w:w="990" w:type="dxa"/>
            <w:hideMark/>
          </w:tcPr>
          <w:p w14:paraId="697763A2" w14:textId="505D5D32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48</w:t>
            </w:r>
          </w:p>
        </w:tc>
        <w:tc>
          <w:tcPr>
            <w:tcW w:w="180" w:type="dxa"/>
          </w:tcPr>
          <w:p w14:paraId="24361B4B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2F087229" w:rsidR="00E45C73" w:rsidRDefault="00117294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080" w:type="dxa"/>
            <w:hideMark/>
          </w:tcPr>
          <w:p w14:paraId="068026E6" w14:textId="59A981F9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E45C73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5A954D2A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154D6E7B" w:rsidR="00816FB8" w:rsidRDefault="00816FB8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  <w:tc>
          <w:tcPr>
            <w:tcW w:w="990" w:type="dxa"/>
          </w:tcPr>
          <w:p w14:paraId="617AA965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39C16DD2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</w:t>
            </w:r>
          </w:p>
        </w:tc>
        <w:tc>
          <w:tcPr>
            <w:tcW w:w="180" w:type="dxa"/>
          </w:tcPr>
          <w:p w14:paraId="2AD39798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94714B5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44783828" w:rsidR="00117294" w:rsidRDefault="0032704A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</w:tcPr>
          <w:p w14:paraId="3C83EADF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E87334D" w14:textId="2BD63864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</w:p>
        </w:tc>
      </w:tr>
      <w:tr w:rsidR="00E45C73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0B166712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4F06E829" w:rsidR="00816FB8" w:rsidRDefault="00816FB8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49</w:t>
            </w:r>
          </w:p>
        </w:tc>
        <w:tc>
          <w:tcPr>
            <w:tcW w:w="990" w:type="dxa"/>
          </w:tcPr>
          <w:p w14:paraId="053F5EBA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6B21C482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B219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</w:t>
            </w:r>
          </w:p>
        </w:tc>
        <w:tc>
          <w:tcPr>
            <w:tcW w:w="180" w:type="dxa"/>
          </w:tcPr>
          <w:p w14:paraId="3C1B6420" w14:textId="77777777" w:rsidR="00E45C73" w:rsidRDefault="00E45C73" w:rsidP="00E45C73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C06BFC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1FFB999C" w:rsidR="00117294" w:rsidRDefault="00117294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6EF14B23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531B1F7" w14:textId="39DC76BA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E45C73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2435748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55309DB7" w:rsidR="00816FB8" w:rsidRDefault="00816FB8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990" w:type="dxa"/>
          </w:tcPr>
          <w:p w14:paraId="44125305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0E07B619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33</w:t>
            </w:r>
          </w:p>
        </w:tc>
        <w:tc>
          <w:tcPr>
            <w:tcW w:w="180" w:type="dxa"/>
          </w:tcPr>
          <w:p w14:paraId="59806A3C" w14:textId="77777777" w:rsidR="00E45C73" w:rsidRDefault="00E45C73" w:rsidP="00E45C73">
            <w:pPr>
              <w:numPr>
                <w:ilvl w:val="0"/>
                <w:numId w:val="5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437ED5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0DE51AA3" w:rsidR="00117294" w:rsidRDefault="00117294" w:rsidP="00353C66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</w:t>
            </w:r>
          </w:p>
        </w:tc>
        <w:tc>
          <w:tcPr>
            <w:tcW w:w="1080" w:type="dxa"/>
          </w:tcPr>
          <w:p w14:paraId="0AEBA6A5" w14:textId="77777777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ACCD97B" w14:textId="0D64AFCF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</w:t>
            </w:r>
          </w:p>
        </w:tc>
      </w:tr>
    </w:tbl>
    <w:p w14:paraId="615F1A61" w14:textId="77777777" w:rsidR="00D07122" w:rsidRDefault="00D07122" w:rsidP="00C72EC8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</w:pPr>
    </w:p>
    <w:p w14:paraId="60D4443F" w14:textId="718DD5E7" w:rsidR="008110A5" w:rsidRDefault="00C72EC8" w:rsidP="00C72EC8">
      <w:pPr>
        <w:pStyle w:val="Heading6"/>
        <w:tabs>
          <w:tab w:val="left" w:pos="540"/>
        </w:tabs>
        <w:ind w:left="540"/>
        <w:jc w:val="thaiDistribute"/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highlight w:val="yellow"/>
          <w:lang w:val="en-US" w:eastAsia="en-US"/>
        </w:rPr>
      </w:pP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br/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สำหรับงวด</w:t>
      </w:r>
      <w:r w:rsidRPr="00D4496A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หก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เดือนสิ้นสุดวันที่ 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31 </w:t>
      </w:r>
      <w:r w:rsidRPr="00D4496A">
        <w:rPr>
          <w:rFonts w:ascii="Angsana New" w:eastAsia="Cordia New" w:hAnsi="Angsana New" w:hint="cs"/>
          <w:b w:val="0"/>
          <w:bCs w:val="0"/>
          <w:color w:val="000000"/>
          <w:sz w:val="30"/>
          <w:szCs w:val="30"/>
          <w:cs/>
          <w:lang w:val="en-US" w:eastAsia="en-US"/>
        </w:rPr>
        <w:t>มีนาคม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>2566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 xml:space="preserve"> มี</w:t>
      </w:r>
      <w:r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จำนวน</w:t>
      </w:r>
      <w:r w:rsidR="00117294"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406.94</w:t>
      </w:r>
      <w:r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ล้านบาทและ</w:t>
      </w:r>
      <w:r w:rsidR="00117294"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22.66</w:t>
      </w:r>
      <w:r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117294">
        <w:rPr>
          <w:rFonts w:ascii="Angsana New" w:eastAsia="Cordia New" w:hAnsi="Angsana New"/>
          <w:b w:val="0"/>
          <w:bCs w:val="0"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D4496A">
        <w:rPr>
          <w:rFonts w:ascii="Angsana New" w:eastAsia="Cordia New" w:hAnsi="Angsana New"/>
          <w:b w:val="0"/>
          <w:bCs w:val="0"/>
          <w:color w:val="000000"/>
          <w:sz w:val="30"/>
          <w:szCs w:val="30"/>
          <w:lang w:val="en-US" w:eastAsia="en-US"/>
        </w:rPr>
        <w:t xml:space="preserve"> </w:t>
      </w:r>
      <w:r w:rsidRPr="002412E3">
        <w:rPr>
          <w:rFonts w:ascii="Angsana New" w:eastAsia="Cordia New" w:hAnsi="Angsana New"/>
          <w:b w:val="0"/>
          <w:bCs w:val="0"/>
          <w:color w:val="000000"/>
          <w:sz w:val="30"/>
          <w:szCs w:val="30"/>
          <w:highlight w:val="yellow"/>
          <w:cs/>
          <w:lang w:val="en-US" w:eastAsia="en-US"/>
        </w:rPr>
        <w:br/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(31 </w:t>
      </w:r>
      <w:r w:rsidRPr="00D4496A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มีนาคม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2565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:</w:t>
      </w:r>
      <w:r w:rsidRPr="00D4496A">
        <w:rPr>
          <w:rFonts w:ascii="Angsana New" w:eastAsia="Cordia New" w:hAnsi="Angsana New" w:hint="cs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395.13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 xml:space="preserve">และ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 xml:space="preserve">24.88 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cs/>
          <w:lang w:val="en-US" w:eastAsia="en-US"/>
        </w:rPr>
        <w:t>ล้านบาท ตามลำดับ</w:t>
      </w:r>
      <w:r w:rsidRPr="00D4496A">
        <w:rPr>
          <w:rFonts w:ascii="Angsana New" w:eastAsia="Cordia New" w:hAnsi="Angsana New"/>
          <w:b w:val="0"/>
          <w:bCs w:val="0"/>
          <w:i/>
          <w:iCs/>
          <w:color w:val="000000"/>
          <w:sz w:val="30"/>
          <w:szCs w:val="30"/>
          <w:lang w:val="en-US" w:eastAsia="en-US"/>
        </w:rPr>
        <w:t>)</w:t>
      </w:r>
    </w:p>
    <w:p w14:paraId="10245E14" w14:textId="334927AF" w:rsidR="006A2CBC" w:rsidRPr="0077091E" w:rsidRDefault="006A2CBC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30"/>
          <w:szCs w:val="30"/>
          <w:highlight w:val="yellow"/>
        </w:rPr>
      </w:pPr>
    </w:p>
    <w:p w14:paraId="6DFA4EA6" w14:textId="77777777" w:rsidR="006A2CBC" w:rsidRPr="006375B5" w:rsidRDefault="006A2CBC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D844B22" w14:textId="77777777" w:rsidR="00D050FC" w:rsidRPr="006375B5" w:rsidRDefault="00D050FC" w:rsidP="00D050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9EBD8A" w14:textId="2F183685" w:rsidR="008E073B" w:rsidRPr="0077091E" w:rsidRDefault="008E073B" w:rsidP="007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8E073B" w:rsidRPr="0077091E" w:rsidSect="005462CF">
          <w:head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AD84BC7" w14:textId="05186BAA" w:rsidR="00C63E79" w:rsidRPr="006375B5" w:rsidRDefault="00C63E79" w:rsidP="007E50B8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หุ้นกู้</w:t>
      </w:r>
    </w:p>
    <w:p w14:paraId="06DFF3AD" w14:textId="77777777" w:rsidR="00C63E79" w:rsidRPr="00F41098" w:rsidRDefault="00C63E79" w:rsidP="007E50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14:paraId="47B9B576" w14:textId="75BA1FA3" w:rsidR="007822F7" w:rsidRDefault="007822F7" w:rsidP="007822F7">
      <w:pPr>
        <w:ind w:firstLine="540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และการไถ่ถอนหุ้นกู้ระหว่างงวดหกเดือนสิ้นสุด ณ วันที่ </w:t>
      </w:r>
      <w:r>
        <w:rPr>
          <w:rFonts w:asciiTheme="majorBidi" w:hAnsiTheme="majorBidi"/>
          <w:sz w:val="30"/>
          <w:szCs w:val="30"/>
          <w:lang w:eastAsia="x-none"/>
        </w:rPr>
        <w:t>31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มีนาคม </w:t>
      </w:r>
      <w:r w:rsidRPr="007B112E">
        <w:rPr>
          <w:rFonts w:asciiTheme="majorBidi" w:hAnsiTheme="majorBidi" w:hint="cs"/>
          <w:sz w:val="30"/>
          <w:szCs w:val="30"/>
          <w:cs/>
          <w:lang w:eastAsia="x-none"/>
        </w:rPr>
        <w:t>มีดังนี้</w:t>
      </w:r>
    </w:p>
    <w:p w14:paraId="005CB91D" w14:textId="77777777" w:rsidR="00937CF9" w:rsidRPr="00F41098" w:rsidRDefault="00937CF9" w:rsidP="007822F7">
      <w:pPr>
        <w:ind w:firstLine="540"/>
        <w:rPr>
          <w:rFonts w:asciiTheme="majorBidi" w:hAnsiTheme="majorBidi"/>
          <w:sz w:val="30"/>
          <w:szCs w:val="30"/>
          <w:lang w:eastAsia="x-none"/>
        </w:rPr>
      </w:pPr>
    </w:p>
    <w:tbl>
      <w:tblPr>
        <w:tblW w:w="14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520"/>
        <w:gridCol w:w="2520"/>
        <w:gridCol w:w="2070"/>
        <w:gridCol w:w="2250"/>
        <w:gridCol w:w="236"/>
        <w:gridCol w:w="2258"/>
      </w:tblGrid>
      <w:tr w:rsidR="00937CF9" w:rsidRPr="006375B5" w14:paraId="626F67CA" w14:textId="77777777" w:rsidTr="00AE0618">
        <w:trPr>
          <w:trHeight w:val="295"/>
          <w:tblHeader/>
        </w:trPr>
        <w:tc>
          <w:tcPr>
            <w:tcW w:w="2274" w:type="dxa"/>
          </w:tcPr>
          <w:p w14:paraId="1E6522DC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8F701CE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70CF1F0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6AA3D3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BFAFCDC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35F43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302A50ED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CF9" w:rsidRPr="006375B5" w14:paraId="558FCCF0" w14:textId="77777777" w:rsidTr="00AE0618">
        <w:trPr>
          <w:trHeight w:val="295"/>
          <w:tblHeader/>
        </w:trPr>
        <w:tc>
          <w:tcPr>
            <w:tcW w:w="2274" w:type="dxa"/>
          </w:tcPr>
          <w:p w14:paraId="66EDAC76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520" w:type="dxa"/>
          </w:tcPr>
          <w:p w14:paraId="46FE2347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520" w:type="dxa"/>
          </w:tcPr>
          <w:p w14:paraId="1E9C30AA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วันครบกำหนดไถ่ถอน</w:t>
            </w:r>
          </w:p>
        </w:tc>
        <w:tc>
          <w:tcPr>
            <w:tcW w:w="2070" w:type="dxa"/>
          </w:tcPr>
          <w:p w14:paraId="6903A360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4B9F8DDD" w14:textId="3B99EB13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312380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14:paraId="2CFBDE66" w14:textId="0830B886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7CF9" w:rsidRPr="006375B5" w14:paraId="2B713EF3" w14:textId="77777777" w:rsidTr="00AE0618">
        <w:trPr>
          <w:tblHeader/>
        </w:trPr>
        <w:tc>
          <w:tcPr>
            <w:tcW w:w="2274" w:type="dxa"/>
          </w:tcPr>
          <w:p w14:paraId="08B603E2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BFAFC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9C6FB0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198E29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4" w:type="dxa"/>
            <w:gridSpan w:val="3"/>
          </w:tcPr>
          <w:p w14:paraId="213939F5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CF9" w:rsidRPr="006375B5" w14:paraId="10943296" w14:textId="77777777" w:rsidTr="00AE0618">
        <w:tc>
          <w:tcPr>
            <w:tcW w:w="4794" w:type="dxa"/>
            <w:gridSpan w:val="2"/>
          </w:tcPr>
          <w:p w14:paraId="3288CD0A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2520" w:type="dxa"/>
          </w:tcPr>
          <w:p w14:paraId="452ECD87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F8F862A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4" w:type="dxa"/>
            <w:gridSpan w:val="3"/>
          </w:tcPr>
          <w:p w14:paraId="301AD618" w14:textId="77777777" w:rsidR="00937CF9" w:rsidRPr="006375B5" w:rsidRDefault="00937CF9" w:rsidP="00AE061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37CF9" w:rsidRPr="000E564C" w14:paraId="672D0F34" w14:textId="77777777" w:rsidTr="00AE0618">
        <w:tc>
          <w:tcPr>
            <w:tcW w:w="2274" w:type="dxa"/>
          </w:tcPr>
          <w:p w14:paraId="20654C22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69266B32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1EB5BDF" w14:textId="77777777" w:rsidR="00937CF9" w:rsidRPr="00073A94" w:rsidRDefault="00937CF9" w:rsidP="00AE0618">
            <w:pPr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73A94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73A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73A9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</w:tcPr>
          <w:p w14:paraId="3D303368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</w:tcPr>
          <w:p w14:paraId="7D30FBDD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5B3B5162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0DADFF6F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937CF9" w:rsidRPr="000E564C" w14:paraId="10A67246" w14:textId="77777777" w:rsidTr="00363B93">
        <w:tc>
          <w:tcPr>
            <w:tcW w:w="2274" w:type="dxa"/>
          </w:tcPr>
          <w:p w14:paraId="46AD1B7A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7A03EC23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0386EC3C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6A217477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207DDBB0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1761BC57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1B83216F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937CF9" w:rsidRPr="000E564C" w14:paraId="2DBCA639" w14:textId="77777777" w:rsidTr="00363B93">
        <w:tc>
          <w:tcPr>
            <w:tcW w:w="2274" w:type="dxa"/>
          </w:tcPr>
          <w:p w14:paraId="5C7A9DD4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4/2565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6705A2E8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</w:tcPr>
          <w:p w14:paraId="5E4796C4" w14:textId="77777777" w:rsidR="00937CF9" w:rsidRPr="00824F87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2070" w:type="dxa"/>
          </w:tcPr>
          <w:p w14:paraId="7B6FBA09" w14:textId="77777777" w:rsidR="00937CF9" w:rsidRPr="00824F87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2250" w:type="dxa"/>
          </w:tcPr>
          <w:p w14:paraId="0840ED80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14:paraId="3DE3EF4A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6C5FAEAA" w14:textId="77777777" w:rsidR="00937CF9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363B93" w:rsidRPr="000E564C" w14:paraId="5CDA874E" w14:textId="77777777" w:rsidTr="00363B93">
        <w:tc>
          <w:tcPr>
            <w:tcW w:w="2274" w:type="dxa"/>
          </w:tcPr>
          <w:p w14:paraId="1CC3E151" w14:textId="6049B314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21A7A237" w14:textId="7773412F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3706DDE4" w14:textId="7963C16A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1D7B395D" w14:textId="2FB0254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</w:t>
            </w:r>
          </w:p>
        </w:tc>
        <w:tc>
          <w:tcPr>
            <w:tcW w:w="2250" w:type="dxa"/>
          </w:tcPr>
          <w:p w14:paraId="1B546DD8" w14:textId="21EF44A2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1106AEC5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86B70FD" w14:textId="3297F7E8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363B93" w:rsidRPr="000E564C" w14:paraId="6C3FD4EE" w14:textId="77777777" w:rsidTr="00363B93">
        <w:tc>
          <w:tcPr>
            <w:tcW w:w="2274" w:type="dxa"/>
          </w:tcPr>
          <w:p w14:paraId="49A28159" w14:textId="3B89A3E3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7A492286" w14:textId="2A6101F9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62BE5DCC" w14:textId="36D6885B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070" w:type="dxa"/>
          </w:tcPr>
          <w:p w14:paraId="3C214356" w14:textId="2381F91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3.23</w:t>
            </w:r>
          </w:p>
        </w:tc>
        <w:tc>
          <w:tcPr>
            <w:tcW w:w="2250" w:type="dxa"/>
          </w:tcPr>
          <w:p w14:paraId="6321071E" w14:textId="48C421F6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051AF1AE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75B64346" w14:textId="13A85432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363B93" w:rsidRPr="000E564C" w14:paraId="636D9BC9" w14:textId="77777777" w:rsidTr="00363B93">
        <w:tc>
          <w:tcPr>
            <w:tcW w:w="2274" w:type="dxa"/>
          </w:tcPr>
          <w:p w14:paraId="11C1C468" w14:textId="47D31A2E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0" w:type="dxa"/>
          </w:tcPr>
          <w:p w14:paraId="51988413" w14:textId="08A02756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</w:tcPr>
          <w:p w14:paraId="630FB2E1" w14:textId="0476C659" w:rsidR="00363B93" w:rsidRDefault="00363B93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2573</w:t>
            </w:r>
          </w:p>
        </w:tc>
        <w:tc>
          <w:tcPr>
            <w:tcW w:w="2070" w:type="dxa"/>
          </w:tcPr>
          <w:p w14:paraId="6C4E43BE" w14:textId="04985FBC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189C058" w14:textId="0B277B87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6CA4AE3B" w14:textId="77777777" w:rsidR="00363B93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04BD0B78" w14:textId="71C14E31" w:rsidR="00363B93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37CF9" w:rsidRPr="006375B5" w14:paraId="4F2E99BF" w14:textId="77777777" w:rsidTr="00AE0618">
        <w:tc>
          <w:tcPr>
            <w:tcW w:w="2274" w:type="dxa"/>
          </w:tcPr>
          <w:p w14:paraId="394192ED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3AE6D1C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59C8AEF" w14:textId="77777777" w:rsidR="00937CF9" w:rsidRPr="006375B5" w:rsidRDefault="00937CF9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8AE2C5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182A616E" w14:textId="2C061A57" w:rsidR="00937CF9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37CF9">
              <w:rPr>
                <w:rFonts w:ascii="Angsana New" w:hAnsi="Angsana New"/>
                <w:b/>
                <w:bCs/>
                <w:sz w:val="30"/>
                <w:szCs w:val="30"/>
              </w:rPr>
              <w:t>,330</w:t>
            </w:r>
          </w:p>
        </w:tc>
        <w:tc>
          <w:tcPr>
            <w:tcW w:w="236" w:type="dxa"/>
          </w:tcPr>
          <w:p w14:paraId="2CE885D7" w14:textId="77777777" w:rsidR="00937CF9" w:rsidRPr="006375B5" w:rsidRDefault="00937CF9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F634A84" w14:textId="42ACAE2A" w:rsidR="00937CF9" w:rsidRPr="006375B5" w:rsidRDefault="00363B93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37CF9">
              <w:rPr>
                <w:rFonts w:ascii="Angsana New" w:hAnsi="Angsana New"/>
                <w:b/>
                <w:bCs/>
                <w:sz w:val="30"/>
                <w:szCs w:val="30"/>
              </w:rPr>
              <w:t>,330</w:t>
            </w:r>
          </w:p>
        </w:tc>
      </w:tr>
      <w:tr w:rsidR="006642F2" w:rsidRPr="006375B5" w14:paraId="386059B0" w14:textId="77777777" w:rsidTr="006642F2">
        <w:tc>
          <w:tcPr>
            <w:tcW w:w="2274" w:type="dxa"/>
          </w:tcPr>
          <w:p w14:paraId="56C690DD" w14:textId="77777777" w:rsidR="006642F2" w:rsidRPr="00F41098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AB04355" w14:textId="77777777" w:rsidR="006642F2" w:rsidRPr="006642F2" w:rsidRDefault="006642F2" w:rsidP="00AE061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713CD92" w14:textId="77777777" w:rsidR="006642F2" w:rsidRPr="006642F2" w:rsidRDefault="006642F2" w:rsidP="00AE061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DC254FF" w14:textId="77777777" w:rsidR="006642F2" w:rsidRP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439753" w14:textId="77777777" w:rsidR="006642F2" w:rsidRP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11914" w14:textId="77777777" w:rsidR="006642F2" w:rsidRP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</w:tcPr>
          <w:p w14:paraId="01FBEA83" w14:textId="77777777" w:rsidR="006642F2" w:rsidRP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642F2" w:rsidRPr="006375B5" w14:paraId="0E03165F" w14:textId="77777777" w:rsidTr="006642F2">
        <w:tc>
          <w:tcPr>
            <w:tcW w:w="2274" w:type="dxa"/>
          </w:tcPr>
          <w:p w14:paraId="03E2CA5B" w14:textId="4C1729E5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ไถ่ถอน</w:t>
            </w: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</w:p>
        </w:tc>
        <w:tc>
          <w:tcPr>
            <w:tcW w:w="2520" w:type="dxa"/>
          </w:tcPr>
          <w:p w14:paraId="2E79B504" w14:textId="77777777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E221786" w14:textId="77777777" w:rsidR="006642F2" w:rsidRPr="006375B5" w:rsidRDefault="006642F2" w:rsidP="00AE06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CED2494" w14:textId="77777777" w:rsidR="006642F2" w:rsidRPr="006375B5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A124BF" w14:textId="77777777" w:rsid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B8B35" w14:textId="77777777" w:rsidR="006642F2" w:rsidRPr="006375B5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32E81F3C" w14:textId="77777777" w:rsidR="006642F2" w:rsidRDefault="006642F2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42F2" w:rsidRPr="006375B5" w14:paraId="30BCB767" w14:textId="77777777" w:rsidTr="006642F2">
        <w:tc>
          <w:tcPr>
            <w:tcW w:w="2274" w:type="dxa"/>
          </w:tcPr>
          <w:p w14:paraId="601172C9" w14:textId="6622581C" w:rsidR="006642F2" w:rsidRPr="006375B5" w:rsidRDefault="006642F2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1/256</w:t>
            </w:r>
            <w:r w:rsidR="00843E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 w:rsidR="00843EC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186D85A1" w14:textId="273D6F2E" w:rsidR="006642F2" w:rsidRPr="006375B5" w:rsidRDefault="00843EC3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6642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6642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42F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0" w:type="dxa"/>
          </w:tcPr>
          <w:p w14:paraId="3CAC2796" w14:textId="6EE6E1BA" w:rsidR="006642F2" w:rsidRPr="006375B5" w:rsidRDefault="00843EC3" w:rsidP="006642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337784E1" w14:textId="7421A322" w:rsidR="006642F2" w:rsidRPr="006375B5" w:rsidRDefault="00B40677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250" w:type="dxa"/>
          </w:tcPr>
          <w:p w14:paraId="0B3167FC" w14:textId="08425732" w:rsidR="006642F2" w:rsidRDefault="00843EC3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42F2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6EE386" w14:textId="77777777" w:rsidR="006642F2" w:rsidRPr="006375B5" w:rsidRDefault="006642F2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</w:tcPr>
          <w:p w14:paraId="161B4F45" w14:textId="2F3D5155" w:rsidR="006642F2" w:rsidRDefault="00843EC3" w:rsidP="0066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42F2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0677" w:rsidRPr="006375B5" w14:paraId="7B5D9104" w14:textId="77777777" w:rsidTr="006642F2">
        <w:tc>
          <w:tcPr>
            <w:tcW w:w="2274" w:type="dxa"/>
          </w:tcPr>
          <w:p w14:paraId="36A010A2" w14:textId="7F58069D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0" w:type="dxa"/>
          </w:tcPr>
          <w:p w14:paraId="35AAE4B4" w14:textId="0BE0AAF2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20" w:type="dxa"/>
          </w:tcPr>
          <w:p w14:paraId="78149CA9" w14:textId="11BDB8B9" w:rsidR="00B40677" w:rsidRDefault="00B40677" w:rsidP="00B406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70" w:type="dxa"/>
          </w:tcPr>
          <w:p w14:paraId="49CB0657" w14:textId="439B67F9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F011E1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CBF16B1" w14:textId="7B4B9FD2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11E1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500)</w:t>
            </w:r>
          </w:p>
        </w:tc>
        <w:tc>
          <w:tcPr>
            <w:tcW w:w="236" w:type="dxa"/>
          </w:tcPr>
          <w:p w14:paraId="19D64B09" w14:textId="77777777" w:rsidR="00B40677" w:rsidRPr="006375B5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4D095DBA" w14:textId="580260B5" w:rsidR="00B40677" w:rsidRDefault="00B40677" w:rsidP="00B4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11E1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500)</w:t>
            </w:r>
          </w:p>
        </w:tc>
      </w:tr>
      <w:tr w:rsidR="00843EC3" w:rsidRPr="006375B5" w14:paraId="1567752A" w14:textId="77777777" w:rsidTr="006642F2">
        <w:tc>
          <w:tcPr>
            <w:tcW w:w="2274" w:type="dxa"/>
          </w:tcPr>
          <w:p w14:paraId="537FD603" w14:textId="7775F65D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6A42186A" w14:textId="546D12C5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4AF86DC" w14:textId="699D5905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CD54C0F" w14:textId="4D55A4BA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DD3C6BE" w14:textId="0E2B4582" w:rsidR="00843EC3" w:rsidRPr="00843EC3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(3,000)</w:t>
            </w:r>
          </w:p>
        </w:tc>
        <w:tc>
          <w:tcPr>
            <w:tcW w:w="236" w:type="dxa"/>
          </w:tcPr>
          <w:p w14:paraId="407C6B6C" w14:textId="77777777" w:rsidR="00843EC3" w:rsidRPr="00843EC3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0031E694" w14:textId="4BC1751A" w:rsidR="00843EC3" w:rsidRPr="00843EC3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9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C3">
              <w:rPr>
                <w:rFonts w:ascii="Angsana New" w:hAnsi="Angsana New"/>
                <w:b/>
                <w:bCs/>
                <w:sz w:val="30"/>
                <w:szCs w:val="30"/>
              </w:rPr>
              <w:t>(3,000)</w:t>
            </w:r>
          </w:p>
        </w:tc>
      </w:tr>
      <w:tr w:rsidR="00843EC3" w:rsidRPr="006375B5" w14:paraId="04E06C67" w14:textId="77777777" w:rsidTr="006642F2">
        <w:tc>
          <w:tcPr>
            <w:tcW w:w="4794" w:type="dxa"/>
            <w:gridSpan w:val="2"/>
          </w:tcPr>
          <w:p w14:paraId="49CD0E86" w14:textId="7E150FD7" w:rsidR="00843EC3" w:rsidRPr="006375B5" w:rsidRDefault="00843EC3" w:rsidP="005C4518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ไถ่ถอน</w:t>
            </w: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โดยบริษัท</w:t>
            </w:r>
            <w:r w:rsidRPr="006375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ย่อย</w:t>
            </w:r>
            <w:r w:rsidR="005C45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520" w:type="dxa"/>
          </w:tcPr>
          <w:p w14:paraId="5AB31839" w14:textId="77777777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3B531FA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94B138A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99F86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DA9C466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EC3" w:rsidRPr="006375B5" w14:paraId="093550CD" w14:textId="77777777" w:rsidTr="00CC6CB2">
        <w:tc>
          <w:tcPr>
            <w:tcW w:w="2274" w:type="dxa"/>
          </w:tcPr>
          <w:p w14:paraId="30AB5BBF" w14:textId="77777777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/>
                <w:sz w:val="30"/>
                <w:szCs w:val="30"/>
              </w:rPr>
              <w:t>1</w:t>
            </w:r>
            <w:r w:rsidRPr="006375B5">
              <w:rPr>
                <w:rFonts w:ascii="Angsana New" w:hAnsi="Angsana New"/>
                <w:sz w:val="30"/>
                <w:szCs w:val="30"/>
              </w:rPr>
              <w:t>/</w:t>
            </w:r>
            <w:r w:rsidRPr="000E564C"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38EB8E4C" w14:textId="77777777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520" w:type="dxa"/>
          </w:tcPr>
          <w:p w14:paraId="3FBEC044" w14:textId="77777777" w:rsidR="00843EC3" w:rsidRPr="006375B5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0E564C">
              <w:rPr>
                <w:rFonts w:ascii="Angsana New" w:hAnsi="Angsana New"/>
                <w:sz w:val="30"/>
                <w:szCs w:val="30"/>
              </w:rPr>
              <w:t>25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070" w:type="dxa"/>
          </w:tcPr>
          <w:p w14:paraId="13E2D58F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564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E564C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2250" w:type="dxa"/>
          </w:tcPr>
          <w:p w14:paraId="00279529" w14:textId="77777777" w:rsidR="00843EC3" w:rsidRPr="00DC001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DC0015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236" w:type="dxa"/>
          </w:tcPr>
          <w:p w14:paraId="099200F1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</w:tcPr>
          <w:p w14:paraId="413AD620" w14:textId="77777777" w:rsidR="00843EC3" w:rsidRPr="007F6A8B" w:rsidRDefault="00843EC3" w:rsidP="0038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sz w:val="30"/>
                <w:szCs w:val="30"/>
                <w:cs/>
              </w:rPr>
            </w:pPr>
            <w:r w:rsidRPr="007F6A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3EC3" w:rsidRPr="006375B5" w14:paraId="2DBBF1E8" w14:textId="77777777" w:rsidTr="00CC6CB2">
        <w:tc>
          <w:tcPr>
            <w:tcW w:w="2274" w:type="dxa"/>
          </w:tcPr>
          <w:p w14:paraId="14BBA7F2" w14:textId="09324E08" w:rsidR="00843EC3" w:rsidRPr="000E564C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1/2561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0" w:type="dxa"/>
          </w:tcPr>
          <w:p w14:paraId="7E26BCD6" w14:textId="5E5E3FC0" w:rsidR="00843EC3" w:rsidRPr="000E564C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20" w:type="dxa"/>
          </w:tcPr>
          <w:p w14:paraId="2F275A59" w14:textId="0FDB0152" w:rsidR="00843EC3" w:rsidRPr="000E564C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</w:tcPr>
          <w:p w14:paraId="13C1E4DF" w14:textId="5EEA552D" w:rsidR="00843EC3" w:rsidRPr="000E564C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075FF01" w14:textId="3A840C17" w:rsidR="00843EC3" w:rsidRPr="00DC001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sz w:val="30"/>
                <w:szCs w:val="30"/>
              </w:rPr>
            </w:pPr>
            <w:r w:rsidRPr="00DC0015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36" w:type="dxa"/>
          </w:tcPr>
          <w:p w14:paraId="19C4817D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14:paraId="22A84DC3" w14:textId="76D0AF76" w:rsidR="00843EC3" w:rsidRPr="007F6A8B" w:rsidRDefault="00843EC3" w:rsidP="007F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7F6A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3EC3" w:rsidRPr="006375B5" w14:paraId="771A88E1" w14:textId="77777777" w:rsidTr="00CC6CB2">
        <w:tc>
          <w:tcPr>
            <w:tcW w:w="2274" w:type="dxa"/>
          </w:tcPr>
          <w:p w14:paraId="466B3B7D" w14:textId="77777777" w:rsidR="00843EC3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AD603F4" w14:textId="77777777" w:rsidR="00843EC3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F625D71" w14:textId="77777777" w:rsidR="00843EC3" w:rsidRDefault="00843EC3" w:rsidP="00843E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BA77B90" w14:textId="77777777" w:rsidR="00843EC3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33C100B" w14:textId="57E4D05C" w:rsidR="00843EC3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1"/>
              </w:tabs>
              <w:ind w:right="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(5,000)</w:t>
            </w:r>
          </w:p>
        </w:tc>
        <w:tc>
          <w:tcPr>
            <w:tcW w:w="236" w:type="dxa"/>
          </w:tcPr>
          <w:p w14:paraId="32402979" w14:textId="77777777" w:rsidR="00843EC3" w:rsidRPr="006375B5" w:rsidRDefault="00843EC3" w:rsidP="0084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6283D8A1" w14:textId="001A3D28" w:rsidR="00843EC3" w:rsidRPr="00DC1FF1" w:rsidRDefault="00843EC3" w:rsidP="007F6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1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698217" w14:textId="77777777" w:rsidR="00937CF9" w:rsidRPr="000572DE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486EFC5" w14:textId="7B92F0B7" w:rsidR="00150DF5" w:rsidRPr="006D077C" w:rsidRDefault="00937CF9" w:rsidP="006D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F2DA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2F2DA5" w:rsidRPr="002F2DA5">
        <w:rPr>
          <w:rFonts w:ascii="Angsana New" w:hAnsi="Angsana New" w:hint="cs"/>
          <w:spacing w:val="-2"/>
          <w:sz w:val="30"/>
          <w:szCs w:val="30"/>
          <w:cs/>
        </w:rPr>
        <w:t xml:space="preserve">ระหว่างงวดหกเดือนสิ้นสุดวันที่ </w:t>
      </w:r>
      <w:r w:rsidR="002F2DA5" w:rsidRPr="002F2DA5">
        <w:rPr>
          <w:rFonts w:ascii="Angsana New" w:hAnsi="Angsana New"/>
          <w:spacing w:val="-2"/>
          <w:sz w:val="30"/>
          <w:szCs w:val="30"/>
        </w:rPr>
        <w:t xml:space="preserve">31 </w:t>
      </w:r>
      <w:r w:rsidR="002F2DA5" w:rsidRPr="002F2DA5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/>
          <w:spacing w:val="-2"/>
          <w:sz w:val="30"/>
          <w:szCs w:val="30"/>
        </w:rPr>
        <w:t>256</w:t>
      </w:r>
      <w:r w:rsidR="005442A2">
        <w:rPr>
          <w:rFonts w:ascii="Angsana New" w:hAnsi="Angsana New"/>
          <w:spacing w:val="-2"/>
          <w:sz w:val="30"/>
          <w:szCs w:val="30"/>
        </w:rPr>
        <w:t>6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บริษัทได้ออกหุ้นกู้ชนิดระบุชื่อผู้ถือ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ประเภทไม่ด้อยสิทธิ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ไม่มีหลักประกัน</w:t>
      </w:r>
      <w:r w:rsidRPr="002F2D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2DA5">
        <w:rPr>
          <w:rFonts w:ascii="Angsana New" w:hAnsi="Angsana New" w:hint="cs"/>
          <w:spacing w:val="-2"/>
          <w:sz w:val="30"/>
          <w:szCs w:val="30"/>
          <w:cs/>
        </w:rPr>
        <w:t>ทั้งแบบมีผู้แทนผู้ถือหุ้นกู้ และไม่มีผู้แทนผู้ถือหุ้นกู้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และมีราคาเสนอขายหน่วยละ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ซึ่งชำระดอกเบี้ยทุก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6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เดือนตลอดอายุหุ้นกู้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ทั้งนี้บริษัทต้องปฏิบัติตามเงื่อนไขที่กำหนด</w:t>
      </w:r>
      <w:r w:rsidR="002F2DA5">
        <w:rPr>
          <w:rFonts w:ascii="Angsana New" w:hAnsi="Angsana New"/>
          <w:sz w:val="30"/>
          <w:szCs w:val="30"/>
          <w:cs/>
        </w:rPr>
        <w:br/>
      </w:r>
      <w:r w:rsidRPr="00415B4C">
        <w:rPr>
          <w:rFonts w:ascii="Angsana New" w:hAnsi="Angsana New" w:hint="cs"/>
          <w:sz w:val="30"/>
          <w:szCs w:val="30"/>
          <w:cs/>
        </w:rPr>
        <w:t>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3FF84BFA" w14:textId="77777777" w:rsidR="00C63E79" w:rsidRPr="000267DC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7AA8783" w14:textId="77777777" w:rsidR="00754484" w:rsidRPr="006375B5" w:rsidRDefault="0075448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  <w:sectPr w:rsidR="00754484" w:rsidRPr="006375B5" w:rsidSect="005462C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55ECB71" w14:textId="15FA53C4" w:rsidR="0050668D" w:rsidRPr="00A04E91" w:rsidRDefault="00A04E91" w:rsidP="00A04E9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ส่วนงานดำเนินงาน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51157351" w14:textId="0EA18960" w:rsidR="0070308B" w:rsidRPr="006375B5" w:rsidRDefault="0050668D" w:rsidP="00305DB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="00A81E8F">
        <w:rPr>
          <w:rFonts w:ascii="Angsana New" w:hAnsi="Angsana New"/>
          <w:sz w:val="30"/>
          <w:szCs w:val="30"/>
        </w:rPr>
        <w:t xml:space="preserve"> </w:t>
      </w:r>
      <w:r w:rsidR="00A81E8F" w:rsidRPr="00A81E8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</w:t>
      </w:r>
      <w:r w:rsidR="00305DB4">
        <w:rPr>
          <w:rFonts w:ascii="Angsana New" w:hAnsi="Angsana New" w:hint="cs"/>
          <w:sz w:val="30"/>
          <w:szCs w:val="30"/>
          <w:cs/>
        </w:rPr>
        <w:t>ก</w:t>
      </w:r>
      <w:r w:rsidRPr="006375B5">
        <w:rPr>
          <w:rFonts w:ascii="Angsana New" w:hAnsi="Angsana New" w:hint="cs"/>
          <w:sz w:val="30"/>
          <w:szCs w:val="30"/>
          <w:cs/>
        </w:rPr>
        <w:t>ลุ่มบริษัท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หน่วยงานธุรกิจที่สำคัญเกี่ยวข้องกับธุรกิจและบริการที่แตกต่างกัน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A04E91" w:rsidRPr="00A04E91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A04E91" w:rsidRPr="00A04E91">
        <w:rPr>
          <w:rFonts w:ascii="Angsana New" w:hAnsi="Angsana New"/>
          <w:sz w:val="30"/>
          <w:szCs w:val="30"/>
        </w:rPr>
        <w:br/>
      </w:r>
      <w:r w:rsidR="00A04E91" w:rsidRPr="00A04E91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</w:t>
      </w:r>
      <w:r w:rsidR="00A04E91">
        <w:rPr>
          <w:rFonts w:ascii="Angsana New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การดำเนินงานของ</w:t>
      </w:r>
      <w:r w:rsidR="00A04E91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4D23A2B3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01ACC644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62509140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78090E36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1311ABC7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937CF9">
        <w:rPr>
          <w:rFonts w:ascii="Angsana New" w:hAnsi="Angsana New"/>
          <w:sz w:val="30"/>
          <w:szCs w:val="30"/>
        </w:rPr>
        <w:t>6</w:t>
      </w:r>
      <w:r w:rsidRPr="008736E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937CF9">
        <w:rPr>
          <w:rFonts w:ascii="Angsana New" w:hAnsi="Angsana New"/>
          <w:sz w:val="30"/>
          <w:szCs w:val="30"/>
        </w:rPr>
        <w:t>5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37FD1357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02DBD1A4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063CAC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98A311" w14:textId="77777777" w:rsidR="008B115F" w:rsidRDefault="008B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176FBC" w14:textId="7112DE68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77777777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CD63A" w14:textId="43053CDD" w:rsidR="00D47038" w:rsidRDefault="00D47038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67B34CA" w14:textId="62CA1433" w:rsidR="00274F3B" w:rsidRDefault="00274F3B" w:rsidP="00AF5253">
      <w:pPr>
        <w:jc w:val="center"/>
        <w:rPr>
          <w:rFonts w:ascii="Angsana New" w:hAnsi="Angsana New"/>
          <w:sz w:val="30"/>
          <w:szCs w:val="30"/>
        </w:rPr>
      </w:pPr>
    </w:p>
    <w:p w14:paraId="7D75D4A5" w14:textId="77777777" w:rsidR="00AF5253" w:rsidRPr="00274F3B" w:rsidRDefault="00AF5253" w:rsidP="00AF5253">
      <w:pPr>
        <w:jc w:val="center"/>
        <w:rPr>
          <w:rFonts w:ascii="Angsana New" w:hAnsi="Angsana New"/>
          <w:sz w:val="30"/>
          <w:szCs w:val="30"/>
        </w:rPr>
      </w:pPr>
    </w:p>
    <w:p w14:paraId="2BE62BF0" w14:textId="3C953719" w:rsidR="00274F3B" w:rsidRPr="00274F3B" w:rsidRDefault="00AF5253" w:rsidP="00AF5253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436F8130" wp14:editId="7DCD6775">
            <wp:extent cx="5378450" cy="31597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817"/>
                    <a:stretch/>
                  </pic:blipFill>
                  <pic:spPr bwMode="auto">
                    <a:xfrm>
                      <a:off x="0" y="0"/>
                      <a:ext cx="5378450" cy="315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5DD371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20B5088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EBC096E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4CD5E3E8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2632B99E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5743CA92" w14:textId="77777777" w:rsidR="00274F3B" w:rsidRPr="00274F3B" w:rsidRDefault="00274F3B" w:rsidP="00274F3B">
      <w:pPr>
        <w:rPr>
          <w:rFonts w:ascii="Angsana New" w:hAnsi="Angsana New"/>
          <w:sz w:val="30"/>
          <w:szCs w:val="30"/>
        </w:rPr>
      </w:pPr>
    </w:p>
    <w:p w14:paraId="63C3F7EC" w14:textId="77777777" w:rsidR="00274F3B" w:rsidRDefault="00274F3B" w:rsidP="00274F3B">
      <w:pPr>
        <w:rPr>
          <w:rFonts w:ascii="Angsana New" w:hAnsi="Angsana New"/>
          <w:sz w:val="30"/>
          <w:szCs w:val="30"/>
        </w:rPr>
      </w:pPr>
    </w:p>
    <w:p w14:paraId="70D4AE61" w14:textId="65D3CC6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9555693" w14:textId="29E6FFFF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DF7B520" w14:textId="42EC5E26" w:rsid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F90829" w14:textId="77777777" w:rsidR="00274F3B" w:rsidRPr="00274F3B" w:rsidRDefault="00274F3B" w:rsidP="00274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274F3B" w:rsidRPr="00274F3B" w:rsidSect="005462CF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5E03FF17" w14:textId="5A5DF530" w:rsidR="00AF64E4" w:rsidRPr="00AF64E4" w:rsidRDefault="00274F3B" w:rsidP="00AF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5723" w:type="dxa"/>
        <w:tblInd w:w="-540" w:type="dxa"/>
        <w:tblLayout w:type="fixed"/>
        <w:tblLook w:val="00A0" w:firstRow="1" w:lastRow="0" w:firstColumn="1" w:lastColumn="0" w:noHBand="0" w:noVBand="0"/>
      </w:tblPr>
      <w:tblGrid>
        <w:gridCol w:w="3330"/>
        <w:gridCol w:w="810"/>
        <w:gridCol w:w="810"/>
        <w:gridCol w:w="810"/>
        <w:gridCol w:w="900"/>
        <w:gridCol w:w="900"/>
        <w:gridCol w:w="810"/>
        <w:gridCol w:w="900"/>
        <w:gridCol w:w="990"/>
        <w:gridCol w:w="900"/>
        <w:gridCol w:w="900"/>
        <w:gridCol w:w="900"/>
        <w:gridCol w:w="900"/>
        <w:gridCol w:w="900"/>
        <w:gridCol w:w="963"/>
      </w:tblGrid>
      <w:tr w:rsidR="006973A9" w:rsidRPr="009E2F97" w14:paraId="779C026C" w14:textId="77777777" w:rsidTr="00F4792D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239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F4792D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gridSpan w:val="2"/>
          </w:tcPr>
          <w:p w14:paraId="0266600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00" w:type="dxa"/>
            <w:gridSpan w:val="2"/>
            <w:vAlign w:val="bottom"/>
          </w:tcPr>
          <w:p w14:paraId="2C7E0C69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63" w:type="dxa"/>
            <w:gridSpan w:val="2"/>
            <w:vAlign w:val="bottom"/>
          </w:tcPr>
          <w:p w14:paraId="7AAEF042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973A9" w:rsidRPr="009E2F97" w14:paraId="5D84A0C7" w14:textId="77777777" w:rsidTr="00F4792D">
        <w:trPr>
          <w:trHeight w:val="146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1E59FC89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2E0A9D23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4F27CDB2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5271841A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3AFF7C26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26270C6F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40F84D0E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7079DC32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0EAE943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4983CF7D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118D0FF5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6E8B8A63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bottom"/>
          </w:tcPr>
          <w:p w14:paraId="30DD389F" w14:textId="73B8950C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63" w:type="dxa"/>
            <w:vAlign w:val="bottom"/>
          </w:tcPr>
          <w:p w14:paraId="31D1ED2D" w14:textId="6FD23262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973A9" w:rsidRPr="009E2F97" w14:paraId="4C799522" w14:textId="77777777" w:rsidTr="00F4792D">
        <w:trPr>
          <w:trHeight w:val="173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393" w:type="dxa"/>
            <w:gridSpan w:val="14"/>
            <w:tcBorders>
              <w:top w:val="nil"/>
              <w:left w:val="nil"/>
            </w:tcBorders>
          </w:tcPr>
          <w:p w14:paraId="06678583" w14:textId="77777777" w:rsidR="006973A9" w:rsidRPr="009E2F97" w:rsidRDefault="006973A9" w:rsidP="006973A9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973A9" w:rsidRPr="009E2F97" w14:paraId="558BD747" w14:textId="77777777" w:rsidTr="00F4792D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7F92CEE0" w:rsidR="006973A9" w:rsidRPr="009E2F97" w:rsidRDefault="004F0BAC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4,983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5904CD12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5,302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03B8C026" w:rsidR="006973A9" w:rsidRPr="009E2F97" w:rsidRDefault="004F0BAC" w:rsidP="006973A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1,281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085394C8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31D840EA" w:rsidR="006973A9" w:rsidRPr="009E2F97" w:rsidRDefault="00DF0B40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3EA95C37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5179A5B2" w:rsidR="006973A9" w:rsidRPr="009E2F97" w:rsidRDefault="003C7693" w:rsidP="006973A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5FC0931B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900" w:type="dxa"/>
            <w:vAlign w:val="bottom"/>
          </w:tcPr>
          <w:p w14:paraId="23FDA459" w14:textId="6E0CEAD4" w:rsidR="006973A9" w:rsidRPr="009E2F97" w:rsidRDefault="003C7693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496A2E7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F45714" w14:textId="366744DE" w:rsidR="006973A9" w:rsidRPr="009E2F97" w:rsidRDefault="003C7693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5BD67F8" w14:textId="70A44D6F" w:rsidR="006973A9" w:rsidRPr="009E2F97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E4A566E" w14:textId="0FA270F8" w:rsidR="006973A9" w:rsidRPr="009E2F97" w:rsidRDefault="00A07436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6,934</w:t>
            </w:r>
          </w:p>
        </w:tc>
        <w:tc>
          <w:tcPr>
            <w:tcW w:w="963" w:type="dxa"/>
            <w:vAlign w:val="bottom"/>
          </w:tcPr>
          <w:p w14:paraId="14E2A2CA" w14:textId="409F7E42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6,934</w:t>
            </w:r>
          </w:p>
        </w:tc>
      </w:tr>
      <w:tr w:rsidR="006973A9" w:rsidRPr="009E2F97" w14:paraId="230F24AB" w14:textId="77777777" w:rsidTr="00F4792D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6973A9" w:rsidRPr="00F4792D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3E175179" w:rsidR="006973A9" w:rsidRPr="000A2B73" w:rsidRDefault="004F0BAC" w:rsidP="00F7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2098F812" w:rsidR="006973A9" w:rsidRPr="009E2F97" w:rsidRDefault="006973A9" w:rsidP="00F7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A2B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3E81A218" w:rsidR="006973A9" w:rsidRPr="000A2B73" w:rsidRDefault="004F0BAC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79D81031" w:rsidR="006973A9" w:rsidRPr="009E2F97" w:rsidRDefault="006973A9" w:rsidP="006973A9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503F29B9" w:rsidR="006973A9" w:rsidRPr="009E2F97" w:rsidRDefault="00DF0B40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74BD0E98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42D66C90" w:rsidR="006973A9" w:rsidRPr="009E2F97" w:rsidRDefault="003C7693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7F25D2BE" w:rsidR="006973A9" w:rsidRPr="00F63A6F" w:rsidRDefault="006973A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63A6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9EDE2D" w14:textId="0099C13A" w:rsidR="006973A9" w:rsidRPr="009E2F97" w:rsidRDefault="003C7693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8BE32CD" w14:textId="77777777" w:rsidR="006973A9" w:rsidRPr="000A2B73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3AF9CC5" w14:textId="32C9BA40" w:rsidR="006973A9" w:rsidRPr="009E2F97" w:rsidRDefault="003C7693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31DF12F" w14:textId="086362E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EBA53B8" w14:textId="26F463F4" w:rsidR="006973A9" w:rsidRPr="009E2F97" w:rsidRDefault="00A07436" w:rsidP="006973A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963" w:type="dxa"/>
            <w:vAlign w:val="bottom"/>
          </w:tcPr>
          <w:p w14:paraId="3D2A83CD" w14:textId="537766AE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</w:tr>
      <w:tr w:rsidR="006973A9" w:rsidRPr="009E2F97" w14:paraId="70B0BE77" w14:textId="77777777" w:rsidTr="00F4792D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DE6777" w14:textId="4C543598" w:rsidR="006973A9" w:rsidRPr="001D26C9" w:rsidRDefault="001D26C9" w:rsidP="006973A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1D26C9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341D97" w14:textId="487AAB6F" w:rsidR="006973A9" w:rsidRPr="009E2F97" w:rsidRDefault="006973A9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A2B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601023" w14:textId="0E344F55" w:rsidR="006973A9" w:rsidRPr="009E2F97" w:rsidRDefault="004F0BAC" w:rsidP="001D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13F2CBC1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68877B" w14:textId="22307A72" w:rsidR="006973A9" w:rsidRPr="009E2F97" w:rsidRDefault="00DF0B40" w:rsidP="00DF0B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225FBD" w14:textId="72E5727F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A6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BF9845" w14:textId="370FB46B" w:rsidR="006973A9" w:rsidRPr="009E2F97" w:rsidRDefault="003C7693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417B44" w14:textId="0EA1E7CA" w:rsidR="006973A9" w:rsidRPr="009E2F97" w:rsidRDefault="006973A9" w:rsidP="001D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63A6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229E44" w14:textId="25968B70" w:rsidR="006973A9" w:rsidRPr="009E2F97" w:rsidRDefault="003C7693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A1E8A3E" w14:textId="77777777" w:rsidR="006973A9" w:rsidRPr="009E2F97" w:rsidRDefault="006973A9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AA49CF" w14:textId="7FFAF0E1" w:rsidR="006973A9" w:rsidRPr="009E2F97" w:rsidRDefault="003C7693" w:rsidP="003C76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FDE6981" w14:textId="17CACFCD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9E2F9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2827BDE" w14:textId="08AB4FF3" w:rsidR="006973A9" w:rsidRPr="009E2F97" w:rsidRDefault="00A07436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14:paraId="32D6ACD2" w14:textId="0AFD55E9" w:rsidR="006973A9" w:rsidRPr="009E2F97" w:rsidRDefault="006973A9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E2F9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73A9" w:rsidRPr="009E2F97" w14:paraId="08A02E66" w14:textId="77777777" w:rsidTr="00F4792D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F74EB6" w14:textId="19856207" w:rsidR="006973A9" w:rsidRPr="009E2F97" w:rsidRDefault="004F0BAC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4,983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936FBC" w14:textId="7F4C0440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73A9">
              <w:rPr>
                <w:rFonts w:ascii="Angsana New" w:hAnsi="Angsana New"/>
                <w:b/>
                <w:bCs/>
                <w:sz w:val="24"/>
                <w:szCs w:val="24"/>
              </w:rPr>
              <w:t>5,302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327469" w14:textId="2DB6F0AD" w:rsidR="006973A9" w:rsidRPr="009E2F97" w:rsidRDefault="004F0BAC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47BDFAE9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73A9">
              <w:rPr>
                <w:rFonts w:ascii="Angsana New" w:hAnsi="Angsana New"/>
                <w:b/>
                <w:bCs/>
                <w:sz w:val="24"/>
                <w:szCs w:val="24"/>
              </w:rPr>
              <w:t>1,152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66F08E" w14:textId="4A56FA53" w:rsidR="006973A9" w:rsidRPr="009E2F97" w:rsidRDefault="00DF0B40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5C914F91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E14375" w14:textId="7C65F24A" w:rsidR="006973A9" w:rsidRPr="009E2F97" w:rsidRDefault="003C7693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E5BA3E" w14:textId="36F2EFBA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900" w:type="dxa"/>
          </w:tcPr>
          <w:p w14:paraId="7E26CC17" w14:textId="1B701877" w:rsidR="006973A9" w:rsidRPr="000A2B73" w:rsidRDefault="003C7693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1707A07" w14:textId="77777777" w:rsidR="006973A9" w:rsidRPr="000A2B73" w:rsidRDefault="006973A9" w:rsidP="00697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B7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063922" w14:textId="58F7DA74" w:rsidR="006973A9" w:rsidRPr="000A2B73" w:rsidRDefault="003C7693" w:rsidP="003C76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CA97FA" w14:textId="487AE455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2B73">
              <w:rPr>
                <w:rFonts w:ascii="Angsana New" w:hAnsi="Angsana New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900" w:type="dxa"/>
          </w:tcPr>
          <w:p w14:paraId="57354EBA" w14:textId="0EBC6B63" w:rsidR="006973A9" w:rsidRPr="009E2F97" w:rsidRDefault="00A07436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7,013</w:t>
            </w:r>
          </w:p>
        </w:tc>
        <w:tc>
          <w:tcPr>
            <w:tcW w:w="963" w:type="dxa"/>
          </w:tcPr>
          <w:p w14:paraId="331A078B" w14:textId="2354B916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6,980</w:t>
            </w:r>
          </w:p>
        </w:tc>
      </w:tr>
      <w:tr w:rsidR="006973A9" w:rsidRPr="009E2F97" w14:paraId="766B7CB8" w14:textId="77777777" w:rsidTr="00F4792D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BCCD" w14:textId="2E6AD309" w:rsidR="006973A9" w:rsidRPr="0099447F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72F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</w:t>
            </w:r>
            <w:r w:rsidR="000E53A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ไถ่ถอน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หน่วยลงทุนของ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672F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F7AB5B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75CCAE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39E43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3C907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E73BEE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E6D18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5C03C5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094C12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82E86" w14:textId="77777777" w:rsidR="006973A9" w:rsidRPr="009E2F97" w:rsidRDefault="006973A9" w:rsidP="006973A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DD984E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C912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7B67E2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F114926" w14:textId="77777777" w:rsidR="006973A9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5300121" w14:textId="6D706511" w:rsidR="006973A9" w:rsidRPr="000A2B73" w:rsidRDefault="00A07436" w:rsidP="00A0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14:paraId="71582FFB" w14:textId="77777777" w:rsidR="006973A9" w:rsidRDefault="006973A9" w:rsidP="006973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E06D022" w14:textId="5F359F9A" w:rsidR="006973A9" w:rsidRPr="009E2F97" w:rsidRDefault="006973A9" w:rsidP="00BF076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6973A9" w:rsidRPr="009E2F97" w14:paraId="0652DD6D" w14:textId="77777777" w:rsidTr="00F4792D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D6C067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A00FA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844FA9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459B2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213627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275CD3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A20B849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44A93C0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C12EE51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D4A6E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92D2FDC" w14:textId="5F09746F" w:rsidR="006973A9" w:rsidRPr="009E2F97" w:rsidRDefault="00A07436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963" w:type="dxa"/>
          </w:tcPr>
          <w:p w14:paraId="4591D2DA" w14:textId="457859F7" w:rsidR="006973A9" w:rsidRPr="009E2F97" w:rsidRDefault="006973A9" w:rsidP="006973A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6973A9" w:rsidRPr="009E2F97" w14:paraId="3AD8C6DB" w14:textId="77777777" w:rsidTr="00F4792D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392AF3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3175B5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D7AE4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5DADC8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9BEA45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771F5A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A81B5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4ED792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B0C0AC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8DC6F03" w14:textId="77777777" w:rsidR="006973A9" w:rsidRPr="009E2F97" w:rsidRDefault="006973A9" w:rsidP="006973A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B888D" w14:textId="660E55AF" w:rsidR="006973A9" w:rsidRPr="009E2F97" w:rsidRDefault="00A07436" w:rsidP="006973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7,130</w:t>
            </w:r>
          </w:p>
        </w:tc>
        <w:tc>
          <w:tcPr>
            <w:tcW w:w="963" w:type="dxa"/>
          </w:tcPr>
          <w:p w14:paraId="78D2677B" w14:textId="31910212" w:rsidR="006973A9" w:rsidRPr="009E2F97" w:rsidRDefault="006973A9" w:rsidP="006973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7,456</w:t>
            </w:r>
          </w:p>
        </w:tc>
      </w:tr>
      <w:tr w:rsidR="006973A9" w:rsidRPr="009E2F97" w14:paraId="1B3A1629" w14:textId="77777777" w:rsidTr="00F4792D">
        <w:trPr>
          <w:trHeight w:val="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6973A9" w:rsidRPr="009E2F97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7706BF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4AAB6C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9F2680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C75B16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120076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A88590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39189EDC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00932496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27EF3216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1E613430" w14:textId="77777777" w:rsidR="006973A9" w:rsidRPr="009E2F97" w:rsidRDefault="006973A9" w:rsidP="006973A9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</w:tcPr>
          <w:p w14:paraId="121BCB47" w14:textId="77777777" w:rsidR="006973A9" w:rsidRPr="009E2F97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963" w:type="dxa"/>
          </w:tcPr>
          <w:p w14:paraId="4F52169B" w14:textId="77777777" w:rsidR="006973A9" w:rsidRPr="009E2F97" w:rsidRDefault="006973A9" w:rsidP="006973A9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6973A9" w:rsidRPr="009E2F97" w14:paraId="5B0DCCAD" w14:textId="77777777" w:rsidTr="00F4792D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77777777" w:rsidR="006973A9" w:rsidRPr="006115A4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รวมกำไร (ขาดทุน) จากส่วนงา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ที่รายงาน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ก่อนต้นทุนทางการเงินและภาษีเงินได้   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E56BCB" w14:textId="2537A37A" w:rsidR="006973A9" w:rsidRPr="00ED375A" w:rsidRDefault="00A07436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653E23" w14:textId="2FCF200F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3A9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0D9410" w14:textId="5DE358E4" w:rsidR="006973A9" w:rsidRPr="00ED375A" w:rsidRDefault="00A07436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4BB8F1A5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B57D4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ED37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04F7AD" w14:textId="2F5BE600" w:rsidR="006973A9" w:rsidRPr="00ED375A" w:rsidRDefault="00A07436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13BDEC1C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081AF7" w14:textId="6CA7EE2C" w:rsidR="006973A9" w:rsidRPr="00ED375A" w:rsidRDefault="00A07436" w:rsidP="006973A9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178B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FF6F91" w14:textId="6E0487F8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(60)</w:t>
            </w:r>
          </w:p>
        </w:tc>
        <w:tc>
          <w:tcPr>
            <w:tcW w:w="900" w:type="dxa"/>
            <w:vAlign w:val="bottom"/>
          </w:tcPr>
          <w:p w14:paraId="1A67CEA4" w14:textId="3449D0AB" w:rsidR="006973A9" w:rsidRPr="00ED375A" w:rsidRDefault="00A07436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</w:t>
            </w:r>
            <w:r w:rsidR="00C178B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1B6F2F90" w14:textId="4D51269C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900" w:type="dxa"/>
          </w:tcPr>
          <w:p w14:paraId="138073D1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2B12FA9F" w:rsidR="006973A9" w:rsidRPr="00ED375A" w:rsidRDefault="00A07436" w:rsidP="00A0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7371EF4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B7546" w14:textId="7E72F47A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14:paraId="04BEB103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0C948102" w:rsidR="006973A9" w:rsidRPr="00ED375A" w:rsidRDefault="00A07436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1,229</w:t>
            </w:r>
          </w:p>
        </w:tc>
        <w:tc>
          <w:tcPr>
            <w:tcW w:w="963" w:type="dxa"/>
          </w:tcPr>
          <w:p w14:paraId="6B85E6EB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0AF8C760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D375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6973A9" w:rsidRPr="009E2F97" w14:paraId="0DE4D755" w14:textId="77777777" w:rsidTr="00F4792D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6973A9" w:rsidRPr="006115A4" w:rsidRDefault="006973A9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8DE60D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BF425C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61A1C2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114EEB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DE218A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B96E6C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CDDD0F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A65F4A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287BA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3DCF59" w14:textId="77777777" w:rsidR="006973A9" w:rsidRPr="00ED375A" w:rsidRDefault="006973A9" w:rsidP="006973A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486EEE" w14:textId="7C408025" w:rsidR="006973A9" w:rsidRPr="00ED375A" w:rsidRDefault="00A07436" w:rsidP="006973A9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(578)</w:t>
            </w:r>
          </w:p>
        </w:tc>
        <w:tc>
          <w:tcPr>
            <w:tcW w:w="963" w:type="dxa"/>
          </w:tcPr>
          <w:p w14:paraId="24D4AC5B" w14:textId="3B4F018A" w:rsidR="006973A9" w:rsidRPr="00ED375A" w:rsidRDefault="006973A9" w:rsidP="006973A9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(481</w:t>
            </w:r>
            <w:r w:rsidRPr="00ED375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07436" w:rsidRPr="009E2F97" w14:paraId="2E84102A" w14:textId="77777777" w:rsidTr="00F4792D">
        <w:trPr>
          <w:trHeight w:val="4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64E0" w14:textId="77777777" w:rsidR="00980E26" w:rsidRDefault="00471753" w:rsidP="00E75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ส่วนแบ่งกำไรจากเงินลงทุนในบริษัทร่วมแล</w:t>
            </w:r>
            <w:r w:rsidR="00980E26"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</w:p>
          <w:p w14:paraId="0F5408F7" w14:textId="77777777" w:rsidR="00980E26" w:rsidRDefault="00980E26" w:rsidP="00E75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471753">
              <w:rPr>
                <w:rFonts w:ascii="Angsana New" w:hAnsi="Angsana New"/>
                <w:sz w:val="24"/>
                <w:szCs w:val="24"/>
                <w:cs/>
              </w:rPr>
              <w:t>การร่วมค้าสุทธิจากกำไรที่ยังไม่เกิดขึ้นจากกา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</w:p>
          <w:p w14:paraId="3C48ED5A" w14:textId="442F9941" w:rsidR="00A07436" w:rsidRPr="00980E26" w:rsidRDefault="00980E26" w:rsidP="00E75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471753">
              <w:rPr>
                <w:rFonts w:ascii="Angsana New" w:hAnsi="Angsana New"/>
                <w:sz w:val="24"/>
                <w:szCs w:val="24"/>
                <w:cs/>
              </w:rPr>
              <w:t>ขายอสังหาริมทรัพย์</w:t>
            </w:r>
            <w:r w:rsidR="00770E0B">
              <w:rPr>
                <w:rFonts w:ascii="Angsana New" w:hAnsi="Angsana New" w:hint="cs"/>
                <w:sz w:val="24"/>
                <w:szCs w:val="24"/>
                <w:cs/>
              </w:rPr>
              <w:t>เพื่อการลงทุน</w:t>
            </w:r>
            <w:r w:rsidR="00471753">
              <w:rPr>
                <w:rFonts w:ascii="Angsana New" w:hAnsi="Angsana New"/>
                <w:sz w:val="24"/>
                <w:szCs w:val="24"/>
                <w:cs/>
              </w:rPr>
              <w:t>ให้</w:t>
            </w:r>
            <w:r w:rsidR="00770E0B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770E0B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471753">
              <w:rPr>
                <w:rFonts w:ascii="Angsana New" w:hAnsi="Angsana New"/>
                <w:sz w:val="24"/>
                <w:szCs w:val="24"/>
                <w:cs/>
              </w:rPr>
              <w:t>บริษัทร่วมและ</w:t>
            </w:r>
            <w:r w:rsidR="00770E0B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471753">
              <w:rPr>
                <w:rFonts w:ascii="Angsana New" w:hAnsi="Angsana New"/>
                <w:sz w:val="24"/>
                <w:szCs w:val="24"/>
                <w:cs/>
              </w:rPr>
              <w:t>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C66F9C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B48C50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77AE55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7653EA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14FCC7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3247B8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62720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47C2D3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0A0E70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8CD35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6D7782" w14:textId="77777777" w:rsidR="00A07436" w:rsidRPr="00ED375A" w:rsidRDefault="00A07436" w:rsidP="00A0743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EAAD1" w14:textId="77777777" w:rsidR="00A07436" w:rsidRPr="00ED375A" w:rsidRDefault="00A07436" w:rsidP="00A0743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23FB4E99" w:rsidR="00A07436" w:rsidRPr="00ED375A" w:rsidRDefault="00A07436" w:rsidP="00A07436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F26D8"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</w:p>
        </w:tc>
        <w:tc>
          <w:tcPr>
            <w:tcW w:w="963" w:type="dxa"/>
          </w:tcPr>
          <w:p w14:paraId="529B1A4F" w14:textId="77777777" w:rsidR="00A07436" w:rsidRPr="00ED375A" w:rsidRDefault="00A07436" w:rsidP="00A0743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D1E58" w14:textId="77777777" w:rsidR="00A07436" w:rsidRPr="00ED375A" w:rsidRDefault="00A07436" w:rsidP="00A0743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6091E10C" w:rsidR="00A07436" w:rsidRPr="00BF0767" w:rsidRDefault="00A07436" w:rsidP="00A07436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A07436" w:rsidRPr="009E2F97" w14:paraId="204F9FB1" w14:textId="77777777" w:rsidTr="00F4792D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A07436" w:rsidRPr="009E2F97" w:rsidRDefault="00A07436" w:rsidP="00A0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0F6842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F7987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8609CE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B5BF80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A1E0BB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37209A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EA9666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098BAD3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3D61D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B7A0FD9" w14:textId="77777777" w:rsidR="00A07436" w:rsidRPr="00ED375A" w:rsidRDefault="00A07436" w:rsidP="00A0743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4BEB9D8" w14:textId="4016DAB8" w:rsidR="00A07436" w:rsidRPr="00ED375A" w:rsidRDefault="00E7587C" w:rsidP="00A0743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 w:rsidR="002F26D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63" w:type="dxa"/>
          </w:tcPr>
          <w:p w14:paraId="03EC6E49" w14:textId="6E61EED6" w:rsidR="00A07436" w:rsidRPr="00ED375A" w:rsidRDefault="00A07436" w:rsidP="00A0743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1,243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D818AF" w14:textId="749C7EC2" w:rsidR="00260F99" w:rsidRDefault="006C1A2D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A3B26BF" w14:textId="098FA8A8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45E941" w14:textId="77777777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11C7583E" w:rsidR="00260F99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2790EBA9" wp14:editId="3A5E471F">
            <wp:extent cx="6991350" cy="36906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41" r="10185"/>
                    <a:stretch/>
                  </pic:blipFill>
                  <pic:spPr bwMode="auto">
                    <a:xfrm>
                      <a:off x="0" y="0"/>
                      <a:ext cx="6991350" cy="3690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1BF0E" w14:textId="3251E228" w:rsidR="00260F99" w:rsidRDefault="00260F99" w:rsidP="0026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75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6375B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C018EA4" w14:textId="0012539C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5A1E37D9" w14:textId="77777777" w:rsidR="00AF5253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noProof/>
        </w:rPr>
      </w:pPr>
    </w:p>
    <w:p w14:paraId="1ACB3A46" w14:textId="0DF57FE0" w:rsidR="006C1A2D" w:rsidRPr="006375B5" w:rsidRDefault="00FF4C4B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>
        <w:rPr>
          <w:noProof/>
        </w:rPr>
        <w:drawing>
          <wp:inline distT="0" distB="0" distL="0" distR="0" wp14:anchorId="1E375CD7" wp14:editId="217D103D">
            <wp:extent cx="7166187" cy="38995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91" r="5740"/>
                    <a:stretch/>
                  </pic:blipFill>
                  <pic:spPr bwMode="auto">
                    <a:xfrm>
                      <a:off x="0" y="0"/>
                      <a:ext cx="7166187" cy="3899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C1A2D"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0E8A50A4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6666F7BF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356381D6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0581434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363F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66B10177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2F922098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7C25A705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4B8552F7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79E3F51A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393EECDE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03F64E71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1B2BF5AF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0AC6C27D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061FEFA2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F449" w14:textId="77777777" w:rsid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199A672" w14:textId="6401B80F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7D9E937E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Pr="007363F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</w:tr>
      <w:tr w:rsidR="007363FB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7363FB" w:rsidRPr="007363FB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576AC5DC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3AC13180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4D0E3DA3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085A43BE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4D3447E0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0FF9DA42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531BA206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00B8995C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28F03844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21807C3C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103B8755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24D03EB0" w:rsidR="007363FB" w:rsidRPr="007363FB" w:rsidRDefault="007363FB" w:rsidP="007363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63FB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</w:tr>
      <w:tr w:rsidR="007363FB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7363FB" w:rsidRPr="00FE7C1C" w:rsidRDefault="007363FB" w:rsidP="007363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63FB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63FB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5CAB7D5E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</w:t>
            </w:r>
            <w:r w:rsidR="006224D7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5842BBE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35,097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594BF7E4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43E76BA0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37,</w:t>
            </w: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631F527D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5B0F0AD0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54A41F78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0A5422B6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990" w:type="dxa"/>
            <w:vAlign w:val="bottom"/>
          </w:tcPr>
          <w:p w14:paraId="4AAFD42A" w14:textId="557410C6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990" w:type="dxa"/>
            <w:vAlign w:val="bottom"/>
          </w:tcPr>
          <w:p w14:paraId="566B20A1" w14:textId="35D93338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080" w:type="dxa"/>
            <w:vAlign w:val="bottom"/>
          </w:tcPr>
          <w:p w14:paraId="66CFA45E" w14:textId="6DD8265A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224D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224D7"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990" w:type="dxa"/>
            <w:vAlign w:val="bottom"/>
          </w:tcPr>
          <w:p w14:paraId="46E188DC" w14:textId="4F85D59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83,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7363FB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69F7E54F" w:rsidR="007363FB" w:rsidRPr="00FE7C1C" w:rsidRDefault="00131CF5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11,239</w:t>
            </w:r>
          </w:p>
        </w:tc>
        <w:tc>
          <w:tcPr>
            <w:tcW w:w="990" w:type="dxa"/>
            <w:vAlign w:val="bottom"/>
          </w:tcPr>
          <w:p w14:paraId="5E13B198" w14:textId="65288593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11,352</w:t>
            </w:r>
          </w:p>
        </w:tc>
      </w:tr>
      <w:tr w:rsidR="007363FB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0C25CBE5" w:rsidR="007363FB" w:rsidRPr="00FE7C1C" w:rsidRDefault="00131CF5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</w:t>
            </w:r>
            <w:r w:rsidR="006224D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17879635" w14:textId="3948623E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</w:tr>
      <w:tr w:rsidR="007363FB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5DADB3EF" w:rsidR="007363FB" w:rsidRPr="00FE7C1C" w:rsidRDefault="00131CF5" w:rsidP="0073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990" w:type="dxa"/>
            <w:vAlign w:val="bottom"/>
          </w:tcPr>
          <w:p w14:paraId="63826197" w14:textId="4464BF2E" w:rsidR="007363FB" w:rsidRPr="00FE7C1C" w:rsidRDefault="007363FB" w:rsidP="0073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7363FB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0BE12EE2" w:rsidR="007363FB" w:rsidRPr="003A65DD" w:rsidRDefault="003A65DD" w:rsidP="007363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65DD">
              <w:rPr>
                <w:rFonts w:ascii="Angsana New" w:hAnsi="Angsana New"/>
                <w:b/>
                <w:bCs/>
                <w:sz w:val="30"/>
                <w:szCs w:val="30"/>
              </w:rPr>
              <w:t>100,2</w:t>
            </w:r>
            <w:r w:rsidR="006224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</w:t>
            </w:r>
          </w:p>
        </w:tc>
        <w:tc>
          <w:tcPr>
            <w:tcW w:w="990" w:type="dxa"/>
            <w:vAlign w:val="bottom"/>
          </w:tcPr>
          <w:p w14:paraId="11492938" w14:textId="7545A864" w:rsidR="007363FB" w:rsidRPr="00FE7C1C" w:rsidRDefault="007363FB" w:rsidP="007363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</w:p>
        </w:tc>
      </w:tr>
      <w:tr w:rsidR="007363FB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63FB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63FB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7363FB" w:rsidRPr="00FE7C1C" w:rsidRDefault="007363FB" w:rsidP="007363FB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701CCDC3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</w:t>
            </w:r>
            <w:r w:rsidR="00ED515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20F27F32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7DCDC961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C2B83">
              <w:rPr>
                <w:rFonts w:ascii="Angsana New" w:hAnsi="Angsana New"/>
                <w:sz w:val="30"/>
                <w:szCs w:val="30"/>
              </w:rPr>
              <w:t>5,334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59E2A12F" w:rsidR="007363FB" w:rsidRPr="00FE7C1C" w:rsidRDefault="00AC2B83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78F3F735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</w:t>
            </w:r>
            <w:r w:rsidR="00ED51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1295C5C2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4,506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64FDCD69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013783D5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990" w:type="dxa"/>
            <w:vAlign w:val="bottom"/>
          </w:tcPr>
          <w:p w14:paraId="22F9B246" w14:textId="77BE1533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6038DCB4" w14:textId="473838DE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55DAF5D9" w:rsidR="007363FB" w:rsidRPr="00FE7C1C" w:rsidRDefault="003A65DD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B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C2B83">
              <w:rPr>
                <w:rFonts w:ascii="Angsana New" w:hAnsi="Angsana New"/>
                <w:sz w:val="30"/>
                <w:szCs w:val="30"/>
              </w:rPr>
              <w:t>7</w:t>
            </w:r>
            <w:r w:rsidR="006224D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ED51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0DC7A269" w14:textId="011B4931" w:rsidR="007363FB" w:rsidRPr="00FE7C1C" w:rsidRDefault="00AC2B83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7363FB" w:rsidRPr="00FE7C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363FB" w:rsidRPr="00FE7C1C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363FB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156D9180" w:rsidR="007363FB" w:rsidRPr="00FE7C1C" w:rsidRDefault="003A65DD" w:rsidP="0073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241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90" w:type="dxa"/>
            <w:vAlign w:val="bottom"/>
          </w:tcPr>
          <w:p w14:paraId="06E8E71D" w14:textId="2BB66694" w:rsidR="007363FB" w:rsidRPr="00FE7C1C" w:rsidRDefault="007363FB" w:rsidP="0073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7363FB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7D2F9DDF" w:rsidR="007363FB" w:rsidRPr="003A65DD" w:rsidRDefault="003A65DD" w:rsidP="007363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65DD">
              <w:rPr>
                <w:rFonts w:ascii="Angsana New" w:hAnsi="Angsana New"/>
                <w:b/>
                <w:bCs/>
                <w:sz w:val="30"/>
                <w:szCs w:val="30"/>
              </w:rPr>
              <w:t>64,6</w:t>
            </w:r>
            <w:r w:rsidR="006224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</w:p>
        </w:tc>
        <w:tc>
          <w:tcPr>
            <w:tcW w:w="990" w:type="dxa"/>
            <w:vAlign w:val="bottom"/>
          </w:tcPr>
          <w:p w14:paraId="69590230" w14:textId="3D4F454B" w:rsidR="007363FB" w:rsidRPr="00FE7C1C" w:rsidRDefault="007363FB" w:rsidP="007363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</w:rPr>
              <w:t>62,480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784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9"/>
        <w:gridCol w:w="269"/>
        <w:gridCol w:w="810"/>
        <w:gridCol w:w="250"/>
        <w:gridCol w:w="20"/>
        <w:gridCol w:w="893"/>
        <w:gridCol w:w="250"/>
        <w:gridCol w:w="853"/>
        <w:gridCol w:w="250"/>
        <w:gridCol w:w="900"/>
        <w:gridCol w:w="270"/>
        <w:gridCol w:w="807"/>
        <w:gridCol w:w="251"/>
        <w:gridCol w:w="897"/>
        <w:gridCol w:w="250"/>
        <w:gridCol w:w="860"/>
        <w:gridCol w:w="250"/>
        <w:gridCol w:w="20"/>
        <w:gridCol w:w="868"/>
        <w:gridCol w:w="270"/>
        <w:gridCol w:w="867"/>
      </w:tblGrid>
      <w:tr w:rsidR="007363FB" w:rsidRPr="0085228F" w14:paraId="25D2CDB5" w14:textId="77777777" w:rsidTr="00C975E8">
        <w:trPr>
          <w:tblHeader/>
        </w:trPr>
        <w:tc>
          <w:tcPr>
            <w:tcW w:w="3780" w:type="dxa"/>
            <w:vAlign w:val="center"/>
          </w:tcPr>
          <w:p w14:paraId="2F301774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630083F2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63FB" w:rsidRPr="0085228F" w14:paraId="2217792D" w14:textId="77777777" w:rsidTr="00C975E8">
        <w:trPr>
          <w:tblHeader/>
        </w:trPr>
        <w:tc>
          <w:tcPr>
            <w:tcW w:w="3780" w:type="dxa"/>
            <w:vAlign w:val="center"/>
          </w:tcPr>
          <w:p w14:paraId="232A56B9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2A4DB300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01D8DEE5" w14:textId="77777777" w:rsidR="007363FB" w:rsidRPr="0085228F" w:rsidRDefault="007363FB" w:rsidP="003609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77EBAD23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275E0F88" w14:textId="77777777" w:rsidR="007363FB" w:rsidRPr="0085228F" w:rsidRDefault="007363FB" w:rsidP="003609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5E868987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6A56F7ED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257230EA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28CB577A" w14:textId="77777777" w:rsidR="007363FB" w:rsidRPr="0085228F" w:rsidRDefault="007363FB" w:rsidP="003609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1BE7AE53" w14:textId="77777777" w:rsidR="007363FB" w:rsidRPr="0085228F" w:rsidRDefault="007363FB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40F39" w:rsidRPr="0085228F" w14:paraId="66479CED" w14:textId="77777777" w:rsidTr="00C975E8">
        <w:trPr>
          <w:tblHeader/>
        </w:trPr>
        <w:tc>
          <w:tcPr>
            <w:tcW w:w="3780" w:type="dxa"/>
            <w:vAlign w:val="center"/>
          </w:tcPr>
          <w:p w14:paraId="799070B6" w14:textId="77777777" w:rsidR="00F40F39" w:rsidRPr="0085228F" w:rsidRDefault="00F40F39" w:rsidP="00F40F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99" w:type="dxa"/>
            <w:vAlign w:val="center"/>
          </w:tcPr>
          <w:p w14:paraId="3540ED41" w14:textId="045FCC56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16DAA94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9C303A" w14:textId="3E42F20A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4BF3067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454B3A66" w14:textId="7685AF92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  <w:vAlign w:val="center"/>
          </w:tcPr>
          <w:p w14:paraId="720C45F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</w:tcPr>
          <w:p w14:paraId="5BE56960" w14:textId="77065832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center"/>
          </w:tcPr>
          <w:p w14:paraId="0B0874E6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E795A0B" w14:textId="461FA3F5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080449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03D35016" w14:textId="5F29C1B0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vAlign w:val="center"/>
          </w:tcPr>
          <w:p w14:paraId="5CB4149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14:paraId="0385B77A" w14:textId="3CBE7E5E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  <w:vAlign w:val="center"/>
          </w:tcPr>
          <w:p w14:paraId="3BDC6AA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11F496BC" w14:textId="4AF2723C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6F476CC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22242CBD" w14:textId="406343B4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0D5159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69AB28C2" w14:textId="33CD730D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40F39" w:rsidRPr="0085228F" w14:paraId="4EC69715" w14:textId="77777777" w:rsidTr="00C975E8">
        <w:trPr>
          <w:tblHeader/>
        </w:trPr>
        <w:tc>
          <w:tcPr>
            <w:tcW w:w="3780" w:type="dxa"/>
            <w:vAlign w:val="center"/>
          </w:tcPr>
          <w:p w14:paraId="645C1300" w14:textId="77777777" w:rsidR="00F40F39" w:rsidRPr="0085228F" w:rsidRDefault="00F40F39" w:rsidP="00F40F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3B51DE36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F39" w:rsidRPr="0085228F" w14:paraId="383A82D9" w14:textId="77777777" w:rsidTr="00C975E8">
        <w:trPr>
          <w:trHeight w:val="80"/>
        </w:trPr>
        <w:tc>
          <w:tcPr>
            <w:tcW w:w="3780" w:type="dxa"/>
            <w:vAlign w:val="bottom"/>
            <w:hideMark/>
          </w:tcPr>
          <w:p w14:paraId="339ED5D3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center"/>
          </w:tcPr>
          <w:p w14:paraId="6F7DC74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75307DF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761D37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EF9A9A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2AEE8BC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1C75A49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  <w:vAlign w:val="center"/>
          </w:tcPr>
          <w:p w14:paraId="6838176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4AE6055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677BF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0AEC9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242382D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015E98F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14:paraId="251E298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112CAB1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center"/>
          </w:tcPr>
          <w:p w14:paraId="79AC5E6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4AF14E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2BC11AD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2E68F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517CB50D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F39" w:rsidRPr="0085228F" w14:paraId="568D2647" w14:textId="77777777" w:rsidTr="00C975E8">
        <w:tc>
          <w:tcPr>
            <w:tcW w:w="3780" w:type="dxa"/>
            <w:vAlign w:val="bottom"/>
            <w:hideMark/>
          </w:tcPr>
          <w:p w14:paraId="37BA917B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จุดเวลาใดเวลาหนึ่ง</w:t>
            </w:r>
          </w:p>
        </w:tc>
        <w:tc>
          <w:tcPr>
            <w:tcW w:w="899" w:type="dxa"/>
            <w:vAlign w:val="center"/>
          </w:tcPr>
          <w:p w14:paraId="0B6BDC93" w14:textId="1199A720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4,983</w:t>
            </w:r>
          </w:p>
        </w:tc>
        <w:tc>
          <w:tcPr>
            <w:tcW w:w="269" w:type="dxa"/>
            <w:vAlign w:val="center"/>
          </w:tcPr>
          <w:p w14:paraId="43F9B26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D3E837E" w14:textId="747799CF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5,302</w:t>
            </w:r>
          </w:p>
        </w:tc>
        <w:tc>
          <w:tcPr>
            <w:tcW w:w="270" w:type="dxa"/>
            <w:gridSpan w:val="2"/>
            <w:vAlign w:val="center"/>
          </w:tcPr>
          <w:p w14:paraId="424763B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47C88538" w14:textId="512CE22A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0" w:type="dxa"/>
            <w:vAlign w:val="center"/>
          </w:tcPr>
          <w:p w14:paraId="72ABA236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  <w:vAlign w:val="center"/>
          </w:tcPr>
          <w:p w14:paraId="3D7AEEE6" w14:textId="3B0DE530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50" w:type="dxa"/>
            <w:vAlign w:val="center"/>
          </w:tcPr>
          <w:p w14:paraId="302BBC0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D85306" w14:textId="4AF81038" w:rsidR="00F40F39" w:rsidRPr="0085228F" w:rsidRDefault="0085228F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DF5CCC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19BE69C1" w14:textId="77777777" w:rsidR="00F40F39" w:rsidRPr="0085228F" w:rsidRDefault="00F40F3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38EBDB1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14:paraId="4B3FFFBB" w14:textId="7756EB65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50" w:type="dxa"/>
            <w:vAlign w:val="center"/>
          </w:tcPr>
          <w:p w14:paraId="714279A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center"/>
          </w:tcPr>
          <w:p w14:paraId="1E410762" w14:textId="1954DDFC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gridSpan w:val="2"/>
            <w:vAlign w:val="center"/>
          </w:tcPr>
          <w:p w14:paraId="3FC4F1AD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017840BC" w14:textId="1C7C748A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  <w:tc>
          <w:tcPr>
            <w:tcW w:w="270" w:type="dxa"/>
            <w:vAlign w:val="center"/>
          </w:tcPr>
          <w:p w14:paraId="7D58195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decimal" w:pos="45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37D08BBA" w14:textId="7C57B98F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F40F39" w:rsidRPr="0085228F" w14:paraId="38587B28" w14:textId="77777777" w:rsidTr="00C975E8">
        <w:tc>
          <w:tcPr>
            <w:tcW w:w="3780" w:type="dxa"/>
            <w:vAlign w:val="bottom"/>
            <w:hideMark/>
          </w:tcPr>
          <w:p w14:paraId="0002451E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722242C6" w14:textId="3189AF41" w:rsidR="00F40F39" w:rsidRPr="0085228F" w:rsidRDefault="00B6735B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27688C96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0E6120F" w14:textId="68CDE67D" w:rsidR="00F40F39" w:rsidRPr="0085228F" w:rsidRDefault="00F40F3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54FB2C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D8B24F0" w14:textId="7DB062BB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  <w:tc>
          <w:tcPr>
            <w:tcW w:w="250" w:type="dxa"/>
            <w:vAlign w:val="center"/>
          </w:tcPr>
          <w:p w14:paraId="7E14C31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7D8CE9CC" w14:textId="63775E6F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250" w:type="dxa"/>
            <w:vAlign w:val="center"/>
          </w:tcPr>
          <w:p w14:paraId="21F229F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24120D4" w14:textId="2C69B126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70" w:type="dxa"/>
            <w:vAlign w:val="center"/>
          </w:tcPr>
          <w:p w14:paraId="77954A0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354575F6" w14:textId="3A9D85DE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51" w:type="dxa"/>
            <w:vAlign w:val="center"/>
          </w:tcPr>
          <w:p w14:paraId="44CB379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43211BF6" w14:textId="55E05B96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50" w:type="dxa"/>
            <w:vAlign w:val="center"/>
          </w:tcPr>
          <w:p w14:paraId="683A805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275B3B04" w14:textId="68A66E8A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  <w:gridSpan w:val="2"/>
            <w:vAlign w:val="center"/>
          </w:tcPr>
          <w:p w14:paraId="71F3CA0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3099D2D2" w14:textId="7B730269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270" w:type="dxa"/>
            <w:vAlign w:val="center"/>
          </w:tcPr>
          <w:p w14:paraId="1839945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73FC7D1B" w14:textId="7D584C9B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1,621</w:t>
            </w:r>
          </w:p>
        </w:tc>
      </w:tr>
      <w:tr w:rsidR="00F40F39" w:rsidRPr="0085228F" w14:paraId="14EFD16C" w14:textId="77777777" w:rsidTr="00C975E8">
        <w:tc>
          <w:tcPr>
            <w:tcW w:w="3780" w:type="dxa"/>
            <w:vAlign w:val="bottom"/>
          </w:tcPr>
          <w:p w14:paraId="35797B3C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796E23" w14:textId="46B9B688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4,983</w:t>
            </w:r>
          </w:p>
        </w:tc>
        <w:tc>
          <w:tcPr>
            <w:tcW w:w="269" w:type="dxa"/>
            <w:vAlign w:val="center"/>
          </w:tcPr>
          <w:p w14:paraId="1D82F72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51579C" w14:textId="0FD6D560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5,302</w:t>
            </w:r>
          </w:p>
        </w:tc>
        <w:tc>
          <w:tcPr>
            <w:tcW w:w="270" w:type="dxa"/>
            <w:gridSpan w:val="2"/>
            <w:vAlign w:val="center"/>
          </w:tcPr>
          <w:p w14:paraId="7F9AC27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3B51C" w14:textId="39D3F4BD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1,360</w:t>
            </w:r>
          </w:p>
        </w:tc>
        <w:tc>
          <w:tcPr>
            <w:tcW w:w="250" w:type="dxa"/>
            <w:vAlign w:val="center"/>
          </w:tcPr>
          <w:p w14:paraId="47E7D78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432BBC" w14:textId="309AB392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250" w:type="dxa"/>
            <w:vAlign w:val="center"/>
          </w:tcPr>
          <w:p w14:paraId="3FF183C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9DAF0" w14:textId="4A5DD587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270" w:type="dxa"/>
            <w:vAlign w:val="center"/>
          </w:tcPr>
          <w:p w14:paraId="2530FB0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1A630D" w14:textId="601BB59B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51" w:type="dxa"/>
            <w:vAlign w:val="center"/>
          </w:tcPr>
          <w:p w14:paraId="0656D61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F3D0A" w14:textId="33C77C76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50" w:type="dxa"/>
            <w:vAlign w:val="center"/>
          </w:tcPr>
          <w:p w14:paraId="7CB593ED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8EF7F" w14:textId="0DC23A52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gridSpan w:val="2"/>
            <w:vAlign w:val="center"/>
          </w:tcPr>
          <w:p w14:paraId="5508B37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DA2F14" w14:textId="0DC6D14B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7,013</w:t>
            </w:r>
          </w:p>
        </w:tc>
        <w:tc>
          <w:tcPr>
            <w:tcW w:w="270" w:type="dxa"/>
            <w:vAlign w:val="center"/>
          </w:tcPr>
          <w:p w14:paraId="524CF15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D3D06D" w14:textId="24F96110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6,980</w:t>
            </w:r>
          </w:p>
        </w:tc>
      </w:tr>
      <w:tr w:rsidR="00F40F39" w:rsidRPr="0085228F" w14:paraId="7BAD4216" w14:textId="77777777" w:rsidTr="00C975E8">
        <w:tc>
          <w:tcPr>
            <w:tcW w:w="3780" w:type="dxa"/>
          </w:tcPr>
          <w:p w14:paraId="4F41DE65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center"/>
          </w:tcPr>
          <w:p w14:paraId="2CFDB17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1B8D135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E2BE1E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486009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center"/>
          </w:tcPr>
          <w:p w14:paraId="63D2222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0F754F4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14:paraId="226FC64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3515E64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242F5DB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2B63B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439C3CD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5BD6DF2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center"/>
          </w:tcPr>
          <w:p w14:paraId="5D3B5C8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4959182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</w:tcPr>
          <w:p w14:paraId="79FFA49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F59552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2554A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02C373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4F48E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F39" w:rsidRPr="0085228F" w14:paraId="0B9AF97E" w14:textId="77777777" w:rsidTr="00C975E8">
        <w:trPr>
          <w:trHeight w:val="333"/>
        </w:trPr>
        <w:tc>
          <w:tcPr>
            <w:tcW w:w="3780" w:type="dxa"/>
          </w:tcPr>
          <w:p w14:paraId="40CD3EF7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004" w:type="dxa"/>
            <w:gridSpan w:val="21"/>
            <w:vAlign w:val="center"/>
          </w:tcPr>
          <w:p w14:paraId="1CF55A6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40F39" w:rsidRPr="0085228F" w14:paraId="1A449C4F" w14:textId="77777777" w:rsidTr="00C975E8">
        <w:trPr>
          <w:tblHeader/>
        </w:trPr>
        <w:tc>
          <w:tcPr>
            <w:tcW w:w="3780" w:type="dxa"/>
            <w:vAlign w:val="center"/>
          </w:tcPr>
          <w:p w14:paraId="53620DD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978" w:type="dxa"/>
            <w:gridSpan w:val="3"/>
            <w:vAlign w:val="center"/>
            <w:hideMark/>
          </w:tcPr>
          <w:p w14:paraId="73BA04B6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  <w:vAlign w:val="center"/>
            <w:hideMark/>
          </w:tcPr>
          <w:p w14:paraId="4253B3E0" w14:textId="77777777" w:rsidR="00F40F39" w:rsidRPr="0085228F" w:rsidRDefault="00F40F39" w:rsidP="00F40F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6" w:type="dxa"/>
            <w:gridSpan w:val="4"/>
            <w:vAlign w:val="center"/>
            <w:hideMark/>
          </w:tcPr>
          <w:p w14:paraId="202878A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  <w:vAlign w:val="center"/>
            <w:hideMark/>
          </w:tcPr>
          <w:p w14:paraId="4BA9AE88" w14:textId="77777777" w:rsidR="00F40F39" w:rsidRPr="0085228F" w:rsidRDefault="00F40F39" w:rsidP="00F40F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gridSpan w:val="3"/>
            <w:vAlign w:val="center"/>
            <w:hideMark/>
          </w:tcPr>
          <w:p w14:paraId="479967A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632A601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3"/>
            <w:vAlign w:val="center"/>
            <w:hideMark/>
          </w:tcPr>
          <w:p w14:paraId="6BB6085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0" w:type="dxa"/>
            <w:vAlign w:val="center"/>
            <w:hideMark/>
          </w:tcPr>
          <w:p w14:paraId="416A8FE0" w14:textId="77777777" w:rsidR="00F40F39" w:rsidRPr="0085228F" w:rsidRDefault="00F40F39" w:rsidP="00F40F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5" w:type="dxa"/>
            <w:gridSpan w:val="4"/>
            <w:vAlign w:val="center"/>
            <w:hideMark/>
          </w:tcPr>
          <w:p w14:paraId="301E6CE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40F39" w:rsidRPr="0085228F" w14:paraId="67A9D751" w14:textId="77777777" w:rsidTr="00C975E8">
        <w:trPr>
          <w:tblHeader/>
        </w:trPr>
        <w:tc>
          <w:tcPr>
            <w:tcW w:w="3780" w:type="dxa"/>
            <w:vAlign w:val="center"/>
          </w:tcPr>
          <w:p w14:paraId="552D33A0" w14:textId="77777777" w:rsidR="00F40F39" w:rsidRPr="0085228F" w:rsidRDefault="00F40F39" w:rsidP="00F40F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99" w:type="dxa"/>
            <w:vAlign w:val="center"/>
          </w:tcPr>
          <w:p w14:paraId="4222726B" w14:textId="5C9FFA26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3E8C3EE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6CB96" w14:textId="1054AAB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0DCD09E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0E0145D9" w14:textId="5D5C1F4C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  <w:vAlign w:val="center"/>
          </w:tcPr>
          <w:p w14:paraId="61E15D6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</w:tcPr>
          <w:p w14:paraId="1DC88AB7" w14:textId="7CCCF1F9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center"/>
          </w:tcPr>
          <w:p w14:paraId="317E499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DA587C" w14:textId="4BF327E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781681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1A82E212" w14:textId="47A3E8AE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vAlign w:val="center"/>
          </w:tcPr>
          <w:p w14:paraId="2A278A5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center"/>
          </w:tcPr>
          <w:p w14:paraId="49F39947" w14:textId="568AC6AA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  <w:vAlign w:val="center"/>
          </w:tcPr>
          <w:p w14:paraId="214C18E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7F6517A8" w14:textId="48D4942B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644986E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3C879DE" w14:textId="5BD9E2A5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CF83DD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A688B04" w14:textId="23FFBE49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40F39" w:rsidRPr="0085228F" w14:paraId="3649C625" w14:textId="77777777" w:rsidTr="008F73F9">
        <w:trPr>
          <w:tblHeader/>
        </w:trPr>
        <w:tc>
          <w:tcPr>
            <w:tcW w:w="3780" w:type="dxa"/>
            <w:vAlign w:val="center"/>
          </w:tcPr>
          <w:p w14:paraId="79B62779" w14:textId="77777777" w:rsidR="00F40F39" w:rsidRPr="0085228F" w:rsidRDefault="00F40F39" w:rsidP="00F40F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4" w:type="dxa"/>
            <w:gridSpan w:val="21"/>
            <w:vAlign w:val="center"/>
            <w:hideMark/>
          </w:tcPr>
          <w:p w14:paraId="5C15401F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F39" w:rsidRPr="0085228F" w14:paraId="7087F8D2" w14:textId="77777777" w:rsidTr="008F73F9">
        <w:tc>
          <w:tcPr>
            <w:tcW w:w="3780" w:type="dxa"/>
            <w:vAlign w:val="bottom"/>
            <w:hideMark/>
          </w:tcPr>
          <w:p w14:paraId="47434DF6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7C12AC0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35DBA2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DBBDDC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37491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72FC140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B99497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3" w:type="dxa"/>
            <w:vAlign w:val="bottom"/>
          </w:tcPr>
          <w:p w14:paraId="52A4ADC1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2AA963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50777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03193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70EC4EA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3491D1C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592A98C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23445C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A65358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C2BD1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64DD787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636E4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4489AB9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F39" w:rsidRPr="0085228F" w14:paraId="199A99E6" w14:textId="77777777" w:rsidTr="008F73F9">
        <w:tc>
          <w:tcPr>
            <w:tcW w:w="3780" w:type="dxa"/>
            <w:vAlign w:val="bottom"/>
          </w:tcPr>
          <w:p w14:paraId="5F5F4E56" w14:textId="606DDFA1" w:rsidR="00F40F39" w:rsidRPr="0085228F" w:rsidRDefault="008F73F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5228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center"/>
          </w:tcPr>
          <w:p w14:paraId="664D1254" w14:textId="06511985" w:rsidR="00F40F39" w:rsidRPr="0085228F" w:rsidRDefault="0085228F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5C51F9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center"/>
          </w:tcPr>
          <w:p w14:paraId="6659E674" w14:textId="77777777" w:rsidR="00F40F39" w:rsidRPr="0085228F" w:rsidRDefault="00F40F3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1EAE0F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center"/>
          </w:tcPr>
          <w:p w14:paraId="4AC5EC27" w14:textId="552FE64E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50" w:type="dxa"/>
            <w:vAlign w:val="center"/>
          </w:tcPr>
          <w:p w14:paraId="26016E6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  <w:vAlign w:val="center"/>
          </w:tcPr>
          <w:p w14:paraId="1FF473C1" w14:textId="6935C38B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50" w:type="dxa"/>
            <w:vAlign w:val="center"/>
          </w:tcPr>
          <w:p w14:paraId="000977E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064982A8" w14:textId="2CE5E59B" w:rsidR="00F40F39" w:rsidRPr="0085228F" w:rsidRDefault="0085228F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D26212D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center"/>
          </w:tcPr>
          <w:p w14:paraId="4AD3A10B" w14:textId="77777777" w:rsidR="00F40F39" w:rsidRPr="0085228F" w:rsidRDefault="00F40F3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33D607A0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center"/>
          </w:tcPr>
          <w:p w14:paraId="34EF5CCB" w14:textId="2A1B6A7A" w:rsidR="00F40F39" w:rsidRPr="0085228F" w:rsidRDefault="0085228F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14:paraId="5DC79F2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  <w:vAlign w:val="center"/>
          </w:tcPr>
          <w:p w14:paraId="4E3178FA" w14:textId="77777777" w:rsidR="00F40F39" w:rsidRPr="0085228F" w:rsidRDefault="00F40F39" w:rsidP="001D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69" w:right="-305" w:firstLine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AFAF88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91DD1A6" w14:textId="682D269C" w:rsidR="00F40F39" w:rsidRPr="0085228F" w:rsidRDefault="00481950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70" w:type="dxa"/>
            <w:vAlign w:val="center"/>
          </w:tcPr>
          <w:p w14:paraId="3800AF63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D5539E4" w14:textId="23F7BC4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</w:tr>
      <w:tr w:rsidR="00F40F39" w:rsidRPr="0085228F" w14:paraId="647B3907" w14:textId="77777777" w:rsidTr="008F73F9">
        <w:tc>
          <w:tcPr>
            <w:tcW w:w="3780" w:type="dxa"/>
            <w:vAlign w:val="bottom"/>
          </w:tcPr>
          <w:p w14:paraId="5B0EDDA0" w14:textId="77777777" w:rsidR="00F40F39" w:rsidRPr="0085228F" w:rsidRDefault="00F40F39" w:rsidP="00F40F3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center"/>
          </w:tcPr>
          <w:p w14:paraId="6459317E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CC9DF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0D4FBD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5CE9BF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center"/>
          </w:tcPr>
          <w:p w14:paraId="4242D87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1976C60A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14:paraId="7C9836AF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7676DB98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48D35885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EF7BB5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30DB987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3757B6D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center"/>
          </w:tcPr>
          <w:p w14:paraId="7D0CEF24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743F43AB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center"/>
          </w:tcPr>
          <w:p w14:paraId="3A13E03F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78EA4BC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6527D97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5A8D3A9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8CCD102" w14:textId="77777777" w:rsidR="00F40F39" w:rsidRPr="0085228F" w:rsidRDefault="00F40F39" w:rsidP="00F4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CE5D59" w14:textId="29F42275" w:rsidR="00555368" w:rsidRPr="006375B5" w:rsidRDefault="00555368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555368" w:rsidRPr="006375B5" w:rsidSect="005462CF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5171B5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1F407A" w:rsidRDefault="001F407A" w:rsidP="001F407A">
      <w:pPr>
        <w:rPr>
          <w:sz w:val="30"/>
          <w:szCs w:val="30"/>
          <w:lang w:val="x-none" w:eastAsia="x-none"/>
        </w:rPr>
      </w:pPr>
    </w:p>
    <w:p w14:paraId="52BF3E4E" w14:textId="14D10B90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hAnsi="Angsana New" w:hint="eastAsia"/>
          <w:sz w:val="30"/>
          <w:szCs w:val="30"/>
        </w:rPr>
        <w:t> </w:t>
      </w:r>
      <w:r w:rsidRPr="00A2531F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</w:t>
      </w:r>
      <w:r w:rsidR="00B6735B">
        <w:rPr>
          <w:rFonts w:ascii="Angsana New" w:hAnsi="Angsana New" w:hint="cs"/>
          <w:sz w:val="30"/>
          <w:szCs w:val="30"/>
          <w:cs/>
        </w:rPr>
        <w:t>ม</w:t>
      </w:r>
      <w:r w:rsidRPr="00A2531F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4929D0">
        <w:rPr>
          <w:rFonts w:ascii="Angsana New" w:hAnsi="Angsana New"/>
          <w:sz w:val="30"/>
          <w:szCs w:val="30"/>
        </w:rPr>
        <w:t> </w:t>
      </w:r>
      <w:r w:rsidRPr="00C54FA8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C54FA8" w:rsidRPr="00C54FA8">
        <w:rPr>
          <w:rFonts w:ascii="Angsana New" w:hAnsi="Angsana New"/>
          <w:sz w:val="30"/>
          <w:szCs w:val="30"/>
        </w:rPr>
        <w:t>26</w:t>
      </w:r>
      <w:r w:rsidRPr="00C54FA8">
        <w:rPr>
          <w:rFonts w:ascii="Angsana New" w:hAnsi="Angsana New"/>
          <w:sz w:val="30"/>
          <w:szCs w:val="30"/>
        </w:rPr>
        <w:t>.</w:t>
      </w:r>
      <w:r w:rsidR="00D70AF9">
        <w:rPr>
          <w:rFonts w:ascii="Angsana New" w:hAnsi="Angsana New"/>
          <w:sz w:val="30"/>
          <w:szCs w:val="30"/>
        </w:rPr>
        <w:t>55</w:t>
      </w:r>
      <w:r w:rsidRPr="00C54FA8">
        <w:rPr>
          <w:rFonts w:ascii="Angsana New" w:hAnsi="Angsana New"/>
          <w:sz w:val="30"/>
          <w:szCs w:val="30"/>
        </w:rPr>
        <w:t xml:space="preserve"> </w:t>
      </w:r>
      <w:r w:rsidRPr="00C54FA8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CC110C">
        <w:rPr>
          <w:rFonts w:ascii="Angsana New" w:hAnsi="Angsana New"/>
          <w:sz w:val="30"/>
          <w:szCs w:val="30"/>
        </w:rPr>
        <w:t>(</w:t>
      </w:r>
      <w:r w:rsidR="00C54FA8" w:rsidRPr="00C54FA8">
        <w:rPr>
          <w:rFonts w:ascii="Angsana New" w:hAnsi="Angsana New"/>
          <w:sz w:val="30"/>
          <w:szCs w:val="30"/>
        </w:rPr>
        <w:t>2</w:t>
      </w:r>
      <w:r w:rsidRPr="00C54FA8">
        <w:rPr>
          <w:rFonts w:ascii="Angsana New" w:hAnsi="Angsana New"/>
          <w:sz w:val="30"/>
          <w:szCs w:val="30"/>
        </w:rPr>
        <w:t>.3</w:t>
      </w:r>
      <w:r w:rsidR="00C54FA8" w:rsidRPr="00C54FA8">
        <w:rPr>
          <w:rFonts w:ascii="Angsana New" w:hAnsi="Angsana New"/>
          <w:sz w:val="30"/>
          <w:szCs w:val="30"/>
        </w:rPr>
        <w:t>5</w:t>
      </w:r>
      <w:r w:rsidR="00CC110C">
        <w:rPr>
          <w:rFonts w:ascii="Angsana New" w:hAnsi="Angsana New"/>
          <w:sz w:val="30"/>
          <w:szCs w:val="30"/>
        </w:rPr>
        <w:t>)</w:t>
      </w:r>
      <w:r w:rsidRPr="00C54FA8">
        <w:rPr>
          <w:rFonts w:ascii="Angsana New" w:hAnsi="Angsana New"/>
          <w:sz w:val="30"/>
          <w:szCs w:val="30"/>
        </w:rPr>
        <w:t xml:space="preserve"> </w:t>
      </w:r>
      <w:r w:rsidRPr="00C54FA8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27F75C" w14:textId="024DAFA9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</w:t>
      </w:r>
      <w:r w:rsidRPr="00E02F11">
        <w:rPr>
          <w:rFonts w:ascii="Angsana New" w:hAnsi="Angsana New" w:hint="cs"/>
          <w:sz w:val="30"/>
          <w:szCs w:val="30"/>
          <w:cs/>
        </w:rPr>
        <w:t>เนื่องจากการรับรู้รายการทางบัญชีกับทางภาษีเงินได้ที่แตกต่างกัน</w:t>
      </w:r>
    </w:p>
    <w:p w14:paraId="11EE6DAF" w14:textId="02F2950A" w:rsidR="0040072F" w:rsidRPr="00937CF9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75D5D96A" w:rsidR="00BE5689" w:rsidRPr="006375B5" w:rsidRDefault="00B9403F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เงินปันผล</w:t>
      </w:r>
    </w:p>
    <w:p w14:paraId="1A1D1210" w14:textId="77777777" w:rsidR="0030172E" w:rsidRPr="00502E37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72"/>
        <w:gridCol w:w="231"/>
        <w:gridCol w:w="1367"/>
      </w:tblGrid>
      <w:tr w:rsidR="00502E37" w:rsidRPr="009777AF" w:rsidDel="00D43E7A" w14:paraId="1FC9CE6B" w14:textId="77777777" w:rsidTr="00502E37">
        <w:trPr>
          <w:tblHeader/>
        </w:trPr>
        <w:tc>
          <w:tcPr>
            <w:tcW w:w="2790" w:type="dxa"/>
            <w:vAlign w:val="bottom"/>
          </w:tcPr>
          <w:p w14:paraId="2035BE8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DBA07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CA85B3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72" w:type="dxa"/>
            <w:vAlign w:val="bottom"/>
          </w:tcPr>
          <w:p w14:paraId="51BF055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83DEB8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A82321F" w14:textId="77777777" w:rsidR="00502E37" w:rsidRPr="00502E37" w:rsidDel="00D43E7A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02E37" w:rsidRPr="009777AF" w14:paraId="6C28763E" w14:textId="77777777" w:rsidTr="00502E37">
        <w:trPr>
          <w:tblHeader/>
        </w:trPr>
        <w:tc>
          <w:tcPr>
            <w:tcW w:w="2790" w:type="dxa"/>
          </w:tcPr>
          <w:p w14:paraId="1C009BB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6281D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1BDE17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C23C8A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3D6C17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0C978B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2E37" w14:paraId="25447C97" w14:textId="77777777" w:rsidTr="00502E37">
        <w:tc>
          <w:tcPr>
            <w:tcW w:w="2790" w:type="dxa"/>
          </w:tcPr>
          <w:p w14:paraId="674D151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32F1B3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1133596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79FAABF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0A54A1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0179F3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2E37" w:rsidRPr="009777AF" w14:paraId="65EEDC95" w14:textId="77777777" w:rsidTr="00B6735B">
        <w:tc>
          <w:tcPr>
            <w:tcW w:w="2790" w:type="dxa"/>
          </w:tcPr>
          <w:p w14:paraId="4F6C84BF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112D7D57" w14:textId="0D634152" w:rsidR="00502E37" w:rsidRPr="00502E37" w:rsidRDefault="00B6735B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92E1FF1" w14:textId="23D25F95" w:rsidR="00502E37" w:rsidRPr="00502E37" w:rsidRDefault="00B6735B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1ED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E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198C0FE8" w14:textId="19149B6A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0.43</w:t>
            </w:r>
          </w:p>
        </w:tc>
        <w:tc>
          <w:tcPr>
            <w:tcW w:w="231" w:type="dxa"/>
            <w:shd w:val="clear" w:color="auto" w:fill="auto"/>
          </w:tcPr>
          <w:p w14:paraId="2D4B0954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32B1B162" w14:textId="45222B78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997.29</w:t>
            </w:r>
          </w:p>
        </w:tc>
      </w:tr>
      <w:tr w:rsidR="00502E37" w14:paraId="1C26A09A" w14:textId="77777777" w:rsidTr="00502E37">
        <w:tc>
          <w:tcPr>
            <w:tcW w:w="2790" w:type="dxa"/>
          </w:tcPr>
          <w:p w14:paraId="183994EA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12A0D5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09B104B1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670DB0C6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34377C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1E5774C0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2C615EB4" w14:textId="77777777" w:rsidTr="00502E37">
        <w:tc>
          <w:tcPr>
            <w:tcW w:w="2790" w:type="dxa"/>
          </w:tcPr>
          <w:p w14:paraId="10EBE5ED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4E06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0FBB6DB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72" w:type="dxa"/>
          </w:tcPr>
          <w:p w14:paraId="03A2DCA8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9F7DE7E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51F49DC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2E37" w14:paraId="38B01240" w14:textId="77777777" w:rsidTr="00502E37">
        <w:tc>
          <w:tcPr>
            <w:tcW w:w="2790" w:type="dxa"/>
          </w:tcPr>
          <w:p w14:paraId="2E7AFACE" w14:textId="116860AF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E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EF47B64" w14:textId="3F0A45BA" w:rsidR="00502E37" w:rsidRPr="00502E37" w:rsidRDefault="00502E37" w:rsidP="0050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02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442E7AE7" w14:textId="23A91DFB" w:rsidR="00502E37" w:rsidRPr="00502E37" w:rsidRDefault="00502E37" w:rsidP="0050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02E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2" w:type="dxa"/>
          </w:tcPr>
          <w:p w14:paraId="462DC603" w14:textId="3EF9B165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  <w:tc>
          <w:tcPr>
            <w:tcW w:w="231" w:type="dxa"/>
          </w:tcPr>
          <w:p w14:paraId="65122F9D" w14:textId="77777777" w:rsidR="00502E37" w:rsidRPr="00502E37" w:rsidRDefault="00502E37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5B981AA" w14:textId="5E001B2C" w:rsidR="00502E37" w:rsidRPr="00502E37" w:rsidRDefault="00AE1ED4" w:rsidP="00A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788.55</w:t>
            </w:r>
          </w:p>
        </w:tc>
      </w:tr>
    </w:tbl>
    <w:p w14:paraId="19F2CA6F" w14:textId="124CD3E7" w:rsidR="005B2301" w:rsidRPr="00502E37" w:rsidRDefault="005B2301" w:rsidP="008911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6BF3F3" w14:textId="3C0A0DD1" w:rsidR="00541AE6" w:rsidRPr="006375B5" w:rsidRDefault="00541AE6" w:rsidP="00F261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502E37" w:rsidRDefault="00541AE6" w:rsidP="00541AE6">
      <w:pPr>
        <w:rPr>
          <w:rFonts w:ascii="Angsana New" w:hAnsi="Angsana New"/>
          <w:sz w:val="30"/>
          <w:szCs w:val="30"/>
          <w:lang w:val="x-none" w:eastAsia="x-none"/>
        </w:rPr>
      </w:pPr>
    </w:p>
    <w:p w14:paraId="16BA6D7C" w14:textId="49CF2360" w:rsidR="00F01C29" w:rsidRPr="006375B5" w:rsidRDefault="00A8593F" w:rsidP="008D6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375B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7545545" w14:textId="23C873EE" w:rsidR="00A8593F" w:rsidRDefault="00A8593F" w:rsidP="00F01C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D8315C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6375B5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804A5D" w14:textId="3849C422" w:rsidR="00502E37" w:rsidRDefault="0050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51E5C7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09B682AE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3E8FD67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7677975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5509895" w14:textId="45944227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51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051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051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42A375F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51E510A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4F37305A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1346C7BC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1D694560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2EAAF973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2C7D8C7D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</w:tr>
      <w:tr w:rsidR="00541AE6" w:rsidRPr="006375B5" w14:paraId="0B7E4FA1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52DD420" w14:textId="565EBF03" w:rsidR="00541AE6" w:rsidRPr="006375B5" w:rsidRDefault="008E6C23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322300F1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39F8A454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72CBA2DD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51EA04BB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26C88814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4506D" w:rsidRPr="006375B5" w14:paraId="68A46707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432534C" w14:textId="77777777" w:rsidR="00F4506D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F4506D" w:rsidRPr="006375B5" w:rsidRDefault="00F4506D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F4506D" w:rsidRDefault="00F4506D" w:rsidP="008C5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F4506D" w:rsidRPr="006375B5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F4506D" w:rsidRDefault="00F4506D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08573EB8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7C177FB" w14:textId="44C85FC9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D6364B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ด้วั</w:t>
            </w:r>
            <w:r w:rsidR="00715443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C2C1E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5C2C1E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3A21E298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0DC2F5" w14:textId="74CD77D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="00104F47"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47"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056EB628" w14:textId="77777777" w:rsidR="003D2650" w:rsidRDefault="003D265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59B3F33A" w:rsidR="00AD0ADE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20628BCC" w:rsidR="003D2650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B2E281C" w14:textId="77777777" w:rsidR="003D2650" w:rsidRDefault="003D2650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44C59450" w:rsidR="00AD0ADE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92A1CA" w14:textId="77777777" w:rsidR="003D2650" w:rsidRDefault="003D265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7CEBF" w14:textId="0564F6C3" w:rsidR="00AD0ADE" w:rsidRPr="006375B5" w:rsidRDefault="00104827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631C9B7" w14:textId="77777777" w:rsidR="003D2650" w:rsidRDefault="003D2650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5508F4EC" w:rsidR="00AD0ADE" w:rsidRPr="006375B5" w:rsidRDefault="00104827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541AE6" w:rsidRPr="006375B5" w14:paraId="2CE0AFFA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0FEC3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12C26822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1FB5CF31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3D83BE23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395FCDE2" w:rsidR="00541AE6" w:rsidRPr="006375B5" w:rsidRDefault="00AD0ADE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4C445EDB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2E6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41AE6" w:rsidRPr="006375B5" w14:paraId="52F2ECAA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2CBE56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0C536499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32F8F2F9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138E0E14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40EC13E6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541AE6" w:rsidRPr="006375B5" w:rsidRDefault="00541AE6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411989C7" w:rsidR="00541AE6" w:rsidRPr="006375B5" w:rsidRDefault="00AD0ADE" w:rsidP="003F6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482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541AE6" w:rsidRPr="006375B5" w14:paraId="3AFDC741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C6E06F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40EA1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0482F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C560A4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D4DA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C2B3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698C8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3FDDA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27DAC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013F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32AF113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5545EBD" w14:textId="6678F399" w:rsidR="00D051D4" w:rsidRPr="006375B5" w:rsidRDefault="002A4425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51D4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51D4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D051D4"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7491ED27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13369F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659AFB8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D43E72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77777777" w:rsidR="00D051D4" w:rsidRPr="006375B5" w:rsidRDefault="00D051D4" w:rsidP="00BF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D051D4" w:rsidRPr="006375B5" w14:paraId="0B4FE31E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5AFD8D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D051D4" w14:paraId="4E06BFF9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2C8A2EF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4789709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3FF96C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1D4" w:rsidRPr="006375B5" w14:paraId="120C6E73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EB1071A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686A5DC3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83C95A2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5F70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7F60471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9B83B9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93FE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BE9143E" w14:textId="77777777" w:rsidR="00D051D4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D051D4" w:rsidRPr="006375B5" w14:paraId="0131006B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1F5DA2B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33,975</w:t>
            </w:r>
          </w:p>
        </w:tc>
      </w:tr>
      <w:tr w:rsidR="00D051D4" w:rsidRPr="006375B5" w14:paraId="1E249C4E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FE9ADF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77777777" w:rsidR="00D051D4" w:rsidRPr="006375B5" w:rsidRDefault="00D051D4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77777777" w:rsidR="00D051D4" w:rsidRPr="006375B5" w:rsidRDefault="00D051D4" w:rsidP="00BF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77777777" w:rsidR="00D051D4" w:rsidRPr="006375B5" w:rsidRDefault="00D051D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541AE6" w:rsidRPr="006375B5" w14:paraId="1F14CEF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3B21169" w14:textId="1BCAB6C4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4152C32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41AE6" w:rsidRPr="006375B5" w14:paraId="3AF726F2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C54848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16C8AED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4C1A915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45CD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213FFEC6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69DEA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3337F3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49A548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4DAAA84" w14:textId="154358FC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3CC724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547FB75" w14:textId="67523CC1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75869B2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7FB3DB3" w14:textId="74ADF04B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0E564C" w:rsidRPr="000E56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7AD2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5EF2BCC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7A40017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F1DB06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105E57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624FC4C0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0484C471" w14:textId="3A07887D" w:rsidR="00541AE6" w:rsidRPr="006375B5" w:rsidRDefault="002A4425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5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75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17024459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93BF469" w14:textId="2A9B1EB8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</w:t>
            </w:r>
            <w:r w:rsidR="00D6393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D55CB4"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AE6" w:rsidRPr="006375B5" w14:paraId="7C16EB74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4D04B6E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0E406976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B7CA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5FB7A132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479635A2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B7CA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1B7CA0">
              <w:rPr>
                <w:rFonts w:ascii="Angsana New" w:hAnsi="Angsana New"/>
                <w:sz w:val="30"/>
                <w:szCs w:val="30"/>
              </w:rPr>
              <w:t>1</w:t>
            </w:r>
            <w:r w:rsidR="00761B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4734666E" w:rsidR="00541AE6" w:rsidRPr="006375B5" w:rsidRDefault="00AD0ADE" w:rsidP="004D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2068E9FB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B7CA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B7CA0">
              <w:rPr>
                <w:rFonts w:ascii="Angsana New" w:hAnsi="Angsana New"/>
                <w:sz w:val="30"/>
                <w:szCs w:val="30"/>
              </w:rPr>
              <w:t>21</w:t>
            </w:r>
            <w:r w:rsidR="00761B2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1AE6" w:rsidRPr="006375B5" w14:paraId="44233A8C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53B25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024A2B79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B7C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51B30204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5B614558" w:rsidR="00541AE6" w:rsidRPr="006375B5" w:rsidRDefault="00AD0ADE" w:rsidP="0044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2DAA03D3" w:rsidR="00541AE6" w:rsidRPr="006375B5" w:rsidRDefault="00AD0ADE" w:rsidP="004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B7CA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541AE6" w:rsidRPr="006375B5" w:rsidRDefault="00541AE6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2ED37192" w:rsidR="00541AE6" w:rsidRPr="006375B5" w:rsidRDefault="00AD0ADE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B7CA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1BDC" w:rsidRPr="00A75B33" w14:paraId="72D768A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3DC44C7C" w14:textId="77777777" w:rsidR="00501BDC" w:rsidRPr="00FB197F" w:rsidRDefault="00501BDC" w:rsidP="008B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EB70C03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549632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12E47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37D14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272258E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17A8C1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B1CABB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B40DF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3B49C27" w14:textId="77777777" w:rsidR="00501BDC" w:rsidRPr="00FB197F" w:rsidRDefault="00501BDC" w:rsidP="00501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5B371FFD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71105478" w14:textId="16AC2C04" w:rsidR="00A75B33" w:rsidRPr="006375B5" w:rsidRDefault="002A4425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5B33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5B33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A75B33" w:rsidRPr="000E5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42DCACEB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6CD310A3" w14:textId="1BF65169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B33" w:rsidRPr="006375B5" w14:paraId="7D85F25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26E279BB" w14:textId="7F05367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795CC640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824F8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505D9278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2524F784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07F40FF6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76414723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27,506</w:t>
            </w:r>
          </w:p>
        </w:tc>
      </w:tr>
      <w:tr w:rsidR="00A75B33" w:rsidRPr="006375B5" w14:paraId="1F5D4985" w14:textId="77777777" w:rsidTr="00113D97">
        <w:trPr>
          <w:tblHeader/>
        </w:trPr>
        <w:tc>
          <w:tcPr>
            <w:tcW w:w="3150" w:type="dxa"/>
            <w:shd w:val="clear" w:color="auto" w:fill="auto"/>
          </w:tcPr>
          <w:p w14:paraId="16AE916E" w14:textId="299F0EE5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07B98DDE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0F79FD7F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2709152C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56691F92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33673753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14:paraId="724C3814" w14:textId="77777777" w:rsidR="00501BDC" w:rsidRPr="00FB197F" w:rsidRDefault="00501BDC" w:rsidP="00541AE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FB197F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5F609FE" w14:textId="08713E04" w:rsidR="00541AE6" w:rsidRDefault="00541AE6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6375B5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6375B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7B64E5CF" w14:textId="77777777" w:rsidR="008D6D67" w:rsidRPr="00FB197F" w:rsidRDefault="008D6D67" w:rsidP="00541AE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2"/>
          <w:sz w:val="24"/>
          <w:szCs w:val="24"/>
          <w:lang w:val="en-US" w:bidi="th-TH"/>
        </w:rPr>
      </w:pPr>
    </w:p>
    <w:p w14:paraId="0CAF7E56" w14:textId="55A0A596" w:rsidR="00541AE6" w:rsidRPr="006375B5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bookmarkStart w:id="2" w:name="_Hlk83239031"/>
      <w:r w:rsidRPr="006375B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38E4FC1" w14:textId="77777777" w:rsidR="00541AE6" w:rsidRPr="00C9500E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59686E4" w14:textId="77777777" w:rsidR="00541AE6" w:rsidRPr="006375B5" w:rsidRDefault="00541AE6" w:rsidP="00541AE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bookmarkEnd w:id="2"/>
    <w:p w14:paraId="3AC1A242" w14:textId="6B0FCCB5" w:rsidR="00541AE6" w:rsidRPr="00C9500E" w:rsidRDefault="00541AE6" w:rsidP="008E1AB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317A981E" w14:textId="08DCEDFB" w:rsidR="00541AE6" w:rsidRPr="006375B5" w:rsidRDefault="00541AE6" w:rsidP="008E1AB1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6375B5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472A7E15" w14:textId="77777777" w:rsidR="00541AE6" w:rsidRPr="009F20DA" w:rsidRDefault="00541AE6" w:rsidP="00541AE6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90"/>
        <w:gridCol w:w="3870"/>
      </w:tblGrid>
      <w:tr w:rsidR="00541AE6" w:rsidRPr="006375B5" w14:paraId="15FF091F" w14:textId="77777777" w:rsidTr="00BB522E">
        <w:tc>
          <w:tcPr>
            <w:tcW w:w="5490" w:type="dxa"/>
            <w:shd w:val="clear" w:color="auto" w:fill="auto"/>
          </w:tcPr>
          <w:p w14:paraId="4433B489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870" w:type="dxa"/>
            <w:shd w:val="clear" w:color="auto" w:fill="auto"/>
          </w:tcPr>
          <w:p w14:paraId="0EA1BB7F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</w:tr>
      <w:tr w:rsidR="00541AE6" w:rsidRPr="006375B5" w14:paraId="22E71FC7" w14:textId="77777777" w:rsidTr="00BB522E">
        <w:tc>
          <w:tcPr>
            <w:tcW w:w="5490" w:type="dxa"/>
            <w:shd w:val="clear" w:color="auto" w:fill="auto"/>
          </w:tcPr>
          <w:p w14:paraId="740DAC6C" w14:textId="45C330E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เงินกู้ยืมระยะยาว</w:t>
            </w:r>
            <w:r w:rsidR="00FB197F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จาก</w:t>
            </w:r>
            <w:r w:rsidR="00BB522E"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กิจการที่เกี่ยวข้องกัน</w:t>
            </w:r>
          </w:p>
        </w:tc>
        <w:tc>
          <w:tcPr>
            <w:tcW w:w="3870" w:type="dxa"/>
            <w:shd w:val="clear" w:color="auto" w:fill="auto"/>
          </w:tcPr>
          <w:p w14:paraId="4B9C93FC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  <w:tr w:rsidR="00906584" w:rsidRPr="006375B5" w14:paraId="1ADBD733" w14:textId="77777777" w:rsidTr="00BB522E">
        <w:tc>
          <w:tcPr>
            <w:tcW w:w="5490" w:type="dxa"/>
            <w:shd w:val="clear" w:color="auto" w:fill="auto"/>
          </w:tcPr>
          <w:p w14:paraId="3BDB9E03" w14:textId="1E53F912" w:rsidR="00906584" w:rsidRPr="006375B5" w:rsidRDefault="00906584" w:rsidP="0090658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3870" w:type="dxa"/>
            <w:shd w:val="clear" w:color="auto" w:fill="auto"/>
          </w:tcPr>
          <w:p w14:paraId="7349A870" w14:textId="6026AA18" w:rsidR="00906584" w:rsidRPr="006375B5" w:rsidRDefault="00906584" w:rsidP="00BB522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ราคาตลาดและวิธีคิดลดกระแสเงินสด</w:t>
            </w:r>
          </w:p>
        </w:tc>
      </w:tr>
      <w:tr w:rsidR="00541AE6" w:rsidRPr="006375B5" w14:paraId="51B1892C" w14:textId="77777777" w:rsidTr="00BB522E">
        <w:tc>
          <w:tcPr>
            <w:tcW w:w="5490" w:type="dxa"/>
            <w:shd w:val="clear" w:color="auto" w:fill="auto"/>
          </w:tcPr>
          <w:p w14:paraId="3EB3C0D8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เงินมัดจำจากลูกค้า</w:t>
            </w:r>
          </w:p>
        </w:tc>
        <w:tc>
          <w:tcPr>
            <w:tcW w:w="3870" w:type="dxa"/>
            <w:shd w:val="clear" w:color="auto" w:fill="auto"/>
          </w:tcPr>
          <w:p w14:paraId="10F9E2E2" w14:textId="77777777" w:rsidR="00541AE6" w:rsidRPr="006375B5" w:rsidRDefault="00541AE6" w:rsidP="00CA13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</w:tbl>
    <w:p w14:paraId="0391CA3A" w14:textId="77777777" w:rsidR="00113D97" w:rsidRDefault="00113D97" w:rsidP="008D6D67">
      <w:pPr>
        <w:pStyle w:val="block"/>
        <w:tabs>
          <w:tab w:val="left" w:pos="1009"/>
        </w:tabs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40FF34A9" w14:textId="33B6B6DB" w:rsidR="00541AE6" w:rsidRPr="006375B5" w:rsidRDefault="00541AE6" w:rsidP="008D6D67">
      <w:pPr>
        <w:pStyle w:val="block"/>
        <w:tabs>
          <w:tab w:val="left" w:pos="1009"/>
        </w:tabs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lastRenderedPageBreak/>
        <w:t>ตราสารทุนที่วัดมูลค่าด้วยมูลค่ายุติธรรมผ่านกำไรขาดทุนเบ็ดเสร็จอื่น</w:t>
      </w:r>
      <w:r w:rsidRPr="006375B5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19941AE7" w14:textId="77777777" w:rsidR="00541AE6" w:rsidRPr="000C4F9A" w:rsidRDefault="00541AE6" w:rsidP="00541AE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541AE6" w:rsidRPr="006375B5" w14:paraId="473A2A50" w14:textId="77777777" w:rsidTr="00CA13C9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1D8CBC9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EBCE1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3170DBEE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B20B48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667B07C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42EA4B08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D3E69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7B600713" w14:textId="77777777" w:rsidR="00541AE6" w:rsidRPr="006375B5" w:rsidRDefault="00541AE6" w:rsidP="00CA13C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2DFC684D" w14:textId="77777777" w:rsidR="00541AE6" w:rsidRPr="006375B5" w:rsidRDefault="00541AE6" w:rsidP="00CA13C9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41AE6" w:rsidRPr="006375B5" w14:paraId="176BDD84" w14:textId="77777777" w:rsidTr="00CA13C9">
        <w:tc>
          <w:tcPr>
            <w:tcW w:w="1710" w:type="dxa"/>
            <w:shd w:val="clear" w:color="auto" w:fill="auto"/>
          </w:tcPr>
          <w:p w14:paraId="1D761ED3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7893D5F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4704529B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0BE1F022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75C60A6F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498B4C78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00017316" w14:textId="77777777" w:rsidR="00541AE6" w:rsidRPr="006375B5" w:rsidRDefault="00541AE6" w:rsidP="00CA13C9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52A8BE26" w14:textId="77777777" w:rsidR="00541AE6" w:rsidRPr="006375B5" w:rsidRDefault="00541AE6" w:rsidP="00CA13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2E93A9A0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(ต่ำลง)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71DF1D17" w14:textId="77777777" w:rsidR="00541AE6" w:rsidRPr="006375B5" w:rsidRDefault="00541AE6" w:rsidP="00074552">
            <w:pPr>
              <w:pStyle w:val="block"/>
              <w:numPr>
                <w:ilvl w:val="0"/>
                <w:numId w:val="45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คิดลด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ต่ำลง 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สูงขึ้น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201DC2A2" w14:textId="77777777" w:rsidR="00541AE6" w:rsidRPr="000C4F9A" w:rsidRDefault="00541AE6" w:rsidP="0054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0401CAE" w14:textId="795E3E2F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bookmarkStart w:id="3" w:name="_Hlk66816455"/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3"/>
    </w:p>
    <w:p w14:paraId="64B10FDD" w14:textId="10A4402E" w:rsidR="00541AE6" w:rsidRPr="006375B5" w:rsidRDefault="00541AE6" w:rsidP="0086593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3</w:t>
      </w:r>
      <w:r w:rsidR="00A75B33">
        <w:rPr>
          <w:rFonts w:ascii="Angsana New" w:hAnsi="Angsana New" w:hint="cs"/>
          <w:sz w:val="30"/>
          <w:szCs w:val="30"/>
          <w:cs/>
          <w:lang w:bidi="th-TH"/>
        </w:rPr>
        <w:t>1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75B33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</w:t>
      </w:r>
      <w:r w:rsidR="00A75B33">
        <w:rPr>
          <w:rFonts w:ascii="Angsana New" w:hAnsi="Angsana New"/>
          <w:sz w:val="30"/>
          <w:szCs w:val="30"/>
        </w:rPr>
        <w:t>6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77BA7CE1" w14:textId="77777777" w:rsidR="00541AE6" w:rsidRPr="000C4F9A" w:rsidRDefault="00541AE6" w:rsidP="00541AE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6EBF903D" w:rsidR="00541AE6" w:rsidRPr="006375B5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6375B5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FB197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6375B5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043BB54E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05AC00AF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30CB991D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44F6CB37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0E564C" w:rsidRPr="000E56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05C32CF1" w:rsidR="00541AE6" w:rsidRPr="00E9492B" w:rsidRDefault="00F2260A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75B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31 มีนาคม </w:t>
            </w:r>
            <w:r w:rsidR="00A75B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752E4D40" w:rsidR="00541AE6" w:rsidRPr="006375B5" w:rsidRDefault="00E858C2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52C49AC7" w:rsidR="00541AE6" w:rsidRPr="006375B5" w:rsidRDefault="00E858C2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9D519A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61000887" w:rsidR="00541AE6" w:rsidRPr="006375B5" w:rsidRDefault="000E2EDF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59540B31" w:rsidR="00541AE6" w:rsidRPr="006375B5" w:rsidRDefault="000E2EDF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61D7F48D" w:rsidR="00541AE6" w:rsidRPr="006375B5" w:rsidRDefault="00E858C2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(17)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7E2630B0" w:rsidR="00541AE6" w:rsidRPr="006375B5" w:rsidRDefault="00E858C2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083E4313" w:rsidR="00541AE6" w:rsidRPr="006375B5" w:rsidRDefault="000E2EDF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579FF56F" w:rsidR="00541AE6" w:rsidRPr="006375B5" w:rsidRDefault="000E2EDF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6C034BB2" w14:textId="7FAD90E6" w:rsid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9F622E" w14:textId="77777777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21D66333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bookmarkStart w:id="4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38A85A2B" w14:textId="77777777" w:rsid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  <w:cs/>
        </w:rPr>
      </w:pPr>
      <w:r>
        <w:rPr>
          <w:rFonts w:ascii="Angsana New" w:eastAsia="Cordia New" w:hAnsi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ED72A0" w:rsidRPr="003B7D7B" w14:paraId="4AC53623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6129DB7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533942B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56C1E4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675BE0A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2A0" w:rsidRPr="003B7D7B" w14:paraId="54087A01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ABAB8A8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4AB3A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DA4D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D482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248E08F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FA8F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26D407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144DE2F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0B0965F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988F3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BB017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E339C2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3B7D7B">
              <w:rPr>
                <w:rFonts w:ascii="Angsana New" w:hAnsi="Angsana New"/>
                <w:sz w:val="26"/>
                <w:szCs w:val="26"/>
              </w:rPr>
              <w:br/>
            </w:r>
            <w:r w:rsidRPr="003B7D7B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4CF9786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8DD0B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08D555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790F1E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ED72A0" w:rsidRPr="003B7D7B" w14:paraId="49864F6E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43D62D6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20589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B7D7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B7D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ED72A0" w:rsidRPr="003B7D7B" w14:paraId="7D171BB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0A203A1" w14:textId="7F730CF8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5136D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3B7D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136D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87" w:type="dxa"/>
            <w:shd w:val="clear" w:color="auto" w:fill="auto"/>
          </w:tcPr>
          <w:p w14:paraId="22721B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8544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99CF19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4EDEC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69A9E3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4B5A9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8388D8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C9A55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7C73BF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154807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1D255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33EB236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A8FE6F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7D9CA99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E23A6B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8BF29E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8B817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95E0E6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85ABB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BCB13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8C6352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F18BD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B8E37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9F3400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23340E5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EBB0E3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91D83B0" w14:textId="37751B54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F559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0C51CE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759775" w14:textId="1A26DA7C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4039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DDA5204" w14:textId="75E6F771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EC00A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0B891B4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5E832A2" w14:textId="64F09BB4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46" w:type="dxa"/>
            <w:shd w:val="clear" w:color="auto" w:fill="auto"/>
          </w:tcPr>
          <w:p w14:paraId="57EB41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738CA02" w14:textId="1EA1122E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8AA946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30C1FFE" w14:textId="63FE5F23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ED72A0" w:rsidRPr="003B7D7B" w14:paraId="6210D5C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F1618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DB1609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8D301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1FA09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0539A4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253809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879346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CDBAC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2822C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EAD71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A4AB2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A8F01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56244C9F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3AE5877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28A89BE" w14:textId="13016348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67D309A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6252388" w14:textId="5F9874FA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D0DB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5C74D464" w14:textId="374A7DD9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0904DD2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AA5701F" w14:textId="53848133" w:rsidR="00ED72A0" w:rsidRPr="003B7D7B" w:rsidRDefault="00BD5ADD" w:rsidP="00BD5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57CB234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149E8D" w14:textId="2443214A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D135F9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B45F712" w14:textId="24ABD29C" w:rsidR="00ED72A0" w:rsidRPr="003B7D7B" w:rsidRDefault="00BD5ADD" w:rsidP="00BD5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D72A0" w:rsidRPr="003B7D7B" w14:paraId="7EF7A33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99C5C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32962" w14:textId="2A888738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F559C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247756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7FB9" w14:textId="76CC81EB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241914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E5B88" w14:textId="4742C46D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EC00AF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5CBA3FF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5646" w14:textId="67EFD095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46" w:type="dxa"/>
            <w:shd w:val="clear" w:color="auto" w:fill="auto"/>
          </w:tcPr>
          <w:p w14:paraId="493BB0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FB0E" w14:textId="3E60DEA9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B97039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12726" w14:textId="53FA47C2" w:rsidR="00ED72A0" w:rsidRPr="003B7D7B" w:rsidRDefault="00BD5ADD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</w:p>
        </w:tc>
      </w:tr>
      <w:tr w:rsidR="00ED72A0" w:rsidRPr="003B7D7B" w14:paraId="51EF6E55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D3E2B1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508A3D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78170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BBC339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14411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3A11ADE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4A3B2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1CB5F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22009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20D59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534D5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16E7B3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5B68BB51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96892C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6BD4160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25E62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F51B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B371D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C755A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D1FB32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427E60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9AFBF9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557D5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8B62D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00218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0CDF5397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BE706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8F0D11C" w14:textId="02EE3F5A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D43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599307F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A69FE5" w14:textId="6A16D4C4" w:rsidR="00ED72A0" w:rsidRPr="003B7D7B" w:rsidRDefault="00EC00AF" w:rsidP="00EC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2B5101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DAE1949" w14:textId="46471509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EC00A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7B0CF0D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A7F5FF6" w14:textId="68325F45" w:rsidR="00ED72A0" w:rsidRPr="003B7D7B" w:rsidRDefault="005464AC" w:rsidP="005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439138B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5395783" w14:textId="4E42B044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3DF1BA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1358294" w14:textId="480EF30D" w:rsidR="00ED72A0" w:rsidRPr="003B7D7B" w:rsidRDefault="005464AC" w:rsidP="005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72A0" w:rsidRPr="003B7D7B" w14:paraId="323C3EC0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E9689F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2036C4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016CC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5AB03A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CB8A8E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335D5A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5259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9344109" w14:textId="619E98FE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4AFAB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24F133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A0F07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F34A8C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46A5C16A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C401E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52E94F4C" w14:textId="4A773290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5B93E7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4206D19" w14:textId="01F0A8E0" w:rsidR="00ED72A0" w:rsidRPr="003B7D7B" w:rsidRDefault="005044B4" w:rsidP="0060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06316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7A1DD50" w14:textId="653DBFC7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5" w:type="dxa"/>
            <w:shd w:val="clear" w:color="auto" w:fill="auto"/>
          </w:tcPr>
          <w:p w14:paraId="57B4160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2BD43A9" w14:textId="1C60390C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21D98AA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1A9F859" w14:textId="5CF4FECB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0A93E9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7D2A235" w14:textId="2FCB0716" w:rsidR="00ED72A0" w:rsidRPr="003B7D7B" w:rsidRDefault="005464AC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D72A0" w:rsidRPr="003B7D7B" w14:paraId="347E12E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FF9EA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11A63F64" w14:textId="59DBAA22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31DAA1B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B7AC0C6" w14:textId="4472B891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4236D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A3F61F9" w14:textId="0588A8B9" w:rsidR="00ED72A0" w:rsidRPr="003B7D7B" w:rsidRDefault="00600D6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7C9E75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6072818" w14:textId="0D9DD155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B9A1D2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25E15E0" w14:textId="3DDF9BC5" w:rsidR="00ED72A0" w:rsidRPr="003B7D7B" w:rsidRDefault="00E858C2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E79F3A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7849611" w14:textId="4667AF3B" w:rsidR="00ED72A0" w:rsidRPr="003B7D7B" w:rsidRDefault="00E858C2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44B4" w:rsidRPr="003B7D7B" w14:paraId="076CB468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5B36AC6" w14:textId="36CF4A49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1F13FC15" w14:textId="496199DA" w:rsidR="005044B4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5CBA7669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5D909A" w14:textId="2BE5F62E" w:rsidR="005044B4" w:rsidRDefault="00600D66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8816AD1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7EBABF7" w14:textId="37E273FE" w:rsidR="005044B4" w:rsidRPr="003B7D7B" w:rsidRDefault="00600D6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07310CFC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FCBC263" w14:textId="7AAB2196" w:rsidR="005044B4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ED3B90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12D6DC" w14:textId="4F990AB9" w:rsidR="005044B4" w:rsidRDefault="00C403B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BC97DB3" w14:textId="77777777" w:rsidR="005044B4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BE83CAE" w14:textId="3D3D289C" w:rsidR="005044B4" w:rsidRDefault="00C403B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7CFB196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3A8AE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9315770" w14:textId="2CB01441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54F4588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CF40728" w14:textId="0103DCF3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43" w:type="dxa"/>
            <w:shd w:val="clear" w:color="auto" w:fill="auto"/>
          </w:tcPr>
          <w:p w14:paraId="78C36F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7C99B03B" w14:textId="36495F86" w:rsidR="00ED72A0" w:rsidRPr="003B7D7B" w:rsidRDefault="00600D6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F0AB7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9382561" w14:textId="6EBEC97B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46" w:type="dxa"/>
            <w:shd w:val="clear" w:color="auto" w:fill="auto"/>
          </w:tcPr>
          <w:p w14:paraId="09FED1E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C778B1" w14:textId="352D2030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726DD5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AADEA1B" w14:textId="186B443B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1F31D82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80A47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9838E" w14:textId="22C4B130" w:rsidR="00ED72A0" w:rsidRPr="003B7D7B" w:rsidRDefault="005044B4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43F77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7E18C2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8E55" w14:textId="1C0947FB" w:rsidR="00ED72A0" w:rsidRPr="003B7D7B" w:rsidRDefault="00600D6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EC00AF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FC1033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4E829" w14:textId="60C54931" w:rsidR="00ED72A0" w:rsidRPr="003B7D7B" w:rsidRDefault="00600D6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EC00AF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5" w:type="dxa"/>
            <w:shd w:val="clear" w:color="auto" w:fill="auto"/>
          </w:tcPr>
          <w:p w14:paraId="536B59E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4ADC" w14:textId="3B2B68EC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46" w:type="dxa"/>
            <w:shd w:val="clear" w:color="auto" w:fill="auto"/>
          </w:tcPr>
          <w:p w14:paraId="40F5C67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CB12E" w14:textId="1F71A36B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5AB610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9691A" w14:textId="0D024093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ED72A0" w:rsidRPr="003B7D7B" w14:paraId="046AAE84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63DEB2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2072ACE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A5FF82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EC0C38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41991B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23F90A5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40F00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6EA08315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ED1BF4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FA4E4C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3E9B78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831AA9A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2C364CC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BB5A5E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52A9EE8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C315F1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D196385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20BDCAE" w14:textId="20B55DE0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43" w:type="dxa"/>
            <w:shd w:val="clear" w:color="auto" w:fill="auto"/>
          </w:tcPr>
          <w:p w14:paraId="1C1DC05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C680413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D712829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1EB63C" w14:textId="7A7455DC" w:rsidR="00ED72A0" w:rsidRPr="003B7D7B" w:rsidRDefault="00E858C2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A421A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44EE411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44A797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BDE0C37" w14:textId="0576D937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245" w:type="dxa"/>
            <w:shd w:val="clear" w:color="auto" w:fill="auto"/>
          </w:tcPr>
          <w:p w14:paraId="10879B5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D5E03E2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AC7DB4D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0350FE2" w14:textId="3BC14A41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4EAF35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2933FC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6020856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706A5AF" w14:textId="5C0ECAA9" w:rsidR="00ED72A0" w:rsidRPr="003B7D7B" w:rsidRDefault="00E858C2" w:rsidP="007C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50EE7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67CAFA7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F85EA1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5342CC" w14:textId="1439EFF2" w:rsidR="00ED72A0" w:rsidRPr="003B7D7B" w:rsidRDefault="003A0723" w:rsidP="00D52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ED72A0" w:rsidRPr="003B7D7B" w14:paraId="43D5662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3A2C186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11B68" w14:textId="7FA646BB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  <w:r w:rsidR="00F559C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4D75458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9F8A" w14:textId="3EF0DFC8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EC00AF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B0D28A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7F5C" w14:textId="4B0BADCA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</w:t>
            </w:r>
            <w:r w:rsidR="00D43F7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766BCD7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BD99" w14:textId="15A06698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246" w:type="dxa"/>
            <w:shd w:val="clear" w:color="auto" w:fill="auto"/>
          </w:tcPr>
          <w:p w14:paraId="7737642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9461E" w14:textId="3DF913BA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46" w:type="dxa"/>
            <w:shd w:val="clear" w:color="auto" w:fill="auto"/>
          </w:tcPr>
          <w:p w14:paraId="35D3B7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2C33" w14:textId="3C8F3C61" w:rsidR="00ED72A0" w:rsidRPr="003B7D7B" w:rsidRDefault="005464AC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</w:t>
            </w:r>
          </w:p>
        </w:tc>
      </w:tr>
      <w:tr w:rsidR="00ED72A0" w:rsidRPr="003B7D7B" w14:paraId="39EF78C4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CBC1CBC" w14:textId="77777777" w:rsidR="00ED72A0" w:rsidRPr="003B7D7B" w:rsidRDefault="00ED72A0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07A7583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3A4E158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2AFECA0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215A69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70A1E20D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702B875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7E6B2CC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288713B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A4723E3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6388D10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3ADEB70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762720DF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624FA94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7AA8D8F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B452EC9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3820A6C4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748D0E73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461505AB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2F874C76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534149CB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4F949F0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A964E28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8814B25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082A0999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4FBEDF17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DF4FBB" w:rsidRPr="003B7D7B" w14:paraId="6603A069" w14:textId="77777777" w:rsidTr="00105860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672AD1C8" w14:textId="77777777" w:rsidR="00DF4FBB" w:rsidRPr="003B7D7B" w:rsidRDefault="00DF4FBB" w:rsidP="00105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70BEE27C" w14:textId="77777777" w:rsidR="00DF4FBB" w:rsidRPr="003B7D7B" w:rsidRDefault="00DF4FBB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ED72A0" w:rsidRPr="003B7D7B" w14:paraId="23DB0AF8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BDC13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3B7D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87" w:type="dxa"/>
            <w:shd w:val="clear" w:color="auto" w:fill="auto"/>
          </w:tcPr>
          <w:p w14:paraId="74DD68A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D03EBD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A7B5A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9502C3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3BC81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1BA8D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CDE7E8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EA8324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59E44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3C0945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0729C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279458A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54084D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37340CA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2D674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84DB7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88B16B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AF3929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D4CA85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0E1FB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86705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340F7F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E76697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FB9022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61B3DC7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11ABB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9A4FC8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3" w:type="dxa"/>
            <w:shd w:val="clear" w:color="auto" w:fill="auto"/>
          </w:tcPr>
          <w:p w14:paraId="49787D3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E6898F3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C0605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83BEC8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45" w:type="dxa"/>
            <w:shd w:val="clear" w:color="auto" w:fill="auto"/>
          </w:tcPr>
          <w:p w14:paraId="0DEEB1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90BBCD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7258012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5323E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39BE53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B6464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181</w:t>
            </w:r>
          </w:p>
        </w:tc>
      </w:tr>
      <w:tr w:rsidR="00ED72A0" w:rsidRPr="003B7D7B" w14:paraId="0D4D219B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C1D17F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132C75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BA5BB5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011101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9A3E6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FD45E6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31363E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9105C7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3B7988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563F47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6A78A7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47811B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7ADFA31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30EF5A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B7D7B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4FF2BFF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43" w:type="dxa"/>
            <w:shd w:val="clear" w:color="auto" w:fill="auto"/>
          </w:tcPr>
          <w:p w14:paraId="2EBA43D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AC946E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B2D84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620D2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245" w:type="dxa"/>
            <w:shd w:val="clear" w:color="auto" w:fill="auto"/>
          </w:tcPr>
          <w:p w14:paraId="54391C4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DFE68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4052D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5B021C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10BCC2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CA46C6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D72A0" w:rsidRPr="003B7D7B" w14:paraId="1FDF730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7080134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F681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3" w:type="dxa"/>
            <w:shd w:val="clear" w:color="auto" w:fill="auto"/>
          </w:tcPr>
          <w:p w14:paraId="58FA606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16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035413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3D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45" w:type="dxa"/>
            <w:shd w:val="clear" w:color="auto" w:fill="auto"/>
          </w:tcPr>
          <w:p w14:paraId="1B2C7BD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80DD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46" w:type="dxa"/>
            <w:shd w:val="clear" w:color="auto" w:fill="auto"/>
          </w:tcPr>
          <w:p w14:paraId="285710E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8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33080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95A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b/>
                <w:bCs/>
                <w:sz w:val="26"/>
                <w:szCs w:val="26"/>
              </w:rPr>
              <w:t>181</w:t>
            </w:r>
          </w:p>
        </w:tc>
      </w:tr>
      <w:tr w:rsidR="00ED72A0" w:rsidRPr="003B7D7B" w14:paraId="61430109" w14:textId="77777777" w:rsidTr="00CC30C6">
        <w:trPr>
          <w:trHeight w:val="19"/>
        </w:trPr>
        <w:tc>
          <w:tcPr>
            <w:tcW w:w="2078" w:type="dxa"/>
            <w:shd w:val="clear" w:color="auto" w:fill="auto"/>
          </w:tcPr>
          <w:p w14:paraId="5A4D9E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EC0BA5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BA493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F96BAA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484BC5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733A3DA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C5D218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3BDB8E9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0FABF5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E8BC0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27341D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0AB1C79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72A5A714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28BA8E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22DBC90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4BC48AA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63C9F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EB6B0B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1A570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02EB4E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823192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5878F03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C861AE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FC35F0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55211EC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47E1FFF0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807A9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3906D0A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557EBA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9B497C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030A92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5D7208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48</w:t>
            </w:r>
          </w:p>
        </w:tc>
        <w:tc>
          <w:tcPr>
            <w:tcW w:w="245" w:type="dxa"/>
            <w:shd w:val="clear" w:color="auto" w:fill="auto"/>
          </w:tcPr>
          <w:p w14:paraId="2908AF1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D3103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6C718D3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B4469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A7EF65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3BDEAB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D72A0" w:rsidRPr="003B7D7B" w14:paraId="69F9CF1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4424806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3B7D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75E4CE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7B8115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B7DA932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ED0A94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5FBA30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1AAE66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4564F4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E2CC17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606EE8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2F9E4C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7CB369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72A0" w:rsidRPr="003B7D7B" w14:paraId="1CA8EA5C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F8B755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14212A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43" w:type="dxa"/>
            <w:shd w:val="clear" w:color="auto" w:fill="auto"/>
          </w:tcPr>
          <w:p w14:paraId="57551FF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7B7F1A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  <w:shd w:val="clear" w:color="auto" w:fill="auto"/>
          </w:tcPr>
          <w:p w14:paraId="66BEE3A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430F9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5F1CF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8B2FEE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15E9B8B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260F5D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C30D8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1EA82C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72A0" w:rsidRPr="003B7D7B" w14:paraId="4823E66D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173396E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6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312FFCD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1903D2C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2B9A36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6BED6C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243404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2905BA6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BCD2715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86141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625070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58C21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BDE3F00" w14:textId="77777777" w:rsidR="00ED72A0" w:rsidRPr="003B7D7B" w:rsidRDefault="00ED72A0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50AF09D6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244BAE2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3B7D7B">
              <w:rPr>
                <w:rFonts w:ascii="Angsana New" w:eastAsia="Batang" w:hAnsi="Angsana New"/>
                <w:sz w:val="26"/>
                <w:szCs w:val="26"/>
              </w:rPr>
              <w:t xml:space="preserve">12  </w:t>
            </w:r>
            <w:r w:rsidRPr="003B7D7B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664DD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1889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669B981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A27856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43" w:type="dxa"/>
            <w:shd w:val="clear" w:color="auto" w:fill="auto"/>
          </w:tcPr>
          <w:p w14:paraId="593667D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173B44D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57CD488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964E52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6" w:type="dxa"/>
            <w:shd w:val="clear" w:color="auto" w:fill="auto"/>
          </w:tcPr>
          <w:p w14:paraId="2EB8994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ADE3A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3A80A36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40A781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72A0" w:rsidRPr="003B7D7B" w14:paraId="6E5664F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6619492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6B6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43" w:type="dxa"/>
            <w:shd w:val="clear" w:color="auto" w:fill="auto"/>
          </w:tcPr>
          <w:p w14:paraId="0ADC5F0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5591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70A7BC3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D7E2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45" w:type="dxa"/>
            <w:shd w:val="clear" w:color="auto" w:fill="auto"/>
          </w:tcPr>
          <w:p w14:paraId="4B0D59B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6AB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46" w:type="dxa"/>
            <w:shd w:val="clear" w:color="auto" w:fill="auto"/>
          </w:tcPr>
          <w:p w14:paraId="4163047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FFB9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10548576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C80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ED72A0" w:rsidRPr="003B7D7B" w14:paraId="457C7DE2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36B7E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4DEBF45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00A334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525D298A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B0F86BF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7DB131A3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1CA3BC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1663AA4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888BBC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099053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96A81E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560629C0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D72A0" w:rsidRPr="003B7D7B" w14:paraId="67AA2F03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53F6221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2485AD4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7558B75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7D3DB59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592C8F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3" w:type="dxa"/>
            <w:shd w:val="clear" w:color="auto" w:fill="auto"/>
          </w:tcPr>
          <w:p w14:paraId="2B355BB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90C5219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B66206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7DB4AF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2D77D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0FF5C7DB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300CCD0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0BE2081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45" w:type="dxa"/>
            <w:shd w:val="clear" w:color="auto" w:fill="auto"/>
          </w:tcPr>
          <w:p w14:paraId="08F1BFA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D51DB0F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4D982F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3D3EC5D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141F627C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11F974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9B98C7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40E8A0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29364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4139728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9ACC2C" w14:textId="77777777" w:rsidR="00ED72A0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3978A88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ED72A0" w:rsidRPr="003B7D7B" w14:paraId="4B67FF9E" w14:textId="77777777" w:rsidTr="00105860">
        <w:trPr>
          <w:trHeight w:val="19"/>
        </w:trPr>
        <w:tc>
          <w:tcPr>
            <w:tcW w:w="2078" w:type="dxa"/>
            <w:shd w:val="clear" w:color="auto" w:fill="auto"/>
          </w:tcPr>
          <w:p w14:paraId="06DA7B5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7D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B0FC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43" w:type="dxa"/>
            <w:shd w:val="clear" w:color="auto" w:fill="auto"/>
          </w:tcPr>
          <w:p w14:paraId="5159F8B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7B577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243" w:type="dxa"/>
            <w:shd w:val="clear" w:color="auto" w:fill="auto"/>
          </w:tcPr>
          <w:p w14:paraId="53E94B0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1341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45" w:type="dxa"/>
            <w:shd w:val="clear" w:color="auto" w:fill="auto"/>
          </w:tcPr>
          <w:p w14:paraId="3B687F05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DB7C9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46" w:type="dxa"/>
            <w:shd w:val="clear" w:color="auto" w:fill="auto"/>
          </w:tcPr>
          <w:p w14:paraId="7EE0731B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CD1E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246" w:type="dxa"/>
            <w:shd w:val="clear" w:color="auto" w:fill="auto"/>
          </w:tcPr>
          <w:p w14:paraId="17FCCDB4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C3CDE" w14:textId="77777777" w:rsidR="00ED72A0" w:rsidRPr="003B7D7B" w:rsidRDefault="00ED72A0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215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0D49CD7" w14:textId="6140BEFB" w:rsidR="00516610" w:rsidRPr="00516610" w:rsidRDefault="0051661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Pr="00516610">
        <w:rPr>
          <w:rFonts w:asciiTheme="majorBidi" w:hAnsiTheme="majorBidi" w:cstheme="majorBidi"/>
          <w:sz w:val="30"/>
          <w:szCs w:val="30"/>
        </w:rPr>
        <w:t xml:space="preserve">30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516610">
        <w:rPr>
          <w:rFonts w:asciiTheme="majorBidi" w:hAnsiTheme="majorBidi" w:cstheme="majorBidi"/>
          <w:sz w:val="30"/>
          <w:szCs w:val="30"/>
        </w:rPr>
        <w:t xml:space="preserve">60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bookmarkEnd w:id="4"/>
    <w:p w14:paraId="409CB52D" w14:textId="77777777" w:rsidR="00ED72A0" w:rsidRPr="00ED72A0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D08D99" w14:textId="48DA803E" w:rsidR="00B36F9B" w:rsidRPr="006375B5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4971BD4" w14:textId="45615846" w:rsidR="006719AD" w:rsidRPr="006375B5" w:rsidRDefault="00C35F8B" w:rsidP="00A0204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49D50D05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0D6157AE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6A6D600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31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10A3175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766A8396" w:rsidR="00A75B33" w:rsidRPr="000E564C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589B9A00" w:rsidR="00A75B33" w:rsidRPr="000E564C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62A5610C" w:rsidR="00A75B33" w:rsidRPr="000E564C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55060A1F" w:rsidR="00A75B33" w:rsidRPr="000E564C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15FB8C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3BAF8AA2" w14:textId="77777777" w:rsidTr="00D577D9">
        <w:tc>
          <w:tcPr>
            <w:tcW w:w="2321" w:type="pct"/>
          </w:tcPr>
          <w:p w14:paraId="2FB83B0A" w14:textId="5B3A6D81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57F27923" w14:textId="77777777" w:rsidTr="00D577D9">
        <w:tc>
          <w:tcPr>
            <w:tcW w:w="2321" w:type="pct"/>
          </w:tcPr>
          <w:p w14:paraId="58664ED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</w:tcPr>
          <w:p w14:paraId="67EAFD05" w14:textId="4C16A975" w:rsidR="00A75B33" w:rsidRPr="006375B5" w:rsidRDefault="002B3F76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7" w:type="pct"/>
          </w:tcPr>
          <w:p w14:paraId="3CF9992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7491E8" w14:textId="57E157A4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1" w:type="pct"/>
          </w:tcPr>
          <w:p w14:paraId="690E41F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0605B6" w14:textId="3E81AB68" w:rsidR="00A75B33" w:rsidRPr="006375B5" w:rsidRDefault="00E858C2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A53B278" w14:textId="09817831" w:rsidR="00A75B33" w:rsidRPr="006375B5" w:rsidRDefault="00A75B33" w:rsidP="0086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75B33" w:rsidRPr="006375B5" w14:paraId="1B165DF1" w14:textId="77777777" w:rsidTr="00D577D9">
        <w:tc>
          <w:tcPr>
            <w:tcW w:w="2321" w:type="pct"/>
          </w:tcPr>
          <w:p w14:paraId="0C1E21D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0" w:type="pct"/>
          </w:tcPr>
          <w:p w14:paraId="7B05CF35" w14:textId="1C6FCBB1" w:rsidR="00A75B33" w:rsidRPr="006375B5" w:rsidRDefault="002B3F76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8EB1FB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2D5652" w14:textId="4C0BC28B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51" w:type="pct"/>
          </w:tcPr>
          <w:p w14:paraId="69557E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FE79D1D" w14:textId="0F9991D8" w:rsidR="00A75B33" w:rsidRPr="006375B5" w:rsidRDefault="00E858C2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38324F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2E2A38" w14:textId="015FF407" w:rsidR="00A75B33" w:rsidRPr="006375B5" w:rsidRDefault="00A75B33" w:rsidP="0086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75B33" w:rsidRPr="006375B5" w14:paraId="7C900C1E" w14:textId="77777777" w:rsidTr="00D577D9">
        <w:tc>
          <w:tcPr>
            <w:tcW w:w="2321" w:type="pct"/>
          </w:tcPr>
          <w:p w14:paraId="15696EA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64EB0C14" w:rsidR="00A75B33" w:rsidRPr="006375B5" w:rsidRDefault="002B3F76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47" w:type="pct"/>
          </w:tcPr>
          <w:p w14:paraId="721FD7C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1793BD6F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F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1" w:type="pct"/>
          </w:tcPr>
          <w:p w14:paraId="66F7844F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117CD5E0" w:rsidR="00A75B33" w:rsidRPr="006375B5" w:rsidRDefault="00E858C2" w:rsidP="00A1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32FD7A8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151DCCA" w14:textId="6F381A4F" w:rsidR="00A75B33" w:rsidRPr="00A75B33" w:rsidRDefault="00A75B33" w:rsidP="0086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5B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75B33" w:rsidRPr="006375B5" w14:paraId="0B50D796" w14:textId="77777777" w:rsidTr="00D577D9">
        <w:trPr>
          <w:trHeight w:val="380"/>
        </w:trPr>
        <w:tc>
          <w:tcPr>
            <w:tcW w:w="2321" w:type="pct"/>
          </w:tcPr>
          <w:p w14:paraId="0FEBB1FB" w14:textId="7356D1EF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6017ADE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7F20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8BDDD7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3CA53E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0193BF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B8DBD2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E9F4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26D3AAD8" w14:textId="77777777" w:rsidTr="001D30A8">
        <w:tc>
          <w:tcPr>
            <w:tcW w:w="2321" w:type="pct"/>
          </w:tcPr>
          <w:p w14:paraId="1CAEE93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D34FCE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D8012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B185D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68845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AAB5E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211621F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EDF4C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832" w:rsidRPr="006375B5" w14:paraId="3E8E0E6A" w14:textId="77777777" w:rsidTr="001D30A8">
        <w:tc>
          <w:tcPr>
            <w:tcW w:w="2321" w:type="pct"/>
          </w:tcPr>
          <w:p w14:paraId="214DD752" w14:textId="79BD909E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1B84956D" w:rsidR="00F33832" w:rsidRPr="006375B5" w:rsidRDefault="000F2F57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2F583CF6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4BBF4D12" w:rsidR="00F33832" w:rsidRPr="006375B5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</w:tcPr>
          <w:p w14:paraId="72AA90DF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72974E2D" w:rsidR="00F33832" w:rsidRPr="006375B5" w:rsidRDefault="000F2F57" w:rsidP="00E8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2E9D5F8D" w:rsidR="00F33832" w:rsidRPr="006375B5" w:rsidRDefault="00F33832" w:rsidP="00BF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31D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33832" w:rsidRPr="006375B5" w14:paraId="048444CA" w14:textId="77777777" w:rsidTr="001D30A8">
        <w:tc>
          <w:tcPr>
            <w:tcW w:w="2321" w:type="pct"/>
          </w:tcPr>
          <w:p w14:paraId="6ACBC36F" w14:textId="2853E06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1383DCA4" w:rsidR="00F33832" w:rsidRPr="006375B5" w:rsidRDefault="002D0A8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14:paraId="1ED31997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2AE78422" w:rsidR="00F33832" w:rsidRPr="006375B5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24F87">
              <w:rPr>
                <w:rFonts w:asciiTheme="majorBidi" w:hAnsiTheme="majorBidi" w:cstheme="majorBidi" w:hint="cs"/>
                <w:sz w:val="30"/>
                <w:szCs w:val="30"/>
              </w:rPr>
              <w:t>475</w:t>
            </w:r>
          </w:p>
        </w:tc>
        <w:tc>
          <w:tcPr>
            <w:tcW w:w="151" w:type="pct"/>
          </w:tcPr>
          <w:p w14:paraId="693BD7D1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7D25B402" w:rsidR="00F33832" w:rsidRPr="006375B5" w:rsidRDefault="00E858C2" w:rsidP="00D0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1DCC137C" w:rsidR="00F33832" w:rsidRPr="006375B5" w:rsidRDefault="00F33832" w:rsidP="0086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3832" w:rsidRPr="006375B5" w14:paraId="2AA815D1" w14:textId="77777777" w:rsidTr="001D30A8">
        <w:tc>
          <w:tcPr>
            <w:tcW w:w="2321" w:type="pct"/>
          </w:tcPr>
          <w:p w14:paraId="65D9914A" w14:textId="39142F13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66A7A25E" w14:textId="5C8D42A4" w:rsidR="00F33832" w:rsidRPr="006375B5" w:rsidRDefault="002D0A8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147" w:type="pct"/>
          </w:tcPr>
          <w:p w14:paraId="480CCBDC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F59D5A" w14:textId="0B174FBF" w:rsidR="00F33832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4,173</w:t>
            </w:r>
          </w:p>
        </w:tc>
        <w:tc>
          <w:tcPr>
            <w:tcW w:w="151" w:type="pct"/>
          </w:tcPr>
          <w:p w14:paraId="42A244C9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635AA9C" w14:textId="5D10D64E" w:rsidR="00F33832" w:rsidRPr="006375B5" w:rsidRDefault="00E858C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7" w:type="pct"/>
          </w:tcPr>
          <w:p w14:paraId="33DF0979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E7B48E4" w14:textId="74E8F8E1" w:rsidR="00F33832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F33832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0255EEB3" w:rsidR="00F33832" w:rsidRPr="006375B5" w:rsidRDefault="002D0A8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147" w:type="pct"/>
          </w:tcPr>
          <w:p w14:paraId="7DE91B8D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374C4E41" w:rsidR="00F33832" w:rsidRPr="006375B5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151" w:type="pct"/>
          </w:tcPr>
          <w:p w14:paraId="1ED4B493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2A77B56D" w:rsidR="00F33832" w:rsidRPr="006375B5" w:rsidRDefault="00E858C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F33832" w:rsidRPr="006375B5" w:rsidRDefault="00F33832" w:rsidP="00F3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0F73A5A3" w:rsidR="00F33832" w:rsidRPr="006375B5" w:rsidRDefault="00F33832" w:rsidP="00F3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5B33" w:rsidRPr="006375B5" w14:paraId="1BE4B559" w14:textId="77777777" w:rsidTr="001D30A8">
        <w:tc>
          <w:tcPr>
            <w:tcW w:w="2321" w:type="pct"/>
          </w:tcPr>
          <w:p w14:paraId="311B8A4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3EB0B8EA" w:rsidR="00A75B33" w:rsidRPr="006375B5" w:rsidRDefault="002D0A82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5,171</w:t>
            </w:r>
          </w:p>
        </w:tc>
        <w:tc>
          <w:tcPr>
            <w:tcW w:w="147" w:type="pct"/>
          </w:tcPr>
          <w:p w14:paraId="2C967FBF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0169E9B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F33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51" w:type="pct"/>
          </w:tcPr>
          <w:p w14:paraId="7BFB7D6D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3D2F4AA1" w:rsidR="00A75B33" w:rsidRPr="006375B5" w:rsidRDefault="00E858C2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F2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7" w:type="pct"/>
          </w:tcPr>
          <w:p w14:paraId="14D97F8A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060CD252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33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C0C7988" w14:textId="28FBDA40" w:rsidR="002241B4" w:rsidRPr="006375B5" w:rsidRDefault="0022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2F7D30B9" w14:textId="7877EEAE" w:rsidR="007062C0" w:rsidRPr="006375B5" w:rsidRDefault="00C35F8B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  <w:r w:rsidR="00934FD7" w:rsidRPr="006375B5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E6E133A" w14:textId="40DC1522" w:rsidR="0046362C" w:rsidRDefault="0046362C" w:rsidP="0046362C">
      <w:pPr>
        <w:rPr>
          <w:sz w:val="30"/>
          <w:szCs w:val="30"/>
          <w:lang w:eastAsia="x-none"/>
        </w:rPr>
      </w:pPr>
    </w:p>
    <w:p w14:paraId="40F37BBE" w14:textId="77FF2194" w:rsidR="00274EE2" w:rsidRPr="00274EE2" w:rsidRDefault="00274EE2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74EE2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>4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เมษายน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>2566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ที่ประชุมมีมติอนุมัติการขายหุ้นสามัญทั้งหมดในบริษัท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เทคโนโลยี</w:t>
      </w:r>
      <w:r w:rsidRPr="00274EE2">
        <w:rPr>
          <w:rFonts w:asciiTheme="majorBidi" w:hAnsiTheme="majorBidi"/>
          <w:sz w:val="30"/>
          <w:szCs w:val="30"/>
          <w:cs/>
        </w:rPr>
        <w:t xml:space="preserve"> (</w:t>
      </w:r>
      <w:r w:rsidRPr="00274EE2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274EE2">
        <w:rPr>
          <w:rFonts w:asciiTheme="majorBidi" w:hAnsiTheme="majorBidi"/>
          <w:sz w:val="30"/>
          <w:szCs w:val="30"/>
          <w:cs/>
        </w:rPr>
        <w:t xml:space="preserve">) </w:t>
      </w:r>
      <w:r w:rsidRPr="00274EE2">
        <w:rPr>
          <w:rFonts w:asciiTheme="majorBidi" w:hAnsiTheme="majorBidi" w:hint="cs"/>
          <w:sz w:val="30"/>
          <w:szCs w:val="30"/>
          <w:cs/>
        </w:rPr>
        <w:t>จำกัด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ให้แก่บริษัท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274EE2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โฮลดิ้งส์</w:t>
      </w:r>
      <w:r w:rsidRPr="00274EE2">
        <w:rPr>
          <w:rFonts w:asciiTheme="majorBidi" w:hAnsiTheme="majorBidi"/>
          <w:sz w:val="30"/>
          <w:szCs w:val="30"/>
          <w:cs/>
        </w:rPr>
        <w:t xml:space="preserve"> (</w:t>
      </w:r>
      <w:r w:rsidRPr="00274EE2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274EE2">
        <w:rPr>
          <w:rFonts w:asciiTheme="majorBidi" w:hAnsiTheme="majorBidi"/>
          <w:sz w:val="30"/>
          <w:szCs w:val="30"/>
          <w:cs/>
        </w:rPr>
        <w:t xml:space="preserve">) </w:t>
      </w:r>
      <w:r w:rsidRPr="00274EE2">
        <w:rPr>
          <w:rFonts w:asciiTheme="majorBidi" w:hAnsiTheme="majorBidi" w:hint="cs"/>
          <w:sz w:val="30"/>
          <w:szCs w:val="30"/>
          <w:cs/>
        </w:rPr>
        <w:t>จำกัด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ซึ่งเป็นกิจการที่เกี่ยวข้องกัน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ในราคาระหว่าง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>440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ล้านบาท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ถึง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>480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ล้านบาท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โดยธุรกรรมดังกล่าวคาดว่าจะแล้วเสร็จภายในเดือนพฤษภาคม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>2566</w:t>
      </w:r>
    </w:p>
    <w:p w14:paraId="57DF0396" w14:textId="77777777" w:rsidR="00274EE2" w:rsidRPr="00274EE2" w:rsidRDefault="00274EE2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38C99" w14:textId="4B322B55" w:rsidR="005A21E4" w:rsidRPr="005A21E4" w:rsidRDefault="00274EE2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4EE2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 xml:space="preserve">9 </w:t>
      </w:r>
      <w:r w:rsidRPr="00274EE2">
        <w:rPr>
          <w:rFonts w:asciiTheme="majorBidi" w:hAnsiTheme="majorBidi" w:hint="cs"/>
          <w:sz w:val="30"/>
          <w:szCs w:val="30"/>
          <w:cs/>
        </w:rPr>
        <w:t>พฤษภาคม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 xml:space="preserve">2566 </w:t>
      </w:r>
      <w:r w:rsidRPr="00274EE2">
        <w:rPr>
          <w:rFonts w:asciiTheme="majorBidi" w:hAnsiTheme="majorBidi" w:hint="cs"/>
          <w:sz w:val="30"/>
          <w:szCs w:val="30"/>
          <w:cs/>
        </w:rPr>
        <w:t>ที่ประชุมมีมติอนุมัติให้บริษัทและบริษัทย่อยเสนอขายทรัพย์สินให้แก่ทรัสต์เพื่อการลงทุนในอสังหาริมทรัพย์และสิทธิการเช่าอสังหาริมทรัพย์เพื่ออุตสาหกรรม</w:t>
      </w:r>
      <w:r>
        <w:rPr>
          <w:rFonts w:asciiTheme="majorBidi" w:hAnsiTheme="majorBidi"/>
          <w:sz w:val="30"/>
          <w:szCs w:val="30"/>
        </w:rPr>
        <w:br/>
      </w:r>
      <w:r w:rsidRPr="00274EE2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hint="cs"/>
          <w:sz w:val="30"/>
          <w:szCs w:val="30"/>
          <w:cs/>
        </w:rPr>
        <w:t>รวมทั้งการดำเนินการอื่นใดที่จำเป็นและเกี่ยวเนื่องกับการเสนอขายทรัพย์สินดังกล่าว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274EE2">
        <w:rPr>
          <w:rFonts w:asciiTheme="majorBidi" w:hAnsiTheme="majorBidi" w:hint="cs"/>
          <w:sz w:val="30"/>
          <w:szCs w:val="30"/>
          <w:cs/>
        </w:rPr>
        <w:t>ในวงเงิน</w:t>
      </w:r>
      <w:r w:rsidRPr="00274EE2">
        <w:rPr>
          <w:rFonts w:asciiTheme="majorBidi" w:hAnsiTheme="majorBidi"/>
          <w:sz w:val="30"/>
          <w:szCs w:val="30"/>
          <w:cs/>
        </w:rPr>
        <w:t xml:space="preserve"> </w:t>
      </w:r>
      <w:r w:rsidRPr="00274EE2">
        <w:rPr>
          <w:rFonts w:asciiTheme="majorBidi" w:hAnsiTheme="majorBidi" w:cstheme="majorBidi"/>
          <w:sz w:val="30"/>
          <w:szCs w:val="30"/>
        </w:rPr>
        <w:t xml:space="preserve">1,480 </w:t>
      </w:r>
      <w:r w:rsidR="008F2A69">
        <w:rPr>
          <w:rFonts w:asciiTheme="majorBidi" w:hAnsiTheme="majorBidi" w:cstheme="majorBidi" w:hint="cs"/>
          <w:sz w:val="30"/>
          <w:szCs w:val="30"/>
          <w:cs/>
        </w:rPr>
        <w:t>ล้านบาท ถึง</w:t>
      </w:r>
      <w:r w:rsidRPr="00274EE2">
        <w:rPr>
          <w:rFonts w:asciiTheme="majorBidi" w:hAnsiTheme="majorBidi" w:cstheme="majorBidi"/>
          <w:sz w:val="30"/>
          <w:szCs w:val="30"/>
        </w:rPr>
        <w:t xml:space="preserve"> 1,600 </w:t>
      </w:r>
      <w:r w:rsidRPr="00274EE2"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5A21E4" w:rsidRPr="005A21E4" w:rsidSect="005462CF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146F" w14:textId="77777777" w:rsidR="00EB0218" w:rsidRDefault="00EB0218" w:rsidP="00900EE2">
      <w:r>
        <w:separator/>
      </w:r>
    </w:p>
  </w:endnote>
  <w:endnote w:type="continuationSeparator" w:id="0">
    <w:p w14:paraId="58732FC1" w14:textId="77777777" w:rsidR="00EB0218" w:rsidRDefault="00EB0218" w:rsidP="00900EE2">
      <w:r>
        <w:continuationSeparator/>
      </w:r>
    </w:p>
  </w:endnote>
  <w:endnote w:type="continuationNotice" w:id="1">
    <w:p w14:paraId="3AECACBC" w14:textId="77777777" w:rsidR="00EB0218" w:rsidRDefault="00EB0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2427FAA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E564C" w:rsidRPr="000E564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16277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0B567" w14:textId="494B80DA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E564C" w:rsidRPr="000E564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1804" w14:textId="77777777" w:rsidR="00EB0218" w:rsidRDefault="00EB0218" w:rsidP="00900EE2">
      <w:r>
        <w:separator/>
      </w:r>
    </w:p>
  </w:footnote>
  <w:footnote w:type="continuationSeparator" w:id="0">
    <w:p w14:paraId="3CD3FC00" w14:textId="77777777" w:rsidR="00EB0218" w:rsidRDefault="00EB0218" w:rsidP="00900EE2">
      <w:r>
        <w:continuationSeparator/>
      </w:r>
    </w:p>
  </w:footnote>
  <w:footnote w:type="continuationNotice" w:id="1">
    <w:p w14:paraId="1DDB62AB" w14:textId="77777777" w:rsidR="00EB0218" w:rsidRDefault="00EB02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19D4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54FE09" w14:textId="77777777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2566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36EF31E" w14:textId="77777777" w:rsidR="00AD7484" w:rsidRPr="00044B3C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E1EAA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09CB64" w14:textId="77777777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2566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5002116C" w14:textId="77777777" w:rsidR="007F40F3" w:rsidRPr="00093AA2" w:rsidRDefault="007F40F3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2CF" w14:textId="77777777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3A6F97C5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1E3FB9" w14:textId="77777777" w:rsidR="00093AA2" w:rsidRPr="005351FF" w:rsidRDefault="00093AA2" w:rsidP="00093A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2566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1DA6561A" w14:textId="77777777" w:rsidR="007F40F3" w:rsidRPr="00093AA2" w:rsidRDefault="007F40F3" w:rsidP="002B7FDF">
    <w:pPr>
      <w:pStyle w:val="Header"/>
      <w:rPr>
        <w:rFonts w:ascii="Angsana New" w:hAnsi="Angsana New"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D46CC1" w14:textId="17599DB6" w:rsidR="00044B3C" w:rsidRPr="005351FF" w:rsidRDefault="00044B3C" w:rsidP="00044B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lang w:val="en-US"/>
      </w:rPr>
      <w:t>2566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708A271" w14:textId="77777777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32"/>
  </w:num>
  <w:num w:numId="12" w16cid:durableId="904148385">
    <w:abstractNumId w:val="17"/>
  </w:num>
  <w:num w:numId="13" w16cid:durableId="713850268">
    <w:abstractNumId w:val="46"/>
  </w:num>
  <w:num w:numId="14" w16cid:durableId="905994907">
    <w:abstractNumId w:val="26"/>
  </w:num>
  <w:num w:numId="15" w16cid:durableId="244842523">
    <w:abstractNumId w:val="33"/>
  </w:num>
  <w:num w:numId="16" w16cid:durableId="266891448">
    <w:abstractNumId w:val="39"/>
  </w:num>
  <w:num w:numId="17" w16cid:durableId="1567455121">
    <w:abstractNumId w:val="27"/>
  </w:num>
  <w:num w:numId="18" w16cid:durableId="1150905092">
    <w:abstractNumId w:val="40"/>
  </w:num>
  <w:num w:numId="19" w16cid:durableId="606280826">
    <w:abstractNumId w:val="41"/>
  </w:num>
  <w:num w:numId="20" w16cid:durableId="939072215">
    <w:abstractNumId w:val="14"/>
  </w:num>
  <w:num w:numId="21" w16cid:durableId="984357640">
    <w:abstractNumId w:val="15"/>
  </w:num>
  <w:num w:numId="22" w16cid:durableId="801774419">
    <w:abstractNumId w:val="10"/>
  </w:num>
  <w:num w:numId="23" w16cid:durableId="521282572">
    <w:abstractNumId w:val="49"/>
  </w:num>
  <w:num w:numId="24" w16cid:durableId="2116319392">
    <w:abstractNumId w:val="31"/>
  </w:num>
  <w:num w:numId="25" w16cid:durableId="539516428">
    <w:abstractNumId w:val="42"/>
  </w:num>
  <w:num w:numId="26" w16cid:durableId="1192034403">
    <w:abstractNumId w:val="11"/>
  </w:num>
  <w:num w:numId="27" w16cid:durableId="573854840">
    <w:abstractNumId w:val="13"/>
  </w:num>
  <w:num w:numId="28" w16cid:durableId="1671328776">
    <w:abstractNumId w:val="50"/>
  </w:num>
  <w:num w:numId="29" w16cid:durableId="1303386563">
    <w:abstractNumId w:val="48"/>
  </w:num>
  <w:num w:numId="30" w16cid:durableId="1161585176">
    <w:abstractNumId w:val="18"/>
  </w:num>
  <w:num w:numId="31" w16cid:durableId="654802559">
    <w:abstractNumId w:val="23"/>
  </w:num>
  <w:num w:numId="32" w16cid:durableId="1028481602">
    <w:abstractNumId w:val="22"/>
  </w:num>
  <w:num w:numId="33" w16cid:durableId="901141940">
    <w:abstractNumId w:val="28"/>
  </w:num>
  <w:num w:numId="34" w16cid:durableId="434129902">
    <w:abstractNumId w:val="43"/>
  </w:num>
  <w:num w:numId="35" w16cid:durableId="1757239886">
    <w:abstractNumId w:val="12"/>
  </w:num>
  <w:num w:numId="36" w16cid:durableId="2032215818">
    <w:abstractNumId w:val="24"/>
  </w:num>
  <w:num w:numId="37" w16cid:durableId="2108497241">
    <w:abstractNumId w:val="20"/>
  </w:num>
  <w:num w:numId="38" w16cid:durableId="480654153">
    <w:abstractNumId w:val="21"/>
  </w:num>
  <w:num w:numId="39" w16cid:durableId="724910865">
    <w:abstractNumId w:val="16"/>
  </w:num>
  <w:num w:numId="40" w16cid:durableId="34892427">
    <w:abstractNumId w:val="45"/>
  </w:num>
  <w:num w:numId="41" w16cid:durableId="111024716">
    <w:abstractNumId w:val="37"/>
  </w:num>
  <w:num w:numId="42" w16cid:durableId="2012753701">
    <w:abstractNumId w:val="34"/>
  </w:num>
  <w:num w:numId="43" w16cid:durableId="1478104150">
    <w:abstractNumId w:val="29"/>
  </w:num>
  <w:num w:numId="44" w16cid:durableId="2058234278">
    <w:abstractNumId w:val="51"/>
  </w:num>
  <w:num w:numId="45" w16cid:durableId="2031642928">
    <w:abstractNumId w:val="30"/>
  </w:num>
  <w:num w:numId="46" w16cid:durableId="1627348966">
    <w:abstractNumId w:val="36"/>
  </w:num>
  <w:num w:numId="47" w16cid:durableId="46913320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2723367">
    <w:abstractNumId w:val="19"/>
  </w:num>
  <w:num w:numId="49" w16cid:durableId="958800613">
    <w:abstractNumId w:val="44"/>
  </w:num>
  <w:num w:numId="50" w16cid:durableId="621441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2604119">
    <w:abstractNumId w:val="35"/>
  </w:num>
  <w:num w:numId="52" w16cid:durableId="369380075">
    <w:abstractNumId w:val="38"/>
  </w:num>
  <w:num w:numId="53" w16cid:durableId="1246036969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37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827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C41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65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10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3CE8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3D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2CF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8E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67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C0C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26B"/>
    <w:rsid w:val="0076136F"/>
    <w:rsid w:val="00761490"/>
    <w:rsid w:val="0076155C"/>
    <w:rsid w:val="00761886"/>
    <w:rsid w:val="00761944"/>
    <w:rsid w:val="00761B2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32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EC3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90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AAC"/>
    <w:rsid w:val="009A50C7"/>
    <w:rsid w:val="009A5172"/>
    <w:rsid w:val="009A56CB"/>
    <w:rsid w:val="009A5947"/>
    <w:rsid w:val="009A5A0E"/>
    <w:rsid w:val="009A5C4D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4E91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499"/>
    <w:rsid w:val="00A2483E"/>
    <w:rsid w:val="00A248D9"/>
    <w:rsid w:val="00A24B4C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B9"/>
    <w:rsid w:val="00C403E1"/>
    <w:rsid w:val="00C40797"/>
    <w:rsid w:val="00C408EE"/>
    <w:rsid w:val="00C40921"/>
    <w:rsid w:val="00C409DA"/>
    <w:rsid w:val="00C40A81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EA7"/>
    <w:rsid w:val="00CC0EAC"/>
    <w:rsid w:val="00CC0EF2"/>
    <w:rsid w:val="00CC10D9"/>
    <w:rsid w:val="00CC110C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48D"/>
    <w:rsid w:val="00D11647"/>
    <w:rsid w:val="00D118ED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150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9F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AF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35</Pages>
  <Words>6322</Words>
  <Characters>26942</Characters>
  <Application>Microsoft Office Word</Application>
  <DocSecurity>0</DocSecurity>
  <Lines>224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33198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Sathiravich, Sangwansirapat</cp:lastModifiedBy>
  <cp:revision>5</cp:revision>
  <cp:lastPrinted>2023-04-21T14:27:00Z</cp:lastPrinted>
  <dcterms:created xsi:type="dcterms:W3CDTF">2023-05-09T07:18:00Z</dcterms:created>
  <dcterms:modified xsi:type="dcterms:W3CDTF">2023-05-09T08:54:00Z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