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2DA5C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599FDE54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52118D3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1C24E7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48EFB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FC2DA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A2FF90" w14:textId="77777777" w:rsidR="008E1126" w:rsidRPr="00D675DD" w:rsidRDefault="008E1126" w:rsidP="008E112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332ED09" w14:textId="2CAE7390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for the three-month period ended</w:t>
      </w:r>
      <w:r>
        <w:rPr>
          <w:rFonts w:ascii="Times New Roman" w:hAnsi="Times New Roman" w:cs="Times New Roman"/>
          <w:sz w:val="36"/>
          <w:szCs w:val="36"/>
        </w:rPr>
        <w:t xml:space="preserve"> 31 March 2023</w:t>
      </w:r>
    </w:p>
    <w:p w14:paraId="33BC552D" w14:textId="77777777" w:rsidR="008E1126" w:rsidRPr="00D675DD" w:rsidRDefault="008E1126" w:rsidP="008E1126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5B1C7032" w14:textId="77777777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D0907A0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69704AB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9C0CD66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67AB75A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BA68A3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F607D4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4A1B6D" w14:textId="3910FC9B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B78BB1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0FBE06C8" w14:textId="47C3CCB2" w:rsidR="008E1126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</w:t>
      </w:r>
      <w:proofErr w:type="spellStart"/>
      <w:r w:rsidRPr="00D675DD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D675DD">
        <w:rPr>
          <w:rFonts w:ascii="Times New Roman" w:hAnsi="Times New Roman" w:cs="Times New Roman"/>
          <w:sz w:val="22"/>
          <w:szCs w:val="22"/>
        </w:rPr>
        <w:t xml:space="preserve"> Public Company Limited </w:t>
      </w:r>
      <w:r>
        <w:rPr>
          <w:rFonts w:ascii="Times New Roman" w:hAnsi="Times New Roman" w:cs="Times New Roman"/>
          <w:sz w:val="22"/>
          <w:szCs w:val="22"/>
        </w:rPr>
        <w:t xml:space="preserve">and its subsidiaries, and of Nava </w:t>
      </w:r>
      <w:proofErr w:type="spellStart"/>
      <w:r>
        <w:rPr>
          <w:rFonts w:ascii="Times New Roman" w:hAnsi="Times New Roman" w:cs="Times New Roman"/>
          <w:sz w:val="22"/>
          <w:szCs w:val="22"/>
        </w:rPr>
        <w:t>Nakorn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675DD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675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31 March 2023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>
        <w:rPr>
          <w:rFonts w:ascii="Times New Roman" w:hAnsi="Times New Roman" w:cs="Times New Roman"/>
          <w:spacing w:val="6"/>
          <w:sz w:val="22"/>
          <w:szCs w:val="22"/>
        </w:rPr>
        <w:t>three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-month period ended </w:t>
      </w:r>
      <w:r>
        <w:rPr>
          <w:rFonts w:ascii="Times New Roman" w:hAnsi="Times New Roman" w:cs="Times New Roman"/>
          <w:spacing w:val="6"/>
          <w:sz w:val="22"/>
          <w:szCs w:val="22"/>
        </w:rPr>
        <w:t>31 March 2023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5720B02C" w:rsidR="00C2338E" w:rsidRDefault="00027C33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12 May</w:t>
      </w:r>
      <w:r w:rsidR="002005F0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D647DD">
        <w:rPr>
          <w:rFonts w:ascii="Times New Roman" w:hAnsi="Times New Roman"/>
          <w:b w:val="0"/>
          <w:bCs w:val="0"/>
          <w:szCs w:val="28"/>
          <w:lang w:val="en-US"/>
        </w:rPr>
        <w:t>202</w:t>
      </w:r>
      <w:r w:rsidR="008E1126">
        <w:rPr>
          <w:rFonts w:ascii="Times New Roman" w:hAnsi="Times New Roman"/>
          <w:b w:val="0"/>
          <w:bCs w:val="0"/>
          <w:szCs w:val="28"/>
          <w:lang w:val="en-US"/>
        </w:rPr>
        <w:t>3</w:t>
      </w:r>
    </w:p>
    <w:p w14:paraId="6BB7464B" w14:textId="1B29AE67" w:rsidR="003E2BF6" w:rsidRDefault="003E2BF6" w:rsidP="003E2BF6">
      <w:pPr>
        <w:tabs>
          <w:tab w:val="left" w:pos="540"/>
        </w:tabs>
        <w:ind w:left="540"/>
        <w:jc w:val="both"/>
        <w:rPr>
          <w:szCs w:val="22"/>
        </w:rPr>
      </w:pPr>
    </w:p>
    <w:sectPr w:rsidR="003E2BF6" w:rsidSect="00B8566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33B59" w14:textId="77777777" w:rsidR="00431E03" w:rsidRDefault="00431E03">
      <w:r>
        <w:separator/>
      </w:r>
    </w:p>
  </w:endnote>
  <w:endnote w:type="continuationSeparator" w:id="0">
    <w:p w14:paraId="7D8734EE" w14:textId="77777777" w:rsidR="00431E03" w:rsidRDefault="0043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79D828F3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2126E6">
      <w:rPr>
        <w:rFonts w:ascii="Times New Roman" w:hAnsi="Times New Roman"/>
        <w:i/>
        <w:iCs/>
        <w:noProof/>
      </w:rPr>
      <w:t>nncle1-Q3'21-set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A3C67" w14:textId="77777777" w:rsidR="00431E03" w:rsidRDefault="00431E03">
      <w:r>
        <w:separator/>
      </w:r>
    </w:p>
  </w:footnote>
  <w:footnote w:type="continuationSeparator" w:id="0">
    <w:p w14:paraId="1E054C39" w14:textId="77777777" w:rsidR="00431E03" w:rsidRDefault="00431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F9D3" w14:textId="77777777" w:rsidR="00460106" w:rsidRDefault="004601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E131" w14:textId="77777777" w:rsidR="00460106" w:rsidRDefault="004601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AE29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8F04AC3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70FBF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A7E5C57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A93EE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DE56AC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AFADA0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5A47BE4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231861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F2C76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CD95F9D" w14:textId="77777777" w:rsidR="004449F3" w:rsidRPr="006370EF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9FC4" w14:textId="4C9228AB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E2F1704" w14:textId="0F92C7B4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0D03F04D" w14:textId="6B267E61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3ECB4939" w14:textId="77777777" w:rsidR="002126E6" w:rsidRPr="003C7A17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987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975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2</Pages>
  <Words>306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Somjai, Nigonyanont</cp:lastModifiedBy>
  <cp:revision>2</cp:revision>
  <cp:lastPrinted>2021-11-09T03:25:00Z</cp:lastPrinted>
  <dcterms:created xsi:type="dcterms:W3CDTF">2023-05-12T08:42:00Z</dcterms:created>
  <dcterms:modified xsi:type="dcterms:W3CDTF">2023-05-12T08:42:00Z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