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075"/>
      </w:tblGrid>
      <w:tr w:rsidR="009F4C22" w:rsidRPr="003702A2" w14:paraId="1F72DE1E" w14:textId="77777777" w:rsidTr="004A11C7">
        <w:tc>
          <w:tcPr>
            <w:tcW w:w="1458" w:type="dxa"/>
          </w:tcPr>
          <w:p w14:paraId="28230BBB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Note</w:t>
            </w:r>
          </w:p>
        </w:tc>
        <w:tc>
          <w:tcPr>
            <w:tcW w:w="8075" w:type="dxa"/>
          </w:tcPr>
          <w:p w14:paraId="6385CF69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Contents</w:t>
            </w:r>
          </w:p>
        </w:tc>
      </w:tr>
      <w:tr w:rsidR="009F4C22" w:rsidRPr="003702A2" w14:paraId="3A3461B4" w14:textId="77777777" w:rsidTr="004A11C7">
        <w:tc>
          <w:tcPr>
            <w:tcW w:w="1458" w:type="dxa"/>
          </w:tcPr>
          <w:p w14:paraId="14BFD8C0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1EEB0BE7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9F4C22" w:rsidRPr="003702A2" w14:paraId="2C7355CA" w14:textId="77777777" w:rsidTr="005105C1">
        <w:trPr>
          <w:trHeight w:val="56"/>
        </w:trPr>
        <w:tc>
          <w:tcPr>
            <w:tcW w:w="1458" w:type="dxa"/>
          </w:tcPr>
          <w:p w14:paraId="63A4EA64" w14:textId="6EDF1441" w:rsidR="009F4C22" w:rsidRPr="005105C1" w:rsidRDefault="004C5650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8075" w:type="dxa"/>
          </w:tcPr>
          <w:p w14:paraId="48C0EDE5" w14:textId="77777777" w:rsidR="009F4C22" w:rsidRPr="005105C1" w:rsidRDefault="009F4C22" w:rsidP="005105C1">
            <w:pPr>
              <w:pStyle w:val="index"/>
              <w:tabs>
                <w:tab w:val="clear" w:pos="643"/>
                <w:tab w:val="clear" w:pos="1134"/>
                <w:tab w:val="num" w:pos="1170"/>
              </w:tabs>
              <w:spacing w:after="0" w:line="240" w:lineRule="atLeast"/>
              <w:outlineLvl w:val="0"/>
            </w:pPr>
            <w:r w:rsidRPr="005105C1">
              <w:t>Basis of preparation of the interim financial statements</w:t>
            </w:r>
          </w:p>
        </w:tc>
      </w:tr>
      <w:tr w:rsidR="00425988" w:rsidRPr="003702A2" w14:paraId="41D20FD0" w14:textId="77777777" w:rsidTr="004A11C7">
        <w:tc>
          <w:tcPr>
            <w:tcW w:w="1458" w:type="dxa"/>
          </w:tcPr>
          <w:p w14:paraId="5FAEF9ED" w14:textId="7CB828A2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8075" w:type="dxa"/>
          </w:tcPr>
          <w:p w14:paraId="56B6E73E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</w:p>
        </w:tc>
      </w:tr>
      <w:tr w:rsidR="00425988" w:rsidRPr="003702A2" w14:paraId="54B911A2" w14:textId="77777777" w:rsidTr="004A11C7">
        <w:tc>
          <w:tcPr>
            <w:tcW w:w="1458" w:type="dxa"/>
          </w:tcPr>
          <w:p w14:paraId="32B573AF" w14:textId="39B9240B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8075" w:type="dxa"/>
          </w:tcPr>
          <w:p w14:paraId="7623C13C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Trade accounts receivable</w:t>
            </w:r>
          </w:p>
        </w:tc>
      </w:tr>
      <w:tr w:rsidR="00425988" w:rsidRPr="003702A2" w14:paraId="1C2C6D0A" w14:textId="77777777" w:rsidTr="004A11C7">
        <w:tc>
          <w:tcPr>
            <w:tcW w:w="1458" w:type="dxa"/>
          </w:tcPr>
          <w:p w14:paraId="5AE650FC" w14:textId="705C9707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8075" w:type="dxa"/>
          </w:tcPr>
          <w:p w14:paraId="50BDCB48" w14:textId="77777777" w:rsidR="00425988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Investments in subsidiaries</w:t>
            </w:r>
          </w:p>
        </w:tc>
      </w:tr>
      <w:tr w:rsidR="00425988" w:rsidRPr="003702A2" w14:paraId="56815DD3" w14:textId="77777777" w:rsidTr="004A11C7">
        <w:tc>
          <w:tcPr>
            <w:tcW w:w="1458" w:type="dxa"/>
          </w:tcPr>
          <w:p w14:paraId="6F5FD0FA" w14:textId="428138D3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8075" w:type="dxa"/>
          </w:tcPr>
          <w:p w14:paraId="49E0F770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in joint venture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</w:p>
        </w:tc>
      </w:tr>
      <w:tr w:rsidR="00425988" w:rsidRPr="003702A2" w14:paraId="0F3BC80D" w14:textId="77777777" w:rsidTr="004A11C7">
        <w:tc>
          <w:tcPr>
            <w:tcW w:w="1458" w:type="dxa"/>
          </w:tcPr>
          <w:p w14:paraId="3BF95533" w14:textId="7BA1CF65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8075" w:type="dxa"/>
          </w:tcPr>
          <w:p w14:paraId="67464E6E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Property, </w:t>
            </w:r>
            <w:proofErr w:type="gramStart"/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plant</w:t>
            </w:r>
            <w:proofErr w:type="gramEnd"/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equipment</w:t>
            </w:r>
          </w:p>
        </w:tc>
      </w:tr>
      <w:tr w:rsidR="006170AB" w:rsidRPr="003702A2" w14:paraId="56BCE502" w14:textId="77777777" w:rsidTr="004A11C7">
        <w:tc>
          <w:tcPr>
            <w:tcW w:w="1458" w:type="dxa"/>
          </w:tcPr>
          <w:p w14:paraId="6591E698" w14:textId="6082EFA1" w:rsidR="006170AB" w:rsidRDefault="006170AB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8075" w:type="dxa"/>
          </w:tcPr>
          <w:p w14:paraId="294853A0" w14:textId="0D575FF9" w:rsidR="006170AB" w:rsidRPr="005105C1" w:rsidRDefault="006170AB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Treasury shares</w:t>
            </w:r>
          </w:p>
        </w:tc>
      </w:tr>
      <w:tr w:rsidR="006170AB" w:rsidRPr="003702A2" w14:paraId="51E8DB0C" w14:textId="77777777" w:rsidTr="004A11C7">
        <w:tc>
          <w:tcPr>
            <w:tcW w:w="1458" w:type="dxa"/>
          </w:tcPr>
          <w:p w14:paraId="03765865" w14:textId="1A2FE814" w:rsidR="006170AB" w:rsidRPr="003702A2" w:rsidRDefault="006170AB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8075" w:type="dxa"/>
          </w:tcPr>
          <w:p w14:paraId="6E29BA9C" w14:textId="24E499FF" w:rsidR="006170AB" w:rsidRPr="005105C1" w:rsidRDefault="006170AB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D376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egment information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disaggregation of revenue</w:t>
            </w:r>
          </w:p>
        </w:tc>
      </w:tr>
      <w:tr w:rsidR="00CE572A" w:rsidRPr="003702A2" w14:paraId="7193C362" w14:textId="77777777" w:rsidTr="004A11C7">
        <w:tc>
          <w:tcPr>
            <w:tcW w:w="1458" w:type="dxa"/>
          </w:tcPr>
          <w:p w14:paraId="6D28363F" w14:textId="3AE71305" w:rsidR="00CE572A" w:rsidRPr="003702A2" w:rsidRDefault="00CE572A" w:rsidP="00CE5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8075" w:type="dxa"/>
          </w:tcPr>
          <w:p w14:paraId="3AB5F564" w14:textId="64A9E949" w:rsidR="00CE572A" w:rsidRPr="003702A2" w:rsidRDefault="00E03103" w:rsidP="00CE5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Financial instruments</w:t>
            </w:r>
          </w:p>
        </w:tc>
      </w:tr>
      <w:tr w:rsidR="00CE572A" w:rsidRPr="003702A2" w14:paraId="503A2F3A" w14:textId="77777777" w:rsidTr="004A11C7">
        <w:tc>
          <w:tcPr>
            <w:tcW w:w="1458" w:type="dxa"/>
          </w:tcPr>
          <w:p w14:paraId="76E696F3" w14:textId="4DD172CB" w:rsidR="00CE572A" w:rsidRDefault="00CE572A" w:rsidP="00CE5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8075" w:type="dxa"/>
          </w:tcPr>
          <w:p w14:paraId="0739D201" w14:textId="656775F3" w:rsidR="00CE572A" w:rsidRPr="005D3766" w:rsidRDefault="00E03103" w:rsidP="00CE5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>Commitments with non-related parties</w:t>
            </w:r>
          </w:p>
        </w:tc>
      </w:tr>
      <w:tr w:rsidR="00CE572A" w:rsidRPr="003702A2" w14:paraId="03EE11A8" w14:textId="77777777" w:rsidTr="004A11C7">
        <w:tc>
          <w:tcPr>
            <w:tcW w:w="1458" w:type="dxa"/>
          </w:tcPr>
          <w:p w14:paraId="4CBB806F" w14:textId="772DB6A0" w:rsidR="00CE572A" w:rsidRDefault="00CE572A" w:rsidP="00CE5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8075" w:type="dxa"/>
          </w:tcPr>
          <w:p w14:paraId="503B09A6" w14:textId="4D24E2B6" w:rsidR="00CE572A" w:rsidRPr="003702A2" w:rsidRDefault="00E03103" w:rsidP="00CE5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Significant agreements</w:t>
            </w:r>
            <w:r w:rsidR="00CE572A" w:rsidRPr="00F21FE1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 xml:space="preserve"> with non-related parties</w:t>
            </w:r>
          </w:p>
        </w:tc>
      </w:tr>
      <w:tr w:rsidR="00CE572A" w:rsidRPr="003702A2" w14:paraId="0F488169" w14:textId="77777777" w:rsidTr="004A11C7">
        <w:tc>
          <w:tcPr>
            <w:tcW w:w="1458" w:type="dxa"/>
          </w:tcPr>
          <w:p w14:paraId="5F28002B" w14:textId="2FC41302" w:rsidR="00CE572A" w:rsidRDefault="00CE572A" w:rsidP="00CE5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8075" w:type="dxa"/>
          </w:tcPr>
          <w:p w14:paraId="1C9B5CEC" w14:textId="73D007A9" w:rsidR="00CE572A" w:rsidRPr="003702A2" w:rsidRDefault="00E03103" w:rsidP="00CE5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Event after the reporting period</w:t>
            </w:r>
          </w:p>
        </w:tc>
      </w:tr>
      <w:tr w:rsidR="00CE572A" w:rsidRPr="003702A2" w14:paraId="389D6916" w14:textId="77777777" w:rsidTr="004A11C7">
        <w:tc>
          <w:tcPr>
            <w:tcW w:w="1458" w:type="dxa"/>
          </w:tcPr>
          <w:p w14:paraId="6B994B0B" w14:textId="0CDCE042" w:rsidR="00CE572A" w:rsidRDefault="00CE572A" w:rsidP="00CE5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72E0E426" w14:textId="18DC5AE5" w:rsidR="00CE572A" w:rsidRPr="003702A2" w:rsidRDefault="00CE572A" w:rsidP="00CE5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</w:tbl>
    <w:p w14:paraId="15F5060C" w14:textId="77777777" w:rsidR="005A149F" w:rsidRDefault="005A149F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73F5B074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337F57E4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375B8225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4C9CA7BF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30DC3037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0A32820E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4EB3FEEB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6A47612C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4F67D317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5D19E7BB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45DBCA9F" w14:textId="77777777" w:rsidR="005A149F" w:rsidRDefault="005A149F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1BF91FDD" w14:textId="77777777" w:rsidR="005A149F" w:rsidRDefault="005A149F" w:rsidP="005A1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center"/>
        <w:rPr>
          <w:rFonts w:ascii="Times New Roman" w:hAnsi="Times New Roman"/>
          <w:sz w:val="22"/>
          <w:szCs w:val="22"/>
        </w:rPr>
      </w:pPr>
    </w:p>
    <w:p w14:paraId="3F481C8E" w14:textId="77777777" w:rsidR="002E7B62" w:rsidRPr="00D675DD" w:rsidRDefault="00DE658B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5A149F">
        <w:rPr>
          <w:rFonts w:ascii="Times New Roman" w:hAnsi="Times New Roman"/>
          <w:sz w:val="22"/>
          <w:szCs w:val="22"/>
        </w:rPr>
        <w:br w:type="page"/>
      </w:r>
      <w:r w:rsidR="002E7B62" w:rsidRPr="00D675DD">
        <w:rPr>
          <w:rFonts w:ascii="Times New Roman" w:hAnsi="Times New Roman"/>
          <w:sz w:val="22"/>
          <w:szCs w:val="22"/>
        </w:rPr>
        <w:lastRenderedPageBreak/>
        <w:t xml:space="preserve">These notes form an integral part of 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="002E7B62" w:rsidRPr="00D675DD">
        <w:rPr>
          <w:rFonts w:ascii="Times New Roman" w:hAnsi="Times New Roman"/>
          <w:sz w:val="22"/>
          <w:szCs w:val="22"/>
        </w:rPr>
        <w:t>financial statements.</w:t>
      </w:r>
    </w:p>
    <w:p w14:paraId="4C7C4110" w14:textId="77777777" w:rsidR="002E7B62" w:rsidRPr="00D675DD" w:rsidRDefault="002E7B62" w:rsidP="002E7B62">
      <w:pPr>
        <w:ind w:left="540"/>
        <w:jc w:val="thaiDistribute"/>
        <w:outlineLvl w:val="0"/>
        <w:rPr>
          <w:rFonts w:ascii="Times New Roman" w:hAnsi="Times New Roman"/>
          <w:sz w:val="22"/>
          <w:szCs w:val="22"/>
        </w:rPr>
      </w:pPr>
    </w:p>
    <w:p w14:paraId="55D8D59B" w14:textId="16F9CD12" w:rsidR="002E7B62" w:rsidRPr="00D675DD" w:rsidRDefault="002E7B62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 xml:space="preserve">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Pr="00D675DD">
        <w:rPr>
          <w:rFonts w:ascii="Times New Roman" w:hAnsi="Times New Roman"/>
          <w:sz w:val="22"/>
          <w:szCs w:val="22"/>
        </w:rPr>
        <w:t xml:space="preserve">financial statements issued for Thai regulatory reporting purposes are </w:t>
      </w:r>
      <w:r w:rsidR="00A37134">
        <w:rPr>
          <w:rFonts w:ascii="Times New Roman" w:hAnsi="Times New Roman"/>
          <w:sz w:val="22"/>
          <w:szCs w:val="22"/>
        </w:rPr>
        <w:t xml:space="preserve">prepared in the Thai language. </w:t>
      </w:r>
      <w:r w:rsidRPr="00D675DD">
        <w:rPr>
          <w:rFonts w:ascii="Times New Roman" w:hAnsi="Times New Roman"/>
          <w:sz w:val="22"/>
          <w:szCs w:val="22"/>
        </w:rPr>
        <w:t xml:space="preserve">These English language financial statements have been prepared from the Thai language </w:t>
      </w:r>
      <w:r w:rsidR="00FB4ADD" w:rsidRPr="00B52484">
        <w:rPr>
          <w:rFonts w:ascii="Times New Roman" w:hAnsi="Times New Roman"/>
          <w:sz w:val="22"/>
          <w:szCs w:val="22"/>
        </w:rPr>
        <w:t>statutory</w:t>
      </w:r>
      <w:r w:rsidRPr="00D675DD">
        <w:rPr>
          <w:rFonts w:ascii="Times New Roman" w:hAnsi="Times New Roman"/>
          <w:sz w:val="22"/>
          <w:szCs w:val="22"/>
        </w:rPr>
        <w:t xml:space="preserve"> financial </w:t>
      </w:r>
      <w:proofErr w:type="gramStart"/>
      <w:r w:rsidRPr="00D675DD">
        <w:rPr>
          <w:rFonts w:ascii="Times New Roman" w:hAnsi="Times New Roman"/>
          <w:sz w:val="22"/>
          <w:szCs w:val="22"/>
        </w:rPr>
        <w:t>statements, and</w:t>
      </w:r>
      <w:proofErr w:type="gramEnd"/>
      <w:r w:rsidRPr="00D675DD">
        <w:rPr>
          <w:rFonts w:ascii="Times New Roman" w:hAnsi="Times New Roman"/>
          <w:sz w:val="22"/>
          <w:szCs w:val="22"/>
        </w:rPr>
        <w:t xml:space="preserve"> were approved and authorised for issue by the Board of Directors on</w:t>
      </w:r>
      <w:r w:rsidR="00DD42C6" w:rsidRPr="00D675DD">
        <w:rPr>
          <w:rFonts w:ascii="Times New Roman" w:hAnsi="Times New Roman"/>
          <w:sz w:val="22"/>
          <w:szCs w:val="22"/>
        </w:rPr>
        <w:t xml:space="preserve"> </w:t>
      </w:r>
      <w:r w:rsidR="005F5D78">
        <w:rPr>
          <w:rFonts w:ascii="Times New Roman" w:hAnsi="Times New Roman"/>
          <w:sz w:val="22"/>
          <w:szCs w:val="22"/>
        </w:rPr>
        <w:br/>
      </w:r>
      <w:r w:rsidR="00505B91">
        <w:rPr>
          <w:rFonts w:ascii="Times New Roman" w:hAnsi="Times New Roman"/>
          <w:sz w:val="22"/>
          <w:szCs w:val="22"/>
        </w:rPr>
        <w:t>12 May</w:t>
      </w:r>
      <w:r w:rsidR="00920DC1">
        <w:rPr>
          <w:rFonts w:ascii="Times New Roman" w:hAnsi="Times New Roman"/>
          <w:sz w:val="22"/>
          <w:szCs w:val="22"/>
        </w:rPr>
        <w:t xml:space="preserve"> 202</w:t>
      </w:r>
      <w:r w:rsidR="002B38CD">
        <w:rPr>
          <w:rFonts w:ascii="Times New Roman" w:hAnsi="Times New Roman"/>
          <w:sz w:val="22"/>
          <w:szCs w:val="22"/>
        </w:rPr>
        <w:t>3</w:t>
      </w:r>
      <w:r w:rsidR="00A30CCD">
        <w:rPr>
          <w:rFonts w:ascii="Times New Roman" w:hAnsi="Times New Roman"/>
          <w:sz w:val="22"/>
          <w:szCs w:val="22"/>
        </w:rPr>
        <w:t>.</w:t>
      </w:r>
    </w:p>
    <w:p w14:paraId="7A87907E" w14:textId="77777777" w:rsidR="00A11390" w:rsidRPr="00D675DD" w:rsidRDefault="00A11390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49BEC5FB" w14:textId="04F87516" w:rsidR="008C2965" w:rsidRPr="00D675DD" w:rsidRDefault="008C2965" w:rsidP="0066535F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Basis of preparation of </w:t>
      </w:r>
      <w:r w:rsidR="00D33E52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the</w:t>
      </w:r>
      <w:r w:rsidR="00E77E64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interim</w:t>
      </w:r>
      <w:r w:rsidR="00B34C7C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</w:t>
      </w: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financial statements</w:t>
      </w:r>
    </w:p>
    <w:p w14:paraId="36BDFC7C" w14:textId="77777777" w:rsidR="00A11390" w:rsidRPr="00BB79F5" w:rsidRDefault="00A11390" w:rsidP="00E957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05BD8AF9" w14:textId="31BBEF40" w:rsidR="00AE3F7C" w:rsidRDefault="007233E3" w:rsidP="007233E3">
      <w:pPr>
        <w:pStyle w:val="block"/>
        <w:spacing w:after="0" w:line="240" w:lineRule="atLeast"/>
        <w:ind w:left="540"/>
        <w:jc w:val="thaiDistribute"/>
        <w:rPr>
          <w:szCs w:val="22"/>
        </w:rPr>
      </w:pPr>
      <w:r>
        <w:rPr>
          <w:szCs w:val="22"/>
        </w:rPr>
        <w:t xml:space="preserve">The </w:t>
      </w:r>
      <w:r w:rsidR="00AE3F7C" w:rsidRPr="00822B4B">
        <w:rPr>
          <w:szCs w:val="22"/>
        </w:rPr>
        <w:t xml:space="preserve">interim </w:t>
      </w:r>
      <w:r w:rsidR="00AE3F7C" w:rsidRPr="00822B4B">
        <w:rPr>
          <w:szCs w:val="22"/>
          <w:lang w:val="en-US"/>
        </w:rPr>
        <w:t>financial</w:t>
      </w:r>
      <w:r w:rsidR="00AE3F7C" w:rsidRPr="00822B4B">
        <w:rPr>
          <w:szCs w:val="22"/>
        </w:rPr>
        <w:t xml:space="preserve"> statements are </w:t>
      </w:r>
      <w:r w:rsidR="003919C4">
        <w:rPr>
          <w:szCs w:val="22"/>
        </w:rPr>
        <w:t>presented in the same format as the annual financial statements</w:t>
      </w:r>
      <w:r w:rsidR="00821AB5">
        <w:rPr>
          <w:szCs w:val="22"/>
        </w:rPr>
        <w:t xml:space="preserve"> </w:t>
      </w:r>
      <w:r w:rsidR="000413A2">
        <w:rPr>
          <w:szCs w:val="22"/>
        </w:rPr>
        <w:t>together with</w:t>
      </w:r>
      <w:r w:rsidR="00821AB5">
        <w:rPr>
          <w:szCs w:val="22"/>
        </w:rPr>
        <w:t xml:space="preserve"> </w:t>
      </w:r>
      <w:r w:rsidR="003919C4">
        <w:rPr>
          <w:szCs w:val="22"/>
        </w:rPr>
        <w:t xml:space="preserve">notes to the interim financial statements on </w:t>
      </w:r>
      <w:r w:rsidR="003951FC">
        <w:rPr>
          <w:szCs w:val="22"/>
        </w:rPr>
        <w:t xml:space="preserve">a condensed basis </w:t>
      </w:r>
      <w:r w:rsidR="00821AB5">
        <w:rPr>
          <w:szCs w:val="22"/>
        </w:rPr>
        <w:t xml:space="preserve">(“interim financial statements”) </w:t>
      </w:r>
      <w:r w:rsidR="003951FC">
        <w:rPr>
          <w:szCs w:val="22"/>
        </w:rPr>
        <w:t xml:space="preserve">in accordance with Thai </w:t>
      </w:r>
      <w:r w:rsidR="00AE3F7C" w:rsidRPr="00822B4B">
        <w:rPr>
          <w:szCs w:val="22"/>
        </w:rPr>
        <w:t>Accounting Standard (</w:t>
      </w:r>
      <w:r w:rsidR="00107891" w:rsidRPr="00A80B9C">
        <w:rPr>
          <w:rFonts w:cs="Cordia New"/>
          <w:szCs w:val="28"/>
          <w:lang w:bidi="th-TH"/>
        </w:rPr>
        <w:t>“</w:t>
      </w:r>
      <w:r w:rsidR="00AE3F7C" w:rsidRPr="00822B4B">
        <w:rPr>
          <w:szCs w:val="22"/>
        </w:rPr>
        <w:t>TAS</w:t>
      </w:r>
      <w:r w:rsidR="00107891">
        <w:rPr>
          <w:szCs w:val="22"/>
        </w:rPr>
        <w:t>”</w:t>
      </w:r>
      <w:r w:rsidR="00AE3F7C" w:rsidRPr="00822B4B">
        <w:rPr>
          <w:szCs w:val="22"/>
        </w:rPr>
        <w:t>) No.</w:t>
      </w:r>
      <w:r w:rsidR="00AE3F7C">
        <w:rPr>
          <w:rFonts w:cs="Cordia New" w:hint="cs"/>
          <w:szCs w:val="28"/>
          <w:cs/>
          <w:lang w:bidi="th-TH"/>
        </w:rPr>
        <w:t xml:space="preserve"> </w:t>
      </w:r>
      <w:r w:rsidR="003951FC">
        <w:rPr>
          <w:szCs w:val="22"/>
        </w:rPr>
        <w:t xml:space="preserve">34 </w:t>
      </w:r>
      <w:r w:rsidR="00AE3F7C" w:rsidRPr="00822B4B">
        <w:rPr>
          <w:i/>
          <w:iCs/>
          <w:szCs w:val="22"/>
        </w:rPr>
        <w:t xml:space="preserve">Interim Financial Reporting; </w:t>
      </w:r>
      <w:r w:rsidR="00AE3F7C" w:rsidRPr="00822B4B">
        <w:rPr>
          <w:szCs w:val="22"/>
        </w:rPr>
        <w:t>guidelines promulgated by the Federation of Accounting Professions</w:t>
      </w:r>
      <w:r w:rsidR="00107891">
        <w:rPr>
          <w:szCs w:val="22"/>
        </w:rPr>
        <w:t xml:space="preserve">; </w:t>
      </w:r>
      <w:r w:rsidR="00AE3F7C" w:rsidRPr="00822B4B">
        <w:rPr>
          <w:szCs w:val="22"/>
        </w:rPr>
        <w:t xml:space="preserve">and applicable rules </w:t>
      </w:r>
      <w:r w:rsidR="00AE3F7C" w:rsidRPr="007233E3">
        <w:rPr>
          <w:spacing w:val="2"/>
          <w:szCs w:val="22"/>
        </w:rPr>
        <w:t>and regulations of</w:t>
      </w:r>
      <w:r w:rsidR="004A11C7"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>the Thai Securities and Exchange Commission.</w:t>
      </w:r>
      <w:r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 xml:space="preserve">The interim financial statements focus on new activities, </w:t>
      </w:r>
      <w:proofErr w:type="gramStart"/>
      <w:r w:rsidR="00AE3F7C" w:rsidRPr="007233E3">
        <w:rPr>
          <w:spacing w:val="2"/>
          <w:szCs w:val="22"/>
        </w:rPr>
        <w:t>events</w:t>
      </w:r>
      <w:proofErr w:type="gramEnd"/>
      <w:r w:rsidR="00AE3F7C" w:rsidRPr="007233E3">
        <w:rPr>
          <w:spacing w:val="2"/>
          <w:szCs w:val="22"/>
        </w:rPr>
        <w:t xml:space="preserve"> and circumstances to avoid repetition of information previously reported</w:t>
      </w:r>
      <w:r w:rsidR="00AE3F7C" w:rsidRPr="00822B4B">
        <w:rPr>
          <w:szCs w:val="22"/>
        </w:rPr>
        <w:t xml:space="preserve"> </w:t>
      </w:r>
      <w:r w:rsidR="00BD7CE9">
        <w:rPr>
          <w:szCs w:val="22"/>
        </w:rPr>
        <w:t>i</w:t>
      </w:r>
      <w:r w:rsidR="00941405">
        <w:rPr>
          <w:szCs w:val="22"/>
        </w:rPr>
        <w:t xml:space="preserve">n annual </w:t>
      </w:r>
      <w:r w:rsidR="00AE3F7C" w:rsidRPr="00822B4B">
        <w:rPr>
          <w:szCs w:val="22"/>
        </w:rPr>
        <w:t>financial statements</w:t>
      </w:r>
      <w:r w:rsidR="00BD7CE9">
        <w:rPr>
          <w:szCs w:val="22"/>
        </w:rPr>
        <w:t>. Accordingly, these interim financial statements should be read in conjunction with the financial statements</w:t>
      </w:r>
      <w:r w:rsidR="00AE3F7C" w:rsidRPr="00822B4B">
        <w:rPr>
          <w:szCs w:val="22"/>
        </w:rPr>
        <w:t xml:space="preserve"> of the Company</w:t>
      </w:r>
      <w:r w:rsidR="004C7DD6">
        <w:rPr>
          <w:rFonts w:cstheme="minorBidi" w:hint="cs"/>
          <w:szCs w:val="28"/>
          <w:cs/>
          <w:lang w:bidi="th-TH"/>
        </w:rPr>
        <w:t xml:space="preserve"> </w:t>
      </w:r>
      <w:r w:rsidR="00D17FC0">
        <w:rPr>
          <w:rFonts w:cstheme="minorBidi"/>
          <w:szCs w:val="28"/>
          <w:lang w:bidi="th-TH"/>
        </w:rPr>
        <w:t xml:space="preserve">and its subsidiaries </w:t>
      </w:r>
      <w:r w:rsidR="00AE3F7C" w:rsidRPr="00822B4B">
        <w:rPr>
          <w:szCs w:val="22"/>
        </w:rPr>
        <w:t>for the year ended</w:t>
      </w:r>
      <w:r w:rsidR="001D13FB">
        <w:rPr>
          <w:szCs w:val="22"/>
        </w:rPr>
        <w:t xml:space="preserve"> </w:t>
      </w:r>
      <w:r w:rsidR="00AE3F7C" w:rsidRPr="00822B4B">
        <w:rPr>
          <w:szCs w:val="22"/>
        </w:rPr>
        <w:t>31 December 20</w:t>
      </w:r>
      <w:r w:rsidR="0084213B">
        <w:rPr>
          <w:szCs w:val="22"/>
        </w:rPr>
        <w:t>2</w:t>
      </w:r>
      <w:r w:rsidR="002B38CD">
        <w:rPr>
          <w:szCs w:val="22"/>
        </w:rPr>
        <w:t>2</w:t>
      </w:r>
      <w:r w:rsidR="00AE3F7C" w:rsidRPr="00822B4B">
        <w:rPr>
          <w:szCs w:val="22"/>
        </w:rPr>
        <w:t>.</w:t>
      </w:r>
    </w:p>
    <w:p w14:paraId="7A428F55" w14:textId="77777777" w:rsidR="00AE24A1" w:rsidRDefault="00AE24A1" w:rsidP="004A6D6E">
      <w:pPr>
        <w:pStyle w:val="block"/>
        <w:spacing w:after="0" w:line="240" w:lineRule="atLeast"/>
        <w:ind w:left="540"/>
        <w:jc w:val="both"/>
        <w:rPr>
          <w:spacing w:val="4"/>
          <w:szCs w:val="22"/>
        </w:rPr>
      </w:pPr>
    </w:p>
    <w:p w14:paraId="5E34CE64" w14:textId="611C3943" w:rsidR="00CE7C73" w:rsidRDefault="00C509DA" w:rsidP="00C83D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930801">
        <w:rPr>
          <w:rFonts w:ascii="Times New Roman" w:hAnsi="Times New Roman" w:cs="Times New Roman"/>
          <w:sz w:val="22"/>
          <w:szCs w:val="22"/>
        </w:rPr>
        <w:t xml:space="preserve">In preparing these interim financial statements, judgments and estimates are made by management in applying the </w:t>
      </w:r>
      <w:r w:rsidR="00C96882">
        <w:rPr>
          <w:rFonts w:ascii="Times New Roman" w:hAnsi="Times New Roman" w:cs="Times New Roman"/>
          <w:sz w:val="22"/>
          <w:szCs w:val="22"/>
        </w:rPr>
        <w:t>Group</w:t>
      </w:r>
      <w:r w:rsidRPr="00930801">
        <w:rPr>
          <w:rFonts w:ascii="Times New Roman" w:hAnsi="Times New Roman" w:cs="Times New Roman"/>
          <w:sz w:val="22"/>
          <w:szCs w:val="22"/>
        </w:rPr>
        <w:t>’s accounting policies. Actual results may differ from these estimates.</w:t>
      </w:r>
      <w:r w:rsidR="00FB4511">
        <w:rPr>
          <w:rFonts w:ascii="Times New Roman" w:hAnsi="Times New Roman" w:cs="Times New Roman"/>
          <w:sz w:val="22"/>
          <w:szCs w:val="22"/>
        </w:rPr>
        <w:t xml:space="preserve"> </w:t>
      </w:r>
      <w:r w:rsidR="00FB4511">
        <w:rPr>
          <w:rFonts w:ascii="Times New Roman" w:hAnsi="Times New Roman" w:cs="Times New Roman"/>
          <w:sz w:val="22"/>
          <w:szCs w:val="22"/>
        </w:rPr>
        <w:br/>
      </w:r>
      <w:r w:rsidRPr="00930801">
        <w:rPr>
          <w:rFonts w:ascii="Times New Roman" w:hAnsi="Times New Roman" w:cs="Times New Roman"/>
          <w:sz w:val="22"/>
          <w:szCs w:val="22"/>
        </w:rPr>
        <w:t>The</w:t>
      </w:r>
      <w:r w:rsidR="00C96882">
        <w:rPr>
          <w:rFonts w:ascii="Times New Roman" w:hAnsi="Times New Roman" w:cs="Times New Roman"/>
          <w:sz w:val="22"/>
          <w:szCs w:val="22"/>
        </w:rPr>
        <w:t xml:space="preserve"> </w:t>
      </w:r>
      <w:r w:rsidRPr="00930801">
        <w:rPr>
          <w:rFonts w:ascii="Times New Roman" w:hAnsi="Times New Roman" w:cs="Times New Roman"/>
          <w:sz w:val="22"/>
          <w:szCs w:val="22"/>
        </w:rPr>
        <w:t xml:space="preserve">accounting policies, methods of computation and the key sources of estimation uncertainty were the same as those that </w:t>
      </w:r>
      <w:r w:rsidR="00D525D9" w:rsidRPr="00930801">
        <w:rPr>
          <w:rFonts w:ascii="Times New Roman" w:hAnsi="Times New Roman" w:cs="Times New Roman"/>
          <w:sz w:val="22"/>
          <w:szCs w:val="22"/>
        </w:rPr>
        <w:t>described in</w:t>
      </w:r>
      <w:r w:rsidRPr="00930801">
        <w:rPr>
          <w:rFonts w:ascii="Times New Roman" w:hAnsi="Times New Roman" w:cs="Times New Roman"/>
          <w:sz w:val="22"/>
          <w:szCs w:val="22"/>
        </w:rPr>
        <w:t xml:space="preserve"> the financial statements for the year ended 31 December 20</w:t>
      </w:r>
      <w:r w:rsidR="003147EA">
        <w:rPr>
          <w:rFonts w:ascii="Times New Roman" w:hAnsi="Times New Roman" w:cs="Times New Roman"/>
          <w:sz w:val="22"/>
          <w:szCs w:val="22"/>
        </w:rPr>
        <w:t>2</w:t>
      </w:r>
      <w:r w:rsidR="002B38CD">
        <w:rPr>
          <w:rFonts w:ascii="Times New Roman" w:hAnsi="Times New Roman" w:cs="Times New Roman"/>
          <w:sz w:val="22"/>
          <w:szCs w:val="22"/>
        </w:rPr>
        <w:t>2</w:t>
      </w:r>
      <w:r w:rsidR="003147EA">
        <w:rPr>
          <w:rFonts w:ascii="Times New Roman" w:hAnsi="Times New Roman"/>
          <w:sz w:val="22"/>
          <w:szCs w:val="28"/>
        </w:rPr>
        <w:t>.</w:t>
      </w:r>
    </w:p>
    <w:p w14:paraId="2ADEBC5A" w14:textId="1BF74175" w:rsidR="00C4120E" w:rsidRDefault="00C4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DECA35C" w14:textId="21A3A38D" w:rsidR="007A1474" w:rsidRPr="00D675DD" w:rsidRDefault="007A1474" w:rsidP="0066535F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Related part</w:t>
      </w:r>
      <w:r w:rsidR="00AB539E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3A43D205" w14:textId="77777777" w:rsidR="00652C78" w:rsidRPr="0036649F" w:rsidRDefault="00652C78" w:rsidP="00F60B1E">
      <w:pPr>
        <w:pStyle w:val="block"/>
        <w:spacing w:after="0" w:line="240" w:lineRule="atLeast"/>
        <w:ind w:left="540"/>
        <w:jc w:val="both"/>
        <w:rPr>
          <w:szCs w:val="22"/>
        </w:rPr>
      </w:pPr>
    </w:p>
    <w:p w14:paraId="56DCDC3D" w14:textId="2DE8C834" w:rsidR="003C44BF" w:rsidRDefault="0090097F" w:rsidP="00D40D1E">
      <w:pPr>
        <w:pStyle w:val="block"/>
        <w:spacing w:after="0" w:line="240" w:lineRule="atLeast"/>
        <w:ind w:left="540"/>
        <w:jc w:val="thaiDistribute"/>
        <w:rPr>
          <w:szCs w:val="22"/>
          <w:lang w:val="en-US" w:bidi="th-TH"/>
        </w:rPr>
      </w:pPr>
      <w:r w:rsidRPr="0090097F">
        <w:rPr>
          <w:szCs w:val="22"/>
          <w:lang w:val="en-US" w:bidi="th-TH"/>
        </w:rPr>
        <w:t xml:space="preserve">Relationships with </w:t>
      </w:r>
      <w:r w:rsidR="00C73B54">
        <w:rPr>
          <w:szCs w:val="22"/>
          <w:lang w:val="en-US" w:bidi="th-TH"/>
        </w:rPr>
        <w:t xml:space="preserve">subsidiaries and </w:t>
      </w:r>
      <w:r w:rsidRPr="0090097F">
        <w:rPr>
          <w:szCs w:val="22"/>
          <w:lang w:val="en-US" w:bidi="th-TH"/>
        </w:rPr>
        <w:t>joint ventures are described in note</w:t>
      </w:r>
      <w:r w:rsidR="00AB74CA">
        <w:rPr>
          <w:szCs w:val="22"/>
          <w:lang w:val="en-US" w:bidi="th-TH"/>
        </w:rPr>
        <w:t>s</w:t>
      </w:r>
      <w:r w:rsidRPr="0090097F">
        <w:rPr>
          <w:szCs w:val="22"/>
          <w:lang w:val="en-US" w:bidi="th-TH"/>
        </w:rPr>
        <w:t xml:space="preserve"> </w:t>
      </w:r>
      <w:r w:rsidR="0046237F">
        <w:rPr>
          <w:szCs w:val="22"/>
          <w:lang w:val="en-US" w:bidi="th-TH"/>
        </w:rPr>
        <w:t>4</w:t>
      </w:r>
      <w:r w:rsidR="00C73B54">
        <w:rPr>
          <w:szCs w:val="22"/>
          <w:lang w:val="en-US" w:bidi="th-TH"/>
        </w:rPr>
        <w:t xml:space="preserve"> and </w:t>
      </w:r>
      <w:r w:rsidR="0046237F">
        <w:rPr>
          <w:szCs w:val="22"/>
          <w:lang w:val="en-US" w:bidi="th-TH"/>
        </w:rPr>
        <w:t>5</w:t>
      </w:r>
      <w:r w:rsidRPr="0090097F">
        <w:rPr>
          <w:szCs w:val="22"/>
          <w:lang w:val="en-US" w:bidi="th-TH"/>
        </w:rPr>
        <w:t xml:space="preserve"> </w:t>
      </w:r>
      <w:r w:rsidR="0049379B">
        <w:rPr>
          <w:szCs w:val="22"/>
        </w:rPr>
        <w:t>to the interim financial statements</w:t>
      </w:r>
      <w:r w:rsidRPr="0090097F">
        <w:rPr>
          <w:szCs w:val="22"/>
          <w:lang w:val="en-US" w:bidi="th-TH"/>
        </w:rPr>
        <w:t xml:space="preserve">. </w:t>
      </w:r>
      <w:r w:rsidR="0049379B">
        <w:rPr>
          <w:szCs w:val="22"/>
          <w:lang w:val="en-US" w:bidi="th-TH"/>
        </w:rPr>
        <w:t>Relationship</w:t>
      </w:r>
      <w:r w:rsidR="0089217D">
        <w:rPr>
          <w:szCs w:val="22"/>
          <w:lang w:val="en-US" w:bidi="th-TH"/>
        </w:rPr>
        <w:t>s</w:t>
      </w:r>
      <w:r w:rsidR="0049379B">
        <w:rPr>
          <w:szCs w:val="22"/>
          <w:lang w:val="en-US" w:bidi="th-TH"/>
        </w:rPr>
        <w:t xml:space="preserve"> with key management personnel and </w:t>
      </w:r>
      <w:r w:rsidR="000033F0">
        <w:rPr>
          <w:szCs w:val="22"/>
          <w:lang w:val="en-US" w:bidi="th-TH"/>
        </w:rPr>
        <w:t>o</w:t>
      </w:r>
      <w:r w:rsidRPr="0090097F">
        <w:rPr>
          <w:szCs w:val="22"/>
          <w:lang w:val="en-US" w:bidi="th-TH"/>
        </w:rPr>
        <w:t xml:space="preserve">ther </w:t>
      </w:r>
      <w:r w:rsidR="000033F0">
        <w:rPr>
          <w:szCs w:val="22"/>
          <w:lang w:val="en-US" w:bidi="th-TH"/>
        </w:rPr>
        <w:t>r</w:t>
      </w:r>
      <w:r w:rsidRPr="0090097F">
        <w:rPr>
          <w:szCs w:val="22"/>
          <w:lang w:val="en-US" w:bidi="th-TH"/>
        </w:rPr>
        <w:t xml:space="preserve">elated parties that the </w:t>
      </w:r>
      <w:r w:rsidR="007E42F2">
        <w:rPr>
          <w:szCs w:val="22"/>
          <w:lang w:val="en-US" w:bidi="th-TH"/>
        </w:rPr>
        <w:t>Group</w:t>
      </w:r>
      <w:r w:rsidRPr="0090097F">
        <w:rPr>
          <w:szCs w:val="22"/>
          <w:lang w:val="en-US" w:bidi="th-TH"/>
        </w:rPr>
        <w:t xml:space="preserve"> had significant transactions during the period were as follows:</w:t>
      </w:r>
    </w:p>
    <w:p w14:paraId="71F9E281" w14:textId="77777777" w:rsidR="0090097F" w:rsidRPr="0036649F" w:rsidRDefault="0090097F" w:rsidP="00F60B1E">
      <w:pPr>
        <w:pStyle w:val="block"/>
        <w:spacing w:after="0" w:line="240" w:lineRule="atLeast"/>
        <w:ind w:left="540"/>
        <w:jc w:val="both"/>
        <w:rPr>
          <w:color w:val="0000FF"/>
          <w:szCs w:val="22"/>
          <w:lang w:val="en-US"/>
        </w:rPr>
      </w:pPr>
    </w:p>
    <w:tbl>
      <w:tblPr>
        <w:tblW w:w="9270" w:type="dxa"/>
        <w:tblInd w:w="450" w:type="dxa"/>
        <w:shd w:val="clear" w:color="auto" w:fill="00FFFF"/>
        <w:tblLook w:val="01E0" w:firstRow="1" w:lastRow="1" w:firstColumn="1" w:lastColumn="1" w:noHBand="0" w:noVBand="0"/>
      </w:tblPr>
      <w:tblGrid>
        <w:gridCol w:w="3060"/>
        <w:gridCol w:w="1620"/>
        <w:gridCol w:w="4590"/>
      </w:tblGrid>
      <w:tr w:rsidR="00715CB0" w:rsidRPr="00D675DD" w14:paraId="403B0B94" w14:textId="77777777" w:rsidTr="00415780">
        <w:trPr>
          <w:trHeight w:val="234"/>
          <w:tblHeader/>
        </w:trPr>
        <w:tc>
          <w:tcPr>
            <w:tcW w:w="3060" w:type="dxa"/>
            <w:shd w:val="clear" w:color="auto" w:fill="auto"/>
          </w:tcPr>
          <w:p w14:paraId="1A73609B" w14:textId="77777777" w:rsidR="00715CB0" w:rsidRPr="00D675DD" w:rsidRDefault="00715CB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574DE9F5" w14:textId="77777777" w:rsidR="00715CB0" w:rsidRPr="00D675DD" w:rsidRDefault="00715CB0" w:rsidP="00715CB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Country of</w:t>
            </w:r>
          </w:p>
        </w:tc>
        <w:tc>
          <w:tcPr>
            <w:tcW w:w="4590" w:type="dxa"/>
            <w:shd w:val="clear" w:color="auto" w:fill="auto"/>
          </w:tcPr>
          <w:p w14:paraId="63153910" w14:textId="77777777" w:rsidR="00715CB0" w:rsidRPr="00D675DD" w:rsidRDefault="00715CB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</w:p>
        </w:tc>
      </w:tr>
      <w:tr w:rsidR="00715CB0" w:rsidRPr="00D675DD" w14:paraId="4586AAF3" w14:textId="77777777" w:rsidTr="004A11C7">
        <w:trPr>
          <w:tblHeader/>
        </w:trPr>
        <w:tc>
          <w:tcPr>
            <w:tcW w:w="3060" w:type="dxa"/>
            <w:shd w:val="clear" w:color="auto" w:fill="auto"/>
          </w:tcPr>
          <w:p w14:paraId="343814C4" w14:textId="77777777" w:rsidR="00715CB0" w:rsidRPr="00D675DD" w:rsidRDefault="00715CB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66818189" w14:textId="77777777" w:rsidR="00715CB0" w:rsidRPr="00D675DD" w:rsidRDefault="00715CB0" w:rsidP="00715CB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incorporation</w:t>
            </w:r>
          </w:p>
        </w:tc>
        <w:tc>
          <w:tcPr>
            <w:tcW w:w="4590" w:type="dxa"/>
            <w:shd w:val="clear" w:color="auto" w:fill="auto"/>
          </w:tcPr>
          <w:p w14:paraId="115358E9" w14:textId="77777777" w:rsidR="00715CB0" w:rsidRPr="00D675DD" w:rsidRDefault="00715CB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</w:p>
        </w:tc>
      </w:tr>
      <w:tr w:rsidR="00715CB0" w:rsidRPr="00D675DD" w14:paraId="77A53796" w14:textId="77777777" w:rsidTr="004A11C7">
        <w:trPr>
          <w:tblHeader/>
        </w:trPr>
        <w:tc>
          <w:tcPr>
            <w:tcW w:w="3060" w:type="dxa"/>
            <w:shd w:val="clear" w:color="auto" w:fill="auto"/>
          </w:tcPr>
          <w:p w14:paraId="5A5910FB" w14:textId="77777777" w:rsidR="00715CB0" w:rsidRPr="00D675DD" w:rsidRDefault="0041578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Name of entities</w:t>
            </w:r>
          </w:p>
        </w:tc>
        <w:tc>
          <w:tcPr>
            <w:tcW w:w="1620" w:type="dxa"/>
            <w:shd w:val="clear" w:color="auto" w:fill="auto"/>
          </w:tcPr>
          <w:p w14:paraId="25ED4BD2" w14:textId="77777777" w:rsidR="00715CB0" w:rsidRPr="00D675DD" w:rsidRDefault="00715CB0" w:rsidP="00715CB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/</w:t>
            </w:r>
            <w:proofErr w:type="gramStart"/>
            <w:r w:rsidRPr="00D675DD">
              <w:rPr>
                <w:b/>
                <w:bCs/>
                <w:szCs w:val="22"/>
              </w:rPr>
              <w:t>nationality</w:t>
            </w:r>
            <w:proofErr w:type="gramEnd"/>
          </w:p>
        </w:tc>
        <w:tc>
          <w:tcPr>
            <w:tcW w:w="4590" w:type="dxa"/>
            <w:shd w:val="clear" w:color="auto" w:fill="auto"/>
          </w:tcPr>
          <w:p w14:paraId="1B827A94" w14:textId="77777777" w:rsidR="00715CB0" w:rsidRPr="00D675DD" w:rsidRDefault="0041578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Nature of relationships</w:t>
            </w:r>
          </w:p>
        </w:tc>
      </w:tr>
      <w:tr w:rsidR="000A46AE" w:rsidRPr="00D675DD" w14:paraId="1D01E1B8" w14:textId="77777777" w:rsidTr="004A11C7">
        <w:trPr>
          <w:tblHeader/>
        </w:trPr>
        <w:tc>
          <w:tcPr>
            <w:tcW w:w="3060" w:type="dxa"/>
            <w:shd w:val="clear" w:color="auto" w:fill="auto"/>
          </w:tcPr>
          <w:p w14:paraId="18525BB2" w14:textId="77777777" w:rsidR="000A46AE" w:rsidRPr="00D675DD" w:rsidRDefault="000A46AE" w:rsidP="004A11C7">
            <w:pPr>
              <w:pStyle w:val="block"/>
              <w:spacing w:after="0" w:line="240" w:lineRule="atLeast"/>
              <w:ind w:left="-18" w:right="-119"/>
              <w:rPr>
                <w:b/>
                <w:bCs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2A948C37" w14:textId="77777777" w:rsidR="000A46AE" w:rsidRPr="00D675DD" w:rsidRDefault="000A46AE" w:rsidP="00715C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4590" w:type="dxa"/>
            <w:shd w:val="clear" w:color="auto" w:fill="auto"/>
          </w:tcPr>
          <w:p w14:paraId="1FD3D793" w14:textId="77777777" w:rsidR="000A46AE" w:rsidRPr="00D675DD" w:rsidRDefault="000A46AE" w:rsidP="00F60B1E">
            <w:pPr>
              <w:pStyle w:val="block"/>
              <w:spacing w:after="0" w:line="240" w:lineRule="atLeast"/>
              <w:ind w:left="0" w:right="-223"/>
              <w:rPr>
                <w:b/>
                <w:bCs/>
                <w:szCs w:val="22"/>
              </w:rPr>
            </w:pPr>
          </w:p>
        </w:tc>
      </w:tr>
      <w:tr w:rsidR="000A46AE" w:rsidRPr="00D675DD" w14:paraId="67C93EA2" w14:textId="77777777" w:rsidTr="004A11C7">
        <w:tc>
          <w:tcPr>
            <w:tcW w:w="3060" w:type="dxa"/>
            <w:shd w:val="clear" w:color="auto" w:fill="auto"/>
          </w:tcPr>
          <w:p w14:paraId="6C3D15F9" w14:textId="77777777" w:rsidR="000A46AE" w:rsidRPr="00D675DD" w:rsidRDefault="000A46AE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rPr>
                <w:szCs w:val="22"/>
                <w:lang w:val="en-US"/>
              </w:rPr>
              <w:t>NEP Realty and Industry</w:t>
            </w:r>
          </w:p>
        </w:tc>
        <w:tc>
          <w:tcPr>
            <w:tcW w:w="1620" w:type="dxa"/>
            <w:shd w:val="clear" w:color="auto" w:fill="auto"/>
          </w:tcPr>
          <w:p w14:paraId="7E80F241" w14:textId="77777777" w:rsidR="000A46AE" w:rsidRPr="00D675DD" w:rsidRDefault="000A46AE" w:rsidP="00715C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D675DD">
                  <w:rPr>
                    <w:szCs w:val="22"/>
                  </w:rPr>
                  <w:t>Thailand</w:t>
                </w:r>
              </w:smartTag>
            </w:smartTag>
          </w:p>
        </w:tc>
        <w:tc>
          <w:tcPr>
            <w:tcW w:w="4590" w:type="dxa"/>
            <w:shd w:val="clear" w:color="auto" w:fill="auto"/>
          </w:tcPr>
          <w:p w14:paraId="33DAB11C" w14:textId="77777777" w:rsidR="000A46AE" w:rsidRPr="00D675DD" w:rsidRDefault="000A46AE" w:rsidP="00B516A7">
            <w:pPr>
              <w:pStyle w:val="block"/>
              <w:spacing w:after="0" w:line="240" w:lineRule="atLeast"/>
              <w:ind w:left="162" w:right="-223" w:hanging="162"/>
              <w:rPr>
                <w:szCs w:val="22"/>
              </w:rPr>
            </w:pPr>
            <w:r w:rsidRPr="00D675DD">
              <w:rPr>
                <w:szCs w:val="22"/>
              </w:rPr>
              <w:t xml:space="preserve">Major shareholder, </w:t>
            </w:r>
            <w:r w:rsidR="003029B0" w:rsidRPr="00551F5B">
              <w:rPr>
                <w:szCs w:val="22"/>
              </w:rPr>
              <w:t>1</w:t>
            </w:r>
            <w:r w:rsidR="00415780" w:rsidRPr="00551F5B">
              <w:rPr>
                <w:szCs w:val="22"/>
              </w:rPr>
              <w:t>2</w:t>
            </w:r>
            <w:r w:rsidR="003029B0" w:rsidRPr="00551F5B">
              <w:rPr>
                <w:szCs w:val="22"/>
              </w:rPr>
              <w:t>.</w:t>
            </w:r>
            <w:r w:rsidR="00AB7503" w:rsidRPr="00551F5B">
              <w:rPr>
                <w:szCs w:val="22"/>
              </w:rPr>
              <w:t>60</w:t>
            </w:r>
            <w:r w:rsidR="0014513A" w:rsidRPr="00551F5B">
              <w:rPr>
                <w:szCs w:val="22"/>
              </w:rPr>
              <w:t>%</w:t>
            </w:r>
            <w:r w:rsidRPr="00D675DD">
              <w:rPr>
                <w:szCs w:val="22"/>
              </w:rPr>
              <w:t xml:space="preserve"> shareholding, </w:t>
            </w:r>
          </w:p>
        </w:tc>
      </w:tr>
      <w:tr w:rsidR="000A46AE" w:rsidRPr="00D675DD" w14:paraId="2B3E0D43" w14:textId="77777777" w:rsidTr="004A11C7">
        <w:tc>
          <w:tcPr>
            <w:tcW w:w="3060" w:type="dxa"/>
            <w:shd w:val="clear" w:color="auto" w:fill="auto"/>
          </w:tcPr>
          <w:p w14:paraId="2E74C749" w14:textId="77777777" w:rsidR="000A46AE" w:rsidRPr="00D675DD" w:rsidRDefault="000A46AE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rPr>
                <w:szCs w:val="22"/>
              </w:rPr>
              <w:t xml:space="preserve">   Public Company Limited</w:t>
            </w:r>
          </w:p>
        </w:tc>
        <w:tc>
          <w:tcPr>
            <w:tcW w:w="1620" w:type="dxa"/>
            <w:shd w:val="clear" w:color="auto" w:fill="auto"/>
          </w:tcPr>
          <w:p w14:paraId="510E0DB7" w14:textId="77777777" w:rsidR="000A46AE" w:rsidRPr="00D675DD" w:rsidRDefault="000A46AE" w:rsidP="00715C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4590" w:type="dxa"/>
            <w:shd w:val="clear" w:color="auto" w:fill="auto"/>
          </w:tcPr>
          <w:p w14:paraId="23310949" w14:textId="77777777" w:rsidR="000A46AE" w:rsidRPr="00D675DD" w:rsidRDefault="000A46AE" w:rsidP="00C25E33">
            <w:pPr>
              <w:pStyle w:val="block"/>
              <w:spacing w:after="0" w:line="240" w:lineRule="atLeast"/>
              <w:ind w:left="162" w:right="-223" w:hanging="162"/>
              <w:rPr>
                <w:szCs w:val="22"/>
              </w:rPr>
            </w:pPr>
            <w:r w:rsidRPr="00D675DD">
              <w:rPr>
                <w:szCs w:val="22"/>
              </w:rPr>
              <w:t xml:space="preserve">   and common directors</w:t>
            </w:r>
          </w:p>
        </w:tc>
      </w:tr>
      <w:tr w:rsidR="003029B0" w:rsidRPr="00D675DD" w14:paraId="6AD802ED" w14:textId="77777777" w:rsidTr="004A11C7">
        <w:tc>
          <w:tcPr>
            <w:tcW w:w="3060" w:type="dxa"/>
            <w:shd w:val="clear" w:color="auto" w:fill="auto"/>
          </w:tcPr>
          <w:p w14:paraId="3D89D191" w14:textId="77777777" w:rsidR="003029B0" w:rsidRPr="00D675DD" w:rsidRDefault="003029B0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rPr>
                <w:szCs w:val="22"/>
              </w:rPr>
              <w:t xml:space="preserve">Sumisho Global Logistics </w:t>
            </w:r>
          </w:p>
        </w:tc>
        <w:tc>
          <w:tcPr>
            <w:tcW w:w="1620" w:type="dxa"/>
            <w:shd w:val="clear" w:color="auto" w:fill="auto"/>
          </w:tcPr>
          <w:p w14:paraId="6B398E40" w14:textId="77777777" w:rsidR="003029B0" w:rsidRPr="00D675DD" w:rsidRDefault="003029B0" w:rsidP="003029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D675DD">
                  <w:rPr>
                    <w:szCs w:val="22"/>
                  </w:rPr>
                  <w:t>Thailand</w:t>
                </w:r>
              </w:smartTag>
            </w:smartTag>
          </w:p>
        </w:tc>
        <w:tc>
          <w:tcPr>
            <w:tcW w:w="4590" w:type="dxa"/>
            <w:shd w:val="clear" w:color="auto" w:fill="auto"/>
          </w:tcPr>
          <w:p w14:paraId="1A1320A4" w14:textId="77777777" w:rsidR="003029B0" w:rsidRPr="00D675DD" w:rsidRDefault="00C02C4F" w:rsidP="003029B0">
            <w:pPr>
              <w:pStyle w:val="block"/>
              <w:spacing w:after="0" w:line="240" w:lineRule="atLeast"/>
              <w:ind w:left="162" w:right="-223" w:hanging="162"/>
              <w:rPr>
                <w:szCs w:val="22"/>
              </w:rPr>
            </w:pPr>
            <w:r>
              <w:rPr>
                <w:szCs w:val="22"/>
              </w:rPr>
              <w:t>Related party</w:t>
            </w:r>
            <w:r w:rsidR="003029B0" w:rsidRPr="00D675DD">
              <w:rPr>
                <w:szCs w:val="22"/>
              </w:rPr>
              <w:t xml:space="preserve">, the Company invests </w:t>
            </w:r>
          </w:p>
        </w:tc>
      </w:tr>
      <w:tr w:rsidR="003029B0" w:rsidRPr="00D675DD" w14:paraId="6F973C0B" w14:textId="77777777" w:rsidTr="004A11C7">
        <w:tc>
          <w:tcPr>
            <w:tcW w:w="3060" w:type="dxa"/>
            <w:shd w:val="clear" w:color="auto" w:fill="auto"/>
          </w:tcPr>
          <w:p w14:paraId="7BF525A5" w14:textId="77777777" w:rsidR="003029B0" w:rsidRPr="00D675DD" w:rsidRDefault="003029B0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rPr>
                <w:szCs w:val="22"/>
              </w:rPr>
              <w:t xml:space="preserve">   (</w:t>
            </w:r>
            <w:smartTag w:uri="urn:schemas-microsoft-com:office:smarttags" w:element="country-region">
              <w:smartTag w:uri="urn:schemas-microsoft-com:office:smarttags" w:element="place">
                <w:r w:rsidRPr="00D675DD">
                  <w:rPr>
                    <w:szCs w:val="22"/>
                  </w:rPr>
                  <w:t>Thailand</w:t>
                </w:r>
              </w:smartTag>
            </w:smartTag>
            <w:r w:rsidRPr="00D675DD">
              <w:rPr>
                <w:szCs w:val="22"/>
              </w:rPr>
              <w:t>) Co., Ltd.</w:t>
            </w:r>
          </w:p>
        </w:tc>
        <w:tc>
          <w:tcPr>
            <w:tcW w:w="1620" w:type="dxa"/>
            <w:shd w:val="clear" w:color="auto" w:fill="auto"/>
          </w:tcPr>
          <w:p w14:paraId="06B22C59" w14:textId="77777777" w:rsidR="003029B0" w:rsidRPr="00D675DD" w:rsidRDefault="003029B0" w:rsidP="003029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4590" w:type="dxa"/>
            <w:shd w:val="clear" w:color="auto" w:fill="auto"/>
          </w:tcPr>
          <w:p w14:paraId="7C5BFA1E" w14:textId="77777777" w:rsidR="003029B0" w:rsidRPr="00D675DD" w:rsidRDefault="003029B0" w:rsidP="003029B0">
            <w:pPr>
              <w:pStyle w:val="block"/>
              <w:spacing w:after="0" w:line="240" w:lineRule="atLeast"/>
              <w:ind w:left="162" w:right="-223" w:hanging="162"/>
              <w:rPr>
                <w:szCs w:val="22"/>
              </w:rPr>
            </w:pPr>
            <w:r w:rsidRPr="00D675DD">
              <w:rPr>
                <w:szCs w:val="22"/>
              </w:rPr>
              <w:t xml:space="preserve">   </w:t>
            </w:r>
            <w:r w:rsidRPr="00551F5B">
              <w:rPr>
                <w:szCs w:val="22"/>
              </w:rPr>
              <w:t>1.71% shareholding</w:t>
            </w:r>
            <w:r w:rsidRPr="00D675DD">
              <w:rPr>
                <w:szCs w:val="22"/>
              </w:rPr>
              <w:t xml:space="preserve"> </w:t>
            </w:r>
            <w:r w:rsidRPr="00D675DD">
              <w:t>and common directors</w:t>
            </w:r>
          </w:p>
        </w:tc>
      </w:tr>
      <w:tr w:rsidR="003029B0" w:rsidRPr="00D675DD" w14:paraId="6A2FC268" w14:textId="77777777" w:rsidTr="004A11C7">
        <w:tc>
          <w:tcPr>
            <w:tcW w:w="3060" w:type="dxa"/>
            <w:shd w:val="clear" w:color="auto" w:fill="auto"/>
          </w:tcPr>
          <w:p w14:paraId="3C4C654D" w14:textId="77777777" w:rsidR="003029B0" w:rsidRPr="00D675DD" w:rsidRDefault="003029B0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t>Key management personnel</w:t>
            </w:r>
          </w:p>
        </w:tc>
        <w:tc>
          <w:tcPr>
            <w:tcW w:w="1620" w:type="dxa"/>
            <w:shd w:val="clear" w:color="auto" w:fill="auto"/>
          </w:tcPr>
          <w:p w14:paraId="59D70886" w14:textId="77777777" w:rsidR="003029B0" w:rsidRPr="00D675DD" w:rsidRDefault="003029B0" w:rsidP="003029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  <w:r w:rsidRPr="00D675DD">
              <w:rPr>
                <w:szCs w:val="22"/>
              </w:rPr>
              <w:t>Thailand</w:t>
            </w:r>
          </w:p>
        </w:tc>
        <w:tc>
          <w:tcPr>
            <w:tcW w:w="4590" w:type="dxa"/>
            <w:shd w:val="clear" w:color="auto" w:fill="auto"/>
          </w:tcPr>
          <w:p w14:paraId="296ED672" w14:textId="77777777" w:rsidR="003029B0" w:rsidRPr="00822B4B" w:rsidRDefault="003029B0" w:rsidP="0062091F">
            <w:pPr>
              <w:pStyle w:val="block"/>
              <w:tabs>
                <w:tab w:val="decimal" w:pos="-25"/>
              </w:tabs>
              <w:spacing w:after="0" w:line="240" w:lineRule="atLeast"/>
              <w:ind w:left="162" w:hanging="162"/>
            </w:pPr>
            <w:r w:rsidRPr="00822B4B">
              <w:t xml:space="preserve">Persons having authority and responsibility for </w:t>
            </w:r>
          </w:p>
          <w:p w14:paraId="1C259E1F" w14:textId="0DA58FF2" w:rsidR="003029B0" w:rsidRPr="00822B4B" w:rsidRDefault="003029B0" w:rsidP="0062091F">
            <w:pPr>
              <w:pStyle w:val="block"/>
              <w:tabs>
                <w:tab w:val="decimal" w:pos="-25"/>
              </w:tabs>
              <w:spacing w:after="0" w:line="240" w:lineRule="atLeast"/>
              <w:ind w:left="162" w:hanging="162"/>
            </w:pPr>
            <w:r w:rsidRPr="00822B4B">
              <w:tab/>
              <w:t>planning, directing and controlling the activities of the</w:t>
            </w:r>
            <w:r>
              <w:t xml:space="preserve"> </w:t>
            </w:r>
            <w:r w:rsidR="00AF5099">
              <w:t>entity</w:t>
            </w:r>
            <w:r>
              <w:t>, directly or indirectly, including any director (whether executive or otherwise)</w:t>
            </w:r>
            <w:r w:rsidR="00AF5099">
              <w:t xml:space="preserve"> of the Company.</w:t>
            </w:r>
          </w:p>
        </w:tc>
      </w:tr>
    </w:tbl>
    <w:p w14:paraId="454203FF" w14:textId="77777777" w:rsidR="00896B4B" w:rsidRPr="0036649F" w:rsidRDefault="00896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01D761AA" w14:textId="77777777" w:rsidR="00C22B86" w:rsidRDefault="00C22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val="en-GB" w:bidi="ar-SA"/>
        </w:rPr>
      </w:pPr>
      <w:r>
        <w:rPr>
          <w:rFonts w:ascii="Times New Roman" w:hAnsi="Times New Roman" w:cs="Times New Roman"/>
          <w:sz w:val="22"/>
          <w:szCs w:val="22"/>
          <w:lang w:val="en-GB" w:bidi="ar-SA"/>
        </w:rPr>
        <w:br w:type="page"/>
      </w:r>
    </w:p>
    <w:p w14:paraId="10A01CEA" w14:textId="693B4E69" w:rsidR="00963D6C" w:rsidRPr="005477E7" w:rsidRDefault="00963D6C" w:rsidP="00B2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lastRenderedPageBreak/>
        <w:t xml:space="preserve">Significant transactions for the </w:t>
      </w:r>
      <w:r w:rsidR="001F579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three</w:t>
      </w: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-month periods ended </w:t>
      </w:r>
      <w:r w:rsidR="001F579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31 March 2023 and 2022</w:t>
      </w:r>
      <w:r w:rsidR="00925203"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</w:t>
      </w: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with related parties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were as follows:</w:t>
      </w:r>
    </w:p>
    <w:p w14:paraId="385A669F" w14:textId="77777777" w:rsidR="002B38CD" w:rsidRPr="00F03A1C" w:rsidRDefault="002B38CD" w:rsidP="002B38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0"/>
          <w:szCs w:val="20"/>
          <w:lang w:val="en-GB" w:bidi="ar-SA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70"/>
        <w:gridCol w:w="1270"/>
        <w:gridCol w:w="236"/>
        <w:gridCol w:w="1204"/>
        <w:gridCol w:w="236"/>
        <w:gridCol w:w="1294"/>
      </w:tblGrid>
      <w:tr w:rsidR="002B38CD" w:rsidRPr="002A1A98" w14:paraId="24F73950" w14:textId="77777777" w:rsidTr="00A949FF">
        <w:trPr>
          <w:trHeight w:val="80"/>
          <w:tblHeader/>
        </w:trPr>
        <w:tc>
          <w:tcPr>
            <w:tcW w:w="3510" w:type="dxa"/>
          </w:tcPr>
          <w:p w14:paraId="7F1FA7E4" w14:textId="77777777" w:rsidR="002B38CD" w:rsidRPr="00AB5977" w:rsidRDefault="002B38CD">
            <w:pPr>
              <w:pStyle w:val="acctfourfigures"/>
              <w:spacing w:line="240" w:lineRule="atLeast"/>
              <w:rPr>
                <w:b/>
                <w:bCs/>
                <w:i/>
                <w:iCs/>
                <w:spacing w:val="-2"/>
                <w:szCs w:val="22"/>
              </w:rPr>
            </w:pPr>
          </w:p>
        </w:tc>
        <w:tc>
          <w:tcPr>
            <w:tcW w:w="2710" w:type="dxa"/>
            <w:gridSpan w:val="3"/>
            <w:vAlign w:val="bottom"/>
          </w:tcPr>
          <w:p w14:paraId="7C78D6A0" w14:textId="77777777" w:rsidR="002B38CD" w:rsidRDefault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42CEC19E" w14:textId="77777777" w:rsidR="002B38CD" w:rsidRPr="002A1A98" w:rsidRDefault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10E6B03B" w14:textId="77777777" w:rsidR="002B38CD" w:rsidRPr="002A1A98" w:rsidRDefault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rPr>
                <w:rFonts w:cs="Times New Roman"/>
                <w:b/>
                <w:bCs/>
              </w:rPr>
            </w:pPr>
          </w:p>
        </w:tc>
        <w:tc>
          <w:tcPr>
            <w:tcW w:w="2734" w:type="dxa"/>
            <w:gridSpan w:val="3"/>
          </w:tcPr>
          <w:p w14:paraId="7D037523" w14:textId="77777777" w:rsidR="002B38CD" w:rsidRPr="002A1A98" w:rsidRDefault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  <w:p w14:paraId="08B1B847" w14:textId="77777777" w:rsidR="002B38CD" w:rsidRPr="002A1A98" w:rsidRDefault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B38CD" w:rsidRPr="009553C2" w14:paraId="2381DCC4" w14:textId="77777777" w:rsidTr="00A949FF">
        <w:trPr>
          <w:trHeight w:val="80"/>
          <w:tblHeader/>
        </w:trPr>
        <w:tc>
          <w:tcPr>
            <w:tcW w:w="3510" w:type="dxa"/>
          </w:tcPr>
          <w:p w14:paraId="3B5E6A69" w14:textId="24FB9840" w:rsidR="002B38CD" w:rsidRPr="00551B95" w:rsidRDefault="002B38CD">
            <w:pPr>
              <w:pStyle w:val="acctfourfigures"/>
              <w:spacing w:line="240" w:lineRule="atLeast"/>
              <w:rPr>
                <w:rFonts w:cstheme="minorBidi"/>
                <w:b/>
                <w:bCs/>
                <w:i/>
                <w:iCs/>
                <w:spacing w:val="-6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0250866" w14:textId="77777777" w:rsidR="002B38CD" w:rsidRPr="001C6E14" w:rsidRDefault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7C00B1F" w14:textId="77777777" w:rsidR="002B38CD" w:rsidRPr="001C6E14" w:rsidRDefault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3D77647A" w14:textId="77777777" w:rsidR="002B38CD" w:rsidRPr="001C6E14" w:rsidRDefault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236" w:type="dxa"/>
          </w:tcPr>
          <w:p w14:paraId="28566959" w14:textId="77777777" w:rsidR="002B38CD" w:rsidRPr="001C6E14" w:rsidRDefault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rPr>
                <w:rFonts w:cs="Times New Roman"/>
                <w:b/>
                <w:bCs/>
                <w:spacing w:val="-6"/>
              </w:rPr>
            </w:pPr>
          </w:p>
        </w:tc>
        <w:tc>
          <w:tcPr>
            <w:tcW w:w="2734" w:type="dxa"/>
            <w:gridSpan w:val="3"/>
          </w:tcPr>
          <w:p w14:paraId="16144AAF" w14:textId="77777777" w:rsidR="002B38CD" w:rsidRPr="009553C2" w:rsidRDefault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</w:tr>
      <w:tr w:rsidR="002B38CD" w:rsidRPr="00D675DD" w14:paraId="4DDE5106" w14:textId="77777777" w:rsidTr="00A949FF">
        <w:trPr>
          <w:trHeight w:val="80"/>
          <w:tblHeader/>
        </w:trPr>
        <w:tc>
          <w:tcPr>
            <w:tcW w:w="3510" w:type="dxa"/>
          </w:tcPr>
          <w:p w14:paraId="47FEFFBA" w14:textId="630C98AE" w:rsidR="002B38CD" w:rsidRPr="00CF3CA4" w:rsidRDefault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882"/>
              </w:tabs>
              <w:spacing w:line="240" w:lineRule="exact"/>
              <w:ind w:right="-108"/>
              <w:rPr>
                <w:b/>
                <w:bCs/>
                <w:i/>
                <w:iCs/>
              </w:rPr>
            </w:pPr>
          </w:p>
        </w:tc>
        <w:tc>
          <w:tcPr>
            <w:tcW w:w="1170" w:type="dxa"/>
          </w:tcPr>
          <w:p w14:paraId="1CA56913" w14:textId="24D5FBBE" w:rsidR="002B38CD" w:rsidRPr="00D675DD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10BCC3F7" w14:textId="77777777" w:rsidR="002B38CD" w:rsidRPr="00D675DD" w:rsidRDefault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14:paraId="34B687D7" w14:textId="705AD7C1" w:rsidR="002B38CD" w:rsidRPr="00D675DD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  <w:tc>
          <w:tcPr>
            <w:tcW w:w="236" w:type="dxa"/>
          </w:tcPr>
          <w:p w14:paraId="598603EB" w14:textId="77777777" w:rsidR="002B38CD" w:rsidRPr="00D675DD" w:rsidRDefault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04" w:type="dxa"/>
          </w:tcPr>
          <w:p w14:paraId="05512CC9" w14:textId="6A4FBDB8" w:rsidR="002B38CD" w:rsidRPr="00D675DD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36" w:type="dxa"/>
          </w:tcPr>
          <w:p w14:paraId="162FC967" w14:textId="77777777" w:rsidR="002B38CD" w:rsidRPr="00D675DD" w:rsidRDefault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24E389A" w14:textId="34F28632" w:rsidR="002B38CD" w:rsidRPr="00D675DD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</w:tr>
      <w:tr w:rsidR="002B38CD" w:rsidRPr="00D675DD" w14:paraId="616B9EF0" w14:textId="77777777" w:rsidTr="00A949FF">
        <w:trPr>
          <w:trHeight w:val="80"/>
          <w:tblHeader/>
        </w:trPr>
        <w:tc>
          <w:tcPr>
            <w:tcW w:w="3510" w:type="dxa"/>
          </w:tcPr>
          <w:p w14:paraId="64D72E4A" w14:textId="77777777" w:rsidR="002B38CD" w:rsidRPr="00905F9C" w:rsidRDefault="002B38CD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80" w:type="dxa"/>
            <w:gridSpan w:val="7"/>
          </w:tcPr>
          <w:p w14:paraId="2E17C84B" w14:textId="77777777" w:rsidR="002B38CD" w:rsidRPr="00D675DD" w:rsidRDefault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4B77E0" w14:paraId="155082AD" w14:textId="77777777" w:rsidTr="00A949FF">
        <w:trPr>
          <w:trHeight w:val="80"/>
        </w:trPr>
        <w:tc>
          <w:tcPr>
            <w:tcW w:w="3510" w:type="dxa"/>
          </w:tcPr>
          <w:p w14:paraId="2F752284" w14:textId="00F6596B" w:rsidR="004B77E0" w:rsidRDefault="004B77E0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B77E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Subsidiaries</w:t>
            </w:r>
          </w:p>
        </w:tc>
        <w:tc>
          <w:tcPr>
            <w:tcW w:w="1170" w:type="dxa"/>
          </w:tcPr>
          <w:p w14:paraId="3BB9F93F" w14:textId="77777777" w:rsidR="004B77E0" w:rsidRDefault="004B77E0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689BB0D0" w14:textId="77777777" w:rsidR="004B77E0" w:rsidRPr="00D675DD" w:rsidRDefault="004B77E0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37DB0DFB" w14:textId="77777777" w:rsidR="004B77E0" w:rsidRDefault="004B77E0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69B417AB" w14:textId="77777777" w:rsidR="004B77E0" w:rsidRPr="00010203" w:rsidRDefault="004B77E0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CFCF1E2" w14:textId="77777777" w:rsidR="004B77E0" w:rsidRDefault="004B77E0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ED8411E" w14:textId="77777777" w:rsidR="004B77E0" w:rsidRPr="00D675DD" w:rsidRDefault="004B77E0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94709D1" w14:textId="77777777" w:rsidR="004B77E0" w:rsidRDefault="004B77E0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2B38CD" w:rsidRPr="002E7D0A" w14:paraId="5688A39A" w14:textId="77777777" w:rsidTr="00A949FF">
        <w:trPr>
          <w:trHeight w:val="80"/>
        </w:trPr>
        <w:tc>
          <w:tcPr>
            <w:tcW w:w="3510" w:type="dxa"/>
          </w:tcPr>
          <w:p w14:paraId="12EB600E" w14:textId="77777777" w:rsidR="002B38CD" w:rsidRPr="002E7D0A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2E7D0A">
              <w:rPr>
                <w:rFonts w:ascii="Times New Roman" w:hAnsi="Times New Roman" w:cs="Times New Roman"/>
                <w:sz w:val="22"/>
                <w:szCs w:val="22"/>
              </w:rPr>
              <w:t>Interest income</w:t>
            </w:r>
          </w:p>
        </w:tc>
        <w:tc>
          <w:tcPr>
            <w:tcW w:w="1170" w:type="dxa"/>
          </w:tcPr>
          <w:p w14:paraId="6564405C" w14:textId="2CD4CEA4" w:rsidR="002B38CD" w:rsidRDefault="001F7335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2E7D0A">
              <w:rPr>
                <w:rFonts w:cs="Times New Roman"/>
              </w:rPr>
              <w:t>2,142</w:t>
            </w:r>
          </w:p>
        </w:tc>
        <w:tc>
          <w:tcPr>
            <w:tcW w:w="270" w:type="dxa"/>
          </w:tcPr>
          <w:p w14:paraId="5205E5A8" w14:textId="77777777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3C06AFFB" w14:textId="48765BC2" w:rsidR="002B38CD" w:rsidRDefault="002B38CD" w:rsidP="001F73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679A0A65" w14:textId="77777777" w:rsidR="002B38CD" w:rsidRPr="00010203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706EB0A" w14:textId="7C8F5FEE" w:rsidR="002B38CD" w:rsidRDefault="002E7D0A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2E7D0A">
              <w:rPr>
                <w:rFonts w:cs="Times New Roman"/>
              </w:rPr>
              <w:t>2,142</w:t>
            </w:r>
          </w:p>
        </w:tc>
        <w:tc>
          <w:tcPr>
            <w:tcW w:w="236" w:type="dxa"/>
          </w:tcPr>
          <w:p w14:paraId="4F73AEBB" w14:textId="77777777" w:rsidR="002B38CD" w:rsidRPr="00D675D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2666F318" w14:textId="5A444643" w:rsidR="002B38CD" w:rsidRDefault="002B38CD" w:rsidP="001F73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475</w:t>
            </w:r>
          </w:p>
        </w:tc>
      </w:tr>
      <w:tr w:rsidR="002B38CD" w:rsidRPr="00F03A1C" w14:paraId="0DE1D035" w14:textId="77777777" w:rsidTr="00A949FF">
        <w:trPr>
          <w:trHeight w:val="80"/>
        </w:trPr>
        <w:tc>
          <w:tcPr>
            <w:tcW w:w="3510" w:type="dxa"/>
          </w:tcPr>
          <w:p w14:paraId="52F93A83" w14:textId="77777777" w:rsidR="002B38CD" w:rsidRPr="00F03A1C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3E469F30" w14:textId="77777777" w:rsidR="002B38CD" w:rsidRPr="00F03A1C" w:rsidRDefault="002B38CD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655C7FC" w14:textId="77777777" w:rsidR="002B38CD" w:rsidRPr="00F03A1C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9" w:type="dxa"/>
          </w:tcPr>
          <w:p w14:paraId="13E5D655" w14:textId="77777777" w:rsidR="002B38CD" w:rsidRPr="00F03A1C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735C2ECD" w14:textId="77777777" w:rsidR="002B38CD" w:rsidRPr="00F03A1C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14:paraId="327C69F5" w14:textId="77777777" w:rsidR="002B38CD" w:rsidRPr="00F03A1C" w:rsidRDefault="002B38CD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69F99CAA" w14:textId="77777777" w:rsidR="002B38CD" w:rsidRPr="00F03A1C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</w:tcPr>
          <w:p w14:paraId="27FC1C99" w14:textId="77777777" w:rsidR="002B38CD" w:rsidRPr="00F03A1C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</w:tr>
      <w:tr w:rsidR="002B38CD" w14:paraId="5B14E90A" w14:textId="77777777" w:rsidTr="00A949FF">
        <w:trPr>
          <w:trHeight w:val="80"/>
        </w:trPr>
        <w:tc>
          <w:tcPr>
            <w:tcW w:w="3510" w:type="dxa"/>
          </w:tcPr>
          <w:p w14:paraId="2AFD44B1" w14:textId="77777777" w:rsidR="002B38CD" w:rsidRPr="00E10BB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Joint ventures</w:t>
            </w:r>
          </w:p>
        </w:tc>
        <w:tc>
          <w:tcPr>
            <w:tcW w:w="1170" w:type="dxa"/>
          </w:tcPr>
          <w:p w14:paraId="5141000F" w14:textId="77777777" w:rsidR="002B38CD" w:rsidRDefault="002B38CD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5AC1D69" w14:textId="77777777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76F11670" w14:textId="77777777" w:rsidR="002B38C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9F6C9F7" w14:textId="77777777" w:rsidR="002B38CD" w:rsidRPr="00010203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BAEC533" w14:textId="77777777" w:rsidR="002B38CD" w:rsidRDefault="002B38CD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6ACFFF68" w14:textId="77777777" w:rsidR="002B38CD" w:rsidRPr="00D675D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886165E" w14:textId="77777777" w:rsidR="002B38C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BB2D3D" w14:paraId="4C404F75" w14:textId="77777777" w:rsidTr="00A949FF">
        <w:trPr>
          <w:trHeight w:val="80"/>
        </w:trPr>
        <w:tc>
          <w:tcPr>
            <w:tcW w:w="3510" w:type="dxa"/>
            <w:shd w:val="clear" w:color="auto" w:fill="auto"/>
          </w:tcPr>
          <w:p w14:paraId="27FF100D" w14:textId="2DDFAEB1" w:rsidR="00BB2D3D" w:rsidRDefault="00304F1C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32E4">
              <w:rPr>
                <w:rFonts w:ascii="Times New Roman" w:hAnsi="Times New Roman" w:cs="Times New Roman"/>
                <w:sz w:val="22"/>
                <w:szCs w:val="22"/>
              </w:rPr>
              <w:t>Revenue</w:t>
            </w:r>
            <w:r w:rsidRPr="00ED32E4">
              <w:rPr>
                <w:rFonts w:ascii="Times New Roman" w:hAnsi="Times New Roman" w:cs="Times New Roman" w:hint="cs"/>
                <w:sz w:val="22"/>
                <w:szCs w:val="22"/>
                <w:cs/>
              </w:rPr>
              <w:t xml:space="preserve"> </w:t>
            </w:r>
            <w:r w:rsidRPr="00ED32E4">
              <w:rPr>
                <w:rFonts w:ascii="Times New Roman" w:hAnsi="Times New Roman" w:cs="Times New Roman"/>
                <w:sz w:val="22"/>
                <w:szCs w:val="22"/>
              </w:rPr>
              <w:t xml:space="preserve">from sale of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real estate</w:t>
            </w:r>
          </w:p>
        </w:tc>
        <w:tc>
          <w:tcPr>
            <w:tcW w:w="1170" w:type="dxa"/>
            <w:shd w:val="clear" w:color="auto" w:fill="auto"/>
          </w:tcPr>
          <w:p w14:paraId="7F1779A4" w14:textId="6AC5819E" w:rsidR="00BB2D3D" w:rsidRDefault="00AB360E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25,746</w:t>
            </w:r>
          </w:p>
        </w:tc>
        <w:tc>
          <w:tcPr>
            <w:tcW w:w="270" w:type="dxa"/>
            <w:shd w:val="clear" w:color="auto" w:fill="auto"/>
          </w:tcPr>
          <w:p w14:paraId="42A28E40" w14:textId="77777777" w:rsidR="00BB2D3D" w:rsidRPr="00D675DD" w:rsidRDefault="00BB2D3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  <w:shd w:val="clear" w:color="auto" w:fill="auto"/>
          </w:tcPr>
          <w:p w14:paraId="713808E2" w14:textId="6251732F" w:rsidR="00BB2D3D" w:rsidRDefault="00AB360E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B9CBED" w14:textId="77777777" w:rsidR="00BB2D3D" w:rsidRPr="00010203" w:rsidRDefault="00BB2D3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shd w:val="clear" w:color="auto" w:fill="auto"/>
          </w:tcPr>
          <w:p w14:paraId="2BD10676" w14:textId="69BCC71C" w:rsidR="00BB2D3D" w:rsidRDefault="00AB360E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25,746</w:t>
            </w:r>
          </w:p>
        </w:tc>
        <w:tc>
          <w:tcPr>
            <w:tcW w:w="236" w:type="dxa"/>
            <w:shd w:val="clear" w:color="auto" w:fill="auto"/>
          </w:tcPr>
          <w:p w14:paraId="0CF19BA9" w14:textId="77777777" w:rsidR="00BB2D3D" w:rsidRPr="00D675DD" w:rsidRDefault="00BB2D3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</w:tcPr>
          <w:p w14:paraId="2BED5E1D" w14:textId="0A2F72BD" w:rsidR="00BB2D3D" w:rsidRDefault="00AB360E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-</w:t>
            </w:r>
          </w:p>
        </w:tc>
      </w:tr>
      <w:tr w:rsidR="002B38CD" w14:paraId="629909E8" w14:textId="77777777" w:rsidTr="00A949FF">
        <w:trPr>
          <w:trHeight w:val="80"/>
        </w:trPr>
        <w:tc>
          <w:tcPr>
            <w:tcW w:w="3510" w:type="dxa"/>
            <w:shd w:val="clear" w:color="auto" w:fill="auto"/>
          </w:tcPr>
          <w:p w14:paraId="4C3D1D1E" w14:textId="77777777" w:rsidR="002B38C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170" w:type="dxa"/>
          </w:tcPr>
          <w:p w14:paraId="5F92E4BC" w14:textId="360A86A1" w:rsidR="002B38CD" w:rsidRPr="00E10BBD" w:rsidRDefault="00AB360E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  <w:r w:rsidRPr="00D5488F">
              <w:rPr>
                <w:rFonts w:cs="Times New Roman"/>
              </w:rPr>
              <w:t>14,073</w:t>
            </w:r>
          </w:p>
        </w:tc>
        <w:tc>
          <w:tcPr>
            <w:tcW w:w="270" w:type="dxa"/>
          </w:tcPr>
          <w:p w14:paraId="215DDC29" w14:textId="77777777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28D3DEE6" w14:textId="5E60F99F" w:rsidR="002B38C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14,336</w:t>
            </w:r>
          </w:p>
        </w:tc>
        <w:tc>
          <w:tcPr>
            <w:tcW w:w="236" w:type="dxa"/>
          </w:tcPr>
          <w:p w14:paraId="631AD466" w14:textId="77777777" w:rsidR="002B38CD" w:rsidRPr="00010203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7534BC3" w14:textId="4BADFED5" w:rsidR="002B38CD" w:rsidRDefault="00E819B2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14,073</w:t>
            </w:r>
          </w:p>
        </w:tc>
        <w:tc>
          <w:tcPr>
            <w:tcW w:w="236" w:type="dxa"/>
          </w:tcPr>
          <w:p w14:paraId="718E313B" w14:textId="77777777" w:rsidR="002B38CD" w:rsidRPr="00D675D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703A9E1" w14:textId="58C2092D" w:rsidR="002B38C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14,336</w:t>
            </w:r>
          </w:p>
        </w:tc>
      </w:tr>
      <w:tr w:rsidR="00086481" w14:paraId="4EA0743C" w14:textId="77777777" w:rsidTr="00A949FF">
        <w:trPr>
          <w:trHeight w:val="80"/>
        </w:trPr>
        <w:tc>
          <w:tcPr>
            <w:tcW w:w="3510" w:type="dxa"/>
            <w:shd w:val="clear" w:color="auto" w:fill="auto"/>
          </w:tcPr>
          <w:p w14:paraId="1894B63F" w14:textId="606A5DEE" w:rsidR="00086481" w:rsidRPr="00D675DD" w:rsidRDefault="00086481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sz w:val="22"/>
                <w:szCs w:val="22"/>
              </w:rPr>
              <w:t xml:space="preserve">Income from areas and infrastructure </w:t>
            </w:r>
          </w:p>
        </w:tc>
        <w:tc>
          <w:tcPr>
            <w:tcW w:w="1170" w:type="dxa"/>
          </w:tcPr>
          <w:p w14:paraId="1C203FF8" w14:textId="77777777" w:rsidR="00086481" w:rsidRPr="00D5488F" w:rsidRDefault="00086481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C42BF99" w14:textId="77777777" w:rsidR="00086481" w:rsidRPr="00D675DD" w:rsidRDefault="00086481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47BD1464" w14:textId="77777777" w:rsidR="00086481" w:rsidRDefault="00086481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236" w:type="dxa"/>
          </w:tcPr>
          <w:p w14:paraId="3BC428EE" w14:textId="77777777" w:rsidR="00086481" w:rsidRPr="00010203" w:rsidRDefault="00086481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F62FBD0" w14:textId="77777777" w:rsidR="00086481" w:rsidRPr="00D5488F" w:rsidRDefault="00086481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3635419" w14:textId="77777777" w:rsidR="00086481" w:rsidRPr="00D675DD" w:rsidRDefault="00086481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49E0E89" w14:textId="77777777" w:rsidR="00086481" w:rsidRDefault="00086481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2B38CD" w14:paraId="1BF5DC83" w14:textId="77777777" w:rsidTr="00A949FF">
        <w:trPr>
          <w:trHeight w:val="80"/>
        </w:trPr>
        <w:tc>
          <w:tcPr>
            <w:tcW w:w="3510" w:type="dxa"/>
          </w:tcPr>
          <w:p w14:paraId="2D5F02BD" w14:textId="77777777" w:rsidR="002B38C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0F3207">
              <w:rPr>
                <w:rFonts w:ascii="Times New Roman" w:hAnsi="Times New Roman" w:cs="Times New Roman"/>
                <w:sz w:val="22"/>
                <w:szCs w:val="22"/>
              </w:rPr>
              <w:t>utilisation</w:t>
            </w:r>
          </w:p>
        </w:tc>
        <w:tc>
          <w:tcPr>
            <w:tcW w:w="1170" w:type="dxa"/>
          </w:tcPr>
          <w:p w14:paraId="585086EE" w14:textId="12B53CDC" w:rsidR="002B38CD" w:rsidRDefault="00B640EB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11,943</w:t>
            </w:r>
          </w:p>
        </w:tc>
        <w:tc>
          <w:tcPr>
            <w:tcW w:w="270" w:type="dxa"/>
          </w:tcPr>
          <w:p w14:paraId="24553141" w14:textId="77777777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437519DD" w14:textId="57D3A19B" w:rsidR="002B38C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11,943</w:t>
            </w:r>
          </w:p>
        </w:tc>
        <w:tc>
          <w:tcPr>
            <w:tcW w:w="236" w:type="dxa"/>
          </w:tcPr>
          <w:p w14:paraId="7E6DFC56" w14:textId="77777777" w:rsidR="002B38CD" w:rsidRPr="00010203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730D3A4" w14:textId="4378B089" w:rsidR="002B38CD" w:rsidRDefault="00D5488F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11,943</w:t>
            </w:r>
          </w:p>
        </w:tc>
        <w:tc>
          <w:tcPr>
            <w:tcW w:w="236" w:type="dxa"/>
          </w:tcPr>
          <w:p w14:paraId="37340F8C" w14:textId="77777777" w:rsidR="002B38CD" w:rsidRPr="00D675D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3BFB0FD" w14:textId="6676B329" w:rsidR="002B38C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11,943</w:t>
            </w:r>
          </w:p>
        </w:tc>
      </w:tr>
      <w:tr w:rsidR="002B38CD" w14:paraId="290D55A1" w14:textId="77777777" w:rsidTr="00A949FF">
        <w:trPr>
          <w:trHeight w:val="80"/>
        </w:trPr>
        <w:tc>
          <w:tcPr>
            <w:tcW w:w="3510" w:type="dxa"/>
          </w:tcPr>
          <w:p w14:paraId="42195825" w14:textId="77777777" w:rsidR="002B38C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Management income</w:t>
            </w:r>
          </w:p>
        </w:tc>
        <w:tc>
          <w:tcPr>
            <w:tcW w:w="1170" w:type="dxa"/>
          </w:tcPr>
          <w:p w14:paraId="61575303" w14:textId="4DEC8FC0" w:rsidR="002B38CD" w:rsidRDefault="00B640EB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1,562</w:t>
            </w:r>
          </w:p>
        </w:tc>
        <w:tc>
          <w:tcPr>
            <w:tcW w:w="270" w:type="dxa"/>
          </w:tcPr>
          <w:p w14:paraId="6E18968B" w14:textId="77777777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40544762" w14:textId="24FE070A" w:rsidR="002B38C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1,572</w:t>
            </w:r>
          </w:p>
        </w:tc>
        <w:tc>
          <w:tcPr>
            <w:tcW w:w="236" w:type="dxa"/>
          </w:tcPr>
          <w:p w14:paraId="7C436239" w14:textId="77777777" w:rsidR="002B38CD" w:rsidRPr="00010203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01C2CED" w14:textId="08193D62" w:rsidR="002B38CD" w:rsidRDefault="00D5488F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1,562</w:t>
            </w:r>
          </w:p>
        </w:tc>
        <w:tc>
          <w:tcPr>
            <w:tcW w:w="236" w:type="dxa"/>
          </w:tcPr>
          <w:p w14:paraId="13F462A2" w14:textId="77777777" w:rsidR="002B38CD" w:rsidRPr="00D675D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21788EDC" w14:textId="660B643C" w:rsidR="002B38C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1,572</w:t>
            </w:r>
          </w:p>
        </w:tc>
      </w:tr>
      <w:tr w:rsidR="002B38CD" w14:paraId="3F9A7EE7" w14:textId="77777777" w:rsidTr="00A949FF">
        <w:trPr>
          <w:trHeight w:val="80"/>
        </w:trPr>
        <w:tc>
          <w:tcPr>
            <w:tcW w:w="3510" w:type="dxa"/>
          </w:tcPr>
          <w:p w14:paraId="7F9AD4CE" w14:textId="77777777" w:rsidR="002B38C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>
              <w:t>Rental income</w:t>
            </w:r>
          </w:p>
        </w:tc>
        <w:tc>
          <w:tcPr>
            <w:tcW w:w="1170" w:type="dxa"/>
          </w:tcPr>
          <w:p w14:paraId="71E2E270" w14:textId="07538BB3" w:rsidR="002B38CD" w:rsidRDefault="00B640EB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272</w:t>
            </w:r>
          </w:p>
        </w:tc>
        <w:tc>
          <w:tcPr>
            <w:tcW w:w="270" w:type="dxa"/>
          </w:tcPr>
          <w:p w14:paraId="2815C96A" w14:textId="77777777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66DCC28B" w14:textId="5B448003" w:rsidR="002B38C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272</w:t>
            </w:r>
          </w:p>
        </w:tc>
        <w:tc>
          <w:tcPr>
            <w:tcW w:w="236" w:type="dxa"/>
          </w:tcPr>
          <w:p w14:paraId="3E2042EF" w14:textId="77777777" w:rsidR="002B38CD" w:rsidRPr="00010203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76B4AF00" w14:textId="4B548243" w:rsidR="002B38CD" w:rsidRDefault="00D5488F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272</w:t>
            </w:r>
          </w:p>
        </w:tc>
        <w:tc>
          <w:tcPr>
            <w:tcW w:w="236" w:type="dxa"/>
          </w:tcPr>
          <w:p w14:paraId="0CAA8D96" w14:textId="77777777" w:rsidR="002B38CD" w:rsidRPr="00D675D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6066D44" w14:textId="543118F9" w:rsidR="002B38C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272</w:t>
            </w:r>
          </w:p>
        </w:tc>
      </w:tr>
      <w:tr w:rsidR="002B38CD" w14:paraId="311A2339" w14:textId="77777777" w:rsidTr="00A949FF">
        <w:trPr>
          <w:trHeight w:val="80"/>
        </w:trPr>
        <w:tc>
          <w:tcPr>
            <w:tcW w:w="3510" w:type="dxa"/>
          </w:tcPr>
          <w:p w14:paraId="25033C69" w14:textId="77777777" w:rsidR="002B38CD" w:rsidRPr="00FF4CB0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</w:pPr>
            <w:r w:rsidRPr="00FF4CB0">
              <w:t>Dividend income</w:t>
            </w:r>
          </w:p>
        </w:tc>
        <w:tc>
          <w:tcPr>
            <w:tcW w:w="1170" w:type="dxa"/>
          </w:tcPr>
          <w:p w14:paraId="08314F7B" w14:textId="2B23086D" w:rsidR="002B38CD" w:rsidRDefault="00B640EB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66C2D229" w14:textId="77777777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5B055CBD" w14:textId="2852A18F" w:rsidR="002B38C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77C3A370" w14:textId="77777777" w:rsidR="002B38CD" w:rsidRPr="00010203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761E54B" w14:textId="04161DE2" w:rsidR="002B38CD" w:rsidRDefault="00D5488F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71A62D68" w14:textId="77777777" w:rsidR="002B38CD" w:rsidRPr="00D675D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F28F3B5" w14:textId="2F47557D" w:rsidR="002B38C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89,991</w:t>
            </w:r>
          </w:p>
        </w:tc>
      </w:tr>
      <w:tr w:rsidR="002B38CD" w14:paraId="66411B89" w14:textId="77777777" w:rsidTr="00A949FF">
        <w:trPr>
          <w:trHeight w:val="80"/>
        </w:trPr>
        <w:tc>
          <w:tcPr>
            <w:tcW w:w="3510" w:type="dxa"/>
          </w:tcPr>
          <w:p w14:paraId="52C60B96" w14:textId="77777777" w:rsidR="002B38CD" w:rsidRPr="00FF4CB0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 w:rsidRPr="00FF4CB0">
              <w:rPr>
                <w:rFonts w:ascii="Times New Roman" w:hAnsi="Times New Roman"/>
                <w:sz w:val="22"/>
                <w:szCs w:val="28"/>
              </w:rPr>
              <w:t>Interest income</w:t>
            </w:r>
          </w:p>
        </w:tc>
        <w:tc>
          <w:tcPr>
            <w:tcW w:w="1170" w:type="dxa"/>
          </w:tcPr>
          <w:p w14:paraId="12B75715" w14:textId="7A07127D" w:rsidR="002B38CD" w:rsidRDefault="00B640EB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106</w:t>
            </w:r>
          </w:p>
        </w:tc>
        <w:tc>
          <w:tcPr>
            <w:tcW w:w="270" w:type="dxa"/>
          </w:tcPr>
          <w:p w14:paraId="1E946F16" w14:textId="77777777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3F766A25" w14:textId="53EC61D1" w:rsidR="002B38C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90</w:t>
            </w:r>
          </w:p>
        </w:tc>
        <w:tc>
          <w:tcPr>
            <w:tcW w:w="236" w:type="dxa"/>
          </w:tcPr>
          <w:p w14:paraId="3CD2EE66" w14:textId="77777777" w:rsidR="002B38CD" w:rsidRPr="00010203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3109A8C" w14:textId="5F851CE6" w:rsidR="002B38CD" w:rsidRDefault="00D5488F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106</w:t>
            </w:r>
          </w:p>
        </w:tc>
        <w:tc>
          <w:tcPr>
            <w:tcW w:w="236" w:type="dxa"/>
          </w:tcPr>
          <w:p w14:paraId="2F059805" w14:textId="77777777" w:rsidR="002B38CD" w:rsidRPr="00D675D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4A5C347" w14:textId="5A4ABD17" w:rsidR="002B38C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90</w:t>
            </w:r>
          </w:p>
        </w:tc>
      </w:tr>
      <w:tr w:rsidR="002B38CD" w:rsidRPr="00F03A1C" w14:paraId="1BF73894" w14:textId="77777777" w:rsidTr="00A949FF">
        <w:trPr>
          <w:trHeight w:val="80"/>
        </w:trPr>
        <w:tc>
          <w:tcPr>
            <w:tcW w:w="3510" w:type="dxa"/>
          </w:tcPr>
          <w:p w14:paraId="6ACA3F11" w14:textId="77777777" w:rsidR="002B38CD" w:rsidRPr="00F03A1C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70" w:type="dxa"/>
          </w:tcPr>
          <w:p w14:paraId="6BE26962" w14:textId="77777777" w:rsidR="002B38CD" w:rsidRPr="00F03A1C" w:rsidRDefault="002B38CD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7F1B854" w14:textId="77777777" w:rsidR="002B38CD" w:rsidRPr="00F03A1C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F3965BA" w14:textId="77777777" w:rsidR="002B38CD" w:rsidRPr="00F03A1C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18006A0A" w14:textId="77777777" w:rsidR="002B38CD" w:rsidRPr="00F03A1C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14:paraId="62F0B076" w14:textId="77777777" w:rsidR="002B38CD" w:rsidRPr="00F03A1C" w:rsidRDefault="002B38CD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46AE8CDD" w14:textId="77777777" w:rsidR="002B38CD" w:rsidRPr="00F03A1C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</w:tcPr>
          <w:p w14:paraId="315EC6A3" w14:textId="77777777" w:rsidR="002B38CD" w:rsidRPr="00F03A1C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</w:tr>
      <w:tr w:rsidR="002B38CD" w14:paraId="1D0A2E05" w14:textId="77777777" w:rsidTr="00A949FF">
        <w:trPr>
          <w:trHeight w:val="80"/>
        </w:trPr>
        <w:tc>
          <w:tcPr>
            <w:tcW w:w="3510" w:type="dxa"/>
          </w:tcPr>
          <w:p w14:paraId="764245AD" w14:textId="77777777" w:rsidR="002B38CD" w:rsidRPr="00D675D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Other r</w:t>
            </w: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elated parties</w:t>
            </w:r>
          </w:p>
        </w:tc>
        <w:tc>
          <w:tcPr>
            <w:tcW w:w="1170" w:type="dxa"/>
          </w:tcPr>
          <w:p w14:paraId="6777FBBA" w14:textId="77777777" w:rsidR="002B38CD" w:rsidRDefault="002B38CD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100EE68" w14:textId="77777777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1BC6CB79" w14:textId="77777777" w:rsidR="002B38C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478A392" w14:textId="77777777" w:rsidR="002B38CD" w:rsidRPr="00010203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327E960" w14:textId="77777777" w:rsidR="002B38CD" w:rsidRDefault="002B38CD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D30D516" w14:textId="77777777" w:rsidR="002B38CD" w:rsidRPr="00D675D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56BA0F1" w14:textId="77777777" w:rsidR="002B38C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2B38CD" w14:paraId="77865813" w14:textId="77777777" w:rsidTr="00A949FF">
        <w:trPr>
          <w:trHeight w:val="80"/>
        </w:trPr>
        <w:tc>
          <w:tcPr>
            <w:tcW w:w="3510" w:type="dxa"/>
          </w:tcPr>
          <w:p w14:paraId="2A9441F2" w14:textId="77777777" w:rsidR="002B38CD" w:rsidRPr="00D675D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170" w:type="dxa"/>
          </w:tcPr>
          <w:p w14:paraId="14B2A95F" w14:textId="1C0E415A" w:rsidR="002B38CD" w:rsidRDefault="00771CFF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71CFF">
              <w:rPr>
                <w:rFonts w:cs="Times New Roman"/>
              </w:rPr>
              <w:t>320</w:t>
            </w:r>
          </w:p>
        </w:tc>
        <w:tc>
          <w:tcPr>
            <w:tcW w:w="270" w:type="dxa"/>
          </w:tcPr>
          <w:p w14:paraId="25186DCA" w14:textId="77777777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3538B4C7" w14:textId="4F31BFDC" w:rsidR="002B38C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334</w:t>
            </w:r>
          </w:p>
        </w:tc>
        <w:tc>
          <w:tcPr>
            <w:tcW w:w="236" w:type="dxa"/>
          </w:tcPr>
          <w:p w14:paraId="5B7BFA54" w14:textId="77777777" w:rsidR="002B38CD" w:rsidRPr="00010203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E3F3FA8" w14:textId="5466B02F" w:rsidR="002B38CD" w:rsidRDefault="00771CFF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71CFF">
              <w:rPr>
                <w:rFonts w:cs="Times New Roman"/>
              </w:rPr>
              <w:t>320</w:t>
            </w:r>
          </w:p>
        </w:tc>
        <w:tc>
          <w:tcPr>
            <w:tcW w:w="236" w:type="dxa"/>
          </w:tcPr>
          <w:p w14:paraId="1B79F364" w14:textId="77777777" w:rsidR="002B38CD" w:rsidRPr="00D675D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307AF143" w14:textId="753C5A42" w:rsidR="002B38C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334</w:t>
            </w:r>
          </w:p>
        </w:tc>
      </w:tr>
      <w:tr w:rsidR="002B38CD" w:rsidRPr="00F03A1C" w14:paraId="7D5B04DB" w14:textId="77777777" w:rsidTr="00A949FF">
        <w:trPr>
          <w:trHeight w:val="80"/>
        </w:trPr>
        <w:tc>
          <w:tcPr>
            <w:tcW w:w="3510" w:type="dxa"/>
          </w:tcPr>
          <w:p w14:paraId="77EDCEB4" w14:textId="77777777" w:rsidR="002B38CD" w:rsidRPr="00F03A1C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91FCEB1" w14:textId="77777777" w:rsidR="002B38CD" w:rsidRPr="00F03A1C" w:rsidRDefault="002B38CD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4494D84" w14:textId="77777777" w:rsidR="002B38CD" w:rsidRPr="00F03A1C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9" w:type="dxa"/>
          </w:tcPr>
          <w:p w14:paraId="1B2FAC7A" w14:textId="77777777" w:rsidR="002B38CD" w:rsidRPr="00F03A1C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0EF890E6" w14:textId="77777777" w:rsidR="002B38CD" w:rsidRPr="00F03A1C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14:paraId="70DB9374" w14:textId="77777777" w:rsidR="002B38CD" w:rsidRPr="00F03A1C" w:rsidRDefault="002B38CD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32B4C96B" w14:textId="77777777" w:rsidR="002B38CD" w:rsidRPr="00F03A1C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</w:tcPr>
          <w:p w14:paraId="5C9FE683" w14:textId="77777777" w:rsidR="002B38CD" w:rsidRPr="00F03A1C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</w:tr>
      <w:tr w:rsidR="002B38CD" w:rsidRPr="00D675DD" w14:paraId="29153363" w14:textId="77777777" w:rsidTr="00A949FF">
        <w:trPr>
          <w:trHeight w:val="80"/>
        </w:trPr>
        <w:tc>
          <w:tcPr>
            <w:tcW w:w="3510" w:type="dxa"/>
          </w:tcPr>
          <w:p w14:paraId="27D63A86" w14:textId="77777777" w:rsidR="002B38CD" w:rsidRPr="00A1151A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Cordia New"/>
                <w:b/>
                <w:bCs/>
                <w:sz w:val="22"/>
                <w:szCs w:val="22"/>
                <w:cs/>
              </w:rPr>
            </w:pP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Key management personnel</w:t>
            </w:r>
          </w:p>
        </w:tc>
        <w:tc>
          <w:tcPr>
            <w:tcW w:w="1170" w:type="dxa"/>
          </w:tcPr>
          <w:p w14:paraId="608FEEFC" w14:textId="77777777" w:rsidR="002B38CD" w:rsidRPr="00D675DD" w:rsidRDefault="002B38CD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CD01E41" w14:textId="77777777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27255BE3" w14:textId="77777777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5F42D6C0" w14:textId="77777777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23561F0" w14:textId="77777777" w:rsidR="002B38CD" w:rsidRPr="00D675DD" w:rsidRDefault="002B38CD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4FAF406" w14:textId="77777777" w:rsidR="002B38CD" w:rsidRPr="00D675D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A708117" w14:textId="77777777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2B38CD" w:rsidRPr="00010203" w14:paraId="1A36092E" w14:textId="77777777" w:rsidTr="00A949FF">
        <w:trPr>
          <w:trHeight w:val="80"/>
        </w:trPr>
        <w:tc>
          <w:tcPr>
            <w:tcW w:w="3510" w:type="dxa"/>
          </w:tcPr>
          <w:p w14:paraId="2D612340" w14:textId="77777777" w:rsidR="002B38CD" w:rsidRPr="00D675D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Key management personnel compensation</w:t>
            </w:r>
          </w:p>
        </w:tc>
        <w:tc>
          <w:tcPr>
            <w:tcW w:w="1170" w:type="dxa"/>
          </w:tcPr>
          <w:p w14:paraId="02921044" w14:textId="77777777" w:rsidR="002B38CD" w:rsidRPr="00D675DD" w:rsidRDefault="002B38CD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886B527" w14:textId="77777777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22E078B5" w14:textId="77777777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8837293" w14:textId="77777777" w:rsidR="002B38CD" w:rsidRPr="00010203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5CF3B6F" w14:textId="77777777" w:rsidR="002B38CD" w:rsidRPr="00D675DD" w:rsidRDefault="002B38CD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A27D67B" w14:textId="77777777" w:rsidR="002B38CD" w:rsidRPr="00D675D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655C1F9F" w14:textId="77777777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2B38CD" w:rsidRPr="00010203" w14:paraId="070C3BCF" w14:textId="77777777" w:rsidTr="00A949FF">
        <w:trPr>
          <w:trHeight w:val="80"/>
        </w:trPr>
        <w:tc>
          <w:tcPr>
            <w:tcW w:w="3510" w:type="dxa"/>
          </w:tcPr>
          <w:p w14:paraId="260AEB33" w14:textId="77777777" w:rsidR="002B38CD" w:rsidRPr="00822B4B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22B4B">
              <w:t xml:space="preserve">   Short-term </w:t>
            </w:r>
            <w:r>
              <w:t xml:space="preserve">employee </w:t>
            </w:r>
            <w:r w:rsidRPr="00822B4B">
              <w:t>benefits</w:t>
            </w:r>
          </w:p>
        </w:tc>
        <w:tc>
          <w:tcPr>
            <w:tcW w:w="1170" w:type="dxa"/>
          </w:tcPr>
          <w:p w14:paraId="0BEDD3EE" w14:textId="776BF3F7" w:rsidR="002B38CD" w:rsidRPr="00D675DD" w:rsidRDefault="00825F77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25F77">
              <w:rPr>
                <w:rFonts w:cs="Times New Roman"/>
              </w:rPr>
              <w:t>10,141</w:t>
            </w:r>
          </w:p>
        </w:tc>
        <w:tc>
          <w:tcPr>
            <w:tcW w:w="270" w:type="dxa"/>
          </w:tcPr>
          <w:p w14:paraId="3DE8011E" w14:textId="77777777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087FA375" w14:textId="2FB07C7B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9,523</w:t>
            </w:r>
          </w:p>
        </w:tc>
        <w:tc>
          <w:tcPr>
            <w:tcW w:w="236" w:type="dxa"/>
          </w:tcPr>
          <w:p w14:paraId="23AE84E4" w14:textId="77777777" w:rsidR="002B38CD" w:rsidRPr="00010203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792CD9F2" w14:textId="4BD17B76" w:rsidR="002B38CD" w:rsidRPr="00D675DD" w:rsidRDefault="00825F77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25F77">
              <w:rPr>
                <w:rFonts w:cs="Times New Roman"/>
              </w:rPr>
              <w:t>10,141</w:t>
            </w:r>
          </w:p>
        </w:tc>
        <w:tc>
          <w:tcPr>
            <w:tcW w:w="236" w:type="dxa"/>
          </w:tcPr>
          <w:p w14:paraId="48B1FED1" w14:textId="77777777" w:rsidR="002B38CD" w:rsidRPr="00D675D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6F8972F6" w14:textId="1717599C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9,523</w:t>
            </w:r>
          </w:p>
        </w:tc>
      </w:tr>
      <w:tr w:rsidR="002B38CD" w14:paraId="557BBC1A" w14:textId="77777777" w:rsidTr="00A949FF">
        <w:trPr>
          <w:trHeight w:val="80"/>
        </w:trPr>
        <w:tc>
          <w:tcPr>
            <w:tcW w:w="3510" w:type="dxa"/>
          </w:tcPr>
          <w:p w14:paraId="7B5F3229" w14:textId="77777777" w:rsidR="002B38CD" w:rsidRPr="00D675DD" w:rsidRDefault="002B38CD" w:rsidP="002B38C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ind w:left="522" w:hanging="522"/>
              <w:rPr>
                <w:rFonts w:ascii="Times New Roman" w:hAnsi="Times New Roman"/>
                <w:sz w:val="22"/>
                <w:szCs w:val="22"/>
              </w:rPr>
            </w:pPr>
            <w:r w:rsidRPr="00D675D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/>
                <w:sz w:val="22"/>
                <w:szCs w:val="22"/>
              </w:rPr>
              <w:t>Post-employment</w:t>
            </w:r>
            <w:r w:rsidRPr="00D675DD">
              <w:rPr>
                <w:rFonts w:ascii="Times New Roman" w:hAnsi="Times New Roman"/>
                <w:sz w:val="22"/>
                <w:szCs w:val="22"/>
              </w:rPr>
              <w:t xml:space="preserve"> benefits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14576B" w14:textId="037B4E4F" w:rsidR="002B38CD" w:rsidRDefault="00825F77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25F77">
              <w:rPr>
                <w:rFonts w:cs="Times New Roman"/>
              </w:rPr>
              <w:t>228</w:t>
            </w:r>
          </w:p>
        </w:tc>
        <w:tc>
          <w:tcPr>
            <w:tcW w:w="270" w:type="dxa"/>
          </w:tcPr>
          <w:p w14:paraId="3D6A558D" w14:textId="77777777" w:rsidR="002B38CD" w:rsidRPr="00D675D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360C61C" w14:textId="547A16E8" w:rsidR="002B38CD" w:rsidRDefault="009636BF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36D1E">
              <w:rPr>
                <w:rFonts w:cs="Times New Roman"/>
              </w:rPr>
              <w:t>252</w:t>
            </w:r>
          </w:p>
        </w:tc>
        <w:tc>
          <w:tcPr>
            <w:tcW w:w="236" w:type="dxa"/>
          </w:tcPr>
          <w:p w14:paraId="229CE961" w14:textId="77777777" w:rsidR="002B38CD" w:rsidRPr="00010203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8B1F378" w14:textId="3E7A4053" w:rsidR="002B38CD" w:rsidRDefault="00825F77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25F77">
              <w:rPr>
                <w:rFonts w:cs="Times New Roman"/>
              </w:rPr>
              <w:t>228</w:t>
            </w:r>
          </w:p>
        </w:tc>
        <w:tc>
          <w:tcPr>
            <w:tcW w:w="236" w:type="dxa"/>
          </w:tcPr>
          <w:p w14:paraId="5DD63C80" w14:textId="77777777" w:rsidR="002B38CD" w:rsidRPr="00D675D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EDBE8B7" w14:textId="3EDBCF75" w:rsidR="002B38CD" w:rsidRDefault="009636BF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36D1E">
              <w:rPr>
                <w:rFonts w:cs="Times New Roman"/>
              </w:rPr>
              <w:t>252</w:t>
            </w:r>
          </w:p>
        </w:tc>
      </w:tr>
      <w:tr w:rsidR="00684074" w:rsidRPr="00684074" w14:paraId="417E5428" w14:textId="77777777" w:rsidTr="00A949FF">
        <w:trPr>
          <w:trHeight w:val="80"/>
        </w:trPr>
        <w:tc>
          <w:tcPr>
            <w:tcW w:w="3510" w:type="dxa"/>
          </w:tcPr>
          <w:p w14:paraId="7C9A7EA1" w14:textId="5278D2E7" w:rsidR="00684074" w:rsidRPr="00684074" w:rsidRDefault="00684074" w:rsidP="00825F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ind w:left="522" w:hanging="52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84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Total key management personnel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F8DFCC" w14:textId="77777777" w:rsidR="00684074" w:rsidRPr="00684074" w:rsidRDefault="00684074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5FAE71F2" w14:textId="77777777" w:rsidR="00684074" w:rsidRPr="00684074" w:rsidRDefault="00684074" w:rsidP="00825F7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42562CC7" w14:textId="77777777" w:rsidR="00684074" w:rsidRPr="00684074" w:rsidRDefault="00684074" w:rsidP="00825F7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36" w:type="dxa"/>
          </w:tcPr>
          <w:p w14:paraId="7F009C4A" w14:textId="77777777" w:rsidR="00684074" w:rsidRPr="00684074" w:rsidRDefault="00684074" w:rsidP="00825F7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578C675" w14:textId="77777777" w:rsidR="00684074" w:rsidRPr="00684074" w:rsidRDefault="00684074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36" w:type="dxa"/>
          </w:tcPr>
          <w:p w14:paraId="15624ED9" w14:textId="77777777" w:rsidR="00684074" w:rsidRPr="00684074" w:rsidRDefault="00684074" w:rsidP="00825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7779439" w14:textId="77777777" w:rsidR="00684074" w:rsidRPr="00684074" w:rsidRDefault="00684074" w:rsidP="00825F7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</w:tr>
      <w:tr w:rsidR="002B38CD" w:rsidRPr="004B45AD" w14:paraId="6642CB06" w14:textId="77777777" w:rsidTr="00A949FF">
        <w:trPr>
          <w:trHeight w:val="80"/>
        </w:trPr>
        <w:tc>
          <w:tcPr>
            <w:tcW w:w="3510" w:type="dxa"/>
          </w:tcPr>
          <w:p w14:paraId="272C5032" w14:textId="77777777" w:rsidR="002B38CD" w:rsidRPr="004B45A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4B45AD">
              <w:rPr>
                <w:rFonts w:cs="Times New Roman"/>
                <w:b/>
                <w:bCs/>
              </w:rPr>
              <w:t xml:space="preserve">       compensation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C312482" w14:textId="23CDFCE9" w:rsidR="002B38CD" w:rsidRPr="0070054E" w:rsidRDefault="00684074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theme="minorBidi"/>
                <w:b/>
                <w:bCs/>
              </w:rPr>
            </w:pPr>
            <w:r w:rsidRPr="00684074">
              <w:rPr>
                <w:rFonts w:cs="Times New Roman"/>
                <w:b/>
                <w:bCs/>
              </w:rPr>
              <w:t>10,</w:t>
            </w:r>
            <w:r w:rsidR="00AA339F">
              <w:rPr>
                <w:rFonts w:cstheme="minorBidi"/>
                <w:b/>
                <w:bCs/>
              </w:rPr>
              <w:t>369</w:t>
            </w:r>
          </w:p>
        </w:tc>
        <w:tc>
          <w:tcPr>
            <w:tcW w:w="270" w:type="dxa"/>
          </w:tcPr>
          <w:p w14:paraId="24524D7E" w14:textId="77777777" w:rsidR="002B38CD" w:rsidRPr="004B45A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65916075" w14:textId="50E11CB6" w:rsidR="002B38CD" w:rsidRPr="004B45A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9,</w:t>
            </w:r>
            <w:r w:rsidR="007A3718" w:rsidRPr="00736D1E">
              <w:rPr>
                <w:rFonts w:cs="Times New Roman"/>
                <w:b/>
                <w:bCs/>
              </w:rPr>
              <w:t>775</w:t>
            </w:r>
          </w:p>
        </w:tc>
        <w:tc>
          <w:tcPr>
            <w:tcW w:w="236" w:type="dxa"/>
          </w:tcPr>
          <w:p w14:paraId="152E4651" w14:textId="77777777" w:rsidR="002B38CD" w:rsidRPr="004B45A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A5D882D" w14:textId="6F0D2E16" w:rsidR="002B38CD" w:rsidRPr="004B45AD" w:rsidRDefault="00684074" w:rsidP="00736D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684074">
              <w:rPr>
                <w:rFonts w:cs="Times New Roman"/>
                <w:b/>
                <w:bCs/>
              </w:rPr>
              <w:t>10,</w:t>
            </w:r>
            <w:r w:rsidR="00AA339F">
              <w:rPr>
                <w:rFonts w:cs="Times New Roman"/>
                <w:b/>
                <w:bCs/>
              </w:rPr>
              <w:t>369</w:t>
            </w:r>
          </w:p>
        </w:tc>
        <w:tc>
          <w:tcPr>
            <w:tcW w:w="236" w:type="dxa"/>
          </w:tcPr>
          <w:p w14:paraId="613DE210" w14:textId="77777777" w:rsidR="002B38CD" w:rsidRPr="004B45AD" w:rsidRDefault="002B38CD" w:rsidP="002B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5EE3DA83" w14:textId="23FCC12D" w:rsidR="002B38CD" w:rsidRPr="004B45AD" w:rsidRDefault="002B38CD" w:rsidP="002B38C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9,</w:t>
            </w:r>
            <w:r w:rsidR="007A3718" w:rsidRPr="00736D1E">
              <w:rPr>
                <w:rFonts w:cs="Times New Roman"/>
                <w:b/>
                <w:bCs/>
              </w:rPr>
              <w:t>775</w:t>
            </w:r>
          </w:p>
        </w:tc>
      </w:tr>
    </w:tbl>
    <w:p w14:paraId="2B73938D" w14:textId="77777777" w:rsidR="002B38CD" w:rsidRPr="00F03A1C" w:rsidRDefault="002B38CD" w:rsidP="002B3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0"/>
          <w:szCs w:val="20"/>
          <w:lang w:val="en-GB" w:bidi="ar-SA"/>
        </w:rPr>
      </w:pPr>
    </w:p>
    <w:p w14:paraId="0D32531D" w14:textId="4FBBAF60" w:rsidR="00DE51F2" w:rsidRDefault="00DE51F2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2"/>
          <w:szCs w:val="22"/>
          <w:lang w:val="en-GB" w:bidi="ar-SA"/>
        </w:rPr>
      </w:pP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>Bala</w:t>
      </w:r>
      <w:r w:rsidR="000A7201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nces as at </w:t>
      </w:r>
      <w:r w:rsidR="0084282F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="00CE7C6C">
        <w:rPr>
          <w:rFonts w:ascii="Times New Roman" w:hAnsi="Times New Roman" w:cs="Times New Roman"/>
          <w:sz w:val="22"/>
          <w:szCs w:val="22"/>
          <w:lang w:val="en-GB" w:bidi="ar-SA"/>
        </w:rPr>
        <w:t>1</w:t>
      </w:r>
      <w:r w:rsidR="0084282F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CE7C6C">
        <w:rPr>
          <w:rFonts w:ascii="Times New Roman" w:hAnsi="Times New Roman" w:cs="Times New Roman"/>
          <w:sz w:val="22"/>
          <w:szCs w:val="22"/>
          <w:lang w:val="en-GB" w:bidi="ar-SA"/>
        </w:rPr>
        <w:t>March</w:t>
      </w:r>
      <w:r w:rsidR="00DF5D4A">
        <w:rPr>
          <w:rFonts w:ascii="Times New Roman" w:hAnsi="Times New Roman" w:cs="Times New Roman"/>
          <w:sz w:val="22"/>
          <w:szCs w:val="22"/>
          <w:lang w:val="en-GB" w:bidi="ar-SA"/>
        </w:rPr>
        <w:t xml:space="preserve"> 202</w:t>
      </w:r>
      <w:r w:rsidR="00CE7C6C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="00B516A7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4F79A7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and </w:t>
      </w:r>
      <w:r w:rsidR="009B5344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31 December </w:t>
      </w:r>
      <w:r w:rsidR="004F79A7" w:rsidRPr="00D675DD">
        <w:rPr>
          <w:rFonts w:ascii="Times New Roman" w:hAnsi="Times New Roman" w:cs="Times New Roman"/>
          <w:sz w:val="22"/>
          <w:szCs w:val="22"/>
          <w:lang w:val="en-GB" w:bidi="ar-SA"/>
        </w:rPr>
        <w:t>20</w:t>
      </w:r>
      <w:r w:rsidR="00DF5D4A">
        <w:rPr>
          <w:rFonts w:ascii="Times New Roman" w:hAnsi="Times New Roman" w:cs="Times New Roman"/>
          <w:sz w:val="22"/>
          <w:szCs w:val="22"/>
          <w:lang w:val="en-GB" w:bidi="ar-SA"/>
        </w:rPr>
        <w:t>2</w:t>
      </w:r>
      <w:r w:rsidR="00CE7C6C">
        <w:rPr>
          <w:rFonts w:ascii="Times New Roman" w:hAnsi="Times New Roman" w:cs="Times New Roman"/>
          <w:sz w:val="22"/>
          <w:szCs w:val="22"/>
          <w:lang w:val="en-GB" w:bidi="ar-SA"/>
        </w:rPr>
        <w:t>2</w:t>
      </w:r>
      <w:r w:rsidR="000A7201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with related parties </w:t>
      </w:r>
      <w:r w:rsidR="00936EC3" w:rsidRPr="00D675DD">
        <w:rPr>
          <w:rFonts w:ascii="Times New Roman" w:hAnsi="Times New Roman" w:cs="Times New Roman"/>
          <w:sz w:val="22"/>
          <w:szCs w:val="22"/>
          <w:lang w:val="en-GB" w:bidi="ar-SA"/>
        </w:rPr>
        <w:t>we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>re as follows:</w:t>
      </w:r>
      <w:r w:rsidR="00B47644" w:rsidRPr="00B47644">
        <w:rPr>
          <w:rFonts w:ascii="Times New Roman" w:hAnsi="Times New Roman" w:cs="Times New Roman"/>
          <w:noProof/>
          <w:sz w:val="22"/>
          <w:szCs w:val="22"/>
        </w:rPr>
        <w:t xml:space="preserve"> </w:t>
      </w:r>
    </w:p>
    <w:p w14:paraId="02F8B4B9" w14:textId="77777777" w:rsidR="001F5792" w:rsidRPr="00F03A1C" w:rsidRDefault="001F5792" w:rsidP="001F5792">
      <w:pPr>
        <w:pStyle w:val="block"/>
        <w:spacing w:after="0" w:line="240" w:lineRule="atLeast"/>
        <w:ind w:left="540"/>
        <w:jc w:val="both"/>
        <w:rPr>
          <w:sz w:val="2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70"/>
        <w:gridCol w:w="1260"/>
        <w:gridCol w:w="270"/>
        <w:gridCol w:w="1170"/>
        <w:gridCol w:w="270"/>
        <w:gridCol w:w="1269"/>
      </w:tblGrid>
      <w:tr w:rsidR="001F5792" w:rsidRPr="00D675DD" w14:paraId="0F25C1FE" w14:textId="77777777" w:rsidTr="00990436">
        <w:trPr>
          <w:trHeight w:val="80"/>
        </w:trPr>
        <w:tc>
          <w:tcPr>
            <w:tcW w:w="3510" w:type="dxa"/>
          </w:tcPr>
          <w:p w14:paraId="1A39D58E" w14:textId="77777777" w:rsidR="001F5792" w:rsidRPr="00D675DD" w:rsidRDefault="001F579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2700" w:type="dxa"/>
            <w:gridSpan w:val="3"/>
          </w:tcPr>
          <w:p w14:paraId="37C272D8" w14:textId="77777777" w:rsidR="001F5792" w:rsidRPr="003363BF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39BC932C" w14:textId="77777777" w:rsidR="001F5792" w:rsidRPr="003363BF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9" w:type="dxa"/>
            <w:gridSpan w:val="3"/>
          </w:tcPr>
          <w:p w14:paraId="1266DC7F" w14:textId="77777777" w:rsidR="001F5792" w:rsidRPr="000F3207" w:rsidRDefault="001F5792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1F5792" w:rsidRPr="00D675DD" w14:paraId="60A16C6B" w14:textId="77777777" w:rsidTr="00990436">
        <w:trPr>
          <w:trHeight w:val="80"/>
        </w:trPr>
        <w:tc>
          <w:tcPr>
            <w:tcW w:w="3510" w:type="dxa"/>
          </w:tcPr>
          <w:p w14:paraId="368FD62F" w14:textId="1EF2B386" w:rsidR="001F5792" w:rsidRPr="00D675DD" w:rsidRDefault="001F579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2700" w:type="dxa"/>
            <w:gridSpan w:val="3"/>
          </w:tcPr>
          <w:p w14:paraId="4718A9A8" w14:textId="77777777" w:rsidR="001F5792" w:rsidRPr="003363BF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0F3207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1831710B" w14:textId="77777777" w:rsidR="001F5792" w:rsidRPr="003363BF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9" w:type="dxa"/>
            <w:gridSpan w:val="3"/>
          </w:tcPr>
          <w:p w14:paraId="3BCA72C3" w14:textId="77777777" w:rsidR="001F5792" w:rsidRPr="003363BF" w:rsidRDefault="001F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1F5792" w:rsidRPr="00D675DD" w14:paraId="5873CA9D" w14:textId="77777777" w:rsidTr="00990436">
        <w:trPr>
          <w:trHeight w:val="80"/>
        </w:trPr>
        <w:tc>
          <w:tcPr>
            <w:tcW w:w="3510" w:type="dxa"/>
          </w:tcPr>
          <w:p w14:paraId="2BC92CF3" w14:textId="1CB5E15B" w:rsidR="001F5792" w:rsidRPr="00D675DD" w:rsidRDefault="001F5792" w:rsidP="001F579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170" w:type="dxa"/>
          </w:tcPr>
          <w:p w14:paraId="5FCE2537" w14:textId="2075ADD4" w:rsidR="001F5792" w:rsidRPr="001F5792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theme="minorBidi"/>
              </w:rPr>
            </w:pPr>
            <w:r>
              <w:rPr>
                <w:rFonts w:cs="Times New Roman"/>
              </w:rPr>
              <w:t xml:space="preserve">31 </w:t>
            </w:r>
            <w:r>
              <w:rPr>
                <w:rFonts w:cstheme="minorBidi"/>
              </w:rPr>
              <w:t>March</w:t>
            </w:r>
          </w:p>
        </w:tc>
        <w:tc>
          <w:tcPr>
            <w:tcW w:w="270" w:type="dxa"/>
          </w:tcPr>
          <w:p w14:paraId="02769F01" w14:textId="77777777" w:rsidR="001F5792" w:rsidRPr="000A529C" w:rsidRDefault="001F5792" w:rsidP="001F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BBE8BAF" w14:textId="62FACD2B" w:rsidR="001F5792" w:rsidRPr="000A529C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78017364" w14:textId="77777777" w:rsidR="001F5792" w:rsidRPr="000A529C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AB4CAB9" w14:textId="6E0585D4" w:rsidR="001F5792" w:rsidRPr="000A529C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31 </w:t>
            </w:r>
            <w:r>
              <w:rPr>
                <w:rFonts w:cstheme="minorBidi"/>
              </w:rPr>
              <w:t>March</w:t>
            </w:r>
          </w:p>
        </w:tc>
        <w:tc>
          <w:tcPr>
            <w:tcW w:w="270" w:type="dxa"/>
          </w:tcPr>
          <w:p w14:paraId="34D1FDBD" w14:textId="77777777" w:rsidR="001F5792" w:rsidRPr="000A529C" w:rsidRDefault="001F5792" w:rsidP="001F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14:paraId="77001007" w14:textId="64EC1A30" w:rsidR="001F5792" w:rsidRPr="000A529C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</w:tr>
      <w:tr w:rsidR="001F5792" w:rsidRPr="00D675DD" w14:paraId="3DBA45A3" w14:textId="77777777" w:rsidTr="00990436">
        <w:trPr>
          <w:trHeight w:val="80"/>
        </w:trPr>
        <w:tc>
          <w:tcPr>
            <w:tcW w:w="3510" w:type="dxa"/>
          </w:tcPr>
          <w:p w14:paraId="05F5AE60" w14:textId="4945FADE" w:rsidR="001F5792" w:rsidRDefault="00EE5034" w:rsidP="001F579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</w:rPr>
            </w:pPr>
            <w:r w:rsidRPr="00EE5034">
              <w:rPr>
                <w:b/>
                <w:bCs/>
                <w:i/>
                <w:iCs/>
              </w:rPr>
              <w:t>Trade accounts receivable</w:t>
            </w:r>
          </w:p>
        </w:tc>
        <w:tc>
          <w:tcPr>
            <w:tcW w:w="1170" w:type="dxa"/>
          </w:tcPr>
          <w:p w14:paraId="3D2F5558" w14:textId="5AFBBB06" w:rsidR="001F5792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5BE9DAD9" w14:textId="77777777" w:rsidR="001F5792" w:rsidRPr="000A529C" w:rsidRDefault="001F5792" w:rsidP="001F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57D946B" w14:textId="4D3B3EA9" w:rsidR="001F5792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  <w:tc>
          <w:tcPr>
            <w:tcW w:w="270" w:type="dxa"/>
          </w:tcPr>
          <w:p w14:paraId="2DB3A1B1" w14:textId="77777777" w:rsidR="001F5792" w:rsidRPr="000A529C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F4ECE74" w14:textId="50B58D29" w:rsidR="001F5792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6D531918" w14:textId="77777777" w:rsidR="001F5792" w:rsidRPr="000A529C" w:rsidRDefault="001F5792" w:rsidP="001F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14:paraId="27F6AF92" w14:textId="5FF5430C" w:rsidR="001F5792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</w:tr>
      <w:tr w:rsidR="001F5792" w:rsidRPr="00D675DD" w14:paraId="4A755C27" w14:textId="77777777" w:rsidTr="00990436">
        <w:trPr>
          <w:trHeight w:val="80"/>
        </w:trPr>
        <w:tc>
          <w:tcPr>
            <w:tcW w:w="3510" w:type="dxa"/>
          </w:tcPr>
          <w:p w14:paraId="6D30BC6E" w14:textId="77777777" w:rsidR="001F5792" w:rsidRPr="00D675DD" w:rsidRDefault="001F5792" w:rsidP="001F5792">
            <w:pPr>
              <w:rPr>
                <w:b/>
                <w:bCs/>
                <w:i/>
                <w:iCs/>
              </w:rPr>
            </w:pPr>
          </w:p>
        </w:tc>
        <w:tc>
          <w:tcPr>
            <w:tcW w:w="5679" w:type="dxa"/>
            <w:gridSpan w:val="7"/>
          </w:tcPr>
          <w:p w14:paraId="01B9A82C" w14:textId="77777777" w:rsidR="001F5792" w:rsidRPr="00D675DD" w:rsidRDefault="001F5792" w:rsidP="001F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086481" w:rsidRPr="00D675DD" w14:paraId="04027DDA" w14:textId="77777777" w:rsidTr="00990436">
        <w:trPr>
          <w:trHeight w:val="80"/>
        </w:trPr>
        <w:tc>
          <w:tcPr>
            <w:tcW w:w="3510" w:type="dxa"/>
          </w:tcPr>
          <w:p w14:paraId="0A79A07D" w14:textId="77777777" w:rsidR="00086481" w:rsidRPr="00D675DD" w:rsidRDefault="00086481" w:rsidP="001F5792">
            <w:pPr>
              <w:rPr>
                <w:b/>
                <w:bCs/>
                <w:i/>
                <w:iCs/>
              </w:rPr>
            </w:pPr>
          </w:p>
        </w:tc>
        <w:tc>
          <w:tcPr>
            <w:tcW w:w="5679" w:type="dxa"/>
            <w:gridSpan w:val="7"/>
          </w:tcPr>
          <w:p w14:paraId="770E8B4A" w14:textId="77777777" w:rsidR="00086481" w:rsidRPr="00D675DD" w:rsidRDefault="00086481" w:rsidP="001F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1F5792" w:rsidRPr="00D675DD" w14:paraId="05BAEBE9" w14:textId="77777777" w:rsidTr="00990436">
        <w:trPr>
          <w:trHeight w:val="80"/>
        </w:trPr>
        <w:tc>
          <w:tcPr>
            <w:tcW w:w="3510" w:type="dxa"/>
          </w:tcPr>
          <w:p w14:paraId="22CC310A" w14:textId="77777777" w:rsidR="001F5792" w:rsidRPr="00C17981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C17981">
              <w:t>Joint venture</w:t>
            </w:r>
            <w:r>
              <w:t>s</w:t>
            </w:r>
          </w:p>
        </w:tc>
        <w:tc>
          <w:tcPr>
            <w:tcW w:w="1170" w:type="dxa"/>
          </w:tcPr>
          <w:p w14:paraId="0E820116" w14:textId="54DB5D8D" w:rsidR="001F5792" w:rsidRPr="000B5786" w:rsidRDefault="00574A19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5786">
              <w:rPr>
                <w:rFonts w:cs="Times New Roman"/>
              </w:rPr>
              <w:t>4,930</w:t>
            </w:r>
          </w:p>
        </w:tc>
        <w:tc>
          <w:tcPr>
            <w:tcW w:w="270" w:type="dxa"/>
          </w:tcPr>
          <w:p w14:paraId="2C70622A" w14:textId="77777777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E72AF6F" w14:textId="3CFAE760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5786">
              <w:rPr>
                <w:rFonts w:cs="Times New Roman"/>
              </w:rPr>
              <w:t>4,953</w:t>
            </w:r>
          </w:p>
        </w:tc>
        <w:tc>
          <w:tcPr>
            <w:tcW w:w="270" w:type="dxa"/>
          </w:tcPr>
          <w:p w14:paraId="40C12EC9" w14:textId="77777777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E2C996E" w14:textId="1D2CFE3C" w:rsidR="001F5792" w:rsidRPr="003363BF" w:rsidRDefault="00826E70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5786">
              <w:rPr>
                <w:rFonts w:cs="Times New Roman"/>
              </w:rPr>
              <w:t>4,930</w:t>
            </w:r>
          </w:p>
        </w:tc>
        <w:tc>
          <w:tcPr>
            <w:tcW w:w="270" w:type="dxa"/>
          </w:tcPr>
          <w:p w14:paraId="2006E495" w14:textId="77777777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437BF6E1" w14:textId="0E861DB2" w:rsidR="001F5792" w:rsidRPr="002A32FC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4,953</w:t>
            </w:r>
          </w:p>
        </w:tc>
      </w:tr>
      <w:tr w:rsidR="001F5792" w:rsidRPr="00010203" w14:paraId="0D6184F2" w14:textId="77777777" w:rsidTr="00990436">
        <w:trPr>
          <w:trHeight w:val="80"/>
        </w:trPr>
        <w:tc>
          <w:tcPr>
            <w:tcW w:w="3510" w:type="dxa"/>
          </w:tcPr>
          <w:p w14:paraId="6EF8F8C6" w14:textId="77777777" w:rsidR="001F5792" w:rsidRPr="00C17981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Other r</w:t>
            </w:r>
            <w:r w:rsidRPr="00C17981">
              <w:t>elated parties</w:t>
            </w:r>
          </w:p>
        </w:tc>
        <w:tc>
          <w:tcPr>
            <w:tcW w:w="1170" w:type="dxa"/>
          </w:tcPr>
          <w:p w14:paraId="606CA76F" w14:textId="7EA0D990" w:rsidR="001F5792" w:rsidRPr="000B5786" w:rsidRDefault="00574A19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5786">
              <w:rPr>
                <w:rFonts w:cs="Times New Roman"/>
              </w:rPr>
              <w:t>114</w:t>
            </w:r>
          </w:p>
        </w:tc>
        <w:tc>
          <w:tcPr>
            <w:tcW w:w="270" w:type="dxa"/>
          </w:tcPr>
          <w:p w14:paraId="43602F8E" w14:textId="77777777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C0D3972" w14:textId="73DE9BE7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5786">
              <w:rPr>
                <w:rFonts w:cs="Times New Roman"/>
              </w:rPr>
              <w:t>119</w:t>
            </w:r>
          </w:p>
        </w:tc>
        <w:tc>
          <w:tcPr>
            <w:tcW w:w="270" w:type="dxa"/>
          </w:tcPr>
          <w:p w14:paraId="0261A29C" w14:textId="77777777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6A7E621" w14:textId="6221F3AD" w:rsidR="001F5792" w:rsidRPr="003363BF" w:rsidRDefault="00826E70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5786">
              <w:rPr>
                <w:rFonts w:cs="Times New Roman"/>
              </w:rPr>
              <w:t>114</w:t>
            </w:r>
          </w:p>
        </w:tc>
        <w:tc>
          <w:tcPr>
            <w:tcW w:w="270" w:type="dxa"/>
          </w:tcPr>
          <w:p w14:paraId="22346752" w14:textId="77777777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4F6C6B69" w14:textId="5FD42A8C" w:rsidR="001F5792" w:rsidRPr="002A32FC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119</w:t>
            </w:r>
          </w:p>
        </w:tc>
      </w:tr>
      <w:tr w:rsidR="001F5792" w14:paraId="4008B54B" w14:textId="77777777" w:rsidTr="00C02DE9">
        <w:trPr>
          <w:trHeight w:val="80"/>
        </w:trPr>
        <w:tc>
          <w:tcPr>
            <w:tcW w:w="3510" w:type="dxa"/>
          </w:tcPr>
          <w:p w14:paraId="7135FDAB" w14:textId="77777777" w:rsidR="001F5792" w:rsidRPr="00C46E2B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 w:rsidRPr="00643B39">
              <w:rPr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518D72" w14:textId="7BC7665D" w:rsidR="001F5792" w:rsidRPr="000B5786" w:rsidRDefault="00574A19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0B5786">
              <w:rPr>
                <w:rFonts w:cs="Times New Roman"/>
                <w:b/>
                <w:bCs/>
              </w:rPr>
              <w:t>5,044</w:t>
            </w:r>
          </w:p>
        </w:tc>
        <w:tc>
          <w:tcPr>
            <w:tcW w:w="270" w:type="dxa"/>
          </w:tcPr>
          <w:p w14:paraId="36AC1FDD" w14:textId="77777777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4F25C6" w14:textId="01879851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0B5786">
              <w:rPr>
                <w:rFonts w:cs="Times New Roman"/>
                <w:b/>
                <w:bCs/>
              </w:rPr>
              <w:t>5,072</w:t>
            </w:r>
          </w:p>
        </w:tc>
        <w:tc>
          <w:tcPr>
            <w:tcW w:w="270" w:type="dxa"/>
          </w:tcPr>
          <w:p w14:paraId="6B68D127" w14:textId="77777777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2CB629" w14:textId="4B8E104F" w:rsidR="001F5792" w:rsidRPr="003363BF" w:rsidRDefault="00826E70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0B5786">
              <w:rPr>
                <w:rFonts w:cs="Times New Roman"/>
                <w:b/>
                <w:bCs/>
              </w:rPr>
              <w:t>5,044</w:t>
            </w:r>
          </w:p>
        </w:tc>
        <w:tc>
          <w:tcPr>
            <w:tcW w:w="270" w:type="dxa"/>
          </w:tcPr>
          <w:p w14:paraId="6155196F" w14:textId="77777777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8BDAFA9" w14:textId="36889446" w:rsidR="001F5792" w:rsidRPr="00FA7120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5,072</w:t>
            </w:r>
          </w:p>
        </w:tc>
      </w:tr>
      <w:tr w:rsidR="007524B7" w14:paraId="6EEF6F30" w14:textId="77777777" w:rsidTr="00C02DE9">
        <w:trPr>
          <w:trHeight w:val="80"/>
        </w:trPr>
        <w:tc>
          <w:tcPr>
            <w:tcW w:w="3510" w:type="dxa"/>
          </w:tcPr>
          <w:p w14:paraId="43035850" w14:textId="0D380771" w:rsidR="007524B7" w:rsidRPr="00643B39" w:rsidRDefault="007524B7" w:rsidP="00826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AF6EF9">
              <w:rPr>
                <w:i/>
                <w:iCs/>
              </w:rPr>
              <w:t xml:space="preserve">Less </w:t>
            </w:r>
            <w:r w:rsidRPr="00AF6EF9">
              <w:t xml:space="preserve">allowance for </w:t>
            </w:r>
            <w:r>
              <w:t>expected</w:t>
            </w:r>
          </w:p>
        </w:tc>
        <w:tc>
          <w:tcPr>
            <w:tcW w:w="1170" w:type="dxa"/>
          </w:tcPr>
          <w:p w14:paraId="725FE082" w14:textId="77777777" w:rsidR="007524B7" w:rsidRPr="00990436" w:rsidRDefault="007524B7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6334C732" w14:textId="77777777" w:rsidR="007524B7" w:rsidRPr="000B5786" w:rsidRDefault="007524B7" w:rsidP="00826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7ACABF9F" w14:textId="77777777" w:rsidR="007524B7" w:rsidRPr="000B5786" w:rsidRDefault="007524B7" w:rsidP="00826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4F263DA2" w14:textId="77777777" w:rsidR="007524B7" w:rsidRPr="000B5786" w:rsidRDefault="007524B7" w:rsidP="00826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</w:tcPr>
          <w:p w14:paraId="091747E5" w14:textId="77777777" w:rsidR="007524B7" w:rsidRPr="000B5786" w:rsidRDefault="007524B7" w:rsidP="00826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5D2DE013" w14:textId="77777777" w:rsidR="007524B7" w:rsidRPr="000B5786" w:rsidRDefault="007524B7" w:rsidP="00826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9" w:type="dxa"/>
          </w:tcPr>
          <w:p w14:paraId="43FA2878" w14:textId="77777777" w:rsidR="007524B7" w:rsidRPr="000B5786" w:rsidRDefault="007524B7" w:rsidP="00826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</w:tr>
      <w:tr w:rsidR="001F5792" w14:paraId="4F84BEE4" w14:textId="77777777" w:rsidTr="00990436">
        <w:trPr>
          <w:trHeight w:val="80"/>
        </w:trPr>
        <w:tc>
          <w:tcPr>
            <w:tcW w:w="3510" w:type="dxa"/>
          </w:tcPr>
          <w:p w14:paraId="291FE25A" w14:textId="1DA602F5" w:rsidR="001F5792" w:rsidRPr="00AF6EF9" w:rsidRDefault="000B5786" w:rsidP="000B578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left="610" w:hanging="176"/>
              <w:rPr>
                <w:i/>
                <w:iCs/>
              </w:rPr>
            </w:pPr>
            <w:r>
              <w:t xml:space="preserve">   </w:t>
            </w:r>
            <w:r w:rsidR="007524B7">
              <w:t>credit loss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761F2B" w14:textId="3F423760" w:rsidR="001F5792" w:rsidRPr="000B5786" w:rsidRDefault="007524B7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5786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6A968FCE" w14:textId="77777777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34F78F" w14:textId="04E90D6A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5786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3909D78E" w14:textId="77777777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C1348F" w14:textId="22944C81" w:rsidR="001F5792" w:rsidRPr="00A6786B" w:rsidRDefault="007524B7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5786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1B0A548D" w14:textId="77777777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067EF4DF" w14:textId="7937E14D" w:rsidR="001F5792" w:rsidRPr="00A6786B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1F5792" w14:paraId="30ECCD4C" w14:textId="77777777" w:rsidTr="00CA1A91">
        <w:trPr>
          <w:trHeight w:val="80"/>
        </w:trPr>
        <w:tc>
          <w:tcPr>
            <w:tcW w:w="3510" w:type="dxa"/>
          </w:tcPr>
          <w:p w14:paraId="329C0D4A" w14:textId="77777777" w:rsidR="001F5792" w:rsidRPr="00643B39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Net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B6AF45" w14:textId="6A532F3F" w:rsidR="001F5792" w:rsidRPr="000B5786" w:rsidRDefault="007524B7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0B5786">
              <w:rPr>
                <w:rFonts w:cs="Times New Roman"/>
                <w:b/>
                <w:bCs/>
              </w:rPr>
              <w:t>5,044</w:t>
            </w:r>
          </w:p>
        </w:tc>
        <w:tc>
          <w:tcPr>
            <w:tcW w:w="270" w:type="dxa"/>
          </w:tcPr>
          <w:p w14:paraId="266EA650" w14:textId="77777777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EF0009" w14:textId="4FAB86B1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0B5786">
              <w:rPr>
                <w:rFonts w:cs="Times New Roman"/>
                <w:b/>
                <w:bCs/>
              </w:rPr>
              <w:t>5,072</w:t>
            </w:r>
          </w:p>
        </w:tc>
        <w:tc>
          <w:tcPr>
            <w:tcW w:w="270" w:type="dxa"/>
          </w:tcPr>
          <w:p w14:paraId="54E14338" w14:textId="77777777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DC8F30" w14:textId="2E47B978" w:rsidR="001F5792" w:rsidRPr="003363BF" w:rsidRDefault="007524B7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0B5786">
              <w:rPr>
                <w:rFonts w:cs="Times New Roman"/>
                <w:b/>
                <w:bCs/>
              </w:rPr>
              <w:t>5,044</w:t>
            </w:r>
          </w:p>
        </w:tc>
        <w:tc>
          <w:tcPr>
            <w:tcW w:w="270" w:type="dxa"/>
          </w:tcPr>
          <w:p w14:paraId="086E0819" w14:textId="77777777" w:rsidR="001F5792" w:rsidRPr="000B5786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00394A87" w14:textId="636DE6FE" w:rsidR="001F5792" w:rsidRPr="00FA7120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5,072</w:t>
            </w:r>
          </w:p>
        </w:tc>
      </w:tr>
      <w:tr w:rsidR="008E1EA6" w14:paraId="0CDA994D" w14:textId="77777777" w:rsidTr="00392268">
        <w:trPr>
          <w:trHeight w:val="80"/>
        </w:trPr>
        <w:tc>
          <w:tcPr>
            <w:tcW w:w="3510" w:type="dxa"/>
          </w:tcPr>
          <w:p w14:paraId="683FBF15" w14:textId="77777777" w:rsidR="008E1EA6" w:rsidRDefault="008E1EA6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926A1C" w14:textId="77777777" w:rsidR="008E1EA6" w:rsidRPr="000B5786" w:rsidRDefault="008E1EA6" w:rsidP="0099043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3BFD9A13" w14:textId="77777777" w:rsidR="008E1EA6" w:rsidRPr="000B5786" w:rsidRDefault="008E1EA6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0CA5F2" w14:textId="77777777" w:rsidR="008E1EA6" w:rsidRPr="000B5786" w:rsidRDefault="008E1EA6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7F46DC9F" w14:textId="77777777" w:rsidR="008E1EA6" w:rsidRPr="000B5786" w:rsidRDefault="008E1EA6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8ACA4D" w14:textId="77777777" w:rsidR="008E1EA6" w:rsidRPr="000B5786" w:rsidRDefault="008E1EA6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537FE6A1" w14:textId="77777777" w:rsidR="008E1EA6" w:rsidRPr="000B5786" w:rsidRDefault="008E1EA6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6CBF9596" w14:textId="77777777" w:rsidR="008E1EA6" w:rsidRDefault="008E1EA6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</w:tr>
    </w:tbl>
    <w:p w14:paraId="08FC6777" w14:textId="77777777" w:rsidR="00086481" w:rsidRDefault="00086481">
      <w:r>
        <w:br w:type="page"/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70"/>
        <w:gridCol w:w="1260"/>
        <w:gridCol w:w="270"/>
        <w:gridCol w:w="1170"/>
        <w:gridCol w:w="270"/>
        <w:gridCol w:w="1269"/>
      </w:tblGrid>
      <w:tr w:rsidR="008E1EA6" w:rsidRPr="00F170D8" w14:paraId="69DF5647" w14:textId="77777777">
        <w:trPr>
          <w:trHeight w:val="80"/>
        </w:trPr>
        <w:tc>
          <w:tcPr>
            <w:tcW w:w="3510" w:type="dxa"/>
          </w:tcPr>
          <w:p w14:paraId="078CB58E" w14:textId="77777777" w:rsidR="008E1EA6" w:rsidRPr="00F03A1C" w:rsidRDefault="008E1EA6" w:rsidP="008E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700" w:type="dxa"/>
            <w:gridSpan w:val="3"/>
          </w:tcPr>
          <w:p w14:paraId="3C7B4C6C" w14:textId="25E56E83" w:rsidR="008E1EA6" w:rsidRPr="003A45AD" w:rsidRDefault="008E1EA6" w:rsidP="008E1E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612F9616" w14:textId="77777777" w:rsidR="008E1EA6" w:rsidRPr="00F170D8" w:rsidRDefault="008E1EA6" w:rsidP="008E1E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9" w:type="dxa"/>
            <w:gridSpan w:val="3"/>
          </w:tcPr>
          <w:p w14:paraId="541CA47E" w14:textId="23C60BD6" w:rsidR="008E1EA6" w:rsidRPr="00F170D8" w:rsidRDefault="008E1EA6" w:rsidP="008E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8E1EA6" w:rsidRPr="00F170D8" w14:paraId="1424F6B1" w14:textId="77777777">
        <w:trPr>
          <w:trHeight w:val="80"/>
        </w:trPr>
        <w:tc>
          <w:tcPr>
            <w:tcW w:w="3510" w:type="dxa"/>
          </w:tcPr>
          <w:p w14:paraId="322AC5EB" w14:textId="77777777" w:rsidR="008E1EA6" w:rsidRPr="00F03A1C" w:rsidRDefault="008E1EA6" w:rsidP="008E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700" w:type="dxa"/>
            <w:gridSpan w:val="3"/>
          </w:tcPr>
          <w:p w14:paraId="2920EDB1" w14:textId="2433E77D" w:rsidR="008E1EA6" w:rsidRPr="008E1EA6" w:rsidRDefault="008E1EA6" w:rsidP="008E1E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jc w:val="center"/>
              <w:rPr>
                <w:rFonts w:cs="Times New Roman"/>
              </w:rPr>
            </w:pPr>
            <w:r w:rsidRPr="000F3207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6F4B770A" w14:textId="77777777" w:rsidR="008E1EA6" w:rsidRPr="00F170D8" w:rsidRDefault="008E1EA6" w:rsidP="008E1E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9" w:type="dxa"/>
            <w:gridSpan w:val="3"/>
          </w:tcPr>
          <w:p w14:paraId="25A3B35E" w14:textId="764465B9" w:rsidR="008E1EA6" w:rsidRPr="00F170D8" w:rsidRDefault="008E1EA6" w:rsidP="008E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8E1EA6" w:rsidRPr="00F170D8" w14:paraId="23CAC30F" w14:textId="77777777">
        <w:trPr>
          <w:trHeight w:val="80"/>
        </w:trPr>
        <w:tc>
          <w:tcPr>
            <w:tcW w:w="3510" w:type="dxa"/>
          </w:tcPr>
          <w:p w14:paraId="3275B935" w14:textId="77777777" w:rsidR="008E1EA6" w:rsidRPr="00F03A1C" w:rsidRDefault="008E1EA6" w:rsidP="008E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70" w:type="dxa"/>
          </w:tcPr>
          <w:p w14:paraId="694EE80A" w14:textId="00358D17" w:rsidR="008E1EA6" w:rsidRPr="00990436" w:rsidRDefault="008E1EA6" w:rsidP="008E1E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 xml:space="preserve">31 </w:t>
            </w:r>
            <w:r w:rsidRPr="003A45AD">
              <w:rPr>
                <w:rFonts w:cs="Times New Roman"/>
              </w:rPr>
              <w:t>March</w:t>
            </w:r>
          </w:p>
        </w:tc>
        <w:tc>
          <w:tcPr>
            <w:tcW w:w="270" w:type="dxa"/>
          </w:tcPr>
          <w:p w14:paraId="1328B3E8" w14:textId="77777777" w:rsidR="008E1EA6" w:rsidRPr="00F170D8" w:rsidRDefault="008E1EA6" w:rsidP="008E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B8A90D1" w14:textId="21726C22" w:rsidR="008E1EA6" w:rsidRPr="00F170D8" w:rsidRDefault="008E1EA6" w:rsidP="008E1E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2DE26AFB" w14:textId="77777777" w:rsidR="008E1EA6" w:rsidRPr="00F170D8" w:rsidRDefault="008E1EA6" w:rsidP="008E1E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</w:tcPr>
          <w:p w14:paraId="622EFCD8" w14:textId="3DAB1C19" w:rsidR="008E1EA6" w:rsidRPr="003A45AD" w:rsidRDefault="008E1EA6" w:rsidP="008E1EA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A45AD">
              <w:rPr>
                <w:rFonts w:ascii="Times New Roman" w:hAnsi="Times New Roman" w:cs="Times New Roman"/>
                <w:sz w:val="22"/>
                <w:szCs w:val="22"/>
              </w:rPr>
              <w:t>31 March</w:t>
            </w:r>
          </w:p>
        </w:tc>
        <w:tc>
          <w:tcPr>
            <w:tcW w:w="270" w:type="dxa"/>
          </w:tcPr>
          <w:p w14:paraId="3FA6C642" w14:textId="77777777" w:rsidR="008E1EA6" w:rsidRPr="003A45AD" w:rsidRDefault="008E1EA6" w:rsidP="008E1E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269" w:type="dxa"/>
          </w:tcPr>
          <w:p w14:paraId="7C109901" w14:textId="6861BD17" w:rsidR="008E1EA6" w:rsidRPr="003A45AD" w:rsidRDefault="008E1EA6" w:rsidP="008E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A45AD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392268" w:rsidRPr="00F170D8" w14:paraId="1BEA72AC" w14:textId="77777777">
        <w:trPr>
          <w:trHeight w:val="80"/>
        </w:trPr>
        <w:tc>
          <w:tcPr>
            <w:tcW w:w="3510" w:type="dxa"/>
          </w:tcPr>
          <w:p w14:paraId="109EC132" w14:textId="4C08AD62" w:rsidR="00392268" w:rsidRPr="00F03A1C" w:rsidRDefault="00374EDF" w:rsidP="00374ED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 w:val="20"/>
                <w:szCs w:val="24"/>
              </w:rPr>
            </w:pPr>
            <w:r w:rsidRPr="00DB206F">
              <w:rPr>
                <w:rFonts w:cs="Times New Roman"/>
                <w:b/>
                <w:bCs/>
                <w:i/>
                <w:iCs/>
                <w:szCs w:val="20"/>
                <w:lang w:val="en-GB" w:bidi="ar-SA"/>
              </w:rPr>
              <w:t>Accrued serv</w:t>
            </w:r>
            <w:r w:rsidRPr="00374EDF">
              <w:rPr>
                <w:rFonts w:cs="Times New Roman"/>
                <w:b/>
                <w:bCs/>
                <w:i/>
                <w:iCs/>
                <w:szCs w:val="20"/>
                <w:lang w:val="en-GB" w:bidi="ar-SA"/>
              </w:rPr>
              <w:t>ice income</w:t>
            </w:r>
          </w:p>
        </w:tc>
        <w:tc>
          <w:tcPr>
            <w:tcW w:w="1170" w:type="dxa"/>
          </w:tcPr>
          <w:p w14:paraId="3566426D" w14:textId="7D519C87" w:rsidR="00392268" w:rsidRPr="00990436" w:rsidRDefault="00392268" w:rsidP="00CC66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2F0F3055" w14:textId="77777777" w:rsidR="00392268" w:rsidRPr="00F170D8" w:rsidRDefault="00392268" w:rsidP="00C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74BDF375" w14:textId="3EEEEBF7" w:rsidR="00392268" w:rsidRPr="00F170D8" w:rsidRDefault="00392268" w:rsidP="00CC66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</w:rPr>
              <w:t>2022</w:t>
            </w:r>
          </w:p>
        </w:tc>
        <w:tc>
          <w:tcPr>
            <w:tcW w:w="270" w:type="dxa"/>
          </w:tcPr>
          <w:p w14:paraId="3631D3C1" w14:textId="77777777" w:rsidR="00392268" w:rsidRPr="00F170D8" w:rsidRDefault="00392268" w:rsidP="00CC66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</w:tcPr>
          <w:p w14:paraId="30955D85" w14:textId="6EDF458F" w:rsidR="00392268" w:rsidRPr="00F170D8" w:rsidRDefault="00392268" w:rsidP="00CC669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170D8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6D3178F3" w14:textId="77777777" w:rsidR="00392268" w:rsidRPr="00F170D8" w:rsidRDefault="00392268" w:rsidP="00CC66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269" w:type="dxa"/>
          </w:tcPr>
          <w:p w14:paraId="1DFA06FA" w14:textId="067C6F32" w:rsidR="00392268" w:rsidRPr="00F170D8" w:rsidRDefault="00392268" w:rsidP="00C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170D8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374EDF" w:rsidRPr="00F170D8" w14:paraId="369F5B73" w14:textId="77777777">
        <w:trPr>
          <w:trHeight w:val="80"/>
        </w:trPr>
        <w:tc>
          <w:tcPr>
            <w:tcW w:w="3510" w:type="dxa"/>
          </w:tcPr>
          <w:p w14:paraId="20EE1BE2" w14:textId="77777777" w:rsidR="00374EDF" w:rsidRPr="00F03A1C" w:rsidRDefault="00374EDF" w:rsidP="0039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679" w:type="dxa"/>
            <w:gridSpan w:val="7"/>
          </w:tcPr>
          <w:p w14:paraId="746DE2B6" w14:textId="0A8D539D" w:rsidR="00374EDF" w:rsidRPr="00F170D8" w:rsidRDefault="00374EDF" w:rsidP="0039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B8208D" w:rsidRPr="00F170D8" w14:paraId="09C5C5A0" w14:textId="77777777">
        <w:trPr>
          <w:trHeight w:val="80"/>
        </w:trPr>
        <w:tc>
          <w:tcPr>
            <w:tcW w:w="3510" w:type="dxa"/>
          </w:tcPr>
          <w:p w14:paraId="14D50980" w14:textId="77777777" w:rsidR="00B8208D" w:rsidRPr="00F03A1C" w:rsidRDefault="00B8208D" w:rsidP="0039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679" w:type="dxa"/>
            <w:gridSpan w:val="7"/>
          </w:tcPr>
          <w:p w14:paraId="4BDA1E35" w14:textId="77777777" w:rsidR="00B8208D" w:rsidRPr="00D675DD" w:rsidRDefault="00B8208D" w:rsidP="0039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392268" w:rsidRPr="00F170D8" w14:paraId="30C252F7" w14:textId="77777777" w:rsidTr="00B20AD5">
        <w:trPr>
          <w:trHeight w:val="80"/>
        </w:trPr>
        <w:tc>
          <w:tcPr>
            <w:tcW w:w="3510" w:type="dxa"/>
          </w:tcPr>
          <w:p w14:paraId="62DEEAC7" w14:textId="77777777" w:rsidR="00392268" w:rsidRPr="00C17981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bookmarkStart w:id="0" w:name="_Hlk127656206"/>
            <w:r w:rsidRPr="00C17981">
              <w:t>Joint venture</w:t>
            </w:r>
            <w:r>
              <w:t>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E1B148" w14:textId="1F8157D7" w:rsidR="00392268" w:rsidRPr="00CB6166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CB6166">
              <w:rPr>
                <w:rFonts w:cs="Times New Roman"/>
              </w:rPr>
              <w:t>521</w:t>
            </w:r>
          </w:p>
        </w:tc>
        <w:tc>
          <w:tcPr>
            <w:tcW w:w="270" w:type="dxa"/>
          </w:tcPr>
          <w:p w14:paraId="195ADA98" w14:textId="77777777" w:rsidR="00392268" w:rsidRPr="00D675DD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80BEFA" w14:textId="7B8D7D7C" w:rsidR="00392268" w:rsidRPr="00494BCF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  <w:tc>
          <w:tcPr>
            <w:tcW w:w="270" w:type="dxa"/>
          </w:tcPr>
          <w:p w14:paraId="5F2B5AC7" w14:textId="77777777" w:rsidR="00392268" w:rsidRPr="00D675DD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467BF5" w14:textId="08319106" w:rsidR="00392268" w:rsidRPr="00D675DD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CB6166">
              <w:rPr>
                <w:rFonts w:cs="Times New Roman"/>
              </w:rPr>
              <w:t>521</w:t>
            </w:r>
          </w:p>
        </w:tc>
        <w:tc>
          <w:tcPr>
            <w:tcW w:w="270" w:type="dxa"/>
          </w:tcPr>
          <w:p w14:paraId="340E1C8E" w14:textId="77777777" w:rsidR="00392268" w:rsidRPr="00D675DD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C6A300E" w14:textId="59B43E96" w:rsidR="00392268" w:rsidRPr="00FA7120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500</w:t>
            </w:r>
          </w:p>
        </w:tc>
      </w:tr>
      <w:tr w:rsidR="00392268" w:rsidRPr="00F170D8" w14:paraId="48D33923" w14:textId="77777777" w:rsidTr="00B20AD5">
        <w:trPr>
          <w:trHeight w:val="80"/>
        </w:trPr>
        <w:tc>
          <w:tcPr>
            <w:tcW w:w="3510" w:type="dxa"/>
          </w:tcPr>
          <w:p w14:paraId="29F5AB51" w14:textId="77777777" w:rsidR="00392268" w:rsidRPr="00C46E2B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 w:rsidRPr="00643B39">
              <w:rPr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BA173E" w14:textId="40139605" w:rsidR="00392268" w:rsidRPr="00CB6166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CB6166">
              <w:rPr>
                <w:rFonts w:cs="Times New Roman"/>
                <w:b/>
                <w:bCs/>
              </w:rPr>
              <w:t>521</w:t>
            </w:r>
          </w:p>
        </w:tc>
        <w:tc>
          <w:tcPr>
            <w:tcW w:w="270" w:type="dxa"/>
          </w:tcPr>
          <w:p w14:paraId="0E1A970B" w14:textId="77777777" w:rsidR="00392268" w:rsidRPr="00317587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213B97" w14:textId="61D9B13B" w:rsidR="00392268" w:rsidRPr="00494BCF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500</w:t>
            </w:r>
          </w:p>
        </w:tc>
        <w:tc>
          <w:tcPr>
            <w:tcW w:w="270" w:type="dxa"/>
          </w:tcPr>
          <w:p w14:paraId="6EF7EB57" w14:textId="77777777" w:rsidR="00392268" w:rsidRPr="00317587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0C607E" w14:textId="709549F3" w:rsidR="00392268" w:rsidRPr="00317587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 w:rsidRPr="00CB6166">
              <w:rPr>
                <w:rFonts w:cs="Times New Roman"/>
                <w:b/>
                <w:bCs/>
              </w:rPr>
              <w:t>521</w:t>
            </w:r>
          </w:p>
        </w:tc>
        <w:tc>
          <w:tcPr>
            <w:tcW w:w="270" w:type="dxa"/>
          </w:tcPr>
          <w:p w14:paraId="4DDE8D3A" w14:textId="77777777" w:rsidR="00392268" w:rsidRPr="00317587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DDCC089" w14:textId="779501D7" w:rsidR="00392268" w:rsidRPr="00317587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500</w:t>
            </w:r>
          </w:p>
        </w:tc>
      </w:tr>
      <w:tr w:rsidR="0009267A" w:rsidRPr="00F170D8" w14:paraId="4F0EDB5D" w14:textId="77777777" w:rsidTr="0009267A">
        <w:trPr>
          <w:trHeight w:val="80"/>
        </w:trPr>
        <w:tc>
          <w:tcPr>
            <w:tcW w:w="3510" w:type="dxa"/>
          </w:tcPr>
          <w:p w14:paraId="7C995EBE" w14:textId="77777777" w:rsidR="0009267A" w:rsidRPr="00643B39" w:rsidRDefault="0009267A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D49483" w14:textId="77777777" w:rsidR="0009267A" w:rsidRPr="00F170D8" w:rsidRDefault="0009267A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5052383C" w14:textId="77777777" w:rsidR="0009267A" w:rsidRPr="00317587" w:rsidRDefault="0009267A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443D0B" w14:textId="77777777" w:rsidR="0009267A" w:rsidRDefault="0009267A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270" w:type="dxa"/>
          </w:tcPr>
          <w:p w14:paraId="3DE6DABD" w14:textId="77777777" w:rsidR="0009267A" w:rsidRPr="00317587" w:rsidRDefault="0009267A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62555B" w14:textId="77777777" w:rsidR="0009267A" w:rsidRPr="00F170D8" w:rsidRDefault="0009267A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437175F3" w14:textId="77777777" w:rsidR="0009267A" w:rsidRPr="00317587" w:rsidRDefault="0009267A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2C6C8B6" w14:textId="77777777" w:rsidR="0009267A" w:rsidRDefault="0009267A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</w:tr>
      <w:tr w:rsidR="00392268" w:rsidRPr="00F170D8" w14:paraId="0FD410ED" w14:textId="77777777">
        <w:trPr>
          <w:trHeight w:val="80"/>
        </w:trPr>
        <w:tc>
          <w:tcPr>
            <w:tcW w:w="3510" w:type="dxa"/>
          </w:tcPr>
          <w:p w14:paraId="6A43C6CF" w14:textId="77777777" w:rsidR="00392268" w:rsidRPr="00F03A1C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4D4CFD20" w14:textId="3F0587C1" w:rsidR="00392268" w:rsidRPr="00F170D8" w:rsidRDefault="0009267A" w:rsidP="000926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F170D8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1D978A6C" w14:textId="77777777" w:rsidR="00392268" w:rsidRPr="00F170D8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9" w:type="dxa"/>
            <w:gridSpan w:val="3"/>
          </w:tcPr>
          <w:p w14:paraId="1F6C10FA" w14:textId="0DD4FA7C" w:rsidR="00392268" w:rsidRPr="00F170D8" w:rsidRDefault="0009267A" w:rsidP="000926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F170D8">
              <w:rPr>
                <w:rFonts w:cs="Times New Roman"/>
                <w:b/>
                <w:bCs/>
              </w:rPr>
              <w:t>Separate</w:t>
            </w:r>
          </w:p>
        </w:tc>
      </w:tr>
      <w:tr w:rsidR="00935D50" w:rsidRPr="00F170D8" w14:paraId="43C09BC1" w14:textId="77777777">
        <w:trPr>
          <w:trHeight w:val="80"/>
        </w:trPr>
        <w:tc>
          <w:tcPr>
            <w:tcW w:w="3510" w:type="dxa"/>
          </w:tcPr>
          <w:p w14:paraId="0F4AF746" w14:textId="77777777" w:rsidR="00935D50" w:rsidRPr="00F03A1C" w:rsidRDefault="00935D50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2B3CB333" w14:textId="4489D97F" w:rsidR="00935D50" w:rsidRPr="00F170D8" w:rsidRDefault="001C6EE6" w:rsidP="000926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F170D8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52B37050" w14:textId="77777777" w:rsidR="00935D50" w:rsidRPr="00F170D8" w:rsidRDefault="00935D50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9" w:type="dxa"/>
            <w:gridSpan w:val="3"/>
          </w:tcPr>
          <w:p w14:paraId="69963D75" w14:textId="28C241AE" w:rsidR="00935D50" w:rsidRPr="00F170D8" w:rsidRDefault="000F7139" w:rsidP="000F713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F170D8">
              <w:rPr>
                <w:rFonts w:cs="Times New Roman"/>
                <w:b/>
                <w:bCs/>
              </w:rPr>
              <w:t>financial statements</w:t>
            </w:r>
          </w:p>
        </w:tc>
      </w:tr>
      <w:tr w:rsidR="00935D50" w:rsidRPr="00F170D8" w14:paraId="71257F7D" w14:textId="77777777">
        <w:trPr>
          <w:trHeight w:val="80"/>
        </w:trPr>
        <w:tc>
          <w:tcPr>
            <w:tcW w:w="3510" w:type="dxa"/>
          </w:tcPr>
          <w:p w14:paraId="3C3111E9" w14:textId="77777777" w:rsidR="00935D50" w:rsidRPr="00F03A1C" w:rsidRDefault="00935D50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4188E50C" w14:textId="7769BF71" w:rsidR="00935D50" w:rsidRPr="00990436" w:rsidRDefault="001C6EE6" w:rsidP="00CC66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</w:rPr>
            </w:pPr>
            <w:r w:rsidRPr="00F170D8">
              <w:rPr>
                <w:rFonts w:cs="Times New Roman"/>
              </w:rPr>
              <w:t>31 March</w:t>
            </w:r>
          </w:p>
        </w:tc>
        <w:tc>
          <w:tcPr>
            <w:tcW w:w="270" w:type="dxa"/>
          </w:tcPr>
          <w:p w14:paraId="3BC7C930" w14:textId="77777777" w:rsidR="00935D50" w:rsidRPr="00F170D8" w:rsidRDefault="00935D50" w:rsidP="00CC66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7A7E0961" w14:textId="4F14EA98" w:rsidR="00935D50" w:rsidRPr="00286958" w:rsidRDefault="009D271F" w:rsidP="00CC66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08"/>
              <w:jc w:val="center"/>
              <w:rPr>
                <w:rFonts w:cs="Times New Roman"/>
              </w:rPr>
            </w:pPr>
            <w:r w:rsidRPr="00F170D8">
              <w:rPr>
                <w:rFonts w:cs="Times New Roman"/>
              </w:rPr>
              <w:t>31December</w:t>
            </w:r>
          </w:p>
        </w:tc>
        <w:tc>
          <w:tcPr>
            <w:tcW w:w="270" w:type="dxa"/>
          </w:tcPr>
          <w:p w14:paraId="503AD15D" w14:textId="77777777" w:rsidR="00935D50" w:rsidRPr="00F170D8" w:rsidRDefault="00935D50" w:rsidP="00CC66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</w:tcPr>
          <w:p w14:paraId="7B7EB1D3" w14:textId="378686E2" w:rsidR="00935D50" w:rsidRPr="00286958" w:rsidRDefault="001C6EE6" w:rsidP="00C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70D8">
              <w:rPr>
                <w:rFonts w:ascii="Times New Roman" w:hAnsi="Times New Roman" w:cs="Times New Roman"/>
                <w:sz w:val="22"/>
                <w:szCs w:val="22"/>
              </w:rPr>
              <w:t>31 March</w:t>
            </w:r>
          </w:p>
        </w:tc>
        <w:tc>
          <w:tcPr>
            <w:tcW w:w="270" w:type="dxa"/>
          </w:tcPr>
          <w:p w14:paraId="4678F213" w14:textId="77777777" w:rsidR="00935D50" w:rsidRPr="00F170D8" w:rsidRDefault="00935D50" w:rsidP="00CC66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269" w:type="dxa"/>
          </w:tcPr>
          <w:p w14:paraId="28EB97A6" w14:textId="3EF16544" w:rsidR="00935D50" w:rsidRPr="00286958" w:rsidRDefault="001C6EE6" w:rsidP="00C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70D8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935D50" w:rsidRPr="00F170D8" w14:paraId="25DF5DC9" w14:textId="77777777">
        <w:trPr>
          <w:trHeight w:val="80"/>
        </w:trPr>
        <w:tc>
          <w:tcPr>
            <w:tcW w:w="3510" w:type="dxa"/>
          </w:tcPr>
          <w:p w14:paraId="666C7F8A" w14:textId="5E12E0C4" w:rsidR="00935D50" w:rsidRPr="00F03A1C" w:rsidRDefault="001A4151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i/>
                <w:iCs/>
                <w:szCs w:val="20"/>
                <w:lang w:val="en-GB" w:bidi="ar-SA"/>
              </w:rPr>
              <w:t>Other current receivabl</w:t>
            </w:r>
            <w:r w:rsidR="008031C7">
              <w:rPr>
                <w:rFonts w:cs="Times New Roman"/>
                <w:b/>
                <w:bCs/>
                <w:i/>
                <w:iCs/>
                <w:szCs w:val="20"/>
                <w:lang w:val="en-GB" w:bidi="ar-SA"/>
              </w:rPr>
              <w:t>es</w:t>
            </w:r>
          </w:p>
        </w:tc>
        <w:tc>
          <w:tcPr>
            <w:tcW w:w="1170" w:type="dxa"/>
          </w:tcPr>
          <w:p w14:paraId="6B65C1E6" w14:textId="5C7CAF7B" w:rsidR="00935D50" w:rsidRPr="00990436" w:rsidRDefault="009D271F" w:rsidP="00CC66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</w:rPr>
            </w:pPr>
            <w:r w:rsidRPr="00F170D8"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39CC7C8E" w14:textId="77777777" w:rsidR="00935D50" w:rsidRPr="00F170D8" w:rsidRDefault="00935D50" w:rsidP="00CC66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74D331EB" w14:textId="3664ED22" w:rsidR="00935D50" w:rsidRPr="00F170D8" w:rsidRDefault="009D271F" w:rsidP="00CC66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F170D8">
              <w:rPr>
                <w:rFonts w:cs="Times New Roman"/>
              </w:rPr>
              <w:t>2022</w:t>
            </w:r>
          </w:p>
        </w:tc>
        <w:tc>
          <w:tcPr>
            <w:tcW w:w="270" w:type="dxa"/>
          </w:tcPr>
          <w:p w14:paraId="652EF882" w14:textId="77777777" w:rsidR="00935D50" w:rsidRPr="00F170D8" w:rsidRDefault="00935D50" w:rsidP="00CC66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</w:tcPr>
          <w:p w14:paraId="5600820B" w14:textId="58E9F6F5" w:rsidR="00935D50" w:rsidRPr="00F170D8" w:rsidRDefault="009D271F" w:rsidP="00CC66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F170D8"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6C89D2A2" w14:textId="77777777" w:rsidR="00935D50" w:rsidRPr="00F170D8" w:rsidRDefault="00935D50" w:rsidP="00CC66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269" w:type="dxa"/>
          </w:tcPr>
          <w:p w14:paraId="7E628D9B" w14:textId="22B40B65" w:rsidR="00935D50" w:rsidRPr="00F170D8" w:rsidRDefault="009D271F" w:rsidP="00CC669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F170D8">
              <w:rPr>
                <w:rFonts w:cs="Times New Roman"/>
              </w:rPr>
              <w:t>2022</w:t>
            </w:r>
          </w:p>
        </w:tc>
      </w:tr>
      <w:tr w:rsidR="00392268" w:rsidRPr="00F170D8" w14:paraId="7167D288" w14:textId="77777777" w:rsidTr="00990436">
        <w:trPr>
          <w:trHeight w:val="80"/>
        </w:trPr>
        <w:tc>
          <w:tcPr>
            <w:tcW w:w="3510" w:type="dxa"/>
          </w:tcPr>
          <w:p w14:paraId="559A2039" w14:textId="7025D4DD" w:rsidR="00392268" w:rsidRPr="00643B39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5679" w:type="dxa"/>
            <w:gridSpan w:val="7"/>
          </w:tcPr>
          <w:p w14:paraId="1BA3AE70" w14:textId="367BB236" w:rsidR="00392268" w:rsidRPr="00317587" w:rsidRDefault="00D31590" w:rsidP="00D3159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jc w:val="center"/>
              <w:rPr>
                <w:b/>
                <w:bCs/>
                <w:szCs w:val="28"/>
              </w:rPr>
            </w:pPr>
            <w:r w:rsidRPr="00F170D8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433E49" w:rsidRPr="00F170D8" w14:paraId="2DA34111" w14:textId="77777777" w:rsidTr="00990436">
        <w:trPr>
          <w:trHeight w:val="80"/>
        </w:trPr>
        <w:tc>
          <w:tcPr>
            <w:tcW w:w="3510" w:type="dxa"/>
          </w:tcPr>
          <w:p w14:paraId="41D8A189" w14:textId="77777777" w:rsidR="00433E49" w:rsidRPr="00643B39" w:rsidRDefault="00433E49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5679" w:type="dxa"/>
            <w:gridSpan w:val="7"/>
          </w:tcPr>
          <w:p w14:paraId="2EB9EC19" w14:textId="77777777" w:rsidR="00433E49" w:rsidRPr="00F170D8" w:rsidRDefault="00433E49" w:rsidP="00D3159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jc w:val="center"/>
              <w:rPr>
                <w:rFonts w:cs="Times New Roman"/>
                <w:i/>
                <w:iCs/>
              </w:rPr>
            </w:pPr>
          </w:p>
        </w:tc>
      </w:tr>
      <w:tr w:rsidR="00392268" w:rsidRPr="00F170D8" w14:paraId="608081C6" w14:textId="77777777" w:rsidTr="00990436">
        <w:trPr>
          <w:trHeight w:val="80"/>
        </w:trPr>
        <w:tc>
          <w:tcPr>
            <w:tcW w:w="3510" w:type="dxa"/>
          </w:tcPr>
          <w:p w14:paraId="37048F10" w14:textId="34937357" w:rsidR="00392268" w:rsidRPr="00643B39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A73E66">
              <w:t>Subsidiar</w:t>
            </w:r>
            <w:r w:rsidR="003F29DE">
              <w:t>y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F122C4" w14:textId="03E37149" w:rsidR="00392268" w:rsidRPr="00990436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990436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71CF9DC1" w14:textId="77777777" w:rsidR="00392268" w:rsidRPr="00A73E66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E3EC2D" w14:textId="48192F99" w:rsidR="00392268" w:rsidRPr="00A73E66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70" w:type="dxa"/>
          </w:tcPr>
          <w:p w14:paraId="76E845F3" w14:textId="77777777" w:rsidR="00392268" w:rsidRPr="00A73E66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D05FAE" w14:textId="477DA83B" w:rsidR="00392268" w:rsidRPr="00A73E66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70" w:type="dxa"/>
          </w:tcPr>
          <w:p w14:paraId="1FF37F56" w14:textId="77777777" w:rsidR="00392268" w:rsidRPr="00A73E66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B68DA03" w14:textId="55ECC54E" w:rsidR="00392268" w:rsidRPr="00A73E66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61</w:t>
            </w:r>
          </w:p>
        </w:tc>
      </w:tr>
      <w:tr w:rsidR="00392268" w:rsidRPr="00F170D8" w14:paraId="0F93F8F5" w14:textId="77777777" w:rsidTr="00CF133B">
        <w:trPr>
          <w:trHeight w:val="80"/>
        </w:trPr>
        <w:tc>
          <w:tcPr>
            <w:tcW w:w="3510" w:type="dxa"/>
          </w:tcPr>
          <w:p w14:paraId="3CFF7D38" w14:textId="77777777" w:rsidR="00392268" w:rsidRPr="002E2B20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2E2B20">
              <w:rPr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73A396" w14:textId="67837358" w:rsidR="00392268" w:rsidRPr="00990436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990436"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270" w:type="dxa"/>
          </w:tcPr>
          <w:p w14:paraId="5F578DF4" w14:textId="77777777" w:rsidR="00392268" w:rsidRPr="002E2B20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EDA906" w14:textId="0A2DBDC6" w:rsidR="00392268" w:rsidRPr="002E2B20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 w:rsidRPr="002E2B20">
              <w:rPr>
                <w:b/>
                <w:bCs/>
                <w:szCs w:val="28"/>
              </w:rPr>
              <w:t>-</w:t>
            </w:r>
          </w:p>
        </w:tc>
        <w:tc>
          <w:tcPr>
            <w:tcW w:w="270" w:type="dxa"/>
          </w:tcPr>
          <w:p w14:paraId="047A2DCA" w14:textId="77777777" w:rsidR="00392268" w:rsidRPr="002E2B20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3B535B" w14:textId="6ED82D34" w:rsidR="00392268" w:rsidRPr="002E2B20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 w:rsidRPr="00990436">
              <w:rPr>
                <w:b/>
                <w:bCs/>
                <w:szCs w:val="28"/>
              </w:rPr>
              <w:t>-</w:t>
            </w:r>
          </w:p>
        </w:tc>
        <w:tc>
          <w:tcPr>
            <w:tcW w:w="270" w:type="dxa"/>
          </w:tcPr>
          <w:p w14:paraId="24F9B402" w14:textId="77777777" w:rsidR="00392268" w:rsidRPr="002E2B20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A7B846D" w14:textId="5B074E85" w:rsidR="00392268" w:rsidRPr="002E2B20" w:rsidRDefault="00392268" w:rsidP="003922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61</w:t>
            </w:r>
          </w:p>
        </w:tc>
      </w:tr>
    </w:tbl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270"/>
        <w:gridCol w:w="990"/>
        <w:gridCol w:w="270"/>
        <w:gridCol w:w="1170"/>
        <w:gridCol w:w="270"/>
        <w:gridCol w:w="900"/>
        <w:gridCol w:w="270"/>
        <w:gridCol w:w="810"/>
        <w:gridCol w:w="270"/>
        <w:gridCol w:w="1172"/>
      </w:tblGrid>
      <w:tr w:rsidR="00CB3D71" w:rsidRPr="00630357" w14:paraId="6D47DBBC" w14:textId="77777777" w:rsidTr="00234491">
        <w:trPr>
          <w:trHeight w:val="20"/>
          <w:tblHeader/>
        </w:trPr>
        <w:tc>
          <w:tcPr>
            <w:tcW w:w="1710" w:type="dxa"/>
            <w:shd w:val="clear" w:color="auto" w:fill="auto"/>
            <w:vAlign w:val="bottom"/>
          </w:tcPr>
          <w:p w14:paraId="3D6E649F" w14:textId="77777777" w:rsidR="00CB3D71" w:rsidRPr="00630357" w:rsidRDefault="00CB3D71" w:rsidP="002A7F2A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  <w:gridSpan w:val="3"/>
          </w:tcPr>
          <w:p w14:paraId="4F170A84" w14:textId="77777777" w:rsidR="00CB3D71" w:rsidRPr="00630357" w:rsidRDefault="00CB3D71" w:rsidP="002A7F2A">
            <w:pPr>
              <w:spacing w:line="240" w:lineRule="auto"/>
              <w:ind w:left="-106" w:right="-1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1FB533A" w14:textId="77777777" w:rsidR="00CB3D71" w:rsidRPr="00630357" w:rsidRDefault="00CB3D71" w:rsidP="002A7F2A">
            <w:pPr>
              <w:tabs>
                <w:tab w:val="clear" w:pos="227"/>
                <w:tab w:val="left" w:pos="55"/>
              </w:tabs>
              <w:spacing w:line="240" w:lineRule="auto"/>
              <w:ind w:left="-111" w:right="-166" w:hanging="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62" w:type="dxa"/>
            <w:gridSpan w:val="7"/>
            <w:vAlign w:val="bottom"/>
          </w:tcPr>
          <w:p w14:paraId="61B4B9C6" w14:textId="77777777" w:rsidR="00CB3D71" w:rsidRDefault="00CB3D71" w:rsidP="002A7F2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bookmarkEnd w:id="0"/>
      <w:tr w:rsidR="002A7F2A" w:rsidRPr="00630357" w14:paraId="132D46B8" w14:textId="77777777" w:rsidTr="00234491">
        <w:trPr>
          <w:trHeight w:val="20"/>
          <w:tblHeader/>
        </w:trPr>
        <w:tc>
          <w:tcPr>
            <w:tcW w:w="1710" w:type="dxa"/>
            <w:vMerge w:val="restart"/>
            <w:shd w:val="clear" w:color="auto" w:fill="auto"/>
            <w:vAlign w:val="bottom"/>
          </w:tcPr>
          <w:p w14:paraId="0897AFAF" w14:textId="77777777" w:rsidR="002A7F2A" w:rsidRPr="00630357" w:rsidRDefault="002A7F2A" w:rsidP="002A7F2A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3E3B82F9" w14:textId="77777777" w:rsidR="002A7F2A" w:rsidRPr="00630357" w:rsidRDefault="002A7F2A" w:rsidP="002A7F2A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C1C5F5B" w14:textId="14D5910E" w:rsidR="002A7F2A" w:rsidRPr="00630357" w:rsidRDefault="002A7F2A" w:rsidP="002A7F2A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  <w:gridSpan w:val="3"/>
          </w:tcPr>
          <w:p w14:paraId="30B81BC3" w14:textId="1A9FFECE" w:rsidR="002A7F2A" w:rsidRPr="00630357" w:rsidRDefault="002A7F2A" w:rsidP="002A7F2A">
            <w:pPr>
              <w:spacing w:line="240" w:lineRule="auto"/>
              <w:ind w:left="-106" w:right="-1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Interest rate</w:t>
            </w:r>
          </w:p>
        </w:tc>
        <w:tc>
          <w:tcPr>
            <w:tcW w:w="270" w:type="dxa"/>
            <w:vAlign w:val="bottom"/>
          </w:tcPr>
          <w:p w14:paraId="220DE3B4" w14:textId="77777777" w:rsidR="002A7F2A" w:rsidRPr="00630357" w:rsidRDefault="002A7F2A" w:rsidP="002A7F2A">
            <w:pPr>
              <w:tabs>
                <w:tab w:val="clear" w:pos="227"/>
                <w:tab w:val="left" w:pos="55"/>
              </w:tabs>
              <w:spacing w:line="240" w:lineRule="auto"/>
              <w:ind w:left="-111" w:right="-166" w:hanging="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62" w:type="dxa"/>
            <w:gridSpan w:val="7"/>
            <w:vAlign w:val="bottom"/>
          </w:tcPr>
          <w:p w14:paraId="5C390979" w14:textId="6B2D3958" w:rsidR="002A7F2A" w:rsidRPr="00630357" w:rsidRDefault="00B365EB" w:rsidP="002A7F2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Consolidated financial statements</w:t>
            </w:r>
          </w:p>
        </w:tc>
      </w:tr>
      <w:tr w:rsidR="00630357" w:rsidRPr="00630357" w14:paraId="4415AB6C" w14:textId="77777777" w:rsidTr="00234491">
        <w:trPr>
          <w:trHeight w:val="387"/>
          <w:tblHeader/>
        </w:trPr>
        <w:tc>
          <w:tcPr>
            <w:tcW w:w="1710" w:type="dxa"/>
            <w:vMerge/>
            <w:shd w:val="clear" w:color="auto" w:fill="auto"/>
            <w:vAlign w:val="bottom"/>
          </w:tcPr>
          <w:p w14:paraId="4AFEB990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cyan"/>
                <w:rtl/>
                <w:cs/>
              </w:rPr>
            </w:pPr>
          </w:p>
        </w:tc>
        <w:tc>
          <w:tcPr>
            <w:tcW w:w="1080" w:type="dxa"/>
          </w:tcPr>
          <w:p w14:paraId="2921B669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0D5F9F9B" w14:textId="77777777" w:rsidR="00630357" w:rsidRPr="00630357" w:rsidRDefault="00630357" w:rsidP="007F49D6">
            <w:pPr>
              <w:tabs>
                <w:tab w:val="clear" w:pos="907"/>
                <w:tab w:val="left" w:pos="970"/>
              </w:tabs>
              <w:spacing w:line="240" w:lineRule="auto"/>
              <w:ind w:left="-110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70" w:type="dxa"/>
          </w:tcPr>
          <w:p w14:paraId="287ABF66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0D677A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05476860" w14:textId="1770D65D" w:rsidR="00630357" w:rsidRPr="00630357" w:rsidRDefault="001F5792" w:rsidP="007F49D6">
            <w:pPr>
              <w:tabs>
                <w:tab w:val="clear" w:pos="680"/>
                <w:tab w:val="clear" w:pos="907"/>
                <w:tab w:val="left" w:pos="733"/>
                <w:tab w:val="left" w:pos="882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March</w:t>
            </w:r>
            <w:r w:rsidR="00630357"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F7BCF11" w14:textId="77777777" w:rsidR="00630357" w:rsidRPr="00630357" w:rsidRDefault="00630357" w:rsidP="007F49D6">
            <w:pPr>
              <w:spacing w:line="240" w:lineRule="auto"/>
              <w:ind w:left="-111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BC38EBF" w14:textId="77777777" w:rsidR="00630357" w:rsidRPr="00AA06E8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6E8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484831D8" w14:textId="77777777" w:rsidR="00630357" w:rsidRPr="00630357" w:rsidRDefault="00630357" w:rsidP="00630357">
            <w:pPr>
              <w:tabs>
                <w:tab w:val="clear" w:pos="907"/>
                <w:tab w:val="left" w:pos="970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6E8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14ACFA12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B024CC5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3247FF4E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F1A0FBB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75DA3BD7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Align w:val="bottom"/>
          </w:tcPr>
          <w:p w14:paraId="5036AF2D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5CEB25CA" w14:textId="530DE87A" w:rsidR="00630357" w:rsidRPr="00630357" w:rsidRDefault="001F5792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March</w:t>
            </w:r>
          </w:p>
        </w:tc>
      </w:tr>
      <w:tr w:rsidR="00630357" w:rsidRPr="00630357" w14:paraId="7DB25C77" w14:textId="77777777" w:rsidTr="00234491">
        <w:trPr>
          <w:trHeight w:val="64"/>
          <w:tblHeader/>
        </w:trPr>
        <w:tc>
          <w:tcPr>
            <w:tcW w:w="1710" w:type="dxa"/>
            <w:shd w:val="clear" w:color="auto" w:fill="auto"/>
            <w:vAlign w:val="bottom"/>
          </w:tcPr>
          <w:p w14:paraId="0E5E1D70" w14:textId="40FDE41F" w:rsidR="00630357" w:rsidRPr="00630357" w:rsidRDefault="00E90719" w:rsidP="007F49D6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cyan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Short-term loan</w:t>
            </w:r>
            <w:r w:rsidR="00D2132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</w:t>
            </w:r>
            <w:r w:rsidRPr="0063035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to</w:t>
            </w:r>
          </w:p>
        </w:tc>
        <w:tc>
          <w:tcPr>
            <w:tcW w:w="1080" w:type="dxa"/>
          </w:tcPr>
          <w:p w14:paraId="4B9C04F0" w14:textId="22838C0F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F57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0" w:type="dxa"/>
          </w:tcPr>
          <w:p w14:paraId="3B764E51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4A75F2E" w14:textId="54711D49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F57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0" w:type="dxa"/>
            <w:vAlign w:val="bottom"/>
          </w:tcPr>
          <w:p w14:paraId="63FB34CF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25E5E1" w14:textId="6CB484F0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F57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0" w:type="dxa"/>
            <w:vAlign w:val="bottom"/>
          </w:tcPr>
          <w:p w14:paraId="43F0CC2B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7D568E3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Increase</w:t>
            </w:r>
          </w:p>
        </w:tc>
        <w:tc>
          <w:tcPr>
            <w:tcW w:w="270" w:type="dxa"/>
            <w:vAlign w:val="bottom"/>
          </w:tcPr>
          <w:p w14:paraId="21258916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808C272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Decrease</w:t>
            </w:r>
          </w:p>
        </w:tc>
        <w:tc>
          <w:tcPr>
            <w:tcW w:w="270" w:type="dxa"/>
            <w:vAlign w:val="bottom"/>
          </w:tcPr>
          <w:p w14:paraId="431864C2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Align w:val="bottom"/>
          </w:tcPr>
          <w:p w14:paraId="19DE3C0C" w14:textId="446C90CC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F57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30357" w:rsidRPr="00630357" w14:paraId="553F576D" w14:textId="77777777" w:rsidTr="00234491">
        <w:trPr>
          <w:tblHeader/>
        </w:trPr>
        <w:tc>
          <w:tcPr>
            <w:tcW w:w="1710" w:type="dxa"/>
            <w:vAlign w:val="bottom"/>
          </w:tcPr>
          <w:p w14:paraId="3E9245B4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yellow"/>
                <w:rtl/>
                <w:cs/>
              </w:rPr>
            </w:pPr>
          </w:p>
        </w:tc>
        <w:tc>
          <w:tcPr>
            <w:tcW w:w="2340" w:type="dxa"/>
            <w:gridSpan w:val="3"/>
          </w:tcPr>
          <w:p w14:paraId="0C88E9A1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(% per annum)</w:t>
            </w:r>
          </w:p>
        </w:tc>
        <w:tc>
          <w:tcPr>
            <w:tcW w:w="270" w:type="dxa"/>
            <w:vAlign w:val="bottom"/>
          </w:tcPr>
          <w:p w14:paraId="7B7773CA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2" w:type="dxa"/>
            <w:gridSpan w:val="7"/>
            <w:vAlign w:val="bottom"/>
          </w:tcPr>
          <w:p w14:paraId="30A21654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(in thousand Baht)</w:t>
            </w:r>
          </w:p>
        </w:tc>
      </w:tr>
      <w:tr w:rsidR="00CD5FF4" w:rsidRPr="00564BD9" w14:paraId="5F0463C5" w14:textId="77777777" w:rsidTr="00234491">
        <w:trPr>
          <w:tblHeader/>
        </w:trPr>
        <w:tc>
          <w:tcPr>
            <w:tcW w:w="1710" w:type="dxa"/>
            <w:vAlign w:val="bottom"/>
          </w:tcPr>
          <w:p w14:paraId="7A09D24D" w14:textId="77777777" w:rsidR="00CD5FF4" w:rsidRPr="00564BD9" w:rsidRDefault="00CD5FF4" w:rsidP="0063035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  <w:rtl/>
                <w:cs/>
              </w:rPr>
            </w:pPr>
          </w:p>
        </w:tc>
        <w:tc>
          <w:tcPr>
            <w:tcW w:w="2340" w:type="dxa"/>
            <w:gridSpan w:val="3"/>
          </w:tcPr>
          <w:p w14:paraId="65D5CEC7" w14:textId="77777777" w:rsidR="00CD5FF4" w:rsidRPr="00564BD9" w:rsidRDefault="00CD5FF4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66A9D68" w14:textId="77777777" w:rsidR="00CD5FF4" w:rsidRPr="00564BD9" w:rsidRDefault="00CD5FF4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62" w:type="dxa"/>
            <w:gridSpan w:val="7"/>
            <w:vAlign w:val="bottom"/>
          </w:tcPr>
          <w:p w14:paraId="532574F3" w14:textId="77777777" w:rsidR="00CD5FF4" w:rsidRPr="00564BD9" w:rsidRDefault="00CD5FF4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1518" w:rsidRPr="00630357" w14:paraId="35B78450" w14:textId="77777777" w:rsidTr="00CB3D71">
        <w:tc>
          <w:tcPr>
            <w:tcW w:w="1710" w:type="dxa"/>
          </w:tcPr>
          <w:p w14:paraId="46746012" w14:textId="77777777" w:rsidR="00921518" w:rsidRPr="00630357" w:rsidRDefault="00921518" w:rsidP="0092151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Joint venture</w:t>
            </w:r>
          </w:p>
        </w:tc>
        <w:tc>
          <w:tcPr>
            <w:tcW w:w="1080" w:type="dxa"/>
          </w:tcPr>
          <w:p w14:paraId="799674C4" w14:textId="36F5D7BA" w:rsidR="00921518" w:rsidRPr="00630357" w:rsidRDefault="009C1450" w:rsidP="00921518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5.31</w:t>
            </w:r>
          </w:p>
        </w:tc>
        <w:tc>
          <w:tcPr>
            <w:tcW w:w="270" w:type="dxa"/>
          </w:tcPr>
          <w:p w14:paraId="1C0A886E" w14:textId="77777777" w:rsidR="00921518" w:rsidRPr="00630357" w:rsidRDefault="00921518" w:rsidP="00921518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B2095F0" w14:textId="1EA392ED" w:rsidR="00921518" w:rsidRPr="00630357" w:rsidRDefault="009C1450" w:rsidP="00921518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5.31</w:t>
            </w:r>
          </w:p>
        </w:tc>
        <w:tc>
          <w:tcPr>
            <w:tcW w:w="270" w:type="dxa"/>
            <w:vAlign w:val="bottom"/>
          </w:tcPr>
          <w:p w14:paraId="0C24F7F3" w14:textId="77777777" w:rsidR="00921518" w:rsidRPr="00630357" w:rsidRDefault="00921518" w:rsidP="0092151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48DE01" w14:textId="31A10D89" w:rsidR="00921518" w:rsidRPr="00630357" w:rsidRDefault="009C1450" w:rsidP="009215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6,880</w:t>
            </w:r>
          </w:p>
        </w:tc>
        <w:tc>
          <w:tcPr>
            <w:tcW w:w="270" w:type="dxa"/>
          </w:tcPr>
          <w:p w14:paraId="63796CBB" w14:textId="77777777" w:rsidR="00921518" w:rsidRPr="00630357" w:rsidRDefault="00921518" w:rsidP="0092151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44D2DC2" w14:textId="588FE4FC" w:rsidR="00921518" w:rsidRPr="00630357" w:rsidRDefault="009C1450" w:rsidP="009215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FE13907" w14:textId="77777777" w:rsidR="00921518" w:rsidRPr="00630357" w:rsidRDefault="00921518" w:rsidP="0092151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E559B4E" w14:textId="23508625" w:rsidR="00921518" w:rsidRPr="00630357" w:rsidRDefault="009C1450" w:rsidP="00921518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533F068" w14:textId="77777777" w:rsidR="00921518" w:rsidRPr="00630357" w:rsidRDefault="00921518" w:rsidP="0092151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49A7CEF" w14:textId="534FECD2" w:rsidR="00921518" w:rsidRPr="00630357" w:rsidRDefault="009C1450" w:rsidP="0092151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6,880</w:t>
            </w:r>
          </w:p>
        </w:tc>
      </w:tr>
      <w:tr w:rsidR="00921518" w:rsidRPr="00630357" w14:paraId="0E8A1450" w14:textId="77777777" w:rsidTr="00CB3D71">
        <w:trPr>
          <w:trHeight w:val="57"/>
        </w:trPr>
        <w:tc>
          <w:tcPr>
            <w:tcW w:w="1710" w:type="dxa"/>
          </w:tcPr>
          <w:p w14:paraId="5C5BC056" w14:textId="77777777" w:rsidR="00921518" w:rsidRPr="00630357" w:rsidRDefault="00921518" w:rsidP="00921518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highlight w:val="lightGray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080" w:type="dxa"/>
          </w:tcPr>
          <w:p w14:paraId="46EE83D3" w14:textId="77777777" w:rsidR="00921518" w:rsidRPr="00630357" w:rsidRDefault="00921518" w:rsidP="00921518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474414A9" w14:textId="77777777" w:rsidR="00921518" w:rsidRPr="00630357" w:rsidRDefault="00921518" w:rsidP="00921518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9D97D86" w14:textId="77777777" w:rsidR="00921518" w:rsidRPr="00630357" w:rsidRDefault="00921518" w:rsidP="00921518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7B14742" w14:textId="77777777" w:rsidR="00921518" w:rsidRPr="00630357" w:rsidRDefault="00921518" w:rsidP="0092151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07970D" w14:textId="4ECAE3BF" w:rsidR="00921518" w:rsidRPr="00630357" w:rsidRDefault="009C1450" w:rsidP="009215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6,880</w:t>
            </w:r>
          </w:p>
        </w:tc>
        <w:tc>
          <w:tcPr>
            <w:tcW w:w="270" w:type="dxa"/>
          </w:tcPr>
          <w:p w14:paraId="793AB306" w14:textId="77777777" w:rsidR="00921518" w:rsidRPr="00630357" w:rsidRDefault="00921518" w:rsidP="0092151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F2DD32" w14:textId="77777777" w:rsidR="00921518" w:rsidRPr="00630357" w:rsidRDefault="00921518" w:rsidP="009215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F1CB649" w14:textId="77777777" w:rsidR="00921518" w:rsidRPr="00630357" w:rsidRDefault="00921518" w:rsidP="0092151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B89D04E" w14:textId="77777777" w:rsidR="00921518" w:rsidRPr="00630357" w:rsidRDefault="00921518" w:rsidP="00921518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51092C9B" w14:textId="77777777" w:rsidR="00921518" w:rsidRPr="00630357" w:rsidRDefault="00921518" w:rsidP="0092151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8012234" w14:textId="3C3D0E0E" w:rsidR="00921518" w:rsidRPr="00630357" w:rsidRDefault="009C1450" w:rsidP="0092151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6,880</w:t>
            </w:r>
          </w:p>
        </w:tc>
      </w:tr>
      <w:tr w:rsidR="00921518" w:rsidRPr="00630357" w14:paraId="59DB6F48" w14:textId="77777777" w:rsidTr="00CB3D71">
        <w:tc>
          <w:tcPr>
            <w:tcW w:w="1710" w:type="dxa"/>
          </w:tcPr>
          <w:p w14:paraId="6239F85C" w14:textId="77777777" w:rsidR="00921518" w:rsidRPr="00630357" w:rsidRDefault="00921518" w:rsidP="00921518">
            <w:pPr>
              <w:tabs>
                <w:tab w:val="clear" w:pos="1644"/>
                <w:tab w:val="left" w:pos="1694"/>
              </w:tabs>
              <w:spacing w:line="240" w:lineRule="auto"/>
              <w:ind w:left="610" w:right="-110" w:hanging="610"/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highlight w:val="lightGray"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Less </w:t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allowance for expected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credit loss</w:t>
            </w:r>
          </w:p>
        </w:tc>
        <w:tc>
          <w:tcPr>
            <w:tcW w:w="1080" w:type="dxa"/>
          </w:tcPr>
          <w:p w14:paraId="64F9BD35" w14:textId="77777777" w:rsidR="00921518" w:rsidRPr="00630357" w:rsidRDefault="00921518" w:rsidP="00921518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DC87A6" w14:textId="77777777" w:rsidR="00921518" w:rsidRPr="00630357" w:rsidRDefault="00921518" w:rsidP="00921518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64CCCA3" w14:textId="77777777" w:rsidR="00921518" w:rsidRPr="00630357" w:rsidRDefault="00921518" w:rsidP="00921518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B53612E" w14:textId="77777777" w:rsidR="00921518" w:rsidRPr="00630357" w:rsidRDefault="00921518" w:rsidP="0092151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C404FF" w14:textId="26DF6681" w:rsidR="00921518" w:rsidRPr="00630357" w:rsidRDefault="009C1450" w:rsidP="009215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63005199" w14:textId="77777777" w:rsidR="00921518" w:rsidRPr="00630357" w:rsidRDefault="00921518" w:rsidP="0092151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E4745CF" w14:textId="77777777" w:rsidR="00921518" w:rsidRPr="00630357" w:rsidRDefault="00921518" w:rsidP="009215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2F4DC6E7" w14:textId="77777777" w:rsidR="00921518" w:rsidRPr="00630357" w:rsidRDefault="00921518" w:rsidP="0092151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5D4684E" w14:textId="77777777" w:rsidR="00921518" w:rsidRPr="00630357" w:rsidRDefault="00921518" w:rsidP="00921518">
            <w:pPr>
              <w:tabs>
                <w:tab w:val="decimal" w:pos="808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0B250C0" w14:textId="77777777" w:rsidR="00921518" w:rsidRPr="00630357" w:rsidRDefault="00921518" w:rsidP="0092151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3D0BC7A" w14:textId="6C76F45D" w:rsidR="00921518" w:rsidRPr="00630357" w:rsidRDefault="009C1450" w:rsidP="0092151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21518" w:rsidRPr="00630357" w14:paraId="14E9F2AA" w14:textId="77777777" w:rsidTr="00234491">
        <w:tc>
          <w:tcPr>
            <w:tcW w:w="1710" w:type="dxa"/>
          </w:tcPr>
          <w:p w14:paraId="52490AA0" w14:textId="77777777" w:rsidR="00921518" w:rsidRPr="00630357" w:rsidRDefault="00921518" w:rsidP="0092151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Net</w:t>
            </w:r>
          </w:p>
        </w:tc>
        <w:tc>
          <w:tcPr>
            <w:tcW w:w="1080" w:type="dxa"/>
          </w:tcPr>
          <w:p w14:paraId="5729846D" w14:textId="77777777" w:rsidR="00921518" w:rsidRPr="00630357" w:rsidRDefault="00921518" w:rsidP="00921518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ECA1D71" w14:textId="77777777" w:rsidR="00921518" w:rsidRPr="00630357" w:rsidRDefault="00921518" w:rsidP="00921518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AD85BB4" w14:textId="77777777" w:rsidR="00921518" w:rsidRPr="00630357" w:rsidRDefault="00921518" w:rsidP="00921518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942F8B5" w14:textId="77777777" w:rsidR="00921518" w:rsidRPr="00630357" w:rsidRDefault="00921518" w:rsidP="00921518">
            <w:pPr>
              <w:spacing w:line="240" w:lineRule="auto"/>
              <w:ind w:left="5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C1C4E" w14:textId="4975E1AB" w:rsidR="00921518" w:rsidRPr="00630357" w:rsidRDefault="009C1450" w:rsidP="009215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6,880</w:t>
            </w:r>
          </w:p>
        </w:tc>
        <w:tc>
          <w:tcPr>
            <w:tcW w:w="270" w:type="dxa"/>
          </w:tcPr>
          <w:p w14:paraId="57E6D365" w14:textId="77777777" w:rsidR="00921518" w:rsidRPr="00630357" w:rsidRDefault="00921518" w:rsidP="0092151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D48BB95" w14:textId="77777777" w:rsidR="00921518" w:rsidRPr="00630357" w:rsidRDefault="00921518" w:rsidP="009215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7A512090" w14:textId="77777777" w:rsidR="00921518" w:rsidRPr="00630357" w:rsidRDefault="00921518" w:rsidP="0092151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55B2190" w14:textId="77777777" w:rsidR="00921518" w:rsidRPr="00630357" w:rsidRDefault="00921518" w:rsidP="00921518">
            <w:pPr>
              <w:tabs>
                <w:tab w:val="decimal" w:pos="808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4233E7E" w14:textId="77777777" w:rsidR="00921518" w:rsidRPr="00630357" w:rsidRDefault="00921518" w:rsidP="0092151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155EB" w14:textId="4A5F2F2B" w:rsidR="00921518" w:rsidRPr="00630357" w:rsidRDefault="009C1450" w:rsidP="0092151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cs="Angsana New"/>
                <w:b/>
                <w:bCs/>
                <w:sz w:val="20"/>
                <w:lang w:val="en-US" w:bidi="th-TH"/>
              </w:rPr>
            </w:pPr>
            <w:r>
              <w:rPr>
                <w:b/>
                <w:bCs/>
                <w:sz w:val="20"/>
              </w:rPr>
              <w:t>6,880</w:t>
            </w:r>
          </w:p>
        </w:tc>
      </w:tr>
    </w:tbl>
    <w:p w14:paraId="54BF05F0" w14:textId="4281ECBD" w:rsidR="00A90605" w:rsidRPr="00536B19" w:rsidRDefault="00A90605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270"/>
        <w:gridCol w:w="990"/>
        <w:gridCol w:w="270"/>
        <w:gridCol w:w="1170"/>
        <w:gridCol w:w="236"/>
        <w:gridCol w:w="934"/>
        <w:gridCol w:w="270"/>
        <w:gridCol w:w="810"/>
        <w:gridCol w:w="270"/>
        <w:gridCol w:w="1170"/>
      </w:tblGrid>
      <w:tr w:rsidR="00864CE7" w:rsidRPr="00630357" w14:paraId="6FC94B11" w14:textId="77777777" w:rsidTr="00234491">
        <w:trPr>
          <w:trHeight w:val="20"/>
          <w:tblHeader/>
        </w:trPr>
        <w:tc>
          <w:tcPr>
            <w:tcW w:w="1710" w:type="dxa"/>
            <w:vMerge w:val="restart"/>
            <w:shd w:val="clear" w:color="auto" w:fill="auto"/>
            <w:vAlign w:val="bottom"/>
          </w:tcPr>
          <w:p w14:paraId="72497728" w14:textId="77777777" w:rsidR="00864CE7" w:rsidRPr="00630357" w:rsidRDefault="00864CE7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76D2090" w14:textId="77777777" w:rsidR="00864CE7" w:rsidRPr="00630357" w:rsidRDefault="00864CE7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086DE80" w14:textId="77777777" w:rsidR="00864CE7" w:rsidRPr="00630357" w:rsidRDefault="00864CE7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  <w:gridSpan w:val="3"/>
          </w:tcPr>
          <w:p w14:paraId="51129217" w14:textId="77777777" w:rsidR="00864CE7" w:rsidRPr="00630357" w:rsidRDefault="00864CE7">
            <w:pPr>
              <w:spacing w:line="240" w:lineRule="auto"/>
              <w:ind w:left="-106" w:right="-1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Interest rate</w:t>
            </w:r>
          </w:p>
        </w:tc>
        <w:tc>
          <w:tcPr>
            <w:tcW w:w="270" w:type="dxa"/>
            <w:vAlign w:val="bottom"/>
          </w:tcPr>
          <w:p w14:paraId="507B6209" w14:textId="77777777" w:rsidR="00864CE7" w:rsidRPr="00630357" w:rsidRDefault="00864CE7">
            <w:pPr>
              <w:tabs>
                <w:tab w:val="clear" w:pos="227"/>
                <w:tab w:val="left" w:pos="55"/>
              </w:tabs>
              <w:spacing w:line="240" w:lineRule="auto"/>
              <w:ind w:left="-111" w:right="-166" w:hanging="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286CC4DE" w14:textId="5811846B" w:rsidR="00864CE7" w:rsidRPr="00630357" w:rsidRDefault="00864CE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Separate financial statements</w:t>
            </w:r>
          </w:p>
        </w:tc>
      </w:tr>
      <w:tr w:rsidR="001F5792" w:rsidRPr="00630357" w14:paraId="5E2AB93C" w14:textId="77777777" w:rsidTr="00234491">
        <w:trPr>
          <w:trHeight w:val="387"/>
          <w:tblHeader/>
        </w:trPr>
        <w:tc>
          <w:tcPr>
            <w:tcW w:w="1710" w:type="dxa"/>
            <w:vMerge/>
            <w:shd w:val="clear" w:color="auto" w:fill="auto"/>
            <w:vAlign w:val="bottom"/>
          </w:tcPr>
          <w:p w14:paraId="1851C3E3" w14:textId="77777777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cyan"/>
                <w:rtl/>
                <w:cs/>
              </w:rPr>
            </w:pPr>
          </w:p>
        </w:tc>
        <w:tc>
          <w:tcPr>
            <w:tcW w:w="1080" w:type="dxa"/>
          </w:tcPr>
          <w:p w14:paraId="7FF635D6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60145BD6" w14:textId="237C4576" w:rsidR="001F5792" w:rsidRPr="00630357" w:rsidRDefault="001F5792" w:rsidP="001F5792">
            <w:pPr>
              <w:tabs>
                <w:tab w:val="clear" w:pos="907"/>
                <w:tab w:val="left" w:pos="970"/>
              </w:tabs>
              <w:spacing w:line="240" w:lineRule="auto"/>
              <w:ind w:left="-110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70" w:type="dxa"/>
          </w:tcPr>
          <w:p w14:paraId="0814121D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EBCC270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0E0D2E89" w14:textId="7A7BEFDE" w:rsidR="001F5792" w:rsidRPr="00630357" w:rsidRDefault="001F5792" w:rsidP="001F5792">
            <w:pPr>
              <w:tabs>
                <w:tab w:val="clear" w:pos="680"/>
                <w:tab w:val="clear" w:pos="907"/>
                <w:tab w:val="left" w:pos="733"/>
                <w:tab w:val="left" w:pos="882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March</w:t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ABEE82E" w14:textId="77777777" w:rsidR="001F5792" w:rsidRPr="00630357" w:rsidRDefault="001F5792" w:rsidP="001F5792">
            <w:pPr>
              <w:spacing w:line="240" w:lineRule="auto"/>
              <w:ind w:left="-111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221172F" w14:textId="77777777" w:rsidR="001F5792" w:rsidRPr="00AA06E8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6E8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77946D91" w14:textId="5A834934" w:rsidR="001F5792" w:rsidRPr="00630357" w:rsidRDefault="001F5792" w:rsidP="001F5792">
            <w:pPr>
              <w:tabs>
                <w:tab w:val="clear" w:pos="907"/>
                <w:tab w:val="left" w:pos="970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6E8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36" w:type="dxa"/>
            <w:vAlign w:val="bottom"/>
          </w:tcPr>
          <w:p w14:paraId="143C414D" w14:textId="77777777" w:rsidR="001F5792" w:rsidRPr="00630357" w:rsidRDefault="001F5792" w:rsidP="001F579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66A1D08E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68CAD085" w14:textId="77777777" w:rsidR="001F5792" w:rsidRPr="00630357" w:rsidRDefault="001F5792" w:rsidP="001F579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7AE5E99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076FFD16" w14:textId="77777777" w:rsidR="001F5792" w:rsidRPr="00630357" w:rsidRDefault="001F5792" w:rsidP="001F579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E993FFD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160F25D2" w14:textId="6838A3FA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March</w:t>
            </w:r>
          </w:p>
        </w:tc>
      </w:tr>
      <w:tr w:rsidR="001F5792" w:rsidRPr="00630357" w14:paraId="7DC20EC5" w14:textId="77777777" w:rsidTr="00234491">
        <w:trPr>
          <w:trHeight w:val="64"/>
          <w:tblHeader/>
        </w:trPr>
        <w:tc>
          <w:tcPr>
            <w:tcW w:w="1710" w:type="dxa"/>
            <w:shd w:val="clear" w:color="auto" w:fill="auto"/>
            <w:vAlign w:val="bottom"/>
          </w:tcPr>
          <w:p w14:paraId="28112BBC" w14:textId="77777777" w:rsidR="001F5792" w:rsidRPr="00630357" w:rsidRDefault="001F5792" w:rsidP="001F5792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cyan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Short-term loan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</w:t>
            </w:r>
            <w:r w:rsidRPr="0063035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to</w:t>
            </w:r>
          </w:p>
        </w:tc>
        <w:tc>
          <w:tcPr>
            <w:tcW w:w="1080" w:type="dxa"/>
          </w:tcPr>
          <w:p w14:paraId="35C78538" w14:textId="78C2C80A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0" w:type="dxa"/>
          </w:tcPr>
          <w:p w14:paraId="424E787B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770D6EE" w14:textId="6C5DD470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0" w:type="dxa"/>
            <w:vAlign w:val="bottom"/>
          </w:tcPr>
          <w:p w14:paraId="1EF256E8" w14:textId="77777777" w:rsidR="001F5792" w:rsidRPr="00630357" w:rsidRDefault="001F5792" w:rsidP="001F579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1FCD214" w14:textId="62C4335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6B143443" w14:textId="77777777" w:rsidR="001F5792" w:rsidRPr="00630357" w:rsidRDefault="001F5792" w:rsidP="001F579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0125D6DE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Increase</w:t>
            </w:r>
          </w:p>
        </w:tc>
        <w:tc>
          <w:tcPr>
            <w:tcW w:w="270" w:type="dxa"/>
            <w:vAlign w:val="bottom"/>
          </w:tcPr>
          <w:p w14:paraId="23B0C51D" w14:textId="77777777" w:rsidR="001F5792" w:rsidRPr="00630357" w:rsidRDefault="001F5792" w:rsidP="001F579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F86A16F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Decrease</w:t>
            </w:r>
          </w:p>
        </w:tc>
        <w:tc>
          <w:tcPr>
            <w:tcW w:w="270" w:type="dxa"/>
            <w:vAlign w:val="bottom"/>
          </w:tcPr>
          <w:p w14:paraId="7AEBF1A1" w14:textId="77777777" w:rsidR="001F5792" w:rsidRPr="00630357" w:rsidRDefault="001F5792" w:rsidP="001F579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8A1AEF7" w14:textId="38978B48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F5792" w:rsidRPr="00630357" w14:paraId="1CAB3191" w14:textId="77777777" w:rsidTr="00234491">
        <w:trPr>
          <w:tblHeader/>
        </w:trPr>
        <w:tc>
          <w:tcPr>
            <w:tcW w:w="1710" w:type="dxa"/>
            <w:vAlign w:val="bottom"/>
          </w:tcPr>
          <w:p w14:paraId="18BDA1FE" w14:textId="77777777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yellow"/>
                <w:rtl/>
                <w:cs/>
              </w:rPr>
            </w:pPr>
          </w:p>
        </w:tc>
        <w:tc>
          <w:tcPr>
            <w:tcW w:w="2340" w:type="dxa"/>
            <w:gridSpan w:val="3"/>
          </w:tcPr>
          <w:p w14:paraId="3DFC3BA8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(% per annum)</w:t>
            </w:r>
          </w:p>
        </w:tc>
        <w:tc>
          <w:tcPr>
            <w:tcW w:w="270" w:type="dxa"/>
            <w:vAlign w:val="bottom"/>
          </w:tcPr>
          <w:p w14:paraId="10896038" w14:textId="77777777" w:rsidR="001F5792" w:rsidRPr="00630357" w:rsidRDefault="001F5792" w:rsidP="001F579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013D0310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(in thousand Baht)</w:t>
            </w:r>
          </w:p>
        </w:tc>
      </w:tr>
      <w:tr w:rsidR="001F5792" w:rsidRPr="00630357" w14:paraId="7BC9BEFD" w14:textId="77777777" w:rsidTr="00234491">
        <w:trPr>
          <w:tblHeader/>
        </w:trPr>
        <w:tc>
          <w:tcPr>
            <w:tcW w:w="1710" w:type="dxa"/>
            <w:vAlign w:val="bottom"/>
          </w:tcPr>
          <w:p w14:paraId="6E99365B" w14:textId="77777777" w:rsidR="001F5792" w:rsidRPr="00C101AB" w:rsidRDefault="001F5792" w:rsidP="001F5792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highlight w:val="yellow"/>
                <w:rtl/>
                <w:cs/>
              </w:rPr>
            </w:pPr>
          </w:p>
        </w:tc>
        <w:tc>
          <w:tcPr>
            <w:tcW w:w="2340" w:type="dxa"/>
            <w:gridSpan w:val="3"/>
          </w:tcPr>
          <w:p w14:paraId="06C72C9F" w14:textId="77777777" w:rsidR="001F5792" w:rsidRPr="00C101AB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2078CAE" w14:textId="77777777" w:rsidR="001F5792" w:rsidRPr="00C101AB" w:rsidRDefault="001F5792" w:rsidP="001F579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6ACBC8A" w14:textId="77777777" w:rsidR="001F5792" w:rsidRPr="00C101AB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1F5792" w:rsidRPr="00630357" w14:paraId="01601818" w14:textId="77777777" w:rsidTr="00234491">
        <w:tc>
          <w:tcPr>
            <w:tcW w:w="1710" w:type="dxa"/>
          </w:tcPr>
          <w:p w14:paraId="05B0ED58" w14:textId="05ED762B" w:rsidR="001F5792" w:rsidRPr="00864CE7" w:rsidRDefault="001F5792" w:rsidP="001F579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64CE7">
              <w:rPr>
                <w:rFonts w:ascii="Times New Roman" w:hAnsi="Times New Roman" w:cs="Times New Roman"/>
                <w:sz w:val="20"/>
                <w:szCs w:val="20"/>
              </w:rPr>
              <w:t>Subsidiary</w:t>
            </w:r>
          </w:p>
        </w:tc>
        <w:tc>
          <w:tcPr>
            <w:tcW w:w="1080" w:type="dxa"/>
          </w:tcPr>
          <w:p w14:paraId="6F8DFF24" w14:textId="4A6745FE" w:rsidR="001F5792" w:rsidRPr="00864CE7" w:rsidRDefault="002B52C1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4.31</w:t>
            </w:r>
          </w:p>
        </w:tc>
        <w:tc>
          <w:tcPr>
            <w:tcW w:w="270" w:type="dxa"/>
          </w:tcPr>
          <w:p w14:paraId="3581EE6E" w14:textId="77777777" w:rsidR="001F5792" w:rsidRPr="00864CE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4A4D098" w14:textId="5992D203" w:rsidR="001F5792" w:rsidRPr="00864CE7" w:rsidRDefault="00360BDD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B52C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70" w:type="dxa"/>
            <w:vAlign w:val="bottom"/>
          </w:tcPr>
          <w:p w14:paraId="51E340DE" w14:textId="77777777" w:rsidR="001F5792" w:rsidRPr="00864CE7" w:rsidRDefault="001F5792" w:rsidP="001F579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63C62D6" w14:textId="5CE22103" w:rsidR="001F5792" w:rsidRPr="00864CE7" w:rsidRDefault="00670C9F" w:rsidP="001F579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175,000</w:t>
            </w:r>
          </w:p>
        </w:tc>
        <w:tc>
          <w:tcPr>
            <w:tcW w:w="236" w:type="dxa"/>
          </w:tcPr>
          <w:p w14:paraId="25A86B95" w14:textId="77777777" w:rsidR="001F5792" w:rsidRPr="00864CE7" w:rsidRDefault="001F5792" w:rsidP="001F579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493403AD" w14:textId="4E6660F8" w:rsidR="001F5792" w:rsidRPr="00864CE7" w:rsidRDefault="004C6751" w:rsidP="001F579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B7DE7CD" w14:textId="77777777" w:rsidR="001F5792" w:rsidRPr="00864CE7" w:rsidRDefault="001F5792" w:rsidP="001F579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8328926" w14:textId="2D84C8AF" w:rsidR="001F5792" w:rsidRPr="00864CE7" w:rsidRDefault="004C6751" w:rsidP="001F579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25C46361" w14:textId="77777777" w:rsidR="001F5792" w:rsidRPr="00864CE7" w:rsidRDefault="001F5792" w:rsidP="001F579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A253B47" w14:textId="2ED54334" w:rsidR="001F5792" w:rsidRPr="00864CE7" w:rsidRDefault="004C6751" w:rsidP="001F57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175,000</w:t>
            </w:r>
          </w:p>
        </w:tc>
      </w:tr>
      <w:tr w:rsidR="001F5792" w:rsidRPr="00630357" w14:paraId="05CA407A" w14:textId="77777777" w:rsidTr="00633728">
        <w:tc>
          <w:tcPr>
            <w:tcW w:w="1710" w:type="dxa"/>
          </w:tcPr>
          <w:p w14:paraId="0E0D153A" w14:textId="10C3C500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Joint venture</w:t>
            </w:r>
          </w:p>
        </w:tc>
        <w:tc>
          <w:tcPr>
            <w:tcW w:w="1080" w:type="dxa"/>
          </w:tcPr>
          <w:p w14:paraId="26F40672" w14:textId="48E9B95C" w:rsidR="001F5792" w:rsidRDefault="002B52C1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5.31</w:t>
            </w:r>
          </w:p>
        </w:tc>
        <w:tc>
          <w:tcPr>
            <w:tcW w:w="270" w:type="dxa"/>
          </w:tcPr>
          <w:p w14:paraId="7AA81BFA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E463A7C" w14:textId="0B8D8C66" w:rsidR="001F5792" w:rsidRPr="00630357" w:rsidRDefault="002B52C1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5.31</w:t>
            </w:r>
          </w:p>
        </w:tc>
        <w:tc>
          <w:tcPr>
            <w:tcW w:w="270" w:type="dxa"/>
            <w:vAlign w:val="bottom"/>
          </w:tcPr>
          <w:p w14:paraId="073E79D9" w14:textId="77777777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D5224C" w14:textId="6C316C3B" w:rsidR="001F5792" w:rsidRDefault="00670C9F" w:rsidP="001F579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6,880</w:t>
            </w:r>
          </w:p>
        </w:tc>
        <w:tc>
          <w:tcPr>
            <w:tcW w:w="236" w:type="dxa"/>
          </w:tcPr>
          <w:p w14:paraId="45917462" w14:textId="77777777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782AA4F9" w14:textId="48A2EDAC" w:rsidR="001F5792" w:rsidRPr="00630357" w:rsidRDefault="004C6751" w:rsidP="001F579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707DF58" w14:textId="77777777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40FE240" w14:textId="5A13BC50" w:rsidR="001F5792" w:rsidRPr="00630357" w:rsidRDefault="004C6751" w:rsidP="001F579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0677C55" w14:textId="77777777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197C81" w14:textId="467FF2F7" w:rsidR="001F5792" w:rsidRPr="00630357" w:rsidRDefault="004C6751" w:rsidP="001F57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6,880</w:t>
            </w:r>
          </w:p>
        </w:tc>
      </w:tr>
      <w:tr w:rsidR="001F5792" w:rsidRPr="00630357" w14:paraId="1BF6A521" w14:textId="77777777" w:rsidTr="00633728">
        <w:tc>
          <w:tcPr>
            <w:tcW w:w="1710" w:type="dxa"/>
          </w:tcPr>
          <w:p w14:paraId="5E890996" w14:textId="77777777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highlight w:val="lightGray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080" w:type="dxa"/>
          </w:tcPr>
          <w:p w14:paraId="4A41BA86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69D95B9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685BB63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372B55C" w14:textId="77777777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A44F94" w14:textId="388600DF" w:rsidR="001F5792" w:rsidRPr="00630357" w:rsidRDefault="004C6751" w:rsidP="001F579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181,880</w:t>
            </w:r>
          </w:p>
        </w:tc>
        <w:tc>
          <w:tcPr>
            <w:tcW w:w="236" w:type="dxa"/>
          </w:tcPr>
          <w:p w14:paraId="548DD3B4" w14:textId="77777777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5FFF92A8" w14:textId="77777777" w:rsidR="001F5792" w:rsidRPr="00630357" w:rsidRDefault="001F5792" w:rsidP="001F579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6AAA10F1" w14:textId="77777777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958EC8F" w14:textId="77777777" w:rsidR="001F5792" w:rsidRPr="00630357" w:rsidRDefault="001F5792" w:rsidP="001F579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377D8DC" w14:textId="77777777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C71829" w14:textId="3598B5BD" w:rsidR="001F5792" w:rsidRPr="00630357" w:rsidRDefault="004C6751" w:rsidP="001F57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181,880</w:t>
            </w:r>
          </w:p>
        </w:tc>
      </w:tr>
      <w:tr w:rsidR="001F5792" w:rsidRPr="00630357" w14:paraId="20B92888" w14:textId="77777777" w:rsidTr="00633728">
        <w:tc>
          <w:tcPr>
            <w:tcW w:w="1710" w:type="dxa"/>
          </w:tcPr>
          <w:p w14:paraId="60299A5C" w14:textId="77777777" w:rsidR="001F5792" w:rsidRPr="00630357" w:rsidRDefault="001F5792" w:rsidP="001F5792">
            <w:pPr>
              <w:tabs>
                <w:tab w:val="clear" w:pos="1644"/>
                <w:tab w:val="left" w:pos="1694"/>
              </w:tabs>
              <w:spacing w:line="240" w:lineRule="auto"/>
              <w:ind w:left="610" w:right="-110" w:hanging="610"/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highlight w:val="lightGray"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Less </w:t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allowance for expected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credit loss</w:t>
            </w:r>
          </w:p>
        </w:tc>
        <w:tc>
          <w:tcPr>
            <w:tcW w:w="1080" w:type="dxa"/>
          </w:tcPr>
          <w:p w14:paraId="37139E2E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6A80DA0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81F6E77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8DDC609" w14:textId="77777777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033C63" w14:textId="7F825337" w:rsidR="001F5792" w:rsidRPr="00630357" w:rsidRDefault="007B6873" w:rsidP="001F579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 w:rsidRPr="007B6873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5A3051C5" w14:textId="77777777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0ABDC810" w14:textId="77777777" w:rsidR="001F5792" w:rsidRPr="00630357" w:rsidRDefault="001F5792" w:rsidP="001F579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2DB0CAF5" w14:textId="77777777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266D4DE" w14:textId="77777777" w:rsidR="001F5792" w:rsidRPr="00630357" w:rsidRDefault="001F5792" w:rsidP="001F5792">
            <w:pPr>
              <w:tabs>
                <w:tab w:val="decimal" w:pos="808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E014DDE" w14:textId="77777777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153C5A" w14:textId="58577E55" w:rsidR="001F5792" w:rsidRPr="00630357" w:rsidRDefault="007B6873" w:rsidP="001F57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sz w:val="20"/>
              </w:rPr>
            </w:pPr>
            <w:r w:rsidRPr="007B6873">
              <w:rPr>
                <w:sz w:val="20"/>
              </w:rPr>
              <w:t>-</w:t>
            </w:r>
          </w:p>
        </w:tc>
      </w:tr>
      <w:tr w:rsidR="001F5792" w:rsidRPr="00630357" w14:paraId="24232B6D" w14:textId="77777777" w:rsidTr="00234491">
        <w:tc>
          <w:tcPr>
            <w:tcW w:w="1710" w:type="dxa"/>
          </w:tcPr>
          <w:p w14:paraId="7A54A918" w14:textId="77777777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Net</w:t>
            </w:r>
          </w:p>
        </w:tc>
        <w:tc>
          <w:tcPr>
            <w:tcW w:w="1080" w:type="dxa"/>
          </w:tcPr>
          <w:p w14:paraId="1CE7E6B2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78A0093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444CCEF" w14:textId="77777777" w:rsidR="001F5792" w:rsidRPr="00630357" w:rsidRDefault="001F5792" w:rsidP="001F579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E76DC3D" w14:textId="77777777" w:rsidR="001F5792" w:rsidRPr="00630357" w:rsidRDefault="001F5792" w:rsidP="001F5792">
            <w:pPr>
              <w:spacing w:line="240" w:lineRule="auto"/>
              <w:ind w:left="5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C142F" w14:textId="7CF88E2D" w:rsidR="001F5792" w:rsidRPr="00630357" w:rsidRDefault="007B6873" w:rsidP="001F579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 w:rsidRPr="007B6873">
              <w:rPr>
                <w:b/>
                <w:bCs/>
                <w:sz w:val="20"/>
              </w:rPr>
              <w:t>181,880</w:t>
            </w:r>
          </w:p>
        </w:tc>
        <w:tc>
          <w:tcPr>
            <w:tcW w:w="236" w:type="dxa"/>
          </w:tcPr>
          <w:p w14:paraId="5BCF2B03" w14:textId="77777777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35B1E70F" w14:textId="77777777" w:rsidR="001F5792" w:rsidRPr="00630357" w:rsidRDefault="001F5792" w:rsidP="001F579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4FA038B" w14:textId="77777777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6669DDA" w14:textId="77777777" w:rsidR="001F5792" w:rsidRPr="00630357" w:rsidRDefault="001F5792" w:rsidP="001F5792">
            <w:pPr>
              <w:tabs>
                <w:tab w:val="decimal" w:pos="808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9C26A12" w14:textId="77777777" w:rsidR="001F5792" w:rsidRPr="00630357" w:rsidRDefault="001F5792" w:rsidP="001F579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BFF05" w14:textId="3105E01D" w:rsidR="001F5792" w:rsidRPr="00630357" w:rsidRDefault="007B6873" w:rsidP="001F57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cs="Angsana New"/>
                <w:b/>
                <w:bCs/>
                <w:sz w:val="20"/>
                <w:lang w:val="en-US" w:bidi="th-TH"/>
              </w:rPr>
            </w:pPr>
            <w:r w:rsidRPr="007B6873">
              <w:rPr>
                <w:rFonts w:cs="Angsana New"/>
                <w:b/>
                <w:bCs/>
                <w:sz w:val="20"/>
                <w:lang w:val="en-US" w:bidi="th-TH"/>
              </w:rPr>
              <w:t>181,880</w:t>
            </w:r>
          </w:p>
        </w:tc>
      </w:tr>
    </w:tbl>
    <w:p w14:paraId="10FAFDE2" w14:textId="77777777" w:rsidR="00433E49" w:rsidRPr="00433E49" w:rsidRDefault="00433E49" w:rsidP="00433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433E49">
        <w:rPr>
          <w:rFonts w:ascii="Times New Roman" w:hAnsi="Times New Roman" w:cs="Times New Roman"/>
          <w:sz w:val="22"/>
          <w:szCs w:val="22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1F5792" w14:paraId="421ACD05" w14:textId="77777777" w:rsidTr="00234491">
        <w:trPr>
          <w:trHeight w:val="80"/>
        </w:trPr>
        <w:tc>
          <w:tcPr>
            <w:tcW w:w="3690" w:type="dxa"/>
          </w:tcPr>
          <w:p w14:paraId="5ECDDFCC" w14:textId="77777777" w:rsidR="001F5792" w:rsidRPr="00643B39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1B0F8C06" w14:textId="77777777" w:rsidR="001F5792" w:rsidRPr="003363BF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3E7B7FC5" w14:textId="77777777" w:rsidR="001F5792" w:rsidRPr="003363BF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22E18E3F" w14:textId="77777777" w:rsidR="001F5792" w:rsidRPr="000F3207" w:rsidRDefault="001F5792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1F5792" w14:paraId="64A3DCCE" w14:textId="77777777" w:rsidTr="00234491">
        <w:trPr>
          <w:trHeight w:val="80"/>
        </w:trPr>
        <w:tc>
          <w:tcPr>
            <w:tcW w:w="3690" w:type="dxa"/>
          </w:tcPr>
          <w:p w14:paraId="19381342" w14:textId="56BCC863" w:rsidR="001F5792" w:rsidRPr="00643B39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174787AC" w14:textId="77777777" w:rsidR="001F5792" w:rsidRPr="003363BF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2E2C89E8" w14:textId="77777777" w:rsidR="001F5792" w:rsidRPr="003363BF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7DB35A80" w14:textId="77777777" w:rsidR="001F5792" w:rsidRPr="003363BF" w:rsidRDefault="001F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1F5792" w14:paraId="282AC9F4" w14:textId="77777777" w:rsidTr="00234491">
        <w:trPr>
          <w:trHeight w:val="80"/>
        </w:trPr>
        <w:tc>
          <w:tcPr>
            <w:tcW w:w="3690" w:type="dxa"/>
          </w:tcPr>
          <w:p w14:paraId="7D5AB1DC" w14:textId="77777777" w:rsidR="001F5792" w:rsidRPr="00643B39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170" w:type="dxa"/>
          </w:tcPr>
          <w:p w14:paraId="1B663BC3" w14:textId="2FD7D264" w:rsidR="001F5792" w:rsidRPr="000A529C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31 </w:t>
            </w:r>
            <w:r w:rsidRPr="00FC29D7">
              <w:rPr>
                <w:rFonts w:cs="Times New Roman"/>
              </w:rPr>
              <w:t>March</w:t>
            </w:r>
          </w:p>
        </w:tc>
        <w:tc>
          <w:tcPr>
            <w:tcW w:w="270" w:type="dxa"/>
          </w:tcPr>
          <w:p w14:paraId="3C0F5E9D" w14:textId="77777777" w:rsidR="001F5792" w:rsidRPr="000A529C" w:rsidRDefault="001F5792" w:rsidP="001F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AD7E69" w14:textId="290D7355" w:rsidR="001F5792" w:rsidRPr="00FC29D7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spacing w:val="-6"/>
              </w:rPr>
            </w:pPr>
            <w:r w:rsidRPr="00FC29D7">
              <w:rPr>
                <w:rFonts w:cs="Times New Roman"/>
                <w:spacing w:val="-6"/>
              </w:rPr>
              <w:t>31 December</w:t>
            </w:r>
          </w:p>
        </w:tc>
        <w:tc>
          <w:tcPr>
            <w:tcW w:w="270" w:type="dxa"/>
          </w:tcPr>
          <w:p w14:paraId="7ED73FA8" w14:textId="77777777" w:rsidR="001F5792" w:rsidRPr="000A529C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2B2151B" w14:textId="32349B4C" w:rsidR="001F5792" w:rsidRPr="000A529C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31 </w:t>
            </w:r>
            <w:r>
              <w:rPr>
                <w:rFonts w:cstheme="minorBidi"/>
              </w:rPr>
              <w:t>March</w:t>
            </w:r>
          </w:p>
        </w:tc>
        <w:tc>
          <w:tcPr>
            <w:tcW w:w="270" w:type="dxa"/>
          </w:tcPr>
          <w:p w14:paraId="24E07711" w14:textId="77777777" w:rsidR="001F5792" w:rsidRPr="000A529C" w:rsidRDefault="001F5792" w:rsidP="001F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2447AE0" w14:textId="72CDE869" w:rsidR="001F5792" w:rsidRPr="001F5792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spacing w:val="-6"/>
              </w:rPr>
            </w:pPr>
            <w:r w:rsidRPr="001F5792">
              <w:rPr>
                <w:rFonts w:cs="Times New Roman"/>
                <w:spacing w:val="-6"/>
              </w:rPr>
              <w:t>31 December</w:t>
            </w:r>
          </w:p>
        </w:tc>
      </w:tr>
      <w:tr w:rsidR="001F5792" w14:paraId="460ED9C3" w14:textId="77777777" w:rsidTr="00234491">
        <w:trPr>
          <w:trHeight w:val="80"/>
        </w:trPr>
        <w:tc>
          <w:tcPr>
            <w:tcW w:w="3690" w:type="dxa"/>
          </w:tcPr>
          <w:p w14:paraId="2B11464D" w14:textId="58A8988B" w:rsidR="001F5792" w:rsidRPr="003544D7" w:rsidRDefault="003544D7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theme="minorBidi"/>
                <w:b/>
                <w:bCs/>
                <w:cs/>
              </w:rPr>
            </w:pPr>
            <w:r w:rsidRPr="002B6FF3">
              <w:rPr>
                <w:rFonts w:cs="Times New Roman"/>
                <w:b/>
                <w:bCs/>
                <w:i/>
                <w:iCs/>
              </w:rPr>
              <w:t xml:space="preserve">Other </w:t>
            </w:r>
            <w:r>
              <w:rPr>
                <w:rFonts w:cs="Times New Roman"/>
                <w:b/>
                <w:bCs/>
                <w:i/>
                <w:iCs/>
              </w:rPr>
              <w:t>current pay</w:t>
            </w:r>
            <w:r w:rsidRPr="002B6FF3">
              <w:rPr>
                <w:rFonts w:cs="Times New Roman"/>
                <w:b/>
                <w:bCs/>
                <w:i/>
                <w:iCs/>
              </w:rPr>
              <w:t>ables</w:t>
            </w:r>
          </w:p>
        </w:tc>
        <w:tc>
          <w:tcPr>
            <w:tcW w:w="1170" w:type="dxa"/>
          </w:tcPr>
          <w:p w14:paraId="50C2BA49" w14:textId="605A094A" w:rsidR="001F5792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597152D7" w14:textId="77777777" w:rsidR="001F5792" w:rsidRPr="000A529C" w:rsidRDefault="001F5792" w:rsidP="001F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83F784" w14:textId="7923538A" w:rsidR="001F5792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  <w:tc>
          <w:tcPr>
            <w:tcW w:w="270" w:type="dxa"/>
          </w:tcPr>
          <w:p w14:paraId="40BB74FF" w14:textId="77777777" w:rsidR="001F5792" w:rsidRPr="000A529C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2841FCB" w14:textId="5B48D868" w:rsidR="001F5792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51C4A1AF" w14:textId="77777777" w:rsidR="001F5792" w:rsidRPr="000A529C" w:rsidRDefault="001F5792" w:rsidP="001F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7BA8FC" w14:textId="14A2F09D" w:rsidR="001F5792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</w:tr>
      <w:tr w:rsidR="001F5792" w14:paraId="3BD82825" w14:textId="77777777" w:rsidTr="00234491">
        <w:trPr>
          <w:trHeight w:val="80"/>
        </w:trPr>
        <w:tc>
          <w:tcPr>
            <w:tcW w:w="3690" w:type="dxa"/>
          </w:tcPr>
          <w:p w14:paraId="0C9262AC" w14:textId="77777777" w:rsidR="001F5792" w:rsidRPr="00C46E2B" w:rsidRDefault="001F5792" w:rsidP="001F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66E00978" w14:textId="77777777" w:rsidR="001F5792" w:rsidRPr="00D675DD" w:rsidRDefault="001F5792" w:rsidP="001F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1F5792" w:rsidRPr="00921E01" w14:paraId="05794FE1" w14:textId="77777777" w:rsidTr="00234491">
        <w:trPr>
          <w:trHeight w:val="130"/>
        </w:trPr>
        <w:tc>
          <w:tcPr>
            <w:tcW w:w="3690" w:type="dxa"/>
          </w:tcPr>
          <w:p w14:paraId="6E88EE54" w14:textId="77777777" w:rsidR="001F5792" w:rsidRPr="00C101AB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 w:val="14"/>
                <w:szCs w:val="14"/>
              </w:rPr>
            </w:pPr>
          </w:p>
        </w:tc>
        <w:tc>
          <w:tcPr>
            <w:tcW w:w="1170" w:type="dxa"/>
          </w:tcPr>
          <w:p w14:paraId="162BF305" w14:textId="77777777" w:rsidR="001F5792" w:rsidRPr="00C101AB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 w:val="14"/>
                <w:szCs w:val="14"/>
              </w:rPr>
            </w:pPr>
          </w:p>
        </w:tc>
        <w:tc>
          <w:tcPr>
            <w:tcW w:w="270" w:type="dxa"/>
          </w:tcPr>
          <w:p w14:paraId="2F16CCE0" w14:textId="77777777" w:rsidR="001F5792" w:rsidRPr="00C101AB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170" w:type="dxa"/>
          </w:tcPr>
          <w:p w14:paraId="18BE80D9" w14:textId="77777777" w:rsidR="001F5792" w:rsidRPr="00C101AB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 w:val="14"/>
                <w:szCs w:val="14"/>
              </w:rPr>
            </w:pPr>
          </w:p>
        </w:tc>
        <w:tc>
          <w:tcPr>
            <w:tcW w:w="270" w:type="dxa"/>
          </w:tcPr>
          <w:p w14:paraId="5F61C5A5" w14:textId="77777777" w:rsidR="001F5792" w:rsidRPr="00C101AB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170" w:type="dxa"/>
          </w:tcPr>
          <w:p w14:paraId="44E8295A" w14:textId="77777777" w:rsidR="001F5792" w:rsidRPr="00C101AB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70" w:type="dxa"/>
          </w:tcPr>
          <w:p w14:paraId="19873671" w14:textId="77777777" w:rsidR="001F5792" w:rsidRPr="00C101AB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170" w:type="dxa"/>
          </w:tcPr>
          <w:p w14:paraId="7340513C" w14:textId="77777777" w:rsidR="001F5792" w:rsidRPr="00C101AB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rPr>
                <w:rFonts w:cs="Times New Roman"/>
                <w:sz w:val="14"/>
                <w:szCs w:val="14"/>
              </w:rPr>
            </w:pPr>
          </w:p>
        </w:tc>
      </w:tr>
      <w:tr w:rsidR="001F5792" w14:paraId="20100F79" w14:textId="77777777" w:rsidTr="00234491">
        <w:trPr>
          <w:trHeight w:val="80"/>
        </w:trPr>
        <w:tc>
          <w:tcPr>
            <w:tcW w:w="3690" w:type="dxa"/>
          </w:tcPr>
          <w:p w14:paraId="19FA1F91" w14:textId="6F1D649F" w:rsidR="001F5792" w:rsidRPr="00C17981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Joint venture</w:t>
            </w:r>
            <w:r w:rsidR="004343A6">
              <w:t>s</w:t>
            </w:r>
          </w:p>
        </w:tc>
        <w:tc>
          <w:tcPr>
            <w:tcW w:w="1170" w:type="dxa"/>
          </w:tcPr>
          <w:p w14:paraId="2B99B353" w14:textId="48DEC11B" w:rsidR="001F5792" w:rsidRPr="008E68F8" w:rsidRDefault="008E68F8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E68F8">
              <w:t>15,326</w:t>
            </w:r>
          </w:p>
        </w:tc>
        <w:tc>
          <w:tcPr>
            <w:tcW w:w="270" w:type="dxa"/>
          </w:tcPr>
          <w:p w14:paraId="42815317" w14:textId="77777777" w:rsidR="001F5792" w:rsidRPr="00D675DD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65D6E52" w14:textId="62C6BFD6" w:rsidR="001F5792" w:rsidRPr="00FC29D7" w:rsidRDefault="001F5792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C29D7">
              <w:t>15,744</w:t>
            </w:r>
          </w:p>
        </w:tc>
        <w:tc>
          <w:tcPr>
            <w:tcW w:w="270" w:type="dxa"/>
          </w:tcPr>
          <w:p w14:paraId="795E3F3D" w14:textId="77777777" w:rsidR="001F5792" w:rsidRPr="00D675DD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FAD0651" w14:textId="4B8FA582" w:rsidR="001F5792" w:rsidRPr="00D675DD" w:rsidRDefault="008E68F8" w:rsidP="001E542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E68F8">
              <w:t>15,326</w:t>
            </w:r>
          </w:p>
        </w:tc>
        <w:tc>
          <w:tcPr>
            <w:tcW w:w="270" w:type="dxa"/>
          </w:tcPr>
          <w:p w14:paraId="1BD80E58" w14:textId="77777777" w:rsidR="001F5792" w:rsidRPr="00D675DD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AAB134B" w14:textId="75BD9385" w:rsidR="001F5792" w:rsidRPr="00494BCF" w:rsidRDefault="001F5792" w:rsidP="001E542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>
              <w:t>15,744</w:t>
            </w:r>
          </w:p>
        </w:tc>
      </w:tr>
      <w:tr w:rsidR="001F5792" w14:paraId="356DC3B7" w14:textId="77777777" w:rsidTr="00234491">
        <w:trPr>
          <w:trHeight w:val="80"/>
        </w:trPr>
        <w:tc>
          <w:tcPr>
            <w:tcW w:w="3690" w:type="dxa"/>
          </w:tcPr>
          <w:p w14:paraId="232E45AA" w14:textId="77777777" w:rsidR="001F5792" w:rsidRPr="00C17981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65F78">
              <w:t>Key management personnel</w:t>
            </w:r>
          </w:p>
        </w:tc>
        <w:tc>
          <w:tcPr>
            <w:tcW w:w="1170" w:type="dxa"/>
          </w:tcPr>
          <w:p w14:paraId="413340C8" w14:textId="24A31741" w:rsidR="001F5792" w:rsidRPr="008E68F8" w:rsidRDefault="008E68F8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E68F8">
              <w:t>7,530</w:t>
            </w:r>
          </w:p>
        </w:tc>
        <w:tc>
          <w:tcPr>
            <w:tcW w:w="270" w:type="dxa"/>
          </w:tcPr>
          <w:p w14:paraId="66491112" w14:textId="77777777" w:rsidR="001F5792" w:rsidRPr="00D675DD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C20C645" w14:textId="72313B99" w:rsidR="001F5792" w:rsidRPr="00FC29D7" w:rsidRDefault="001F5792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C29D7">
              <w:t>7,629</w:t>
            </w:r>
          </w:p>
        </w:tc>
        <w:tc>
          <w:tcPr>
            <w:tcW w:w="270" w:type="dxa"/>
          </w:tcPr>
          <w:p w14:paraId="3062F9AB" w14:textId="77777777" w:rsidR="001F5792" w:rsidRPr="00D675DD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010DC3A" w14:textId="60CD38E0" w:rsidR="001F5792" w:rsidRPr="00D675DD" w:rsidRDefault="008E68F8" w:rsidP="001E542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E68F8">
              <w:t>7,530</w:t>
            </w:r>
          </w:p>
        </w:tc>
        <w:tc>
          <w:tcPr>
            <w:tcW w:w="270" w:type="dxa"/>
          </w:tcPr>
          <w:p w14:paraId="01DD8560" w14:textId="77777777" w:rsidR="001F5792" w:rsidRPr="00D675DD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A52615C" w14:textId="6A63A82C" w:rsidR="001F5792" w:rsidRPr="00494BCF" w:rsidRDefault="001F5792" w:rsidP="001E542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>
              <w:t>7,629</w:t>
            </w:r>
          </w:p>
        </w:tc>
      </w:tr>
      <w:tr w:rsidR="001F5792" w14:paraId="32BB067D" w14:textId="77777777" w:rsidTr="00234491">
        <w:trPr>
          <w:trHeight w:val="80"/>
        </w:trPr>
        <w:tc>
          <w:tcPr>
            <w:tcW w:w="3690" w:type="dxa"/>
          </w:tcPr>
          <w:p w14:paraId="4EFA244A" w14:textId="77777777" w:rsidR="001F5792" w:rsidRPr="00C46E2B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 w:rsidRPr="00643B39">
              <w:rPr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4EF86E" w14:textId="1FBFE86A" w:rsidR="001F5792" w:rsidRPr="008E68F8" w:rsidRDefault="008E68F8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8E68F8">
              <w:rPr>
                <w:b/>
                <w:bCs/>
              </w:rPr>
              <w:t>22,856</w:t>
            </w:r>
          </w:p>
        </w:tc>
        <w:tc>
          <w:tcPr>
            <w:tcW w:w="270" w:type="dxa"/>
          </w:tcPr>
          <w:p w14:paraId="099D9418" w14:textId="77777777" w:rsidR="001F5792" w:rsidRPr="001E5421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470135" w14:textId="4E410EF2" w:rsidR="001F5792" w:rsidRPr="00FC29D7" w:rsidRDefault="001F5792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FC29D7">
              <w:rPr>
                <w:b/>
                <w:bCs/>
              </w:rPr>
              <w:t>23,373</w:t>
            </w:r>
          </w:p>
        </w:tc>
        <w:tc>
          <w:tcPr>
            <w:tcW w:w="270" w:type="dxa"/>
          </w:tcPr>
          <w:p w14:paraId="280639B4" w14:textId="77777777" w:rsidR="001F5792" w:rsidRPr="001E5421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E07427" w14:textId="3C0BE29C" w:rsidR="001F5792" w:rsidRPr="00494BCF" w:rsidRDefault="008E68F8" w:rsidP="001E542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8E68F8">
              <w:rPr>
                <w:b/>
                <w:bCs/>
              </w:rPr>
              <w:t>22,856</w:t>
            </w:r>
          </w:p>
        </w:tc>
        <w:tc>
          <w:tcPr>
            <w:tcW w:w="270" w:type="dxa"/>
          </w:tcPr>
          <w:p w14:paraId="6AD4B3C3" w14:textId="77777777" w:rsidR="001F5792" w:rsidRPr="001E5421" w:rsidRDefault="001F5792" w:rsidP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01377F" w14:textId="4A5FE1C2" w:rsidR="001F5792" w:rsidRPr="00494BCF" w:rsidRDefault="001F5792" w:rsidP="001E542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b/>
                <w:bCs/>
                <w:szCs w:val="28"/>
              </w:rPr>
            </w:pPr>
            <w:r>
              <w:rPr>
                <w:b/>
                <w:bCs/>
              </w:rPr>
              <w:t>23,373</w:t>
            </w:r>
          </w:p>
        </w:tc>
      </w:tr>
    </w:tbl>
    <w:p w14:paraId="06E6453D" w14:textId="067F9212" w:rsidR="00036942" w:rsidRPr="00433E49" w:rsidRDefault="00036942" w:rsidP="00433E49">
      <w:pPr>
        <w:ind w:left="360" w:firstLine="180"/>
        <w:jc w:val="both"/>
        <w:rPr>
          <w:rFonts w:ascii="Times New Roman" w:hAnsi="Times New Roman"/>
          <w:sz w:val="22"/>
          <w:szCs w:val="22"/>
        </w:rPr>
      </w:pPr>
    </w:p>
    <w:p w14:paraId="7D6AFB24" w14:textId="44316F7D" w:rsidR="00893B80" w:rsidRPr="002509E9" w:rsidRDefault="00893B80" w:rsidP="007F34FE">
      <w:pPr>
        <w:ind w:left="360" w:firstLine="18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509E9">
        <w:rPr>
          <w:rFonts w:ascii="Times New Roman" w:hAnsi="Times New Roman"/>
          <w:b/>
          <w:bCs/>
          <w:i/>
          <w:iCs/>
          <w:sz w:val="22"/>
          <w:szCs w:val="22"/>
        </w:rPr>
        <w:t>Deferred income from related part</w:t>
      </w:r>
      <w:r w:rsidR="00082C47">
        <w:rPr>
          <w:rFonts w:ascii="Times New Roman" w:hAnsi="Times New Roman"/>
          <w:b/>
          <w:bCs/>
          <w:i/>
          <w:iCs/>
          <w:sz w:val="22"/>
          <w:szCs w:val="22"/>
        </w:rPr>
        <w:t>ies</w:t>
      </w:r>
    </w:p>
    <w:p w14:paraId="0C318453" w14:textId="77777777" w:rsidR="00893B80" w:rsidRPr="00536B19" w:rsidRDefault="00893B80" w:rsidP="00893B80">
      <w:pPr>
        <w:ind w:left="360" w:firstLine="180"/>
        <w:jc w:val="both"/>
        <w:rPr>
          <w:rFonts w:ascii="Times New Roman" w:hAnsi="Times New Roman" w:cs="Times New Roman"/>
          <w:sz w:val="22"/>
          <w:szCs w:val="22"/>
        </w:rPr>
      </w:pPr>
    </w:p>
    <w:p w14:paraId="62AE1B86" w14:textId="77777777" w:rsidR="0063052D" w:rsidRPr="00536B19" w:rsidRDefault="0063052D" w:rsidP="00893B80">
      <w:pPr>
        <w:ind w:left="360" w:firstLine="180"/>
        <w:jc w:val="both"/>
        <w:rPr>
          <w:rFonts w:ascii="Times New Roman" w:hAnsi="Times New Roman" w:cs="Times New Roman"/>
          <w:sz w:val="22"/>
          <w:szCs w:val="22"/>
        </w:rPr>
      </w:pPr>
      <w:r w:rsidRPr="00536B19">
        <w:rPr>
          <w:rFonts w:ascii="Times New Roman" w:hAnsi="Times New Roman"/>
          <w:sz w:val="22"/>
          <w:szCs w:val="22"/>
        </w:rPr>
        <w:t xml:space="preserve">Deferred income from </w:t>
      </w:r>
      <w:r w:rsidR="00C02C4F" w:rsidRPr="00536B19">
        <w:rPr>
          <w:rFonts w:ascii="Times New Roman" w:hAnsi="Times New Roman"/>
          <w:sz w:val="22"/>
          <w:szCs w:val="22"/>
        </w:rPr>
        <w:t>areas and</w:t>
      </w:r>
      <w:r w:rsidRPr="00536B19">
        <w:rPr>
          <w:rFonts w:ascii="Times New Roman" w:hAnsi="Times New Roman"/>
          <w:sz w:val="22"/>
          <w:szCs w:val="22"/>
        </w:rPr>
        <w:t xml:space="preserve"> infrastructure utilisation were as follows:</w:t>
      </w:r>
    </w:p>
    <w:p w14:paraId="4C62C66F" w14:textId="365F2387" w:rsidR="005909EA" w:rsidRPr="00536B19" w:rsidRDefault="005909EA" w:rsidP="005909EA">
      <w:pPr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224F6E" w:rsidRPr="000D1F45" w14:paraId="6E38377E" w14:textId="77777777" w:rsidTr="00234491">
        <w:trPr>
          <w:cantSplit/>
          <w:tblHeader/>
        </w:trPr>
        <w:tc>
          <w:tcPr>
            <w:tcW w:w="3690" w:type="dxa"/>
            <w:shd w:val="clear" w:color="auto" w:fill="auto"/>
            <w:vAlign w:val="bottom"/>
          </w:tcPr>
          <w:p w14:paraId="3F187DFB" w14:textId="77777777" w:rsidR="00224F6E" w:rsidRPr="00E111CA" w:rsidRDefault="00224F6E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2610" w:type="dxa"/>
            <w:gridSpan w:val="3"/>
          </w:tcPr>
          <w:p w14:paraId="29A5EA4A" w14:textId="77777777" w:rsidR="00224F6E" w:rsidRPr="003363BF" w:rsidRDefault="00224F6E" w:rsidP="00952D5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5D19E622" w14:textId="77777777" w:rsidR="00224F6E" w:rsidRPr="003363BF" w:rsidRDefault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459E8A9B" w14:textId="77777777" w:rsidR="00224F6E" w:rsidRPr="000F3207" w:rsidRDefault="00224F6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24F6E" w:rsidRPr="000D1F45" w14:paraId="28751C65" w14:textId="77777777" w:rsidTr="0023449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DB5DF25" w14:textId="77777777" w:rsidR="00224F6E" w:rsidRPr="00E111CA" w:rsidRDefault="00224F6E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2610" w:type="dxa"/>
            <w:gridSpan w:val="3"/>
          </w:tcPr>
          <w:p w14:paraId="453E90BE" w14:textId="77777777" w:rsidR="00224F6E" w:rsidRPr="003363BF" w:rsidRDefault="00224F6E" w:rsidP="00952D5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0C439E12" w14:textId="77777777" w:rsidR="00224F6E" w:rsidRPr="003363BF" w:rsidRDefault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1913D23D" w14:textId="77777777" w:rsidR="00224F6E" w:rsidRPr="003363BF" w:rsidRDefault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24F6E" w:rsidRPr="000D1F45" w14:paraId="246FAB74" w14:textId="77777777" w:rsidTr="0023449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FCF04F1" w14:textId="77777777" w:rsidR="00224F6E" w:rsidRPr="00E111CA" w:rsidRDefault="00224F6E" w:rsidP="00224F6E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33FD5882" w14:textId="770D3964" w:rsidR="00224F6E" w:rsidRPr="000A529C" w:rsidRDefault="00224F6E" w:rsidP="00952D5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31 </w:t>
            </w:r>
            <w:r>
              <w:rPr>
                <w:rFonts w:cstheme="minorBidi"/>
              </w:rPr>
              <w:t>March</w:t>
            </w:r>
          </w:p>
        </w:tc>
        <w:tc>
          <w:tcPr>
            <w:tcW w:w="270" w:type="dxa"/>
          </w:tcPr>
          <w:p w14:paraId="19394D98" w14:textId="77777777" w:rsidR="00224F6E" w:rsidRPr="000A529C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6275F1" w14:textId="5E6708F2" w:rsidR="00224F6E" w:rsidRPr="000A529C" w:rsidRDefault="00224F6E" w:rsidP="00952D5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31 </w:t>
            </w:r>
            <w:r w:rsidRPr="00FC29D7">
              <w:rPr>
                <w:rFonts w:cs="Times New Roman"/>
                <w:spacing w:val="-6"/>
              </w:rPr>
              <w:t>December</w:t>
            </w:r>
          </w:p>
        </w:tc>
        <w:tc>
          <w:tcPr>
            <w:tcW w:w="270" w:type="dxa"/>
          </w:tcPr>
          <w:p w14:paraId="4A538175" w14:textId="77777777" w:rsidR="00224F6E" w:rsidRPr="000A529C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09A365B" w14:textId="70D70F5B" w:rsidR="00224F6E" w:rsidRPr="000A529C" w:rsidRDefault="00224F6E" w:rsidP="00952D5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31 </w:t>
            </w:r>
            <w:r>
              <w:rPr>
                <w:rFonts w:cstheme="minorBidi"/>
              </w:rPr>
              <w:t>March</w:t>
            </w:r>
          </w:p>
        </w:tc>
        <w:tc>
          <w:tcPr>
            <w:tcW w:w="270" w:type="dxa"/>
          </w:tcPr>
          <w:p w14:paraId="3723F429" w14:textId="77777777" w:rsidR="00224F6E" w:rsidRPr="000A529C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5A9E16" w14:textId="773A41A4" w:rsidR="00224F6E" w:rsidRPr="000A529C" w:rsidRDefault="00224F6E" w:rsidP="00952D5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1F5792">
              <w:rPr>
                <w:rFonts w:cs="Times New Roman"/>
                <w:spacing w:val="-6"/>
              </w:rPr>
              <w:t>31 December</w:t>
            </w:r>
          </w:p>
        </w:tc>
      </w:tr>
      <w:tr w:rsidR="00224F6E" w:rsidRPr="000D1F45" w14:paraId="5D5F80EB" w14:textId="77777777" w:rsidTr="0023449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F13380E" w14:textId="77777777" w:rsidR="00224F6E" w:rsidRPr="00E111CA" w:rsidRDefault="00224F6E" w:rsidP="00224F6E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5F5A3A4A" w14:textId="10F516EF" w:rsidR="00224F6E" w:rsidRDefault="00224F6E" w:rsidP="00952D5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237B147B" w14:textId="77777777" w:rsidR="00224F6E" w:rsidRPr="000A529C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CD863B" w14:textId="257D8719" w:rsidR="00224F6E" w:rsidRDefault="00224F6E" w:rsidP="00952D5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  <w:tc>
          <w:tcPr>
            <w:tcW w:w="270" w:type="dxa"/>
          </w:tcPr>
          <w:p w14:paraId="3EA34D37" w14:textId="77777777" w:rsidR="00224F6E" w:rsidRPr="000A529C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9D61146" w14:textId="5BB48D5E" w:rsidR="00224F6E" w:rsidRDefault="00224F6E" w:rsidP="00952D5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4461592F" w14:textId="77777777" w:rsidR="00224F6E" w:rsidRPr="000A529C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A74719" w14:textId="38A02D56" w:rsidR="00224F6E" w:rsidRDefault="00224F6E" w:rsidP="00952D5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</w:tr>
      <w:tr w:rsidR="00224F6E" w:rsidRPr="000D1F45" w14:paraId="4C3AFE38" w14:textId="77777777" w:rsidTr="00234491">
        <w:trPr>
          <w:cantSplit/>
        </w:trPr>
        <w:tc>
          <w:tcPr>
            <w:tcW w:w="3690" w:type="dxa"/>
          </w:tcPr>
          <w:p w14:paraId="6B11458C" w14:textId="77777777" w:rsidR="00224F6E" w:rsidRPr="000D1F45" w:rsidRDefault="00224F6E" w:rsidP="00224F6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490" w:type="dxa"/>
            <w:gridSpan w:val="7"/>
          </w:tcPr>
          <w:p w14:paraId="10A605D9" w14:textId="77777777" w:rsidR="00224F6E" w:rsidRPr="00D675DD" w:rsidRDefault="00224F6E" w:rsidP="0095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224F6E" w:rsidRPr="000D1F45" w14:paraId="0D032185" w14:textId="77777777" w:rsidTr="00234491">
        <w:trPr>
          <w:cantSplit/>
        </w:trPr>
        <w:tc>
          <w:tcPr>
            <w:tcW w:w="3690" w:type="dxa"/>
          </w:tcPr>
          <w:p w14:paraId="0E378084" w14:textId="3F340BFD" w:rsidR="00224F6E" w:rsidRPr="000D1F45" w:rsidRDefault="00224F6E" w:rsidP="00224F6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Joint venture</w:t>
            </w:r>
            <w:r w:rsidR="00D246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</w:p>
        </w:tc>
        <w:tc>
          <w:tcPr>
            <w:tcW w:w="1170" w:type="dxa"/>
          </w:tcPr>
          <w:p w14:paraId="0249F716" w14:textId="77777777" w:rsidR="00224F6E" w:rsidRPr="000D1F45" w:rsidRDefault="00224F6E" w:rsidP="00114E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szCs w:val="22"/>
              </w:rPr>
            </w:pPr>
          </w:p>
        </w:tc>
        <w:tc>
          <w:tcPr>
            <w:tcW w:w="270" w:type="dxa"/>
          </w:tcPr>
          <w:p w14:paraId="6A98C422" w14:textId="77777777" w:rsidR="00224F6E" w:rsidRPr="000D1F45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01A92E97" w14:textId="77777777" w:rsidR="00224F6E" w:rsidRPr="000D1F45" w:rsidRDefault="00224F6E" w:rsidP="00114E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szCs w:val="22"/>
              </w:rPr>
            </w:pPr>
          </w:p>
        </w:tc>
        <w:tc>
          <w:tcPr>
            <w:tcW w:w="270" w:type="dxa"/>
          </w:tcPr>
          <w:p w14:paraId="526CFFFE" w14:textId="77777777" w:rsidR="00224F6E" w:rsidRPr="000D1F45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3AA58266" w14:textId="77777777" w:rsidR="00224F6E" w:rsidRPr="000D1F45" w:rsidRDefault="00224F6E" w:rsidP="00114E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szCs w:val="22"/>
              </w:rPr>
            </w:pPr>
          </w:p>
        </w:tc>
        <w:tc>
          <w:tcPr>
            <w:tcW w:w="270" w:type="dxa"/>
          </w:tcPr>
          <w:p w14:paraId="7A886129" w14:textId="77777777" w:rsidR="00224F6E" w:rsidRPr="000D1F45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5D04677D" w14:textId="77777777" w:rsidR="00224F6E" w:rsidRPr="000D1F45" w:rsidRDefault="00224F6E" w:rsidP="00114E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2"/>
              </w:rPr>
            </w:pPr>
          </w:p>
        </w:tc>
      </w:tr>
      <w:tr w:rsidR="00224F6E" w:rsidRPr="000D1F45" w14:paraId="74B21701" w14:textId="77777777" w:rsidTr="00234491">
        <w:trPr>
          <w:cantSplit/>
        </w:trPr>
        <w:tc>
          <w:tcPr>
            <w:tcW w:w="3690" w:type="dxa"/>
          </w:tcPr>
          <w:p w14:paraId="4C29AF80" w14:textId="77777777" w:rsidR="00224F6E" w:rsidRPr="000D1F45" w:rsidRDefault="00224F6E" w:rsidP="00224F6E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At 1 January</w:t>
            </w:r>
          </w:p>
        </w:tc>
        <w:tc>
          <w:tcPr>
            <w:tcW w:w="1170" w:type="dxa"/>
          </w:tcPr>
          <w:p w14:paraId="763EA693" w14:textId="06863C54" w:rsidR="00224F6E" w:rsidRPr="00FC29D7" w:rsidRDefault="00842773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C29D7">
              <w:t>317,312</w:t>
            </w:r>
          </w:p>
        </w:tc>
        <w:tc>
          <w:tcPr>
            <w:tcW w:w="270" w:type="dxa"/>
          </w:tcPr>
          <w:p w14:paraId="5C8956E1" w14:textId="77777777" w:rsidR="00224F6E" w:rsidRPr="000D1F45" w:rsidRDefault="00224F6E" w:rsidP="00224F6E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1BD6CAC9" w14:textId="380B3C43" w:rsidR="00224F6E" w:rsidRPr="00FC29D7" w:rsidRDefault="00224F6E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C29D7">
              <w:t>318,525</w:t>
            </w:r>
          </w:p>
        </w:tc>
        <w:tc>
          <w:tcPr>
            <w:tcW w:w="270" w:type="dxa"/>
          </w:tcPr>
          <w:p w14:paraId="1A2E3AB8" w14:textId="77777777" w:rsidR="00224F6E" w:rsidRPr="000D1F45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7A8F5312" w14:textId="7E7A11CA" w:rsidR="00224F6E" w:rsidRPr="007A2A83" w:rsidRDefault="005023A4" w:rsidP="00114E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5023A4">
              <w:t>317,312</w:t>
            </w:r>
          </w:p>
        </w:tc>
        <w:tc>
          <w:tcPr>
            <w:tcW w:w="270" w:type="dxa"/>
          </w:tcPr>
          <w:p w14:paraId="6772DC83" w14:textId="77777777" w:rsidR="00224F6E" w:rsidRPr="000D1F45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3C827AE9" w14:textId="37227776" w:rsidR="00224F6E" w:rsidRPr="00D226DA" w:rsidRDefault="00224F6E" w:rsidP="00114E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>
              <w:t>318,525</w:t>
            </w:r>
          </w:p>
        </w:tc>
      </w:tr>
      <w:tr w:rsidR="00114E6D" w:rsidRPr="000D1F45" w14:paraId="512759A6" w14:textId="77777777" w:rsidTr="00234491">
        <w:trPr>
          <w:cantSplit/>
        </w:trPr>
        <w:tc>
          <w:tcPr>
            <w:tcW w:w="3690" w:type="dxa"/>
          </w:tcPr>
          <w:p w14:paraId="37C86399" w14:textId="55ED354D" w:rsidR="00114E6D" w:rsidRDefault="00114E6D" w:rsidP="00224F6E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6D">
              <w:rPr>
                <w:rFonts w:ascii="Times New Roman" w:hAnsi="Times New Roman" w:cs="Times New Roman"/>
                <w:sz w:val="22"/>
                <w:szCs w:val="22"/>
              </w:rPr>
              <w:t>Proceed from compensation for area</w:t>
            </w:r>
          </w:p>
        </w:tc>
        <w:tc>
          <w:tcPr>
            <w:tcW w:w="1170" w:type="dxa"/>
          </w:tcPr>
          <w:p w14:paraId="1DA1C5FE" w14:textId="77777777" w:rsidR="00114E6D" w:rsidRPr="00FC29D7" w:rsidRDefault="00114E6D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623559D8" w14:textId="77777777" w:rsidR="00114E6D" w:rsidRPr="000D1F45" w:rsidRDefault="00114E6D" w:rsidP="00224F6E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33C492A1" w14:textId="77777777" w:rsidR="00114E6D" w:rsidRPr="00FC29D7" w:rsidRDefault="00114E6D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1739F831" w14:textId="77777777" w:rsidR="00114E6D" w:rsidRPr="000D1F45" w:rsidRDefault="00114E6D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25F33124" w14:textId="77777777" w:rsidR="00114E6D" w:rsidRPr="00114E6D" w:rsidRDefault="00114E6D" w:rsidP="00114E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szCs w:val="22"/>
              </w:rPr>
            </w:pPr>
          </w:p>
        </w:tc>
        <w:tc>
          <w:tcPr>
            <w:tcW w:w="270" w:type="dxa"/>
          </w:tcPr>
          <w:p w14:paraId="7DB0F489" w14:textId="77777777" w:rsidR="00114E6D" w:rsidRPr="000D1F45" w:rsidRDefault="00114E6D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08A23065" w14:textId="77777777" w:rsidR="00114E6D" w:rsidRPr="00114E6D" w:rsidRDefault="00114E6D" w:rsidP="00114E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2"/>
              </w:rPr>
            </w:pPr>
          </w:p>
        </w:tc>
      </w:tr>
      <w:tr w:rsidR="00224F6E" w:rsidRPr="000D1F45" w14:paraId="61893CF3" w14:textId="77777777" w:rsidTr="00234491">
        <w:trPr>
          <w:cantSplit/>
        </w:trPr>
        <w:tc>
          <w:tcPr>
            <w:tcW w:w="3690" w:type="dxa"/>
          </w:tcPr>
          <w:p w14:paraId="6F2983D0" w14:textId="5017BC0F" w:rsidR="00224F6E" w:rsidRDefault="00224F6E" w:rsidP="00224F6E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114E6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9659A">
              <w:rPr>
                <w:rFonts w:ascii="Times New Roman" w:hAnsi="Times New Roman" w:cs="Times New Roman"/>
                <w:sz w:val="22"/>
                <w:szCs w:val="22"/>
              </w:rPr>
              <w:t>and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9659A">
              <w:rPr>
                <w:rFonts w:ascii="Times New Roman" w:hAnsi="Times New Roman" w:cs="Times New Roman"/>
                <w:sz w:val="22"/>
                <w:szCs w:val="22"/>
              </w:rPr>
              <w:t>infrastructure utilisation</w:t>
            </w:r>
          </w:p>
        </w:tc>
        <w:tc>
          <w:tcPr>
            <w:tcW w:w="1170" w:type="dxa"/>
          </w:tcPr>
          <w:p w14:paraId="2E859D63" w14:textId="63A59036" w:rsidR="00224F6E" w:rsidRPr="00FC29D7" w:rsidRDefault="00F44939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C29D7">
              <w:t>-</w:t>
            </w:r>
          </w:p>
        </w:tc>
        <w:tc>
          <w:tcPr>
            <w:tcW w:w="270" w:type="dxa"/>
          </w:tcPr>
          <w:p w14:paraId="56F3BB47" w14:textId="77777777" w:rsidR="00224F6E" w:rsidRPr="000D1F45" w:rsidRDefault="00224F6E" w:rsidP="00224F6E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29666302" w14:textId="2C12D25D" w:rsidR="00224F6E" w:rsidRPr="00FC29D7" w:rsidRDefault="00224F6E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C29D7">
              <w:t>15,600</w:t>
            </w:r>
          </w:p>
        </w:tc>
        <w:tc>
          <w:tcPr>
            <w:tcW w:w="270" w:type="dxa"/>
          </w:tcPr>
          <w:p w14:paraId="57F11E50" w14:textId="77777777" w:rsidR="00224F6E" w:rsidRPr="000D1F45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17E7F3A2" w14:textId="593BF15A" w:rsidR="00224F6E" w:rsidRDefault="005023A4" w:rsidP="00114E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5023A4">
              <w:t>-</w:t>
            </w:r>
          </w:p>
        </w:tc>
        <w:tc>
          <w:tcPr>
            <w:tcW w:w="270" w:type="dxa"/>
          </w:tcPr>
          <w:p w14:paraId="387A3976" w14:textId="77777777" w:rsidR="00224F6E" w:rsidRPr="000D1F45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16D76D4F" w14:textId="2E6D06C6" w:rsidR="00224F6E" w:rsidRPr="007A2A83" w:rsidRDefault="00224F6E" w:rsidP="00114E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  <w:r>
              <w:t>15,600</w:t>
            </w:r>
          </w:p>
        </w:tc>
      </w:tr>
      <w:tr w:rsidR="00433E49" w:rsidRPr="000D1F45" w14:paraId="5752B3C0" w14:textId="77777777" w:rsidTr="00234491">
        <w:trPr>
          <w:cantSplit/>
        </w:trPr>
        <w:tc>
          <w:tcPr>
            <w:tcW w:w="3690" w:type="dxa"/>
          </w:tcPr>
          <w:p w14:paraId="04B013EA" w14:textId="6A1AA5B9" w:rsidR="00433E49" w:rsidRDefault="00433E49" w:rsidP="00224F6E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3E49">
              <w:rPr>
                <w:rFonts w:ascii="Times New Roman" w:hAnsi="Times New Roman" w:cs="Times New Roman"/>
                <w:sz w:val="22"/>
                <w:szCs w:val="22"/>
              </w:rPr>
              <w:t>Recognised as income during</w:t>
            </w:r>
          </w:p>
        </w:tc>
        <w:tc>
          <w:tcPr>
            <w:tcW w:w="1170" w:type="dxa"/>
          </w:tcPr>
          <w:p w14:paraId="71F8AB55" w14:textId="77777777" w:rsidR="00433E49" w:rsidRPr="00FC29D7" w:rsidRDefault="00433E49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6BD1C5FA" w14:textId="77777777" w:rsidR="00433E49" w:rsidRPr="000D1F45" w:rsidRDefault="00433E49" w:rsidP="00224F6E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69A4E973" w14:textId="77777777" w:rsidR="00433E49" w:rsidRPr="00FC29D7" w:rsidRDefault="00433E49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769CD4B0" w14:textId="77777777" w:rsidR="00433E49" w:rsidRPr="000D1F45" w:rsidRDefault="00433E49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79986410" w14:textId="77777777" w:rsidR="00433E49" w:rsidRPr="005023A4" w:rsidRDefault="00433E49" w:rsidP="00114E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6643AB07" w14:textId="77777777" w:rsidR="00433E49" w:rsidRPr="000D1F45" w:rsidRDefault="00433E49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4D051711" w14:textId="77777777" w:rsidR="00433E49" w:rsidRDefault="00433E49" w:rsidP="00114E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</w:p>
        </w:tc>
      </w:tr>
      <w:tr w:rsidR="00224F6E" w:rsidRPr="000D1F45" w14:paraId="42476715" w14:textId="77777777" w:rsidTr="00085863">
        <w:trPr>
          <w:cantSplit/>
        </w:trPr>
        <w:tc>
          <w:tcPr>
            <w:tcW w:w="3690" w:type="dxa"/>
          </w:tcPr>
          <w:p w14:paraId="68F41A87" w14:textId="0BE3DA22" w:rsidR="00224F6E" w:rsidRPr="0025545C" w:rsidRDefault="00433E49" w:rsidP="00224F6E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szCs w:val="22"/>
              </w:rPr>
            </w:pPr>
            <w:r>
              <w:rPr>
                <w:szCs w:val="22"/>
              </w:rPr>
              <w:t xml:space="preserve">   </w:t>
            </w:r>
            <w:r w:rsidR="00B604D9">
              <w:rPr>
                <w:szCs w:val="22"/>
              </w:rPr>
              <w:t>t</w:t>
            </w:r>
            <w:r>
              <w:rPr>
                <w:szCs w:val="22"/>
              </w:rPr>
              <w:t>he period/</w:t>
            </w:r>
            <w:r w:rsidR="00224F6E" w:rsidRPr="0025545C">
              <w:rPr>
                <w:szCs w:val="22"/>
              </w:rPr>
              <w:t>year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AAAE97" w14:textId="6A85AC96" w:rsidR="00224F6E" w:rsidRPr="00FC29D7" w:rsidDel="004C3E0C" w:rsidRDefault="00FF494B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C29D7">
              <w:t>(4,240)</w:t>
            </w:r>
          </w:p>
        </w:tc>
        <w:tc>
          <w:tcPr>
            <w:tcW w:w="270" w:type="dxa"/>
          </w:tcPr>
          <w:p w14:paraId="69F8D93A" w14:textId="77777777" w:rsidR="00224F6E" w:rsidRPr="000D1F45" w:rsidDel="004C3E0C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B28860" w14:textId="19B227E1" w:rsidR="00224F6E" w:rsidRPr="00FC29D7" w:rsidDel="004C3E0C" w:rsidRDefault="00224F6E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C29D7">
              <w:t>(16,813)</w:t>
            </w:r>
          </w:p>
        </w:tc>
        <w:tc>
          <w:tcPr>
            <w:tcW w:w="270" w:type="dxa"/>
          </w:tcPr>
          <w:p w14:paraId="7E26797A" w14:textId="77777777" w:rsidR="00224F6E" w:rsidRPr="000D1F45" w:rsidDel="004C3E0C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0F3CC6" w14:textId="196FBD57" w:rsidR="00224F6E" w:rsidRPr="007A2A83" w:rsidDel="004C3E0C" w:rsidRDefault="005023A4" w:rsidP="00114E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5023A4">
              <w:t>(4,240)</w:t>
            </w:r>
          </w:p>
        </w:tc>
        <w:tc>
          <w:tcPr>
            <w:tcW w:w="270" w:type="dxa"/>
          </w:tcPr>
          <w:p w14:paraId="549B50B8" w14:textId="77777777" w:rsidR="00224F6E" w:rsidRPr="000D1F45" w:rsidDel="004C3E0C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74860C" w14:textId="328AF373" w:rsidR="00224F6E" w:rsidRPr="00D226DA" w:rsidDel="004C3E0C" w:rsidRDefault="00224F6E" w:rsidP="00114E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>
              <w:t>(16,813)</w:t>
            </w:r>
          </w:p>
        </w:tc>
      </w:tr>
      <w:tr w:rsidR="00224F6E" w:rsidRPr="000D1F45" w14:paraId="50BF0175" w14:textId="77777777" w:rsidTr="00B114FB">
        <w:trPr>
          <w:cantSplit/>
        </w:trPr>
        <w:tc>
          <w:tcPr>
            <w:tcW w:w="3690" w:type="dxa"/>
          </w:tcPr>
          <w:p w14:paraId="484A599C" w14:textId="7C23913C" w:rsidR="00224F6E" w:rsidRPr="00E111CA" w:rsidRDefault="00224F6E" w:rsidP="00224F6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  <w:r w:rsidRPr="00E111CA">
              <w:rPr>
                <w:b/>
                <w:bCs/>
                <w:szCs w:val="22"/>
              </w:rPr>
              <w:t xml:space="preserve">At </w:t>
            </w:r>
            <w:r w:rsidR="004211C9">
              <w:rPr>
                <w:b/>
                <w:bCs/>
                <w:szCs w:val="22"/>
              </w:rPr>
              <w:t>31 March</w:t>
            </w:r>
            <w:r w:rsidR="00086B55">
              <w:rPr>
                <w:b/>
                <w:bCs/>
                <w:szCs w:val="22"/>
              </w:rPr>
              <w:t>/</w:t>
            </w:r>
            <w:r w:rsidRPr="00E111CA">
              <w:rPr>
                <w:b/>
                <w:bCs/>
                <w:szCs w:val="22"/>
              </w:rPr>
              <w:t>31 December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5C8C5D" w14:textId="043949D0" w:rsidR="00224F6E" w:rsidRPr="00FC29D7" w:rsidRDefault="00116638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FC29D7">
              <w:rPr>
                <w:b/>
                <w:bCs/>
              </w:rPr>
              <w:t>313,072</w:t>
            </w:r>
          </w:p>
        </w:tc>
        <w:tc>
          <w:tcPr>
            <w:tcW w:w="270" w:type="dxa"/>
          </w:tcPr>
          <w:p w14:paraId="6481ABB1" w14:textId="77777777" w:rsidR="00224F6E" w:rsidRPr="00114E6D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A49252" w14:textId="2E5C8CAD" w:rsidR="00224F6E" w:rsidRPr="00FC29D7" w:rsidRDefault="00224F6E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FC29D7">
              <w:rPr>
                <w:b/>
                <w:bCs/>
              </w:rPr>
              <w:t>317,312</w:t>
            </w:r>
          </w:p>
        </w:tc>
        <w:tc>
          <w:tcPr>
            <w:tcW w:w="270" w:type="dxa"/>
          </w:tcPr>
          <w:p w14:paraId="0D8E38A5" w14:textId="77777777" w:rsidR="00224F6E" w:rsidRPr="00114E6D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1FD827" w14:textId="192A164E" w:rsidR="00224F6E" w:rsidRPr="007A2A83" w:rsidRDefault="00FD52D2" w:rsidP="00114E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>
              <w:rPr>
                <w:b/>
                <w:bCs/>
              </w:rPr>
              <w:t>313,</w:t>
            </w:r>
            <w:r w:rsidR="00085863">
              <w:rPr>
                <w:b/>
                <w:bCs/>
              </w:rPr>
              <w:t>072</w:t>
            </w:r>
          </w:p>
        </w:tc>
        <w:tc>
          <w:tcPr>
            <w:tcW w:w="270" w:type="dxa"/>
          </w:tcPr>
          <w:p w14:paraId="74B40B35" w14:textId="77777777" w:rsidR="00224F6E" w:rsidRPr="00114E6D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1EF58D" w14:textId="7B6B4531" w:rsidR="00224F6E" w:rsidRPr="007A2A83" w:rsidRDefault="00224F6E" w:rsidP="00114E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b/>
                <w:bCs/>
                <w:szCs w:val="28"/>
              </w:rPr>
            </w:pPr>
            <w:r>
              <w:rPr>
                <w:b/>
                <w:bCs/>
              </w:rPr>
              <w:t>317,312</w:t>
            </w:r>
          </w:p>
        </w:tc>
      </w:tr>
      <w:tr w:rsidR="00224F6E" w:rsidRPr="00564BD9" w14:paraId="078A6AB9" w14:textId="77777777" w:rsidTr="00B114FB">
        <w:trPr>
          <w:cantSplit/>
        </w:trPr>
        <w:tc>
          <w:tcPr>
            <w:tcW w:w="3690" w:type="dxa"/>
          </w:tcPr>
          <w:p w14:paraId="4AA7BA2C" w14:textId="77777777" w:rsidR="00224F6E" w:rsidRPr="00564BD9" w:rsidRDefault="00224F6E" w:rsidP="00224F6E">
            <w:pPr>
              <w:pStyle w:val="acctfourfigures"/>
              <w:tabs>
                <w:tab w:val="clear" w:pos="765"/>
              </w:tabs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F9E0D91" w14:textId="77777777" w:rsidR="00224F6E" w:rsidRPr="00FC29D7" w:rsidRDefault="00224F6E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0D7B3684" w14:textId="77777777" w:rsidR="00224F6E" w:rsidRPr="00564BD9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AE71A54" w14:textId="77777777" w:rsidR="00224F6E" w:rsidRPr="00FC29D7" w:rsidRDefault="00224F6E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1EE9E115" w14:textId="77777777" w:rsidR="00224F6E" w:rsidRPr="00564BD9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D6CB0EF" w14:textId="77777777" w:rsidR="00224F6E" w:rsidRPr="00564BD9" w:rsidRDefault="00224F6E" w:rsidP="00114E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DCC6D2F" w14:textId="77777777" w:rsidR="00224F6E" w:rsidRPr="00564BD9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6856BEE" w14:textId="77777777" w:rsidR="00224F6E" w:rsidRPr="00564BD9" w:rsidRDefault="00224F6E" w:rsidP="00114E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 w:val="16"/>
                <w:szCs w:val="16"/>
              </w:rPr>
            </w:pPr>
          </w:p>
        </w:tc>
      </w:tr>
      <w:tr w:rsidR="00224F6E" w:rsidRPr="000D1F45" w14:paraId="48B59C57" w14:textId="77777777" w:rsidTr="00234491">
        <w:trPr>
          <w:cantSplit/>
        </w:trPr>
        <w:tc>
          <w:tcPr>
            <w:tcW w:w="3690" w:type="dxa"/>
          </w:tcPr>
          <w:p w14:paraId="642CE5D7" w14:textId="4B62963C" w:rsidR="00224F6E" w:rsidRPr="00380C8F" w:rsidRDefault="00462757" w:rsidP="00462757">
            <w:pPr>
              <w:pStyle w:val="StandaardOpinion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224F6E" w:rsidRPr="00380C8F">
              <w:rPr>
                <w:rFonts w:cs="Times New Roman"/>
              </w:rPr>
              <w:t xml:space="preserve">current </w:t>
            </w:r>
          </w:p>
        </w:tc>
        <w:tc>
          <w:tcPr>
            <w:tcW w:w="1170" w:type="dxa"/>
          </w:tcPr>
          <w:p w14:paraId="297A5082" w14:textId="5321E6C3" w:rsidR="00224F6E" w:rsidRPr="00FC29D7" w:rsidRDefault="00830DE5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C29D7">
              <w:t>16,959</w:t>
            </w:r>
          </w:p>
        </w:tc>
        <w:tc>
          <w:tcPr>
            <w:tcW w:w="270" w:type="dxa"/>
          </w:tcPr>
          <w:p w14:paraId="546F582D" w14:textId="77777777" w:rsidR="00224F6E" w:rsidRPr="00380C8F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4E96A517" w14:textId="65540661" w:rsidR="00224F6E" w:rsidRPr="00FC29D7" w:rsidRDefault="00224F6E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C29D7">
              <w:t>16,959</w:t>
            </w:r>
          </w:p>
        </w:tc>
        <w:tc>
          <w:tcPr>
            <w:tcW w:w="270" w:type="dxa"/>
          </w:tcPr>
          <w:p w14:paraId="04484F08" w14:textId="77777777" w:rsidR="00224F6E" w:rsidRPr="00380C8F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650C9A0E" w14:textId="1AB8E2CE" w:rsidR="00224F6E" w:rsidRPr="007A2A83" w:rsidRDefault="005023A4" w:rsidP="00114E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5023A4">
              <w:t>16,959</w:t>
            </w:r>
          </w:p>
        </w:tc>
        <w:tc>
          <w:tcPr>
            <w:tcW w:w="270" w:type="dxa"/>
          </w:tcPr>
          <w:p w14:paraId="2F7EF51C" w14:textId="77777777" w:rsidR="00224F6E" w:rsidRPr="00380C8F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348E0DD6" w14:textId="08DF31CE" w:rsidR="00224F6E" w:rsidRPr="009C5281" w:rsidRDefault="00224F6E" w:rsidP="00114E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>
              <w:t>16,959</w:t>
            </w:r>
          </w:p>
        </w:tc>
      </w:tr>
      <w:tr w:rsidR="00224F6E" w:rsidRPr="000D1F45" w14:paraId="4A520D4A" w14:textId="77777777" w:rsidTr="00234491">
        <w:trPr>
          <w:cantSplit/>
        </w:trPr>
        <w:tc>
          <w:tcPr>
            <w:tcW w:w="3690" w:type="dxa"/>
          </w:tcPr>
          <w:p w14:paraId="7A3B8806" w14:textId="6A0EBF09" w:rsidR="00224F6E" w:rsidRPr="00380C8F" w:rsidRDefault="00462757" w:rsidP="00462757">
            <w:pPr>
              <w:pStyle w:val="StandaardOpinion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224F6E" w:rsidRPr="00380C8F">
              <w:rPr>
                <w:rFonts w:cs="Times New Roman"/>
              </w:rPr>
              <w:t>non-current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DE46E3" w14:textId="7B853CA7" w:rsidR="00224F6E" w:rsidRPr="00FC29D7" w:rsidRDefault="001C3639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C29D7">
              <w:t>296,113</w:t>
            </w:r>
          </w:p>
        </w:tc>
        <w:tc>
          <w:tcPr>
            <w:tcW w:w="270" w:type="dxa"/>
          </w:tcPr>
          <w:p w14:paraId="62526447" w14:textId="77777777" w:rsidR="00224F6E" w:rsidRPr="00380C8F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DDF4A0" w14:textId="17660F11" w:rsidR="00224F6E" w:rsidRPr="00FC29D7" w:rsidRDefault="00224F6E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C29D7">
              <w:t>300,353</w:t>
            </w:r>
          </w:p>
        </w:tc>
        <w:tc>
          <w:tcPr>
            <w:tcW w:w="270" w:type="dxa"/>
          </w:tcPr>
          <w:p w14:paraId="16FE6922" w14:textId="77777777" w:rsidR="00224F6E" w:rsidRPr="00380C8F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13EA02" w14:textId="0585C199" w:rsidR="00224F6E" w:rsidRPr="00942A08" w:rsidRDefault="005023A4" w:rsidP="00114E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5023A4">
              <w:t>296,113</w:t>
            </w:r>
          </w:p>
        </w:tc>
        <w:tc>
          <w:tcPr>
            <w:tcW w:w="270" w:type="dxa"/>
          </w:tcPr>
          <w:p w14:paraId="4C053275" w14:textId="77777777" w:rsidR="00224F6E" w:rsidRPr="00380C8F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6D8346" w14:textId="41115A11" w:rsidR="00224F6E" w:rsidRPr="009C5281" w:rsidRDefault="00224F6E" w:rsidP="00114E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>
              <w:t>300,353</w:t>
            </w:r>
          </w:p>
        </w:tc>
      </w:tr>
      <w:tr w:rsidR="00224F6E" w:rsidRPr="000D1F45" w14:paraId="012136FD" w14:textId="77777777" w:rsidTr="00234491">
        <w:trPr>
          <w:cantSplit/>
        </w:trPr>
        <w:tc>
          <w:tcPr>
            <w:tcW w:w="3690" w:type="dxa"/>
          </w:tcPr>
          <w:p w14:paraId="48D4A946" w14:textId="77777777" w:rsidR="00224F6E" w:rsidRPr="00E111CA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left="10"/>
              <w:rPr>
                <w:b/>
                <w:bCs/>
              </w:rPr>
            </w:pPr>
            <w:r w:rsidRPr="00380C8F">
              <w:rPr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6EB0A8" w14:textId="24A59BEC" w:rsidR="00224F6E" w:rsidRPr="00FC29D7" w:rsidRDefault="001D5E7A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FC29D7">
              <w:rPr>
                <w:b/>
                <w:bCs/>
              </w:rPr>
              <w:t>313,072</w:t>
            </w:r>
          </w:p>
        </w:tc>
        <w:tc>
          <w:tcPr>
            <w:tcW w:w="270" w:type="dxa"/>
          </w:tcPr>
          <w:p w14:paraId="2E7BE8C9" w14:textId="77777777" w:rsidR="00224F6E" w:rsidRPr="00114E6D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9E32FF" w14:textId="1FE4B850" w:rsidR="00224F6E" w:rsidRPr="00FC29D7" w:rsidRDefault="00224F6E" w:rsidP="00FC29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FC29D7">
              <w:rPr>
                <w:b/>
                <w:bCs/>
              </w:rPr>
              <w:t>317,312</w:t>
            </w:r>
          </w:p>
        </w:tc>
        <w:tc>
          <w:tcPr>
            <w:tcW w:w="270" w:type="dxa"/>
          </w:tcPr>
          <w:p w14:paraId="6A174184" w14:textId="77777777" w:rsidR="00224F6E" w:rsidRPr="00114E6D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395FD7" w14:textId="1CA3F5DE" w:rsidR="00224F6E" w:rsidRPr="00942A08" w:rsidRDefault="005023A4" w:rsidP="00114E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5023A4">
              <w:rPr>
                <w:b/>
                <w:bCs/>
              </w:rPr>
              <w:t>313,072</w:t>
            </w:r>
          </w:p>
        </w:tc>
        <w:tc>
          <w:tcPr>
            <w:tcW w:w="270" w:type="dxa"/>
          </w:tcPr>
          <w:p w14:paraId="491E6A63" w14:textId="77777777" w:rsidR="00224F6E" w:rsidRPr="00114E6D" w:rsidRDefault="00224F6E" w:rsidP="00224F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E4230B" w14:textId="46C3CD24" w:rsidR="00224F6E" w:rsidRPr="007A2A83" w:rsidRDefault="00224F6E" w:rsidP="00114E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b/>
                <w:bCs/>
                <w:szCs w:val="28"/>
              </w:rPr>
            </w:pPr>
            <w:r>
              <w:rPr>
                <w:b/>
                <w:bCs/>
              </w:rPr>
              <w:t>317,312</w:t>
            </w:r>
          </w:p>
        </w:tc>
      </w:tr>
      <w:tr w:rsidR="00B357DD" w:rsidRPr="000D1F45" w14:paraId="0E688A9C" w14:textId="77777777" w:rsidTr="00234491">
        <w:trPr>
          <w:cantSplit/>
        </w:trPr>
        <w:tc>
          <w:tcPr>
            <w:tcW w:w="3690" w:type="dxa"/>
          </w:tcPr>
          <w:p w14:paraId="3AF04B6D" w14:textId="77777777" w:rsidR="00B357DD" w:rsidRPr="00380C8F" w:rsidRDefault="00B357DD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2F8A594F" w14:textId="77777777" w:rsidR="00B357DD" w:rsidRDefault="00B357DD" w:rsidP="00E47C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6990F4D4" w14:textId="77777777" w:rsidR="00B357DD" w:rsidRPr="003363BF" w:rsidRDefault="00B357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790D4DA4" w14:textId="77777777" w:rsidR="00B357DD" w:rsidRPr="000F3207" w:rsidRDefault="00B357DD" w:rsidP="00E4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24F6E" w:rsidRPr="000D1F45" w14:paraId="7C1776FF" w14:textId="77777777" w:rsidTr="00234491">
        <w:trPr>
          <w:cantSplit/>
        </w:trPr>
        <w:tc>
          <w:tcPr>
            <w:tcW w:w="3690" w:type="dxa"/>
          </w:tcPr>
          <w:p w14:paraId="0FA529CD" w14:textId="77777777" w:rsidR="00224F6E" w:rsidRPr="00380C8F" w:rsidRDefault="00224F6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4E41681A" w14:textId="77777777" w:rsidR="00224F6E" w:rsidRPr="003363BF" w:rsidRDefault="00224F6E" w:rsidP="00E47C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3E4383FD" w14:textId="77777777" w:rsidR="00224F6E" w:rsidRPr="003363BF" w:rsidRDefault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3F2B52E2" w14:textId="77777777" w:rsidR="00224F6E" w:rsidRPr="000F3207" w:rsidRDefault="00224F6E" w:rsidP="00E4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24F6E" w:rsidRPr="000D1F45" w14:paraId="3B0814C7" w14:textId="77777777" w:rsidTr="00234491">
        <w:trPr>
          <w:cantSplit/>
        </w:trPr>
        <w:tc>
          <w:tcPr>
            <w:tcW w:w="3690" w:type="dxa"/>
          </w:tcPr>
          <w:p w14:paraId="2B3D1F1B" w14:textId="4C7FC2C7" w:rsidR="00224F6E" w:rsidRPr="00380C8F" w:rsidRDefault="00224F6E" w:rsidP="00E47CF0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62DF1C0F" w14:textId="77777777" w:rsidR="00224F6E" w:rsidRPr="003363BF" w:rsidRDefault="00224F6E" w:rsidP="00E47C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24444FB5" w14:textId="77777777" w:rsidR="00224F6E" w:rsidRPr="003363BF" w:rsidRDefault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6BB28793" w14:textId="77777777" w:rsidR="00224F6E" w:rsidRPr="003363BF" w:rsidRDefault="00224F6E" w:rsidP="00E4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24F6E" w:rsidRPr="000D1F45" w14:paraId="2336EC5A" w14:textId="77777777" w:rsidTr="00234491">
        <w:trPr>
          <w:cantSplit/>
        </w:trPr>
        <w:tc>
          <w:tcPr>
            <w:tcW w:w="3690" w:type="dxa"/>
          </w:tcPr>
          <w:p w14:paraId="4011F23B" w14:textId="77777777" w:rsidR="00224F6E" w:rsidRPr="00380C8F" w:rsidRDefault="00224F6E" w:rsidP="00224F6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0B869668" w14:textId="772604C3" w:rsidR="00224F6E" w:rsidRPr="000A529C" w:rsidRDefault="00224F6E" w:rsidP="00E47C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31 </w:t>
            </w:r>
            <w:r w:rsidRPr="00621DAE">
              <w:rPr>
                <w:rFonts w:cs="Times New Roman"/>
                <w:spacing w:val="-6"/>
              </w:rPr>
              <w:t>March</w:t>
            </w:r>
          </w:p>
        </w:tc>
        <w:tc>
          <w:tcPr>
            <w:tcW w:w="270" w:type="dxa"/>
          </w:tcPr>
          <w:p w14:paraId="4544C682" w14:textId="77777777" w:rsidR="00224F6E" w:rsidRPr="000A529C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8041F0" w14:textId="58044C9A" w:rsidR="00224F6E" w:rsidRPr="000A529C" w:rsidRDefault="00224F6E" w:rsidP="00E47C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31 </w:t>
            </w:r>
            <w:r w:rsidRPr="00621DAE">
              <w:rPr>
                <w:rFonts w:cs="Times New Roman"/>
                <w:spacing w:val="-6"/>
              </w:rPr>
              <w:t>December</w:t>
            </w:r>
          </w:p>
        </w:tc>
        <w:tc>
          <w:tcPr>
            <w:tcW w:w="270" w:type="dxa"/>
          </w:tcPr>
          <w:p w14:paraId="256E96CA" w14:textId="77777777" w:rsidR="00224F6E" w:rsidRPr="000A529C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E9B8DF0" w14:textId="4C17A532" w:rsidR="00224F6E" w:rsidRPr="000A529C" w:rsidRDefault="00224F6E" w:rsidP="00E47C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31 </w:t>
            </w:r>
            <w:r>
              <w:rPr>
                <w:rFonts w:cstheme="minorBidi"/>
              </w:rPr>
              <w:t>March</w:t>
            </w:r>
          </w:p>
        </w:tc>
        <w:tc>
          <w:tcPr>
            <w:tcW w:w="270" w:type="dxa"/>
          </w:tcPr>
          <w:p w14:paraId="50A0FFC3" w14:textId="77777777" w:rsidR="00224F6E" w:rsidRPr="000A529C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80B1EF" w14:textId="43307090" w:rsidR="00224F6E" w:rsidRPr="000A529C" w:rsidRDefault="00224F6E" w:rsidP="00E47C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1F5792">
              <w:rPr>
                <w:rFonts w:cs="Times New Roman"/>
                <w:spacing w:val="-6"/>
              </w:rPr>
              <w:t>31 December</w:t>
            </w:r>
          </w:p>
        </w:tc>
      </w:tr>
      <w:tr w:rsidR="00224F6E" w:rsidRPr="000D1F45" w14:paraId="687C8065" w14:textId="77777777" w:rsidTr="00234491">
        <w:trPr>
          <w:cantSplit/>
        </w:trPr>
        <w:tc>
          <w:tcPr>
            <w:tcW w:w="3690" w:type="dxa"/>
          </w:tcPr>
          <w:p w14:paraId="6A6A52AD" w14:textId="5C602861" w:rsidR="00224F6E" w:rsidRPr="00380C8F" w:rsidRDefault="00B604D9" w:rsidP="00224F6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  <w:r w:rsidRPr="00202004">
              <w:rPr>
                <w:b/>
                <w:bCs/>
                <w:i/>
                <w:iCs/>
              </w:rPr>
              <w:t>Deposits from customers for utilitie</w:t>
            </w:r>
            <w:r>
              <w:rPr>
                <w:b/>
                <w:bCs/>
                <w:i/>
                <w:iCs/>
              </w:rPr>
              <w:t>s</w:t>
            </w:r>
          </w:p>
        </w:tc>
        <w:tc>
          <w:tcPr>
            <w:tcW w:w="1170" w:type="dxa"/>
          </w:tcPr>
          <w:p w14:paraId="0BF29EB4" w14:textId="345B262B" w:rsidR="00224F6E" w:rsidRDefault="00224F6E" w:rsidP="00E47C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75BF096C" w14:textId="77777777" w:rsidR="00224F6E" w:rsidRPr="000A529C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CD9709E" w14:textId="27D42201" w:rsidR="00224F6E" w:rsidRDefault="00224F6E" w:rsidP="00E47C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  <w:tc>
          <w:tcPr>
            <w:tcW w:w="270" w:type="dxa"/>
          </w:tcPr>
          <w:p w14:paraId="7CC224F4" w14:textId="77777777" w:rsidR="00224F6E" w:rsidRPr="000A529C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F109063" w14:textId="102946CD" w:rsidR="00224F6E" w:rsidRDefault="00224F6E" w:rsidP="00E47C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79800798" w14:textId="77777777" w:rsidR="00224F6E" w:rsidRPr="000A529C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FB0460F" w14:textId="1A8DD00F" w:rsidR="00224F6E" w:rsidRDefault="00224F6E" w:rsidP="00E47C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</w:tr>
      <w:tr w:rsidR="00224F6E" w:rsidRPr="000D1F45" w14:paraId="1ED7934E" w14:textId="77777777" w:rsidTr="00234491">
        <w:trPr>
          <w:cantSplit/>
        </w:trPr>
        <w:tc>
          <w:tcPr>
            <w:tcW w:w="3690" w:type="dxa"/>
          </w:tcPr>
          <w:p w14:paraId="0D15F9F6" w14:textId="77777777" w:rsidR="00224F6E" w:rsidRPr="00380C8F" w:rsidRDefault="00224F6E" w:rsidP="00224F6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490" w:type="dxa"/>
            <w:gridSpan w:val="7"/>
          </w:tcPr>
          <w:p w14:paraId="1F230DDD" w14:textId="77777777" w:rsidR="00224F6E" w:rsidRPr="00D675DD" w:rsidRDefault="00224F6E" w:rsidP="00E4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224F6E" w:rsidRPr="000D1F45" w14:paraId="4F800086" w14:textId="77777777" w:rsidTr="00234491">
        <w:trPr>
          <w:cantSplit/>
          <w:trHeight w:val="60"/>
        </w:trPr>
        <w:tc>
          <w:tcPr>
            <w:tcW w:w="3690" w:type="dxa"/>
          </w:tcPr>
          <w:p w14:paraId="4F3ADDC5" w14:textId="77777777" w:rsidR="00224F6E" w:rsidRPr="00380C8F" w:rsidRDefault="00224F6E" w:rsidP="00224F6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490" w:type="dxa"/>
            <w:gridSpan w:val="7"/>
          </w:tcPr>
          <w:p w14:paraId="205A9E84" w14:textId="77777777" w:rsidR="00224F6E" w:rsidRPr="00D675DD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24F6E" w:rsidRPr="000D1F45" w14:paraId="523F80E2" w14:textId="77777777" w:rsidTr="00234491">
        <w:trPr>
          <w:cantSplit/>
        </w:trPr>
        <w:tc>
          <w:tcPr>
            <w:tcW w:w="3690" w:type="dxa"/>
          </w:tcPr>
          <w:p w14:paraId="7CA0F4F6" w14:textId="77777777" w:rsidR="00224F6E" w:rsidRPr="00C17981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C5281">
              <w:t>Joint venture</w:t>
            </w:r>
            <w:r>
              <w:t>s</w:t>
            </w:r>
          </w:p>
        </w:tc>
        <w:tc>
          <w:tcPr>
            <w:tcW w:w="1170" w:type="dxa"/>
          </w:tcPr>
          <w:p w14:paraId="45E26ADE" w14:textId="27B9E09D" w:rsidR="00224F6E" w:rsidRPr="00621DAE" w:rsidRDefault="00E47CF0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621DAE">
              <w:t>215</w:t>
            </w:r>
          </w:p>
        </w:tc>
        <w:tc>
          <w:tcPr>
            <w:tcW w:w="270" w:type="dxa"/>
          </w:tcPr>
          <w:p w14:paraId="1A2A96E6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EEBBDA2" w14:textId="4C55127E" w:rsidR="00224F6E" w:rsidRPr="00621DAE" w:rsidRDefault="00224F6E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621DAE">
              <w:t>215</w:t>
            </w:r>
          </w:p>
        </w:tc>
        <w:tc>
          <w:tcPr>
            <w:tcW w:w="270" w:type="dxa"/>
          </w:tcPr>
          <w:p w14:paraId="64D6E603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342EC2A" w14:textId="495B01F5" w:rsidR="00224F6E" w:rsidRPr="00D675DD" w:rsidRDefault="00E47CF0" w:rsidP="00E47C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E47CF0">
              <w:t>215</w:t>
            </w:r>
          </w:p>
        </w:tc>
        <w:tc>
          <w:tcPr>
            <w:tcW w:w="270" w:type="dxa"/>
          </w:tcPr>
          <w:p w14:paraId="596AD063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1C94A97" w14:textId="47F2EA7C" w:rsidR="00224F6E" w:rsidRPr="00494BCF" w:rsidRDefault="00224F6E" w:rsidP="00E47C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>
              <w:t>215</w:t>
            </w:r>
          </w:p>
        </w:tc>
      </w:tr>
      <w:tr w:rsidR="00224F6E" w:rsidRPr="000D1F45" w14:paraId="74FCECC0" w14:textId="77777777" w:rsidTr="00234491">
        <w:trPr>
          <w:cantSplit/>
        </w:trPr>
        <w:tc>
          <w:tcPr>
            <w:tcW w:w="3690" w:type="dxa"/>
          </w:tcPr>
          <w:p w14:paraId="69404C05" w14:textId="77777777" w:rsidR="00224F6E" w:rsidRPr="00643B39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9C5281">
              <w:t>Other related parties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B14790" w14:textId="6E3A790B" w:rsidR="00224F6E" w:rsidRPr="00621DAE" w:rsidRDefault="00E47CF0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621DAE">
              <w:t>9</w:t>
            </w:r>
          </w:p>
        </w:tc>
        <w:tc>
          <w:tcPr>
            <w:tcW w:w="270" w:type="dxa"/>
          </w:tcPr>
          <w:p w14:paraId="461340CB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A991A5" w14:textId="56E4254F" w:rsidR="00224F6E" w:rsidRPr="00621DAE" w:rsidRDefault="00224F6E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621DAE">
              <w:t>9</w:t>
            </w:r>
          </w:p>
        </w:tc>
        <w:tc>
          <w:tcPr>
            <w:tcW w:w="270" w:type="dxa"/>
          </w:tcPr>
          <w:p w14:paraId="63456857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C0C61E" w14:textId="47801A34" w:rsidR="00224F6E" w:rsidRPr="00D675DD" w:rsidRDefault="00E47CF0" w:rsidP="00E47C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9</w:t>
            </w:r>
          </w:p>
        </w:tc>
        <w:tc>
          <w:tcPr>
            <w:tcW w:w="270" w:type="dxa"/>
          </w:tcPr>
          <w:p w14:paraId="167D580C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A7949B" w14:textId="0B525BAA" w:rsidR="00224F6E" w:rsidRPr="00494BCF" w:rsidRDefault="00224F6E" w:rsidP="00E47C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>
              <w:t>9</w:t>
            </w:r>
          </w:p>
        </w:tc>
      </w:tr>
      <w:tr w:rsidR="00224F6E" w:rsidRPr="000D1F45" w14:paraId="1A38C2E5" w14:textId="77777777" w:rsidTr="00234491">
        <w:trPr>
          <w:cantSplit/>
        </w:trPr>
        <w:tc>
          <w:tcPr>
            <w:tcW w:w="3690" w:type="dxa"/>
          </w:tcPr>
          <w:p w14:paraId="261377EA" w14:textId="77777777" w:rsidR="00224F6E" w:rsidRPr="00C46E2B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 w:rsidRPr="00643B39">
              <w:rPr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EC10B7" w14:textId="25199BBF" w:rsidR="00224F6E" w:rsidRPr="00621DAE" w:rsidRDefault="00E47CF0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621DAE">
              <w:rPr>
                <w:b/>
                <w:bCs/>
              </w:rPr>
              <w:t>224</w:t>
            </w:r>
          </w:p>
        </w:tc>
        <w:tc>
          <w:tcPr>
            <w:tcW w:w="270" w:type="dxa"/>
          </w:tcPr>
          <w:p w14:paraId="224A2BFA" w14:textId="77777777" w:rsidR="00224F6E" w:rsidRPr="00E47CF0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85D417" w14:textId="6299E68F" w:rsidR="00224F6E" w:rsidRPr="00621DAE" w:rsidRDefault="00224F6E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621DAE">
              <w:rPr>
                <w:b/>
                <w:bCs/>
              </w:rPr>
              <w:t>224</w:t>
            </w:r>
          </w:p>
        </w:tc>
        <w:tc>
          <w:tcPr>
            <w:tcW w:w="270" w:type="dxa"/>
          </w:tcPr>
          <w:p w14:paraId="332627A9" w14:textId="77777777" w:rsidR="00224F6E" w:rsidRPr="00E47CF0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CC45CD" w14:textId="1E6C3205" w:rsidR="00224F6E" w:rsidRPr="00190E67" w:rsidRDefault="00E47CF0" w:rsidP="00E47C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E47CF0">
              <w:rPr>
                <w:b/>
                <w:bCs/>
              </w:rPr>
              <w:t>224</w:t>
            </w:r>
          </w:p>
        </w:tc>
        <w:tc>
          <w:tcPr>
            <w:tcW w:w="270" w:type="dxa"/>
          </w:tcPr>
          <w:p w14:paraId="0C9EA749" w14:textId="77777777" w:rsidR="00224F6E" w:rsidRPr="00E47CF0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845EE1" w14:textId="3A212875" w:rsidR="00224F6E" w:rsidRPr="00190E67" w:rsidRDefault="00224F6E" w:rsidP="00E47C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b/>
                <w:bCs/>
                <w:szCs w:val="28"/>
              </w:rPr>
            </w:pPr>
            <w:r>
              <w:rPr>
                <w:b/>
                <w:bCs/>
              </w:rPr>
              <w:t>224</w:t>
            </w:r>
          </w:p>
        </w:tc>
      </w:tr>
    </w:tbl>
    <w:p w14:paraId="0E9986EA" w14:textId="77777777" w:rsidR="00224F6E" w:rsidRDefault="00224F6E" w:rsidP="00224F6E">
      <w:pPr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245A126C" w14:textId="3B6737E9" w:rsidR="00B604D9" w:rsidRDefault="00B60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br w:type="page"/>
      </w:r>
    </w:p>
    <w:p w14:paraId="6CFFC853" w14:textId="24D6381B" w:rsidR="008A2155" w:rsidRDefault="008A2155" w:rsidP="0066535F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bookmarkStart w:id="1" w:name="_Hlk8153707"/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Trade accounts receivable</w:t>
      </w:r>
    </w:p>
    <w:p w14:paraId="514A606E" w14:textId="7A15B51D" w:rsidR="008A2155" w:rsidRPr="00564BD9" w:rsidRDefault="008A2155" w:rsidP="00564BD9">
      <w:pPr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224F6E" w:rsidRPr="000D1F45" w14:paraId="4B1F9B40" w14:textId="77777777" w:rsidTr="00234491">
        <w:trPr>
          <w:cantSplit/>
        </w:trPr>
        <w:tc>
          <w:tcPr>
            <w:tcW w:w="3690" w:type="dxa"/>
          </w:tcPr>
          <w:p w14:paraId="43AB0418" w14:textId="77777777" w:rsidR="00224F6E" w:rsidRPr="00380C8F" w:rsidRDefault="00224F6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12C8DD45" w14:textId="77777777" w:rsidR="00224F6E" w:rsidRPr="003363BF" w:rsidRDefault="00224F6E" w:rsidP="001E54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3EDD5DA8" w14:textId="77777777" w:rsidR="00224F6E" w:rsidRPr="003363BF" w:rsidRDefault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4D5EDBB5" w14:textId="77777777" w:rsidR="00224F6E" w:rsidRPr="000F3207" w:rsidRDefault="00224F6E" w:rsidP="001E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24F6E" w:rsidRPr="000D1F45" w14:paraId="6CA41D6D" w14:textId="77777777" w:rsidTr="00234491">
        <w:trPr>
          <w:cantSplit/>
        </w:trPr>
        <w:tc>
          <w:tcPr>
            <w:tcW w:w="3690" w:type="dxa"/>
          </w:tcPr>
          <w:p w14:paraId="1693C0B1" w14:textId="77777777" w:rsidR="00224F6E" w:rsidRPr="00380C8F" w:rsidRDefault="00224F6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3D5402FE" w14:textId="77777777" w:rsidR="00224F6E" w:rsidRPr="003363BF" w:rsidRDefault="00224F6E" w:rsidP="001E54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5B03A90E" w14:textId="77777777" w:rsidR="00224F6E" w:rsidRPr="003363BF" w:rsidRDefault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367975AC" w14:textId="77777777" w:rsidR="00224F6E" w:rsidRPr="003363BF" w:rsidRDefault="00224F6E" w:rsidP="001E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24F6E" w:rsidRPr="000D1F45" w14:paraId="4FFE2D93" w14:textId="77777777" w:rsidTr="00234491">
        <w:trPr>
          <w:cantSplit/>
        </w:trPr>
        <w:tc>
          <w:tcPr>
            <w:tcW w:w="3690" w:type="dxa"/>
          </w:tcPr>
          <w:p w14:paraId="6F09C58C" w14:textId="6B55E042" w:rsidR="00224F6E" w:rsidRPr="00380C8F" w:rsidRDefault="00224F6E" w:rsidP="00224F6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64EC7BE0" w14:textId="29BA8583" w:rsidR="00224F6E" w:rsidRPr="00621DAE" w:rsidRDefault="00224F6E" w:rsidP="001E54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spacing w:val="-6"/>
              </w:rPr>
            </w:pPr>
            <w:r w:rsidRPr="00621DAE">
              <w:rPr>
                <w:rFonts w:cs="Times New Roman"/>
                <w:spacing w:val="-6"/>
              </w:rPr>
              <w:t>31 March</w:t>
            </w:r>
          </w:p>
        </w:tc>
        <w:tc>
          <w:tcPr>
            <w:tcW w:w="270" w:type="dxa"/>
          </w:tcPr>
          <w:p w14:paraId="5F592F7E" w14:textId="77777777" w:rsidR="00224F6E" w:rsidRPr="00621DAE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7FDCEC" w14:textId="769F39DE" w:rsidR="00224F6E" w:rsidRPr="00621DAE" w:rsidRDefault="00224F6E" w:rsidP="001E54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spacing w:val="-6"/>
              </w:rPr>
            </w:pPr>
            <w:r w:rsidRPr="00621DAE">
              <w:rPr>
                <w:rFonts w:cs="Times New Roman"/>
                <w:spacing w:val="-6"/>
              </w:rPr>
              <w:t>31 December</w:t>
            </w:r>
          </w:p>
        </w:tc>
        <w:tc>
          <w:tcPr>
            <w:tcW w:w="270" w:type="dxa"/>
          </w:tcPr>
          <w:p w14:paraId="734B3601" w14:textId="77777777" w:rsidR="00224F6E" w:rsidRPr="000A529C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763B056" w14:textId="10832E11" w:rsidR="00224F6E" w:rsidRPr="000A529C" w:rsidRDefault="00224F6E" w:rsidP="001E54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31 </w:t>
            </w:r>
            <w:r>
              <w:rPr>
                <w:rFonts w:cstheme="minorBidi"/>
              </w:rPr>
              <w:t>March</w:t>
            </w:r>
          </w:p>
        </w:tc>
        <w:tc>
          <w:tcPr>
            <w:tcW w:w="270" w:type="dxa"/>
          </w:tcPr>
          <w:p w14:paraId="3670A357" w14:textId="77777777" w:rsidR="00224F6E" w:rsidRPr="000A529C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37211E" w14:textId="54B13CD5" w:rsidR="00224F6E" w:rsidRPr="000A529C" w:rsidRDefault="00224F6E" w:rsidP="001E54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1F5792">
              <w:rPr>
                <w:rFonts w:cs="Times New Roman"/>
                <w:spacing w:val="-6"/>
              </w:rPr>
              <w:t>31 December</w:t>
            </w:r>
          </w:p>
        </w:tc>
      </w:tr>
      <w:tr w:rsidR="00224F6E" w:rsidRPr="000D1F45" w14:paraId="7435EBF4" w14:textId="77777777" w:rsidTr="00234491">
        <w:trPr>
          <w:cantSplit/>
        </w:trPr>
        <w:tc>
          <w:tcPr>
            <w:tcW w:w="3690" w:type="dxa"/>
          </w:tcPr>
          <w:p w14:paraId="056A4728" w14:textId="77777777" w:rsidR="00224F6E" w:rsidRDefault="00224F6E" w:rsidP="00224F6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5938846C" w14:textId="2E778CF3" w:rsidR="00224F6E" w:rsidRDefault="00224F6E" w:rsidP="001E54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683D1A98" w14:textId="77777777" w:rsidR="00224F6E" w:rsidRPr="000A529C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3220A0" w14:textId="3B670A63" w:rsidR="00224F6E" w:rsidRDefault="00224F6E" w:rsidP="001E54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  <w:tc>
          <w:tcPr>
            <w:tcW w:w="270" w:type="dxa"/>
          </w:tcPr>
          <w:p w14:paraId="1D1A40B7" w14:textId="77777777" w:rsidR="00224F6E" w:rsidRPr="000A529C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33174DD" w14:textId="7B065612" w:rsidR="00224F6E" w:rsidRDefault="00224F6E" w:rsidP="001E54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6B5D0797" w14:textId="77777777" w:rsidR="00224F6E" w:rsidRPr="000A529C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F92CBB" w14:textId="3D20F623" w:rsidR="00224F6E" w:rsidRDefault="00224F6E" w:rsidP="001E54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</w:tr>
      <w:tr w:rsidR="00224F6E" w:rsidRPr="000D1F45" w14:paraId="381FA39C" w14:textId="77777777" w:rsidTr="00234491">
        <w:trPr>
          <w:cantSplit/>
        </w:trPr>
        <w:tc>
          <w:tcPr>
            <w:tcW w:w="3690" w:type="dxa"/>
          </w:tcPr>
          <w:p w14:paraId="65274AA6" w14:textId="77777777" w:rsidR="00224F6E" w:rsidRPr="00380C8F" w:rsidRDefault="00224F6E" w:rsidP="00224F6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490" w:type="dxa"/>
            <w:gridSpan w:val="7"/>
          </w:tcPr>
          <w:p w14:paraId="2F67B1E0" w14:textId="77777777" w:rsidR="00224F6E" w:rsidRPr="00D675DD" w:rsidRDefault="00224F6E" w:rsidP="001E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224F6E" w:rsidRPr="000D1F45" w14:paraId="1511A4EB" w14:textId="77777777" w:rsidTr="00234491">
        <w:trPr>
          <w:cantSplit/>
        </w:trPr>
        <w:tc>
          <w:tcPr>
            <w:tcW w:w="3690" w:type="dxa"/>
          </w:tcPr>
          <w:p w14:paraId="30D46B38" w14:textId="77777777" w:rsidR="00224F6E" w:rsidRPr="00380C8F" w:rsidRDefault="00224F6E" w:rsidP="00224F6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490" w:type="dxa"/>
            <w:gridSpan w:val="7"/>
          </w:tcPr>
          <w:p w14:paraId="60220B20" w14:textId="77777777" w:rsidR="00224F6E" w:rsidRPr="00D675DD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24F6E" w:rsidRPr="000D1F45" w14:paraId="31E615A3" w14:textId="77777777" w:rsidTr="00234491">
        <w:trPr>
          <w:cantSplit/>
        </w:trPr>
        <w:tc>
          <w:tcPr>
            <w:tcW w:w="3690" w:type="dxa"/>
          </w:tcPr>
          <w:p w14:paraId="60F07A20" w14:textId="77777777" w:rsidR="00224F6E" w:rsidRPr="00C17981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Within credit term</w:t>
            </w:r>
          </w:p>
        </w:tc>
        <w:tc>
          <w:tcPr>
            <w:tcW w:w="1170" w:type="dxa"/>
          </w:tcPr>
          <w:p w14:paraId="048A04A8" w14:textId="344715B2" w:rsidR="00224F6E" w:rsidRPr="00F868DD" w:rsidRDefault="00F868DD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868DD">
              <w:t>58,130</w:t>
            </w:r>
          </w:p>
        </w:tc>
        <w:tc>
          <w:tcPr>
            <w:tcW w:w="270" w:type="dxa"/>
          </w:tcPr>
          <w:p w14:paraId="3DE14B24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70C8111" w14:textId="347C9C17" w:rsidR="00224F6E" w:rsidRPr="00621DAE" w:rsidRDefault="00224F6E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621DAE">
              <w:t>58,853</w:t>
            </w:r>
          </w:p>
        </w:tc>
        <w:tc>
          <w:tcPr>
            <w:tcW w:w="270" w:type="dxa"/>
          </w:tcPr>
          <w:p w14:paraId="05C02C9D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87C48CB" w14:textId="6182FBB3" w:rsidR="00224F6E" w:rsidRPr="00D675DD" w:rsidRDefault="00F868DD" w:rsidP="00415EC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868DD">
              <w:t>58,130</w:t>
            </w:r>
          </w:p>
        </w:tc>
        <w:tc>
          <w:tcPr>
            <w:tcW w:w="270" w:type="dxa"/>
          </w:tcPr>
          <w:p w14:paraId="130171B6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973FE0D" w14:textId="1B161076" w:rsidR="00224F6E" w:rsidRPr="00494BCF" w:rsidRDefault="00224F6E" w:rsidP="00415E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>
              <w:t>58,853</w:t>
            </w:r>
          </w:p>
        </w:tc>
      </w:tr>
      <w:tr w:rsidR="00224F6E" w:rsidRPr="000D1F45" w14:paraId="2CDEA47B" w14:textId="77777777" w:rsidTr="00234491">
        <w:trPr>
          <w:cantSplit/>
        </w:trPr>
        <w:tc>
          <w:tcPr>
            <w:tcW w:w="3690" w:type="dxa"/>
          </w:tcPr>
          <w:p w14:paraId="62D8CAAE" w14:textId="77777777" w:rsidR="00224F6E" w:rsidRPr="00E9578E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1170" w:type="dxa"/>
          </w:tcPr>
          <w:p w14:paraId="31E46574" w14:textId="77777777" w:rsidR="00224F6E" w:rsidRPr="00F868DD" w:rsidRDefault="00224F6E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2214F0BA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863E464" w14:textId="77777777" w:rsidR="00224F6E" w:rsidRPr="00621DAE" w:rsidRDefault="00224F6E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4B3D9B7B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5829EA5" w14:textId="77777777" w:rsidR="00224F6E" w:rsidRDefault="00224F6E" w:rsidP="00415EC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4F0CD511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A56BEB3" w14:textId="77777777" w:rsidR="00224F6E" w:rsidRPr="00705070" w:rsidRDefault="00224F6E" w:rsidP="00415E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</w:p>
        </w:tc>
      </w:tr>
      <w:tr w:rsidR="00224F6E" w:rsidRPr="000D1F45" w14:paraId="2EA1303B" w14:textId="77777777" w:rsidTr="00234491">
        <w:trPr>
          <w:cantSplit/>
        </w:trPr>
        <w:tc>
          <w:tcPr>
            <w:tcW w:w="3690" w:type="dxa"/>
          </w:tcPr>
          <w:p w14:paraId="7458D926" w14:textId="77777777" w:rsidR="00224F6E" w:rsidRPr="00E9578E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Less than 3 months</w:t>
            </w:r>
          </w:p>
        </w:tc>
        <w:tc>
          <w:tcPr>
            <w:tcW w:w="1170" w:type="dxa"/>
            <w:vAlign w:val="bottom"/>
          </w:tcPr>
          <w:p w14:paraId="0F8F782D" w14:textId="26181778" w:rsidR="00224F6E" w:rsidRPr="00F868DD" w:rsidRDefault="00F868DD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868DD">
              <w:t>5,338</w:t>
            </w:r>
          </w:p>
        </w:tc>
        <w:tc>
          <w:tcPr>
            <w:tcW w:w="270" w:type="dxa"/>
          </w:tcPr>
          <w:p w14:paraId="0E020315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E3D00F6" w14:textId="709E721F" w:rsidR="00224F6E" w:rsidRPr="00621DAE" w:rsidRDefault="00224F6E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621DAE">
              <w:t>3,839</w:t>
            </w:r>
          </w:p>
        </w:tc>
        <w:tc>
          <w:tcPr>
            <w:tcW w:w="270" w:type="dxa"/>
          </w:tcPr>
          <w:p w14:paraId="055AD063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vAlign w:val="bottom"/>
          </w:tcPr>
          <w:p w14:paraId="07F9128D" w14:textId="78FEE0BC" w:rsidR="00224F6E" w:rsidRDefault="00F868DD" w:rsidP="00415EC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868DD">
              <w:t>5,338</w:t>
            </w:r>
          </w:p>
        </w:tc>
        <w:tc>
          <w:tcPr>
            <w:tcW w:w="270" w:type="dxa"/>
          </w:tcPr>
          <w:p w14:paraId="7949619E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F32E5A9" w14:textId="797581BC" w:rsidR="00224F6E" w:rsidRPr="00705070" w:rsidRDefault="00224F6E" w:rsidP="00415E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>
              <w:t>3,839</w:t>
            </w:r>
          </w:p>
        </w:tc>
      </w:tr>
      <w:tr w:rsidR="00224F6E" w:rsidRPr="000D1F45" w14:paraId="525C2C18" w14:textId="77777777" w:rsidTr="00234491">
        <w:trPr>
          <w:cantSplit/>
        </w:trPr>
        <w:tc>
          <w:tcPr>
            <w:tcW w:w="3690" w:type="dxa"/>
          </w:tcPr>
          <w:p w14:paraId="78C404DF" w14:textId="77777777" w:rsidR="00224F6E" w:rsidRPr="00E9578E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3 - 6 months</w:t>
            </w:r>
          </w:p>
        </w:tc>
        <w:tc>
          <w:tcPr>
            <w:tcW w:w="1170" w:type="dxa"/>
          </w:tcPr>
          <w:p w14:paraId="12FBDD1E" w14:textId="05492D37" w:rsidR="00224F6E" w:rsidRPr="00F868DD" w:rsidRDefault="00F868DD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868DD">
              <w:t>1,501</w:t>
            </w:r>
          </w:p>
        </w:tc>
        <w:tc>
          <w:tcPr>
            <w:tcW w:w="270" w:type="dxa"/>
          </w:tcPr>
          <w:p w14:paraId="635E9659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EBAB4FD" w14:textId="0440B26D" w:rsidR="00224F6E" w:rsidRPr="00621DAE" w:rsidRDefault="00224F6E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621DAE">
              <w:t>587</w:t>
            </w:r>
          </w:p>
        </w:tc>
        <w:tc>
          <w:tcPr>
            <w:tcW w:w="270" w:type="dxa"/>
          </w:tcPr>
          <w:p w14:paraId="1BBE33E4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AD96D78" w14:textId="65007CEA" w:rsidR="00224F6E" w:rsidRDefault="00F868DD" w:rsidP="00415EC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868DD">
              <w:t>1,501</w:t>
            </w:r>
          </w:p>
        </w:tc>
        <w:tc>
          <w:tcPr>
            <w:tcW w:w="270" w:type="dxa"/>
          </w:tcPr>
          <w:p w14:paraId="324984EA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97CC346" w14:textId="732A7916" w:rsidR="00224F6E" w:rsidRPr="00705070" w:rsidRDefault="00224F6E" w:rsidP="00415E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>
              <w:t>587</w:t>
            </w:r>
          </w:p>
        </w:tc>
      </w:tr>
      <w:tr w:rsidR="00224F6E" w:rsidRPr="000D1F45" w14:paraId="6D71D4DA" w14:textId="77777777" w:rsidTr="00234491">
        <w:trPr>
          <w:cantSplit/>
        </w:trPr>
        <w:tc>
          <w:tcPr>
            <w:tcW w:w="3690" w:type="dxa"/>
          </w:tcPr>
          <w:p w14:paraId="3514827D" w14:textId="77777777" w:rsidR="00224F6E" w:rsidRPr="00E9578E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6 - 12 months</w:t>
            </w:r>
          </w:p>
        </w:tc>
        <w:tc>
          <w:tcPr>
            <w:tcW w:w="1170" w:type="dxa"/>
          </w:tcPr>
          <w:p w14:paraId="6EDED338" w14:textId="6358498E" w:rsidR="00224F6E" w:rsidRPr="00F868DD" w:rsidRDefault="00F868DD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868DD">
              <w:t>374</w:t>
            </w:r>
          </w:p>
        </w:tc>
        <w:tc>
          <w:tcPr>
            <w:tcW w:w="270" w:type="dxa"/>
          </w:tcPr>
          <w:p w14:paraId="7559F511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71B7268" w14:textId="2C3BD0AC" w:rsidR="00224F6E" w:rsidRPr="00621DAE" w:rsidRDefault="00224F6E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621DAE">
              <w:t>94</w:t>
            </w:r>
          </w:p>
        </w:tc>
        <w:tc>
          <w:tcPr>
            <w:tcW w:w="270" w:type="dxa"/>
          </w:tcPr>
          <w:p w14:paraId="1300C28C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F342245" w14:textId="5EC4F725" w:rsidR="00224F6E" w:rsidRDefault="00F868DD" w:rsidP="00415EC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868DD">
              <w:t>374</w:t>
            </w:r>
          </w:p>
        </w:tc>
        <w:tc>
          <w:tcPr>
            <w:tcW w:w="270" w:type="dxa"/>
          </w:tcPr>
          <w:p w14:paraId="2E136764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9723541" w14:textId="6A60480C" w:rsidR="00224F6E" w:rsidRPr="00705070" w:rsidRDefault="00224F6E" w:rsidP="00415E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>
              <w:t>94</w:t>
            </w:r>
          </w:p>
        </w:tc>
      </w:tr>
      <w:tr w:rsidR="00224F6E" w:rsidRPr="000D1F45" w14:paraId="0C1EE859" w14:textId="77777777" w:rsidTr="00146747">
        <w:trPr>
          <w:cantSplit/>
        </w:trPr>
        <w:tc>
          <w:tcPr>
            <w:tcW w:w="3690" w:type="dxa"/>
          </w:tcPr>
          <w:p w14:paraId="42FFB205" w14:textId="77777777" w:rsidR="00224F6E" w:rsidRPr="00E9578E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Over 12 months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5D4959" w14:textId="4D0ABDBA" w:rsidR="00224F6E" w:rsidRPr="00F868DD" w:rsidRDefault="00F868DD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868DD">
              <w:t>2,552</w:t>
            </w:r>
          </w:p>
        </w:tc>
        <w:tc>
          <w:tcPr>
            <w:tcW w:w="270" w:type="dxa"/>
          </w:tcPr>
          <w:p w14:paraId="23D3CBE0" w14:textId="77777777" w:rsidR="00224F6E" w:rsidRPr="00CB0067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412379" w14:textId="4303C464" w:rsidR="00224F6E" w:rsidRPr="00621DAE" w:rsidRDefault="00224F6E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621DAE">
              <w:t>2,492</w:t>
            </w:r>
          </w:p>
        </w:tc>
        <w:tc>
          <w:tcPr>
            <w:tcW w:w="270" w:type="dxa"/>
          </w:tcPr>
          <w:p w14:paraId="50FA9D4A" w14:textId="77777777" w:rsidR="00224F6E" w:rsidRPr="00CB0067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7112E6" w14:textId="454A33FD" w:rsidR="00224F6E" w:rsidRPr="00CB0067" w:rsidRDefault="00F868DD" w:rsidP="00415EC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szCs w:val="28"/>
              </w:rPr>
            </w:pPr>
            <w:r w:rsidRPr="00F868DD">
              <w:t>2,552</w:t>
            </w:r>
          </w:p>
        </w:tc>
        <w:tc>
          <w:tcPr>
            <w:tcW w:w="270" w:type="dxa"/>
          </w:tcPr>
          <w:p w14:paraId="41EED46D" w14:textId="77777777" w:rsidR="00224F6E" w:rsidRPr="00CB0067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582F65" w14:textId="749F2914" w:rsidR="00224F6E" w:rsidRPr="00705070" w:rsidRDefault="00224F6E" w:rsidP="00415E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>
              <w:rPr>
                <w:szCs w:val="28"/>
              </w:rPr>
              <w:t>2,492</w:t>
            </w:r>
          </w:p>
        </w:tc>
      </w:tr>
      <w:tr w:rsidR="00224F6E" w:rsidRPr="000D1F45" w14:paraId="5F4F10D7" w14:textId="77777777" w:rsidTr="00146747">
        <w:trPr>
          <w:cantSplit/>
        </w:trPr>
        <w:tc>
          <w:tcPr>
            <w:tcW w:w="3690" w:type="dxa"/>
          </w:tcPr>
          <w:p w14:paraId="18C449B8" w14:textId="77777777" w:rsidR="00224F6E" w:rsidRPr="0000542F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054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4CE8D5" w14:textId="301D6D0D" w:rsidR="00224F6E" w:rsidRPr="00146747" w:rsidRDefault="00F868DD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146747">
              <w:rPr>
                <w:b/>
                <w:bCs/>
              </w:rPr>
              <w:t>67,895</w:t>
            </w:r>
          </w:p>
        </w:tc>
        <w:tc>
          <w:tcPr>
            <w:tcW w:w="270" w:type="dxa"/>
          </w:tcPr>
          <w:p w14:paraId="4A8D0B88" w14:textId="77777777" w:rsidR="00224F6E" w:rsidRPr="00415EC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0041F7" w14:textId="378E85F1" w:rsidR="00224F6E" w:rsidRPr="00621DAE" w:rsidRDefault="00224F6E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621DAE">
              <w:rPr>
                <w:b/>
                <w:bCs/>
              </w:rPr>
              <w:t>65,865</w:t>
            </w:r>
          </w:p>
        </w:tc>
        <w:tc>
          <w:tcPr>
            <w:tcW w:w="270" w:type="dxa"/>
          </w:tcPr>
          <w:p w14:paraId="44EF673D" w14:textId="77777777" w:rsidR="00224F6E" w:rsidRPr="00415EC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586614" w14:textId="4AB939D1" w:rsidR="00224F6E" w:rsidRPr="0000542F" w:rsidRDefault="00F868DD" w:rsidP="00415EC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F868DD">
              <w:rPr>
                <w:b/>
                <w:bCs/>
              </w:rPr>
              <w:t>67,895</w:t>
            </w:r>
          </w:p>
        </w:tc>
        <w:tc>
          <w:tcPr>
            <w:tcW w:w="270" w:type="dxa"/>
          </w:tcPr>
          <w:p w14:paraId="6D50DBB7" w14:textId="77777777" w:rsidR="00224F6E" w:rsidRPr="00415EC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09DC23" w14:textId="74A0B3D4" w:rsidR="00224F6E" w:rsidRPr="0000542F" w:rsidRDefault="00224F6E" w:rsidP="00415E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b/>
                <w:bCs/>
                <w:szCs w:val="28"/>
              </w:rPr>
            </w:pPr>
            <w:r>
              <w:rPr>
                <w:b/>
                <w:bCs/>
              </w:rPr>
              <w:t>65,865</w:t>
            </w:r>
          </w:p>
        </w:tc>
      </w:tr>
      <w:tr w:rsidR="00F868DD" w:rsidRPr="000D1F45" w14:paraId="1B8820AE" w14:textId="77777777" w:rsidTr="00146747">
        <w:trPr>
          <w:cantSplit/>
        </w:trPr>
        <w:tc>
          <w:tcPr>
            <w:tcW w:w="3690" w:type="dxa"/>
          </w:tcPr>
          <w:p w14:paraId="6516F38A" w14:textId="6F9E9A08" w:rsidR="00F868DD" w:rsidRPr="00DD5280" w:rsidRDefault="00F868DD" w:rsidP="00F8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A56E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00542F">
              <w:rPr>
                <w:rFonts w:ascii="Times New Roman" w:hAnsi="Times New Roman" w:cs="Times New Roman"/>
                <w:sz w:val="22"/>
                <w:szCs w:val="22"/>
              </w:rPr>
              <w:t xml:space="preserve"> allowance for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expected</w:t>
            </w:r>
          </w:p>
        </w:tc>
        <w:tc>
          <w:tcPr>
            <w:tcW w:w="1170" w:type="dxa"/>
          </w:tcPr>
          <w:p w14:paraId="3C89D019" w14:textId="77777777" w:rsidR="00F868DD" w:rsidRPr="00621DAE" w:rsidRDefault="00F868DD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0E011631" w14:textId="77777777" w:rsidR="00F868DD" w:rsidRPr="0000542F" w:rsidRDefault="00F868DD" w:rsidP="00F868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</w:tcPr>
          <w:p w14:paraId="5ABD17BD" w14:textId="77777777" w:rsidR="00F868DD" w:rsidRPr="00621DAE" w:rsidRDefault="00F868DD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23448182" w14:textId="77777777" w:rsidR="00F868DD" w:rsidRPr="0000542F" w:rsidRDefault="00F868DD" w:rsidP="00F868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</w:tcPr>
          <w:p w14:paraId="16291585" w14:textId="77777777" w:rsidR="00F868DD" w:rsidRPr="00415ECD" w:rsidRDefault="00F868DD" w:rsidP="00415EC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412B591F" w14:textId="77777777" w:rsidR="00F868DD" w:rsidRPr="0000542F" w:rsidRDefault="00F868DD" w:rsidP="00F868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</w:tcPr>
          <w:p w14:paraId="3706D0E1" w14:textId="77777777" w:rsidR="00F868DD" w:rsidRPr="00415ECD" w:rsidRDefault="00F868DD" w:rsidP="00415E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</w:p>
        </w:tc>
      </w:tr>
      <w:tr w:rsidR="00224F6E" w:rsidRPr="000D1F45" w14:paraId="4F5ABA48" w14:textId="77777777" w:rsidTr="00234491">
        <w:trPr>
          <w:cantSplit/>
        </w:trPr>
        <w:tc>
          <w:tcPr>
            <w:tcW w:w="3690" w:type="dxa"/>
          </w:tcPr>
          <w:p w14:paraId="5249CC6F" w14:textId="77777777" w:rsidR="00224F6E" w:rsidRPr="00A76EE1" w:rsidRDefault="00224F6E" w:rsidP="00224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credit loss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790104" w14:textId="73ED5573" w:rsidR="00224F6E" w:rsidRPr="00F868DD" w:rsidRDefault="00F868DD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868DD">
              <w:t>(3,103)</w:t>
            </w:r>
          </w:p>
        </w:tc>
        <w:tc>
          <w:tcPr>
            <w:tcW w:w="270" w:type="dxa"/>
          </w:tcPr>
          <w:p w14:paraId="1728BB04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7EFDD0" w14:textId="40D42C68" w:rsidR="00224F6E" w:rsidRPr="00621DAE" w:rsidRDefault="00224F6E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621DAE">
              <w:t>(3,240)</w:t>
            </w:r>
          </w:p>
        </w:tc>
        <w:tc>
          <w:tcPr>
            <w:tcW w:w="270" w:type="dxa"/>
          </w:tcPr>
          <w:p w14:paraId="35DBEB7B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A3A503" w14:textId="3EEBD6A6" w:rsidR="00224F6E" w:rsidRPr="009C5281" w:rsidRDefault="00F868DD" w:rsidP="00415EC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868DD">
              <w:t>(3,103)</w:t>
            </w:r>
          </w:p>
        </w:tc>
        <w:tc>
          <w:tcPr>
            <w:tcW w:w="270" w:type="dxa"/>
          </w:tcPr>
          <w:p w14:paraId="07FE23B5" w14:textId="77777777" w:rsidR="00224F6E" w:rsidRPr="00D675D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791D02" w14:textId="2AFEEB22" w:rsidR="00224F6E" w:rsidRPr="009C5281" w:rsidRDefault="00224F6E" w:rsidP="00415E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>
              <w:t>(3,240)</w:t>
            </w:r>
          </w:p>
        </w:tc>
      </w:tr>
      <w:tr w:rsidR="00224F6E" w:rsidRPr="000D1F45" w14:paraId="4148A4BE" w14:textId="77777777" w:rsidTr="00234491">
        <w:trPr>
          <w:cantSplit/>
        </w:trPr>
        <w:tc>
          <w:tcPr>
            <w:tcW w:w="3690" w:type="dxa"/>
          </w:tcPr>
          <w:p w14:paraId="66A92CDA" w14:textId="77777777" w:rsidR="00224F6E" w:rsidRPr="00C46E2B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>
              <w:rPr>
                <w:b/>
                <w:bCs/>
              </w:rPr>
              <w:t>Net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2A9917" w14:textId="72F412C9" w:rsidR="00224F6E" w:rsidRPr="00F868DD" w:rsidRDefault="00F868DD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F868DD">
              <w:rPr>
                <w:b/>
                <w:bCs/>
              </w:rPr>
              <w:t>64,792</w:t>
            </w:r>
          </w:p>
        </w:tc>
        <w:tc>
          <w:tcPr>
            <w:tcW w:w="270" w:type="dxa"/>
          </w:tcPr>
          <w:p w14:paraId="143FBE6E" w14:textId="77777777" w:rsidR="00224F6E" w:rsidRPr="00415EC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7948D8" w14:textId="0A5937B5" w:rsidR="00224F6E" w:rsidRPr="00621DAE" w:rsidRDefault="00224F6E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621DAE">
              <w:rPr>
                <w:b/>
                <w:bCs/>
              </w:rPr>
              <w:t>62,625</w:t>
            </w:r>
          </w:p>
        </w:tc>
        <w:tc>
          <w:tcPr>
            <w:tcW w:w="270" w:type="dxa"/>
          </w:tcPr>
          <w:p w14:paraId="03EC70DF" w14:textId="77777777" w:rsidR="00224F6E" w:rsidRPr="00415EC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B2CBCB" w14:textId="78968255" w:rsidR="00224F6E" w:rsidRPr="00447CF3" w:rsidRDefault="00F868DD" w:rsidP="00415EC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F868DD">
              <w:rPr>
                <w:b/>
                <w:bCs/>
              </w:rPr>
              <w:t>64,792</w:t>
            </w:r>
          </w:p>
        </w:tc>
        <w:tc>
          <w:tcPr>
            <w:tcW w:w="270" w:type="dxa"/>
          </w:tcPr>
          <w:p w14:paraId="0640E7BE" w14:textId="77777777" w:rsidR="00224F6E" w:rsidRPr="00415ECD" w:rsidRDefault="00224F6E" w:rsidP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0711F5" w14:textId="61E8FBFA" w:rsidR="00224F6E" w:rsidRPr="00447CF3" w:rsidRDefault="00224F6E" w:rsidP="00415E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b/>
                <w:bCs/>
                <w:szCs w:val="28"/>
              </w:rPr>
            </w:pPr>
            <w:r>
              <w:rPr>
                <w:b/>
                <w:bCs/>
              </w:rPr>
              <w:t>62,625</w:t>
            </w:r>
          </w:p>
        </w:tc>
      </w:tr>
    </w:tbl>
    <w:p w14:paraId="1F381A0A" w14:textId="0443D3DB" w:rsidR="004C0B9E" w:rsidRDefault="004C0B9E" w:rsidP="003036E0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AB37D6" w:rsidRPr="000E284B" w14:paraId="4B9C6DA2" w14:textId="77777777" w:rsidTr="00234491">
        <w:trPr>
          <w:cantSplit/>
        </w:trPr>
        <w:tc>
          <w:tcPr>
            <w:tcW w:w="3690" w:type="dxa"/>
          </w:tcPr>
          <w:p w14:paraId="37373CB7" w14:textId="77777777" w:rsidR="00AB37D6" w:rsidRPr="000E284B" w:rsidRDefault="00AB37D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theme="min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5D2102F5" w14:textId="77777777" w:rsidR="00AB37D6" w:rsidRPr="000E284B" w:rsidRDefault="00AB37D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 w:rsidRPr="000E284B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567B5FF9" w14:textId="77777777" w:rsidR="00AB37D6" w:rsidRPr="000E284B" w:rsidRDefault="00AB37D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561DADAB" w14:textId="77777777" w:rsidR="00AB37D6" w:rsidRPr="000E284B" w:rsidRDefault="00AB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E28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9528A3" w:rsidRPr="000D1F45" w14:paraId="316A7584" w14:textId="77777777" w:rsidTr="00234491">
        <w:trPr>
          <w:cantSplit/>
        </w:trPr>
        <w:tc>
          <w:tcPr>
            <w:tcW w:w="3690" w:type="dxa"/>
          </w:tcPr>
          <w:p w14:paraId="4B26CB00" w14:textId="143FCBAB" w:rsidR="009528A3" w:rsidRPr="009528A3" w:rsidRDefault="009528A3" w:rsidP="009528A3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9528A3">
              <w:rPr>
                <w:b/>
                <w:bCs/>
                <w:i/>
                <w:iCs/>
                <w:szCs w:val="22"/>
              </w:rPr>
              <w:t>Expected credit loss</w:t>
            </w:r>
          </w:p>
        </w:tc>
        <w:tc>
          <w:tcPr>
            <w:tcW w:w="2610" w:type="dxa"/>
            <w:gridSpan w:val="3"/>
          </w:tcPr>
          <w:p w14:paraId="2A468F1A" w14:textId="77777777" w:rsidR="009528A3" w:rsidRPr="003363BF" w:rsidRDefault="009528A3" w:rsidP="009528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6FEC9296" w14:textId="77777777" w:rsidR="009528A3" w:rsidRPr="003363BF" w:rsidRDefault="009528A3" w:rsidP="009528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61C082E5" w14:textId="77777777" w:rsidR="009528A3" w:rsidRPr="003363BF" w:rsidRDefault="009528A3" w:rsidP="0095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9528A3" w:rsidRPr="000D1F45" w14:paraId="5B07A49A" w14:textId="77777777" w:rsidTr="00234491">
        <w:trPr>
          <w:cantSplit/>
        </w:trPr>
        <w:tc>
          <w:tcPr>
            <w:tcW w:w="3690" w:type="dxa"/>
          </w:tcPr>
          <w:p w14:paraId="76142571" w14:textId="205C5AF5" w:rsidR="009528A3" w:rsidRDefault="009528A3" w:rsidP="009528A3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9528A3">
              <w:rPr>
                <w:b/>
                <w:bCs/>
                <w:i/>
                <w:iCs/>
                <w:szCs w:val="22"/>
              </w:rPr>
              <w:t>For the three-month period ended</w:t>
            </w:r>
          </w:p>
        </w:tc>
        <w:tc>
          <w:tcPr>
            <w:tcW w:w="1170" w:type="dxa"/>
          </w:tcPr>
          <w:p w14:paraId="7DED4889" w14:textId="77777777" w:rsidR="009528A3" w:rsidRDefault="009528A3" w:rsidP="009528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304A855" w14:textId="77777777" w:rsidR="009528A3" w:rsidRPr="000A529C" w:rsidRDefault="009528A3" w:rsidP="0095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BA8265" w14:textId="77777777" w:rsidR="009528A3" w:rsidRDefault="009528A3" w:rsidP="009528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2293B66" w14:textId="77777777" w:rsidR="009528A3" w:rsidRPr="000A529C" w:rsidRDefault="009528A3" w:rsidP="009528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2D8A8AC" w14:textId="77777777" w:rsidR="009528A3" w:rsidRDefault="009528A3" w:rsidP="009528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CCBA8A0" w14:textId="77777777" w:rsidR="009528A3" w:rsidRPr="000A529C" w:rsidRDefault="009528A3" w:rsidP="0095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10C94E" w14:textId="77777777" w:rsidR="009528A3" w:rsidRDefault="009528A3" w:rsidP="009528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</w:tr>
      <w:tr w:rsidR="00AB37D6" w:rsidRPr="000D1F45" w14:paraId="6E8CA396" w14:textId="77777777" w:rsidTr="00234491">
        <w:trPr>
          <w:cantSplit/>
        </w:trPr>
        <w:tc>
          <w:tcPr>
            <w:tcW w:w="3690" w:type="dxa"/>
          </w:tcPr>
          <w:p w14:paraId="040DD079" w14:textId="0AB1C8A0" w:rsidR="00AB37D6" w:rsidRDefault="009528A3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   </w:t>
            </w:r>
            <w:r w:rsidRPr="009528A3">
              <w:rPr>
                <w:b/>
                <w:bCs/>
                <w:i/>
                <w:iCs/>
                <w:szCs w:val="22"/>
              </w:rPr>
              <w:t>31 March</w:t>
            </w:r>
          </w:p>
        </w:tc>
        <w:tc>
          <w:tcPr>
            <w:tcW w:w="1170" w:type="dxa"/>
          </w:tcPr>
          <w:p w14:paraId="2103674F" w14:textId="77777777" w:rsidR="00AB37D6" w:rsidRDefault="00AB37D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1A9F01C4" w14:textId="77777777" w:rsidR="00AB37D6" w:rsidRPr="000A529C" w:rsidRDefault="00AB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137B4B" w14:textId="77777777" w:rsidR="00AB37D6" w:rsidRDefault="00AB37D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  <w:tc>
          <w:tcPr>
            <w:tcW w:w="270" w:type="dxa"/>
          </w:tcPr>
          <w:p w14:paraId="436DC3D6" w14:textId="77777777" w:rsidR="00AB37D6" w:rsidRPr="000A529C" w:rsidRDefault="00AB37D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4FECF8B" w14:textId="77777777" w:rsidR="00AB37D6" w:rsidRDefault="00AB37D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1E6CE96E" w14:textId="77777777" w:rsidR="00AB37D6" w:rsidRPr="000A529C" w:rsidRDefault="00AB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43E3F2" w14:textId="77777777" w:rsidR="00AB37D6" w:rsidRDefault="00AB37D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</w:tr>
      <w:tr w:rsidR="00AB37D6" w:rsidRPr="000D1F45" w14:paraId="073BF385" w14:textId="77777777" w:rsidTr="00234491">
        <w:trPr>
          <w:cantSplit/>
        </w:trPr>
        <w:tc>
          <w:tcPr>
            <w:tcW w:w="3690" w:type="dxa"/>
          </w:tcPr>
          <w:p w14:paraId="246CA82E" w14:textId="77777777" w:rsidR="00AB37D6" w:rsidRPr="00380C8F" w:rsidRDefault="00AB37D6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490" w:type="dxa"/>
            <w:gridSpan w:val="7"/>
          </w:tcPr>
          <w:p w14:paraId="777CBBC2" w14:textId="77777777" w:rsidR="00AB37D6" w:rsidRPr="00D675DD" w:rsidRDefault="00AB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AB37D6" w:rsidRPr="000D1F45" w14:paraId="5348D175" w14:textId="77777777" w:rsidTr="00234491">
        <w:trPr>
          <w:cantSplit/>
        </w:trPr>
        <w:tc>
          <w:tcPr>
            <w:tcW w:w="3690" w:type="dxa"/>
          </w:tcPr>
          <w:p w14:paraId="21F9FA7A" w14:textId="77777777" w:rsidR="00AB37D6" w:rsidRPr="00380C8F" w:rsidRDefault="00AB37D6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490" w:type="dxa"/>
            <w:gridSpan w:val="7"/>
          </w:tcPr>
          <w:p w14:paraId="0E0AE6E7" w14:textId="77777777" w:rsidR="00AB37D6" w:rsidRPr="00D675DD" w:rsidRDefault="00AB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123404" w:rsidRPr="000D1F45" w14:paraId="31BBD092" w14:textId="77777777" w:rsidTr="00234491">
        <w:trPr>
          <w:cantSplit/>
        </w:trPr>
        <w:tc>
          <w:tcPr>
            <w:tcW w:w="3690" w:type="dxa"/>
          </w:tcPr>
          <w:p w14:paraId="2B984F6B" w14:textId="73D069D9" w:rsidR="00123404" w:rsidRPr="00C17981" w:rsidRDefault="00123404" w:rsidP="0012340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</w:pPr>
            <w:r w:rsidRPr="00123404">
              <w:t>-   Additions</w:t>
            </w:r>
          </w:p>
        </w:tc>
        <w:tc>
          <w:tcPr>
            <w:tcW w:w="1170" w:type="dxa"/>
          </w:tcPr>
          <w:p w14:paraId="0D2B9484" w14:textId="61E87EC5" w:rsidR="00123404" w:rsidRPr="00F868DD" w:rsidRDefault="00123404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437A53">
              <w:t>-</w:t>
            </w:r>
          </w:p>
        </w:tc>
        <w:tc>
          <w:tcPr>
            <w:tcW w:w="270" w:type="dxa"/>
          </w:tcPr>
          <w:p w14:paraId="5BED3ADB" w14:textId="77777777" w:rsidR="00123404" w:rsidRPr="00D675DD" w:rsidRDefault="00123404" w:rsidP="0012340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6F7D886" w14:textId="5115CAF7" w:rsidR="00123404" w:rsidRPr="00621DAE" w:rsidRDefault="00123404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2F71B1">
              <w:t>186</w:t>
            </w:r>
          </w:p>
        </w:tc>
        <w:tc>
          <w:tcPr>
            <w:tcW w:w="270" w:type="dxa"/>
          </w:tcPr>
          <w:p w14:paraId="5D3A54E9" w14:textId="77777777" w:rsidR="00123404" w:rsidRPr="00D675DD" w:rsidRDefault="00123404" w:rsidP="0012340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1D84C62" w14:textId="5675BAAB" w:rsidR="00123404" w:rsidRPr="00D675DD" w:rsidRDefault="00123404" w:rsidP="001234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523D9">
              <w:t>-</w:t>
            </w:r>
          </w:p>
        </w:tc>
        <w:tc>
          <w:tcPr>
            <w:tcW w:w="270" w:type="dxa"/>
          </w:tcPr>
          <w:p w14:paraId="01F707FF" w14:textId="77777777" w:rsidR="00123404" w:rsidRPr="00D675DD" w:rsidRDefault="00123404" w:rsidP="0012340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CFA848B" w14:textId="634C4C5D" w:rsidR="00123404" w:rsidRPr="00494BCF" w:rsidRDefault="00123404" w:rsidP="0012340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 w:rsidRPr="00887146">
              <w:t>186</w:t>
            </w:r>
          </w:p>
        </w:tc>
      </w:tr>
      <w:tr w:rsidR="00123404" w:rsidRPr="000D1F45" w14:paraId="74777A92" w14:textId="77777777" w:rsidTr="00234491">
        <w:trPr>
          <w:cantSplit/>
        </w:trPr>
        <w:tc>
          <w:tcPr>
            <w:tcW w:w="3690" w:type="dxa"/>
          </w:tcPr>
          <w:p w14:paraId="0D3D3634" w14:textId="086C4CD1" w:rsidR="00123404" w:rsidRPr="00E9578E" w:rsidRDefault="00123404" w:rsidP="0012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123404">
              <w:rPr>
                <w:rFonts w:ascii="Times New Roman" w:hAnsi="Times New Roman" w:cs="Times New Roman"/>
                <w:sz w:val="22"/>
                <w:szCs w:val="22"/>
              </w:rPr>
              <w:t>-   Reversal</w:t>
            </w:r>
          </w:p>
        </w:tc>
        <w:tc>
          <w:tcPr>
            <w:tcW w:w="1170" w:type="dxa"/>
          </w:tcPr>
          <w:p w14:paraId="00550F1C" w14:textId="2F543D4F" w:rsidR="00123404" w:rsidRPr="00F868DD" w:rsidRDefault="00123404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437A53">
              <w:t>(137)</w:t>
            </w:r>
          </w:p>
        </w:tc>
        <w:tc>
          <w:tcPr>
            <w:tcW w:w="270" w:type="dxa"/>
          </w:tcPr>
          <w:p w14:paraId="5A314AB6" w14:textId="77777777" w:rsidR="00123404" w:rsidRPr="00D675DD" w:rsidRDefault="00123404" w:rsidP="0012340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00C0209" w14:textId="4C1850F4" w:rsidR="00123404" w:rsidRPr="00621DAE" w:rsidRDefault="00123404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2F71B1">
              <w:t>-</w:t>
            </w:r>
          </w:p>
        </w:tc>
        <w:tc>
          <w:tcPr>
            <w:tcW w:w="270" w:type="dxa"/>
          </w:tcPr>
          <w:p w14:paraId="57B6D3EE" w14:textId="77777777" w:rsidR="00123404" w:rsidRPr="00D675DD" w:rsidRDefault="00123404" w:rsidP="0012340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BED484D" w14:textId="7D871493" w:rsidR="00123404" w:rsidRDefault="00123404" w:rsidP="001234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523D9">
              <w:t>(137)</w:t>
            </w:r>
          </w:p>
        </w:tc>
        <w:tc>
          <w:tcPr>
            <w:tcW w:w="270" w:type="dxa"/>
          </w:tcPr>
          <w:p w14:paraId="78FB6898" w14:textId="77777777" w:rsidR="00123404" w:rsidRPr="00D675DD" w:rsidRDefault="00123404" w:rsidP="0012340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FE87904" w14:textId="011A85FF" w:rsidR="00123404" w:rsidRPr="00705070" w:rsidRDefault="00123404" w:rsidP="0012340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 w:rsidRPr="00887146">
              <w:t>-</w:t>
            </w:r>
          </w:p>
        </w:tc>
      </w:tr>
    </w:tbl>
    <w:p w14:paraId="04A2CE45" w14:textId="77777777" w:rsidR="00AB37D6" w:rsidRDefault="00AB37D6" w:rsidP="003036E0">
      <w:pPr>
        <w:rPr>
          <w:rFonts w:ascii="Times New Roman" w:hAnsi="Times New Roman" w:cs="Times New Roman"/>
          <w:sz w:val="22"/>
          <w:szCs w:val="22"/>
        </w:rPr>
      </w:pPr>
    </w:p>
    <w:p w14:paraId="01CC06ED" w14:textId="72A47130" w:rsidR="00AF72BE" w:rsidRPr="00AF72BE" w:rsidRDefault="00AF72BE" w:rsidP="00AF72B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ectPr w:rsidR="00AF72BE" w:rsidRPr="00AF72BE" w:rsidSect="000C73B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504" w:gutter="0"/>
          <w:pgNumType w:start="12"/>
          <w:cols w:space="720"/>
        </w:sectPr>
      </w:pPr>
    </w:p>
    <w:p w14:paraId="0B3251A5" w14:textId="01C8FC97" w:rsidR="00313E7D" w:rsidRDefault="00313E7D" w:rsidP="00713870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>Investment</w:t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 </w:t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subsidiaries</w:t>
      </w:r>
    </w:p>
    <w:p w14:paraId="2472EC7B" w14:textId="77777777" w:rsidR="0085690E" w:rsidRPr="00564BD9" w:rsidRDefault="0085690E" w:rsidP="003E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7E6E45E" w14:textId="2632CBE5" w:rsidR="0085690E" w:rsidRDefault="0085690E" w:rsidP="007D7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thaiDistribute"/>
        <w:rPr>
          <w:rFonts w:ascii="Times New Roman" w:hAnsi="Times New Roman" w:cs="Times New Roman"/>
        </w:rPr>
      </w:pPr>
      <w:r w:rsidRPr="00984EA6">
        <w:rPr>
          <w:rFonts w:ascii="Times New Roman" w:hAnsi="Times New Roman"/>
          <w:bCs/>
          <w:sz w:val="22"/>
          <w:szCs w:val="22"/>
        </w:rPr>
        <w:t>Investment</w:t>
      </w:r>
      <w:r w:rsidR="006C3B45">
        <w:rPr>
          <w:rFonts w:ascii="Times New Roman" w:hAnsi="Times New Roman"/>
          <w:bCs/>
          <w:sz w:val="22"/>
          <w:szCs w:val="22"/>
        </w:rPr>
        <w:t>s</w:t>
      </w:r>
      <w:r w:rsidRPr="00984EA6">
        <w:rPr>
          <w:rFonts w:ascii="Times New Roman" w:hAnsi="Times New Roman"/>
          <w:bCs/>
          <w:sz w:val="22"/>
          <w:szCs w:val="22"/>
        </w:rPr>
        <w:t xml:space="preserve"> in subsidiar</w:t>
      </w:r>
      <w:r w:rsidR="006C3B45">
        <w:rPr>
          <w:rFonts w:ascii="Times New Roman" w:hAnsi="Times New Roman"/>
          <w:bCs/>
          <w:sz w:val="22"/>
          <w:szCs w:val="22"/>
        </w:rPr>
        <w:t>ies</w:t>
      </w:r>
      <w:r w:rsidRPr="00984EA6">
        <w:rPr>
          <w:rFonts w:ascii="Times New Roman" w:hAnsi="Times New Roman"/>
          <w:bCs/>
          <w:sz w:val="22"/>
          <w:szCs w:val="22"/>
        </w:rPr>
        <w:t xml:space="preserve"> as at </w:t>
      </w:r>
      <w:r w:rsidR="009115D3">
        <w:rPr>
          <w:rFonts w:ascii="Times New Roman" w:hAnsi="Times New Roman" w:cs="Times New Roman"/>
          <w:sz w:val="22"/>
          <w:szCs w:val="22"/>
          <w:lang w:val="en-GB" w:bidi="ar-SA"/>
        </w:rPr>
        <w:t>31 March</w:t>
      </w:r>
      <w:r w:rsidR="006C3B45">
        <w:rPr>
          <w:rFonts w:ascii="Times New Roman" w:hAnsi="Times New Roman" w:cs="Times New Roman"/>
          <w:sz w:val="22"/>
          <w:szCs w:val="22"/>
          <w:lang w:val="en-GB" w:bidi="ar-SA"/>
        </w:rPr>
        <w:t xml:space="preserve"> 202</w:t>
      </w:r>
      <w:r w:rsidR="009115D3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Pr="00984EA6">
        <w:rPr>
          <w:rFonts w:ascii="Times New Roman" w:hAnsi="Times New Roman"/>
          <w:bCs/>
          <w:sz w:val="22"/>
          <w:szCs w:val="22"/>
        </w:rPr>
        <w:t xml:space="preserve"> and 31 December 20</w:t>
      </w:r>
      <w:r w:rsidR="006C3B45">
        <w:rPr>
          <w:rFonts w:ascii="Times New Roman" w:hAnsi="Times New Roman"/>
          <w:bCs/>
          <w:sz w:val="22"/>
          <w:szCs w:val="22"/>
        </w:rPr>
        <w:t>2</w:t>
      </w:r>
      <w:r w:rsidR="009115D3">
        <w:rPr>
          <w:rFonts w:ascii="Times New Roman" w:hAnsi="Times New Roman"/>
          <w:bCs/>
          <w:sz w:val="22"/>
          <w:szCs w:val="22"/>
        </w:rPr>
        <w:t>2</w:t>
      </w:r>
      <w:r w:rsidRPr="00984EA6">
        <w:rPr>
          <w:rFonts w:ascii="Times New Roman" w:hAnsi="Times New Roman"/>
          <w:bCs/>
          <w:sz w:val="22"/>
          <w:szCs w:val="22"/>
        </w:rPr>
        <w:t xml:space="preserve">, and dividend income for the </w:t>
      </w:r>
      <w:r w:rsidR="00D5629F">
        <w:rPr>
          <w:rFonts w:ascii="Times New Roman" w:hAnsi="Times New Roman"/>
          <w:bCs/>
          <w:sz w:val="22"/>
          <w:szCs w:val="22"/>
        </w:rPr>
        <w:t>three</w:t>
      </w:r>
      <w:r w:rsidRPr="00984EA6">
        <w:rPr>
          <w:rFonts w:ascii="Times New Roman" w:hAnsi="Times New Roman"/>
          <w:bCs/>
          <w:sz w:val="22"/>
          <w:szCs w:val="22"/>
        </w:rPr>
        <w:t xml:space="preserve">-month periods ended </w:t>
      </w:r>
      <w:r w:rsidR="00D53185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="008767AC">
        <w:rPr>
          <w:rFonts w:ascii="Times New Roman" w:hAnsi="Times New Roman" w:cs="Times New Roman"/>
          <w:sz w:val="22"/>
          <w:szCs w:val="22"/>
          <w:lang w:val="en-GB" w:bidi="ar-SA"/>
        </w:rPr>
        <w:t>1 March</w:t>
      </w:r>
      <w:r w:rsidR="006C3B45">
        <w:rPr>
          <w:rFonts w:ascii="Times New Roman" w:hAnsi="Times New Roman" w:cs="Times New Roman"/>
          <w:sz w:val="22"/>
          <w:szCs w:val="22"/>
          <w:lang w:val="en-GB" w:bidi="ar-SA"/>
        </w:rPr>
        <w:t xml:space="preserve"> 202</w:t>
      </w:r>
      <w:r w:rsidR="008767AC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Pr="00984EA6">
        <w:rPr>
          <w:rFonts w:ascii="Times New Roman" w:hAnsi="Times New Roman"/>
          <w:bCs/>
          <w:sz w:val="22"/>
          <w:szCs w:val="22"/>
        </w:rPr>
        <w:t xml:space="preserve"> and </w:t>
      </w:r>
      <w:r w:rsidR="006C3B45" w:rsidRPr="00984EA6">
        <w:rPr>
          <w:rFonts w:ascii="Times New Roman" w:hAnsi="Times New Roman"/>
          <w:bCs/>
          <w:sz w:val="22"/>
          <w:szCs w:val="22"/>
        </w:rPr>
        <w:t>20</w:t>
      </w:r>
      <w:r w:rsidR="006C3B45">
        <w:rPr>
          <w:rFonts w:ascii="Times New Roman" w:hAnsi="Times New Roman"/>
          <w:bCs/>
          <w:sz w:val="22"/>
          <w:szCs w:val="22"/>
        </w:rPr>
        <w:t>2</w:t>
      </w:r>
      <w:r w:rsidR="00286781">
        <w:rPr>
          <w:rFonts w:ascii="Times New Roman" w:hAnsi="Times New Roman"/>
          <w:bCs/>
          <w:sz w:val="22"/>
          <w:szCs w:val="22"/>
        </w:rPr>
        <w:t>2</w:t>
      </w:r>
      <w:r w:rsidRPr="00984EA6">
        <w:rPr>
          <w:rFonts w:ascii="Times New Roman" w:hAnsi="Times New Roman"/>
          <w:bCs/>
          <w:sz w:val="22"/>
          <w:szCs w:val="22"/>
        </w:rPr>
        <w:t xml:space="preserve"> were as follows</w:t>
      </w:r>
      <w:r w:rsidRPr="00984EA6">
        <w:rPr>
          <w:rFonts w:ascii="Times New Roman" w:hAnsi="Times New Roman" w:cs="Times New Roman"/>
        </w:rPr>
        <w:t>:</w:t>
      </w:r>
    </w:p>
    <w:p w14:paraId="20C5195E" w14:textId="446B01FE" w:rsidR="003036E0" w:rsidRPr="00564BD9" w:rsidRDefault="003036E0" w:rsidP="004C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530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620"/>
        <w:gridCol w:w="108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692255" w:rsidRPr="009115D3" w14:paraId="674CCE39" w14:textId="77777777" w:rsidTr="004B22B0">
        <w:trPr>
          <w:trHeight w:val="144"/>
        </w:trPr>
        <w:tc>
          <w:tcPr>
            <w:tcW w:w="5040" w:type="dxa"/>
            <w:gridSpan w:val="3"/>
            <w:vAlign w:val="bottom"/>
          </w:tcPr>
          <w:p w14:paraId="509D0932" w14:textId="77777777" w:rsidR="00692255" w:rsidRPr="009115D3" w:rsidRDefault="00692255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90" w:type="dxa"/>
            <w:gridSpan w:val="15"/>
          </w:tcPr>
          <w:p w14:paraId="3376955D" w14:textId="77777777" w:rsidR="00692255" w:rsidRPr="009115D3" w:rsidRDefault="00692255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Separate financial statements</w:t>
            </w:r>
          </w:p>
        </w:tc>
      </w:tr>
      <w:tr w:rsidR="005A1538" w:rsidRPr="009115D3" w14:paraId="220A4826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6D2CE7CF" w14:textId="77777777" w:rsidR="005A1538" w:rsidRPr="009115D3" w:rsidRDefault="005A1538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6EC5EBFA" w14:textId="77777777" w:rsidR="005A1538" w:rsidRPr="009115D3" w:rsidRDefault="005A1538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FAD8B9" w14:textId="77777777" w:rsidR="005A1538" w:rsidRPr="009115D3" w:rsidRDefault="005A1538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3"/>
          </w:tcPr>
          <w:p w14:paraId="6758F145" w14:textId="77777777" w:rsidR="005A1538" w:rsidRPr="009115D3" w:rsidRDefault="005A1538" w:rsidP="005A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A2CC985" w14:textId="77777777" w:rsidR="005A1538" w:rsidRPr="009115D3" w:rsidRDefault="005A1538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33BCAE9" w14:textId="77777777" w:rsidR="005A1538" w:rsidRPr="009115D3" w:rsidRDefault="005A1538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7E40D16" w14:textId="77777777" w:rsidR="005A1538" w:rsidRPr="009115D3" w:rsidRDefault="005A1538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2D6C08F" w14:textId="77777777" w:rsidR="005A1538" w:rsidRPr="009115D3" w:rsidRDefault="005A1538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3A62E4D" w14:textId="77777777" w:rsidR="005A1538" w:rsidRPr="009115D3" w:rsidRDefault="005A1538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94B1FA9" w14:textId="3EFCF24B" w:rsidR="005A1538" w:rsidRPr="009115D3" w:rsidRDefault="005A1538" w:rsidP="005A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Dividend income</w:t>
            </w:r>
          </w:p>
        </w:tc>
      </w:tr>
      <w:tr w:rsidR="005A1538" w:rsidRPr="009115D3" w14:paraId="06AFDAC8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71CA9267" w14:textId="77777777" w:rsidR="005A1538" w:rsidRPr="009115D3" w:rsidRDefault="005A1538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035F7EDF" w14:textId="6DE25568" w:rsidR="005A1538" w:rsidRPr="009115D3" w:rsidRDefault="005A1538" w:rsidP="005A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Type of</w:t>
            </w:r>
          </w:p>
        </w:tc>
        <w:tc>
          <w:tcPr>
            <w:tcW w:w="1080" w:type="dxa"/>
            <w:vAlign w:val="bottom"/>
          </w:tcPr>
          <w:p w14:paraId="0192D176" w14:textId="55CF11D1" w:rsidR="005A1538" w:rsidRPr="009115D3" w:rsidRDefault="005A1538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Country of</w:t>
            </w:r>
          </w:p>
        </w:tc>
        <w:tc>
          <w:tcPr>
            <w:tcW w:w="2070" w:type="dxa"/>
            <w:gridSpan w:val="3"/>
          </w:tcPr>
          <w:p w14:paraId="787A41ED" w14:textId="6E0BC57A" w:rsidR="005A1538" w:rsidRPr="009115D3" w:rsidRDefault="005A1538" w:rsidP="005A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Ownership</w:t>
            </w:r>
          </w:p>
        </w:tc>
        <w:tc>
          <w:tcPr>
            <w:tcW w:w="270" w:type="dxa"/>
            <w:vAlign w:val="bottom"/>
          </w:tcPr>
          <w:p w14:paraId="05402BCC" w14:textId="77777777" w:rsidR="005A1538" w:rsidRPr="009115D3" w:rsidRDefault="005A1538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9DCD228" w14:textId="77777777" w:rsidR="005A1538" w:rsidRPr="009115D3" w:rsidRDefault="005A1538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776FFFA" w14:textId="77777777" w:rsidR="005A1538" w:rsidRPr="009115D3" w:rsidRDefault="005A1538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B47038C" w14:textId="77777777" w:rsidR="005A1538" w:rsidRPr="009115D3" w:rsidRDefault="005A1538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E5FD0B9" w14:textId="77777777" w:rsidR="005A1538" w:rsidRPr="009115D3" w:rsidRDefault="005A1538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CD73242" w14:textId="40554687" w:rsidR="005A1538" w:rsidRPr="009115D3" w:rsidRDefault="005A1538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for the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three-month</w:t>
            </w:r>
          </w:p>
        </w:tc>
      </w:tr>
      <w:tr w:rsidR="00246EAA" w:rsidRPr="009115D3" w14:paraId="0D516AE3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08905ED1" w14:textId="77777777" w:rsidR="00246EAA" w:rsidRPr="009115D3" w:rsidRDefault="00246EAA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71E013E0" w14:textId="77777777" w:rsidR="00246EAA" w:rsidRPr="009115D3" w:rsidRDefault="00246EAA" w:rsidP="0068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business</w:t>
            </w:r>
          </w:p>
        </w:tc>
        <w:tc>
          <w:tcPr>
            <w:tcW w:w="1080" w:type="dxa"/>
            <w:vAlign w:val="bottom"/>
          </w:tcPr>
          <w:p w14:paraId="3C676279" w14:textId="4A165531" w:rsidR="00246EAA" w:rsidRPr="009115D3" w:rsidRDefault="00246EAA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incorporation</w:t>
            </w:r>
          </w:p>
        </w:tc>
        <w:tc>
          <w:tcPr>
            <w:tcW w:w="2070" w:type="dxa"/>
            <w:gridSpan w:val="3"/>
          </w:tcPr>
          <w:p w14:paraId="6E5F7754" w14:textId="77777777" w:rsidR="00246EAA" w:rsidRPr="009115D3" w:rsidRDefault="00246EAA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Interest</w:t>
            </w:r>
          </w:p>
        </w:tc>
        <w:tc>
          <w:tcPr>
            <w:tcW w:w="270" w:type="dxa"/>
            <w:vAlign w:val="bottom"/>
          </w:tcPr>
          <w:p w14:paraId="5F71CAAC" w14:textId="77777777" w:rsidR="00246EAA" w:rsidRPr="009115D3" w:rsidRDefault="00246EAA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B791DC0" w14:textId="77777777" w:rsidR="00246EAA" w:rsidRPr="009115D3" w:rsidRDefault="00246EAA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Paid-up capital</w:t>
            </w:r>
          </w:p>
        </w:tc>
        <w:tc>
          <w:tcPr>
            <w:tcW w:w="270" w:type="dxa"/>
            <w:vAlign w:val="bottom"/>
          </w:tcPr>
          <w:p w14:paraId="60770C7D" w14:textId="77777777" w:rsidR="00246EAA" w:rsidRPr="009115D3" w:rsidRDefault="00246EAA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2270B06" w14:textId="77777777" w:rsidR="00246EAA" w:rsidRPr="009115D3" w:rsidRDefault="00246EAA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Cost</w:t>
            </w:r>
          </w:p>
        </w:tc>
        <w:tc>
          <w:tcPr>
            <w:tcW w:w="270" w:type="dxa"/>
            <w:vAlign w:val="bottom"/>
          </w:tcPr>
          <w:p w14:paraId="3EDEC96F" w14:textId="77777777" w:rsidR="00246EAA" w:rsidRPr="009115D3" w:rsidRDefault="00246EAA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3B5B79B" w14:textId="08BFC781" w:rsidR="00246EAA" w:rsidRPr="009115D3" w:rsidRDefault="00B52085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period ended</w:t>
            </w:r>
          </w:p>
        </w:tc>
      </w:tr>
      <w:tr w:rsidR="00C128D9" w:rsidRPr="009115D3" w14:paraId="3058323C" w14:textId="77777777" w:rsidTr="004B22B0">
        <w:trPr>
          <w:trHeight w:val="144"/>
        </w:trPr>
        <w:tc>
          <w:tcPr>
            <w:tcW w:w="5040" w:type="dxa"/>
            <w:gridSpan w:val="3"/>
            <w:vAlign w:val="bottom"/>
          </w:tcPr>
          <w:p w14:paraId="077E3513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41E214" w14:textId="77777777" w:rsidR="007A5D7F" w:rsidRDefault="00C128D9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 xml:space="preserve">31 </w:t>
            </w:r>
          </w:p>
          <w:p w14:paraId="0FC6CCA2" w14:textId="191596AB" w:rsidR="00C128D9" w:rsidRPr="009115D3" w:rsidRDefault="00C128D9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</w:p>
        </w:tc>
        <w:tc>
          <w:tcPr>
            <w:tcW w:w="270" w:type="dxa"/>
          </w:tcPr>
          <w:p w14:paraId="781C5A16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A51534" w14:textId="31676A3B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246E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December</w:t>
            </w:r>
          </w:p>
        </w:tc>
        <w:tc>
          <w:tcPr>
            <w:tcW w:w="270" w:type="dxa"/>
            <w:vAlign w:val="bottom"/>
          </w:tcPr>
          <w:p w14:paraId="502B4820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69CF39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 xml:space="preserve">31 </w:t>
            </w:r>
          </w:p>
          <w:p w14:paraId="277AE478" w14:textId="343F912E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</w:p>
        </w:tc>
        <w:tc>
          <w:tcPr>
            <w:tcW w:w="270" w:type="dxa"/>
          </w:tcPr>
          <w:p w14:paraId="41459BA2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9B9833" w14:textId="7EB7BD16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70" w:type="dxa"/>
          </w:tcPr>
          <w:p w14:paraId="5C2AB6BD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4A59C9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 xml:space="preserve">31 </w:t>
            </w:r>
          </w:p>
          <w:p w14:paraId="6DB1652C" w14:textId="7B635460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</w:p>
        </w:tc>
        <w:tc>
          <w:tcPr>
            <w:tcW w:w="270" w:type="dxa"/>
          </w:tcPr>
          <w:p w14:paraId="49833422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8B171B" w14:textId="77777777" w:rsidR="00C128D9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  <w:p w14:paraId="4973CC99" w14:textId="0B836374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 xml:space="preserve"> December</w:t>
            </w:r>
          </w:p>
        </w:tc>
        <w:tc>
          <w:tcPr>
            <w:tcW w:w="270" w:type="dxa"/>
          </w:tcPr>
          <w:p w14:paraId="7A7CF806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756E11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 xml:space="preserve">31 </w:t>
            </w:r>
          </w:p>
          <w:p w14:paraId="2743F458" w14:textId="370C58DE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</w:p>
        </w:tc>
        <w:tc>
          <w:tcPr>
            <w:tcW w:w="270" w:type="dxa"/>
          </w:tcPr>
          <w:p w14:paraId="750198AD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233A68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 xml:space="preserve">31 </w:t>
            </w:r>
          </w:p>
          <w:p w14:paraId="594B1457" w14:textId="4A84519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</w:p>
        </w:tc>
      </w:tr>
      <w:tr w:rsidR="00C128D9" w:rsidRPr="009115D3" w14:paraId="5FCF81FC" w14:textId="77777777" w:rsidTr="004B22B0">
        <w:trPr>
          <w:trHeight w:val="144"/>
        </w:trPr>
        <w:tc>
          <w:tcPr>
            <w:tcW w:w="5040" w:type="dxa"/>
            <w:gridSpan w:val="3"/>
            <w:vAlign w:val="bottom"/>
          </w:tcPr>
          <w:p w14:paraId="386A9C79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01A120" w14:textId="6BA473AD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0" w:type="dxa"/>
          </w:tcPr>
          <w:p w14:paraId="023400CC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8F3A4A" w14:textId="676326E8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70" w:type="dxa"/>
            <w:vAlign w:val="bottom"/>
          </w:tcPr>
          <w:p w14:paraId="7BBC17D9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EBE07B" w14:textId="69DDF019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0" w:type="dxa"/>
          </w:tcPr>
          <w:p w14:paraId="30F98165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0FCA3D" w14:textId="0250D9B6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70" w:type="dxa"/>
          </w:tcPr>
          <w:p w14:paraId="1DCE743B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4DCEC2" w14:textId="645FD6E9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0" w:type="dxa"/>
          </w:tcPr>
          <w:p w14:paraId="08019B5B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B1B259" w14:textId="2BFD87B3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70" w:type="dxa"/>
          </w:tcPr>
          <w:p w14:paraId="7C13D453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C565BF" w14:textId="6FBA1C8E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0" w:type="dxa"/>
          </w:tcPr>
          <w:p w14:paraId="72DD11F2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066EA5" w14:textId="194DD6FC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C128D9" w:rsidRPr="009115D3" w14:paraId="56F1D412" w14:textId="77777777" w:rsidTr="004B22B0">
        <w:trPr>
          <w:trHeight w:val="144"/>
        </w:trPr>
        <w:tc>
          <w:tcPr>
            <w:tcW w:w="5040" w:type="dxa"/>
            <w:gridSpan w:val="3"/>
            <w:vAlign w:val="bottom"/>
          </w:tcPr>
          <w:p w14:paraId="428BFF77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3"/>
          </w:tcPr>
          <w:p w14:paraId="0FD43FA4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(%)</w:t>
            </w:r>
          </w:p>
        </w:tc>
        <w:tc>
          <w:tcPr>
            <w:tcW w:w="270" w:type="dxa"/>
            <w:vAlign w:val="bottom"/>
          </w:tcPr>
          <w:p w14:paraId="5C9A2E06" w14:textId="77777777" w:rsidR="00C128D9" w:rsidRPr="009115D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0" w:type="dxa"/>
            <w:gridSpan w:val="11"/>
          </w:tcPr>
          <w:p w14:paraId="21E485E8" w14:textId="77777777" w:rsidR="00C128D9" w:rsidRPr="005A1538" w:rsidRDefault="00C128D9" w:rsidP="005A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(in thousand Baht)</w:t>
            </w:r>
          </w:p>
        </w:tc>
      </w:tr>
      <w:tr w:rsidR="00C128D9" w:rsidRPr="00564BD9" w14:paraId="54CEBFA1" w14:textId="77777777" w:rsidTr="004B22B0">
        <w:trPr>
          <w:trHeight w:val="144"/>
        </w:trPr>
        <w:tc>
          <w:tcPr>
            <w:tcW w:w="5040" w:type="dxa"/>
            <w:gridSpan w:val="3"/>
            <w:vAlign w:val="bottom"/>
          </w:tcPr>
          <w:p w14:paraId="166198A0" w14:textId="77777777" w:rsidR="00C128D9" w:rsidRPr="00564BD9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70" w:type="dxa"/>
            <w:gridSpan w:val="3"/>
          </w:tcPr>
          <w:p w14:paraId="3928DCAF" w14:textId="77777777" w:rsidR="00C128D9" w:rsidRPr="00564BD9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FA70601" w14:textId="77777777" w:rsidR="00C128D9" w:rsidRPr="00564BD9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0" w:type="dxa"/>
            <w:gridSpan w:val="11"/>
          </w:tcPr>
          <w:p w14:paraId="759E4BCC" w14:textId="77777777" w:rsidR="00C128D9" w:rsidRPr="00564BD9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C128D9" w:rsidRPr="005909EA" w14:paraId="0367BADC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1A9A5A55" w14:textId="77777777" w:rsidR="00C128D9" w:rsidRPr="00DF7F0E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theme="minorBidi"/>
              </w:rPr>
            </w:pPr>
            <w:r w:rsidRPr="00DF7F0E">
              <w:rPr>
                <w:rFonts w:ascii="Times New Roman" w:hAnsi="Times New Roman" w:cs="Times New Roman"/>
              </w:rPr>
              <w:t>9 Fresh Marketplace</w:t>
            </w:r>
          </w:p>
        </w:tc>
        <w:tc>
          <w:tcPr>
            <w:tcW w:w="1620" w:type="dxa"/>
            <w:vAlign w:val="bottom"/>
          </w:tcPr>
          <w:p w14:paraId="2E88365D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Leasing and</w:t>
            </w:r>
          </w:p>
        </w:tc>
        <w:tc>
          <w:tcPr>
            <w:tcW w:w="1080" w:type="dxa"/>
            <w:vAlign w:val="bottom"/>
          </w:tcPr>
          <w:p w14:paraId="3A9A4C33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4C6A2621" w14:textId="1239398F" w:rsidR="00C128D9" w:rsidRPr="00DF7F0E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</w:tcPr>
          <w:p w14:paraId="3D4B5511" w14:textId="77777777" w:rsidR="00C128D9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F45A585" w14:textId="7F405A6B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4DEB9783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205F45" w14:textId="151F8B5D" w:rsidR="00C128D9" w:rsidRPr="004D722D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3317D88C" w14:textId="77777777" w:rsidR="00C128D9" w:rsidRDefault="00C128D9" w:rsidP="00DF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hanging="92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</w:tcPr>
          <w:p w14:paraId="0EF3BC60" w14:textId="31D4FD59" w:rsidR="00C128D9" w:rsidRPr="004D722D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378E6E57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6E2BD3AC" w14:textId="4C6DA07C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2264660C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00AB97E1" w14:textId="430979F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51EE4B15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DC3553F" w14:textId="4B85A6C2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09AA376B" w14:textId="77777777" w:rsidR="00C128D9" w:rsidRPr="00C3649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21CBC11" w14:textId="72155054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C128D9" w:rsidRPr="005909EA" w14:paraId="44ACAA2D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3D7845DD" w14:textId="77777777" w:rsidR="00C128D9" w:rsidRPr="00F1354B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</w:rPr>
              <w:t>., Ltd.</w:t>
            </w:r>
          </w:p>
        </w:tc>
        <w:tc>
          <w:tcPr>
            <w:tcW w:w="1620" w:type="dxa"/>
            <w:vAlign w:val="bottom"/>
          </w:tcPr>
          <w:p w14:paraId="4A1D151D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operating of</w:t>
            </w:r>
          </w:p>
        </w:tc>
        <w:tc>
          <w:tcPr>
            <w:tcW w:w="1080" w:type="dxa"/>
            <w:vAlign w:val="bottom"/>
          </w:tcPr>
          <w:p w14:paraId="58BFCD9B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13F8581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E1EB9D9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CF189AC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93B3CDD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9AB8A9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C422E98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AB0516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DEEE0B9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302134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1769571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4FE9D1" w14:textId="7777777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1DC9C1A2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161AFF" w14:textId="7777777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B169CDA" w14:textId="77777777" w:rsidR="00C128D9" w:rsidRPr="00C3649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D8C2678" w14:textId="7777777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C128D9" w:rsidRPr="005909EA" w14:paraId="56AF18B4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2F095F5C" w14:textId="77777777" w:rsidR="00C128D9" w:rsidRPr="00F1354B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Align w:val="bottom"/>
          </w:tcPr>
          <w:p w14:paraId="159C0C30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real estate</w:t>
            </w:r>
          </w:p>
        </w:tc>
        <w:tc>
          <w:tcPr>
            <w:tcW w:w="1080" w:type="dxa"/>
            <w:vAlign w:val="bottom"/>
          </w:tcPr>
          <w:p w14:paraId="1E8C5705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8F31C88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29460D5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19A4C58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76FBBFD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8BA1AB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85988D3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C5DEE9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105568E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D64B1F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C0CAD50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61DA17" w14:textId="7777777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7DF859ED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B9ED46E" w14:textId="7777777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7485933" w14:textId="77777777" w:rsidR="00C128D9" w:rsidRPr="00C3649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D92E02F" w14:textId="7777777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C128D9" w:rsidRPr="005909EA" w14:paraId="185E94AC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1653A2FC" w14:textId="77777777" w:rsidR="00C128D9" w:rsidRPr="00F1354B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 w:rsidRPr="00DF7F0E">
              <w:rPr>
                <w:rFonts w:ascii="Times New Roman" w:hAnsi="Times New Roman" w:cs="Times New Roman"/>
                <w:cs/>
              </w:rPr>
              <w:t xml:space="preserve">9 </w:t>
            </w:r>
            <w:r w:rsidRPr="00DF7F0E">
              <w:rPr>
                <w:rFonts w:ascii="Times New Roman" w:hAnsi="Times New Roman" w:cs="Times New Roman"/>
              </w:rPr>
              <w:t>Hotel and Service</w:t>
            </w:r>
          </w:p>
        </w:tc>
        <w:tc>
          <w:tcPr>
            <w:tcW w:w="1620" w:type="dxa"/>
            <w:vAlign w:val="bottom"/>
          </w:tcPr>
          <w:p w14:paraId="21A05F1C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Hotels, resort hotels</w:t>
            </w:r>
          </w:p>
        </w:tc>
        <w:tc>
          <w:tcPr>
            <w:tcW w:w="1080" w:type="dxa"/>
            <w:vAlign w:val="bottom"/>
          </w:tcPr>
          <w:p w14:paraId="206D8C8A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25B55C08" w14:textId="3861E736" w:rsidR="00C128D9" w:rsidRPr="00DF7F0E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</w:tcPr>
          <w:p w14:paraId="4218F72E" w14:textId="77777777" w:rsidR="00C128D9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99866D7" w14:textId="5640D5C5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26AE07F8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7481F7" w14:textId="763229E7" w:rsidR="00C128D9" w:rsidRPr="004D722D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0E1FE579" w14:textId="77777777" w:rsidR="00C128D9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</w:tcPr>
          <w:p w14:paraId="79AAEEDE" w14:textId="7453B159" w:rsidR="00C128D9" w:rsidRPr="004D722D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2D9AAA85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8C6B23" w14:textId="24B28DA6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22F6E7BF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254F8B" w14:textId="4885B739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33697A70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08AE6BD" w14:textId="615B4448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1BC2C883" w14:textId="77777777" w:rsidR="00C128D9" w:rsidRPr="00C3649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A931A24" w14:textId="3C110EC9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C128D9" w:rsidRPr="005909EA" w14:paraId="3A3B12B8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7F7A49CC" w14:textId="77777777" w:rsidR="00C128D9" w:rsidRPr="00F1354B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</w:rPr>
              <w:t>., Ltd.</w:t>
            </w:r>
          </w:p>
        </w:tc>
        <w:tc>
          <w:tcPr>
            <w:tcW w:w="1620" w:type="dxa"/>
            <w:vAlign w:val="bottom"/>
          </w:tcPr>
          <w:p w14:paraId="116E039C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and condominium</w:t>
            </w:r>
          </w:p>
        </w:tc>
        <w:tc>
          <w:tcPr>
            <w:tcW w:w="1080" w:type="dxa"/>
            <w:vAlign w:val="bottom"/>
          </w:tcPr>
          <w:p w14:paraId="448D2BBF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6D42170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F519216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13CAD6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959450A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BA6D8C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5E7A745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095054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F5B7066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F3B048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4CBE689D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C01A30" w14:textId="7777777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47B98465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18F22E" w14:textId="7777777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F0FA03B" w14:textId="77777777" w:rsidR="00C128D9" w:rsidRPr="00C3649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582E93F" w14:textId="7777777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C128D9" w:rsidRPr="005909EA" w14:paraId="108FFAF6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0749E800" w14:textId="77777777" w:rsidR="00C128D9" w:rsidRPr="00F1354B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 w:rsidRPr="00DF7F0E">
              <w:rPr>
                <w:rFonts w:ascii="Times New Roman" w:hAnsi="Times New Roman" w:cs="Times New Roman"/>
                <w:cs/>
              </w:rPr>
              <w:t xml:space="preserve">9 </w:t>
            </w:r>
            <w:r w:rsidRPr="00DF7F0E">
              <w:rPr>
                <w:rFonts w:ascii="Times New Roman" w:hAnsi="Times New Roman" w:cs="Times New Roman"/>
              </w:rPr>
              <w:t>Smart Development</w:t>
            </w:r>
          </w:p>
        </w:tc>
        <w:tc>
          <w:tcPr>
            <w:tcW w:w="1620" w:type="dxa"/>
            <w:vAlign w:val="bottom"/>
          </w:tcPr>
          <w:p w14:paraId="39560298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Property</w:t>
            </w:r>
          </w:p>
        </w:tc>
        <w:tc>
          <w:tcPr>
            <w:tcW w:w="1080" w:type="dxa"/>
            <w:vAlign w:val="bottom"/>
          </w:tcPr>
          <w:p w14:paraId="33AE5CB5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43275D47" w14:textId="1EEFC84E" w:rsidR="00C128D9" w:rsidRPr="00DF7F0E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</w:tcPr>
          <w:p w14:paraId="0A17ED74" w14:textId="77777777" w:rsidR="00C128D9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832383F" w14:textId="44758AF2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19A49F5B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82310F" w14:textId="7D7E68D1" w:rsidR="00C128D9" w:rsidRPr="004D722D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77A9880D" w14:textId="77777777" w:rsidR="00C128D9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</w:tcPr>
          <w:p w14:paraId="2CA105D6" w14:textId="0B694A0E" w:rsidR="00C128D9" w:rsidRPr="004D722D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3869A01C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3022F2" w14:textId="70F0E74D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1CB9706A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1A4576" w14:textId="50E52EE2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37E78720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37A680" w14:textId="055755E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19FB481B" w14:textId="77777777" w:rsidR="00C128D9" w:rsidRPr="00C3649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809F1D9" w14:textId="0AF55AE3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C128D9" w:rsidRPr="005909EA" w14:paraId="44FF75A7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7E9B5CC5" w14:textId="77777777" w:rsidR="00C128D9" w:rsidRPr="0077062C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F1354B"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</w:rPr>
              <w:t>., Ltd.</w:t>
            </w:r>
          </w:p>
        </w:tc>
        <w:tc>
          <w:tcPr>
            <w:tcW w:w="1620" w:type="dxa"/>
            <w:vAlign w:val="bottom"/>
          </w:tcPr>
          <w:p w14:paraId="2942F49E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development</w:t>
            </w:r>
          </w:p>
        </w:tc>
        <w:tc>
          <w:tcPr>
            <w:tcW w:w="1080" w:type="dxa"/>
            <w:vAlign w:val="bottom"/>
          </w:tcPr>
          <w:p w14:paraId="08AF1F67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1546944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9A88B08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E572E0B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18E3BC1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973A32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449FE821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A07D43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3F238CC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79D290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28F99E2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0F3617" w14:textId="7777777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249AD2AB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290BA71" w14:textId="7777777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654D7676" w14:textId="77777777" w:rsidR="00C128D9" w:rsidRPr="00C3649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7C67EE8" w14:textId="7777777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C128D9" w:rsidRPr="005909EA" w14:paraId="48A47FC9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17516CAD" w14:textId="77777777" w:rsidR="00C128D9" w:rsidRPr="00F1354B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Align w:val="bottom"/>
          </w:tcPr>
          <w:p w14:paraId="29C2D6A1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for sale</w:t>
            </w:r>
          </w:p>
        </w:tc>
        <w:tc>
          <w:tcPr>
            <w:tcW w:w="1080" w:type="dxa"/>
            <w:vAlign w:val="bottom"/>
          </w:tcPr>
          <w:p w14:paraId="32B0B7A7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082615A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B80C9C1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4DD91CF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32FA36B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9D04F4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2462AF63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D3F09D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4C28723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C703DD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EEBE6F7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08559D" w14:textId="7777777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09C9579B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C329A9F" w14:textId="7777777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0C6279EA" w14:textId="77777777" w:rsidR="00C128D9" w:rsidRPr="00C3649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8EBC9AB" w14:textId="7777777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C128D9" w:rsidRPr="005909EA" w14:paraId="759C0F45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69C7139D" w14:textId="77777777" w:rsidR="00C128D9" w:rsidRPr="00DF7F0E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cs/>
              </w:rPr>
            </w:pPr>
            <w:r w:rsidRPr="00DF7F0E">
              <w:rPr>
                <w:rFonts w:ascii="Times New Roman" w:hAnsi="Times New Roman" w:cs="Times New Roman"/>
                <w:cs/>
              </w:rPr>
              <w:t xml:space="preserve">9 </w:t>
            </w:r>
            <w:r w:rsidRPr="00DF7F0E">
              <w:rPr>
                <w:rFonts w:ascii="Times New Roman" w:hAnsi="Times New Roman" w:cs="Times New Roman"/>
              </w:rPr>
              <w:t>Smart Residence</w:t>
            </w:r>
          </w:p>
        </w:tc>
        <w:tc>
          <w:tcPr>
            <w:tcW w:w="1620" w:type="dxa"/>
            <w:vAlign w:val="bottom"/>
          </w:tcPr>
          <w:p w14:paraId="154866D3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Other</w:t>
            </w:r>
          </w:p>
        </w:tc>
        <w:tc>
          <w:tcPr>
            <w:tcW w:w="1080" w:type="dxa"/>
            <w:vAlign w:val="bottom"/>
          </w:tcPr>
          <w:p w14:paraId="159D58A3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505E3098" w14:textId="6FE408F6" w:rsidR="00C128D9" w:rsidRPr="00DF7F0E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</w:tcPr>
          <w:p w14:paraId="79B4F51A" w14:textId="77777777" w:rsidR="00C128D9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87B06B8" w14:textId="42D6C828" w:rsidR="00C128D9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32BD8FF8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48EFBE" w14:textId="75881B53" w:rsidR="00C128D9" w:rsidRPr="004D722D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5F7BDA49" w14:textId="77777777" w:rsidR="00C128D9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</w:tcPr>
          <w:p w14:paraId="62220CE9" w14:textId="07EF894F" w:rsidR="00C128D9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4F562C06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E3B2CE" w14:textId="64E6788B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354F4D65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58FD40" w14:textId="75D28A58" w:rsidR="00C128D9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76F846C1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DBF5765" w14:textId="028726EF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20888C25" w14:textId="77777777" w:rsidR="00C128D9" w:rsidRPr="00C3649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17521BD" w14:textId="4C6F2AFC" w:rsidR="00C128D9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C128D9" w:rsidRPr="005909EA" w14:paraId="04F48323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7F02D26F" w14:textId="77777777" w:rsidR="00C128D9" w:rsidRPr="00DF7F0E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cs/>
              </w:rPr>
            </w:pPr>
            <w:r w:rsidRPr="00F1354B"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</w:rPr>
              <w:t>., Ltd.</w:t>
            </w:r>
          </w:p>
        </w:tc>
        <w:tc>
          <w:tcPr>
            <w:tcW w:w="1620" w:type="dxa"/>
            <w:vAlign w:val="bottom"/>
          </w:tcPr>
          <w:p w14:paraId="2A4FDCA5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accommodation</w:t>
            </w:r>
          </w:p>
        </w:tc>
        <w:tc>
          <w:tcPr>
            <w:tcW w:w="1080" w:type="dxa"/>
            <w:vAlign w:val="bottom"/>
          </w:tcPr>
          <w:p w14:paraId="54D06435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9A11CEB" w14:textId="77777777" w:rsidR="00C128D9" w:rsidRPr="00DF7F0E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789D75BE" w14:textId="77777777" w:rsidR="00C128D9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4DF5125" w14:textId="77777777" w:rsidR="00C128D9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638AFE3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C08130" w14:textId="77777777" w:rsidR="00C128D9" w:rsidRPr="004D722D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51957462" w14:textId="77777777" w:rsidR="00C128D9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</w:tcPr>
          <w:p w14:paraId="0F28F398" w14:textId="77777777" w:rsidR="00C128D9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3115C9F0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BF0CD1D" w14:textId="7777777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4FF98B9B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6D8A62" w14:textId="77777777" w:rsidR="00C128D9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0C62999C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DABBE81" w14:textId="7777777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00B8239F" w14:textId="77777777" w:rsidR="00C128D9" w:rsidRPr="00C3649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33B4C8D" w14:textId="77777777" w:rsidR="00C128D9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C128D9" w:rsidRPr="005909EA" w14:paraId="19A38A99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33578063" w14:textId="77777777" w:rsidR="00C128D9" w:rsidRPr="00F1354B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Navanakorn</w:t>
            </w:r>
          </w:p>
        </w:tc>
        <w:tc>
          <w:tcPr>
            <w:tcW w:w="1620" w:type="dxa"/>
            <w:vAlign w:val="bottom"/>
          </w:tcPr>
          <w:p w14:paraId="3EE52DAB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Leasing and </w:t>
            </w:r>
          </w:p>
        </w:tc>
        <w:tc>
          <w:tcPr>
            <w:tcW w:w="1080" w:type="dxa"/>
            <w:vAlign w:val="bottom"/>
          </w:tcPr>
          <w:p w14:paraId="7915D731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55ED61B2" w14:textId="1A38C127" w:rsidR="00C128D9" w:rsidRPr="00DF7F0E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99.99</w:t>
            </w:r>
          </w:p>
        </w:tc>
        <w:tc>
          <w:tcPr>
            <w:tcW w:w="270" w:type="dxa"/>
          </w:tcPr>
          <w:p w14:paraId="5592AEB7" w14:textId="77777777" w:rsidR="00C128D9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C9BCEA" w14:textId="01F546B0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99.99</w:t>
            </w:r>
          </w:p>
        </w:tc>
        <w:tc>
          <w:tcPr>
            <w:tcW w:w="270" w:type="dxa"/>
            <w:vAlign w:val="bottom"/>
          </w:tcPr>
          <w:p w14:paraId="6C6108EA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9FE3C7" w14:textId="018D33AC" w:rsidR="00C128D9" w:rsidRPr="004D722D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5,000</w:t>
            </w:r>
          </w:p>
        </w:tc>
        <w:tc>
          <w:tcPr>
            <w:tcW w:w="270" w:type="dxa"/>
          </w:tcPr>
          <w:p w14:paraId="542B3877" w14:textId="77777777" w:rsidR="00C128D9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F2435A" w14:textId="61FEDF87" w:rsidR="00C128D9" w:rsidRPr="004D722D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5,000</w:t>
            </w:r>
          </w:p>
        </w:tc>
        <w:tc>
          <w:tcPr>
            <w:tcW w:w="270" w:type="dxa"/>
          </w:tcPr>
          <w:p w14:paraId="620EA969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786198D" w14:textId="708F9CC5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5,000</w:t>
            </w:r>
          </w:p>
        </w:tc>
        <w:tc>
          <w:tcPr>
            <w:tcW w:w="270" w:type="dxa"/>
          </w:tcPr>
          <w:p w14:paraId="1E8F3275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68F6C1F" w14:textId="507E300B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5,000</w:t>
            </w:r>
          </w:p>
        </w:tc>
        <w:tc>
          <w:tcPr>
            <w:tcW w:w="270" w:type="dxa"/>
          </w:tcPr>
          <w:p w14:paraId="7733D53F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88D8FC" w14:textId="15ED5227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0EF90235" w14:textId="77777777" w:rsidR="00C128D9" w:rsidRPr="00C36493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1D669C0" w14:textId="6A7B889F" w:rsidR="00C128D9" w:rsidRPr="00C36493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28D9" w:rsidRPr="005909EA" w14:paraId="28C0DE76" w14:textId="77777777" w:rsidTr="004B22B0">
        <w:trPr>
          <w:trHeight w:val="60"/>
        </w:trPr>
        <w:tc>
          <w:tcPr>
            <w:tcW w:w="2340" w:type="dxa"/>
            <w:vAlign w:val="bottom"/>
          </w:tcPr>
          <w:p w14:paraId="3208CAA1" w14:textId="24926A43" w:rsidR="00C128D9" w:rsidRPr="0077062C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Development Co.,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Ltd.</w:t>
            </w:r>
          </w:p>
        </w:tc>
        <w:tc>
          <w:tcPr>
            <w:tcW w:w="1620" w:type="dxa"/>
            <w:vAlign w:val="bottom"/>
          </w:tcPr>
          <w:p w14:paraId="16525211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operating of</w:t>
            </w:r>
          </w:p>
        </w:tc>
        <w:tc>
          <w:tcPr>
            <w:tcW w:w="1080" w:type="dxa"/>
            <w:vAlign w:val="bottom"/>
          </w:tcPr>
          <w:p w14:paraId="6F2305E7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DA663CF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0AB1D1D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4FBD76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52439BA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C75096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5CB1518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6B774A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BCC21D6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313ABAF3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522DC90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15744374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284C6307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7FCBA0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2B388EC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98B0BC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8D9" w:rsidRPr="005909EA" w14:paraId="425960FE" w14:textId="77777777" w:rsidTr="004B22B0">
        <w:trPr>
          <w:trHeight w:val="101"/>
        </w:trPr>
        <w:tc>
          <w:tcPr>
            <w:tcW w:w="2340" w:type="dxa"/>
            <w:vAlign w:val="bottom"/>
          </w:tcPr>
          <w:p w14:paraId="0A231742" w14:textId="77777777" w:rsidR="00C128D9" w:rsidRPr="00A94851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7F3FEFE7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warehouse</w:t>
            </w:r>
          </w:p>
        </w:tc>
        <w:tc>
          <w:tcPr>
            <w:tcW w:w="1080" w:type="dxa"/>
            <w:vAlign w:val="bottom"/>
          </w:tcPr>
          <w:p w14:paraId="52E36235" w14:textId="77777777" w:rsidR="00C128D9" w:rsidRPr="003A6DA8" w:rsidRDefault="00C128D9" w:rsidP="003A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83B7DAB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C81E2CA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D50F0F9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5395101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E57751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E42AA5B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1F441A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28485F1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11348FE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2BE3F4F8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398683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EA472D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B95F4B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08980D6" w14:textId="77777777" w:rsidR="00C128D9" w:rsidRPr="005909EA" w:rsidRDefault="00C128D9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205B40" w14:textId="77777777" w:rsidR="00C128D9" w:rsidRPr="005909EA" w:rsidRDefault="00C128D9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22B0" w:rsidRPr="005909EA" w14:paraId="47FE5B26" w14:textId="77777777" w:rsidTr="004B22B0">
        <w:trPr>
          <w:trHeight w:val="101"/>
        </w:trPr>
        <w:tc>
          <w:tcPr>
            <w:tcW w:w="2340" w:type="dxa"/>
            <w:vAlign w:val="bottom"/>
          </w:tcPr>
          <w:p w14:paraId="4B38993F" w14:textId="714E6C40" w:rsidR="004B22B0" w:rsidRPr="00A94851" w:rsidRDefault="004B22B0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 w:right="-110" w:hanging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E72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620" w:type="dxa"/>
            <w:vAlign w:val="bottom"/>
          </w:tcPr>
          <w:p w14:paraId="555BE62B" w14:textId="77777777" w:rsidR="004B22B0" w:rsidRPr="003A6DA8" w:rsidRDefault="004B22B0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199E91F" w14:textId="77777777" w:rsidR="004B22B0" w:rsidRPr="003A6DA8" w:rsidRDefault="004B22B0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8911A82" w14:textId="77777777" w:rsidR="004B22B0" w:rsidRPr="004B22B0" w:rsidRDefault="004B22B0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01B2DBAD" w14:textId="77777777" w:rsidR="004B22B0" w:rsidRPr="005909EA" w:rsidRDefault="004B22B0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5A22548" w14:textId="77777777" w:rsidR="004B22B0" w:rsidRPr="004B22B0" w:rsidRDefault="004B22B0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787D2627" w14:textId="77777777" w:rsidR="004B22B0" w:rsidRPr="005909EA" w:rsidRDefault="004B22B0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742DA5B1" w14:textId="77777777" w:rsidR="004B22B0" w:rsidRPr="004B22B0" w:rsidRDefault="004B22B0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163A7D80" w14:textId="77777777" w:rsidR="004B22B0" w:rsidRPr="005909EA" w:rsidRDefault="004B22B0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ED5743" w14:textId="77777777" w:rsidR="004B22B0" w:rsidRPr="004B22B0" w:rsidRDefault="004B22B0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18399549" w14:textId="77777777" w:rsidR="004B22B0" w:rsidRPr="005909EA" w:rsidRDefault="004B22B0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0D33B" w14:textId="3A263933" w:rsidR="004B22B0" w:rsidRPr="004B22B0" w:rsidRDefault="004B22B0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 w:rsidRPr="004B22B0">
              <w:rPr>
                <w:rFonts w:ascii="Times New Roman" w:hAnsi="Times New Roman"/>
                <w:b/>
                <w:bCs/>
                <w:sz w:val="20"/>
                <w:szCs w:val="25"/>
              </w:rPr>
              <w:t>140,000</w:t>
            </w:r>
          </w:p>
        </w:tc>
        <w:tc>
          <w:tcPr>
            <w:tcW w:w="270" w:type="dxa"/>
          </w:tcPr>
          <w:p w14:paraId="2A5463BD" w14:textId="77777777" w:rsidR="004B22B0" w:rsidRPr="005909EA" w:rsidRDefault="004B22B0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31352" w14:textId="676D1F95" w:rsidR="004B22B0" w:rsidRPr="004B22B0" w:rsidRDefault="004B22B0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 w:rsidRPr="004B22B0">
              <w:rPr>
                <w:rFonts w:ascii="Times New Roman" w:hAnsi="Times New Roman"/>
                <w:b/>
                <w:bCs/>
                <w:sz w:val="20"/>
                <w:szCs w:val="25"/>
              </w:rPr>
              <w:t>140,000</w:t>
            </w:r>
          </w:p>
        </w:tc>
        <w:tc>
          <w:tcPr>
            <w:tcW w:w="270" w:type="dxa"/>
          </w:tcPr>
          <w:p w14:paraId="7988D31A" w14:textId="77777777" w:rsidR="004B22B0" w:rsidRPr="005909EA" w:rsidRDefault="004B22B0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793FF" w14:textId="606190F6" w:rsidR="004B22B0" w:rsidRPr="004B22B0" w:rsidRDefault="004B22B0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 w:rsidRPr="004B22B0">
              <w:rPr>
                <w:rFonts w:ascii="Times New Roman" w:hAnsi="Times New Roman"/>
                <w:b/>
                <w:bCs/>
                <w:sz w:val="20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5095584E" w14:textId="77777777" w:rsidR="004B22B0" w:rsidRPr="005909EA" w:rsidRDefault="004B22B0" w:rsidP="004B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98ACC" w14:textId="1A03148C" w:rsidR="004B22B0" w:rsidRPr="004B22B0" w:rsidRDefault="004B22B0" w:rsidP="004B22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 w:rsidRPr="004B22B0">
              <w:rPr>
                <w:rFonts w:ascii="Times New Roman" w:hAnsi="Times New Roman"/>
                <w:b/>
                <w:bCs/>
                <w:sz w:val="20"/>
                <w:szCs w:val="25"/>
              </w:rPr>
              <w:t>-</w:t>
            </w:r>
          </w:p>
        </w:tc>
      </w:tr>
    </w:tbl>
    <w:p w14:paraId="4048161E" w14:textId="77777777" w:rsidR="003036E0" w:rsidRPr="00564BD9" w:rsidRDefault="003036E0" w:rsidP="00303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53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4BA9129D" w14:textId="77777777" w:rsidR="00E11E76" w:rsidRDefault="00E11E76" w:rsidP="00E11E76"/>
    <w:p w14:paraId="01BD6A8C" w14:textId="70E710EF" w:rsidR="00E11E76" w:rsidRPr="00E11E76" w:rsidRDefault="00E11E76" w:rsidP="00E11E76">
      <w:pPr>
        <w:sectPr w:rsidR="00E11E76" w:rsidRPr="00E11E76" w:rsidSect="008F5F4B">
          <w:headerReference w:type="default" r:id="rId12"/>
          <w:pgSz w:w="16834" w:h="11909" w:orient="landscape" w:code="9"/>
          <w:pgMar w:top="691" w:right="1152" w:bottom="720" w:left="1152" w:header="720" w:footer="792" w:gutter="0"/>
          <w:cols w:space="720"/>
          <w:docGrid w:linePitch="245"/>
        </w:sectPr>
      </w:pPr>
    </w:p>
    <w:p w14:paraId="245F619A" w14:textId="074DD910" w:rsidR="002B325F" w:rsidRDefault="00FA3BE5" w:rsidP="007D73CA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bookmarkEnd w:id="1"/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>Investment</w:t>
      </w:r>
      <w:r w:rsidR="005A284E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</w:t>
      </w:r>
      <w:r w:rsidR="000D36CE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joint venture</w:t>
      </w:r>
      <w:r w:rsidR="00EC0DF4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</w:p>
    <w:p w14:paraId="0CA453F1" w14:textId="77777777" w:rsidR="009115D3" w:rsidRPr="002B325F" w:rsidRDefault="009115D3" w:rsidP="009115D3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450"/>
        <w:gridCol w:w="1170"/>
        <w:gridCol w:w="270"/>
        <w:gridCol w:w="1170"/>
        <w:gridCol w:w="270"/>
        <w:gridCol w:w="1170"/>
        <w:gridCol w:w="270"/>
        <w:gridCol w:w="1170"/>
      </w:tblGrid>
      <w:tr w:rsidR="009115D3" w:rsidRPr="009115D3" w14:paraId="0A85F16B" w14:textId="77777777" w:rsidTr="00234491">
        <w:trPr>
          <w:trHeight w:val="80"/>
        </w:trPr>
        <w:tc>
          <w:tcPr>
            <w:tcW w:w="3240" w:type="dxa"/>
          </w:tcPr>
          <w:p w14:paraId="1734F7E1" w14:textId="77777777" w:rsidR="009115D3" w:rsidRPr="009115D3" w:rsidRDefault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450" w:type="dxa"/>
          </w:tcPr>
          <w:p w14:paraId="66163679" w14:textId="77777777" w:rsidR="009115D3" w:rsidRPr="009115D3" w:rsidRDefault="009115D3" w:rsidP="0042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7D34A196" w14:textId="77777777" w:rsidR="009115D3" w:rsidRPr="009115D3" w:rsidRDefault="009115D3" w:rsidP="009C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  <w:r w:rsidRPr="009115D3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6727EB54" w14:textId="77777777" w:rsidR="009115D3" w:rsidRPr="009115D3" w:rsidRDefault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017BEED4" w14:textId="77777777" w:rsidR="009115D3" w:rsidRPr="009115D3" w:rsidRDefault="009115D3" w:rsidP="009C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9115D3" w:rsidRPr="009115D3" w14:paraId="4C17F39D" w14:textId="77777777" w:rsidTr="00234491">
        <w:trPr>
          <w:trHeight w:val="80"/>
        </w:trPr>
        <w:tc>
          <w:tcPr>
            <w:tcW w:w="3240" w:type="dxa"/>
          </w:tcPr>
          <w:p w14:paraId="4F8B4467" w14:textId="77777777" w:rsidR="009115D3" w:rsidRPr="009115D3" w:rsidRDefault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450" w:type="dxa"/>
          </w:tcPr>
          <w:p w14:paraId="2CCC010B" w14:textId="77777777" w:rsidR="009115D3" w:rsidRPr="009115D3" w:rsidRDefault="009115D3" w:rsidP="0042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2950C815" w14:textId="77777777" w:rsidR="009115D3" w:rsidRPr="009115D3" w:rsidRDefault="009115D3" w:rsidP="009C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1B18933D" w14:textId="77777777" w:rsidR="009115D3" w:rsidRPr="009115D3" w:rsidRDefault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18D55B30" w14:textId="77777777" w:rsidR="009115D3" w:rsidRPr="009115D3" w:rsidRDefault="009115D3" w:rsidP="009C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9115D3" w:rsidRPr="009115D3" w14:paraId="1A1EF31A" w14:textId="77777777" w:rsidTr="00234491">
        <w:trPr>
          <w:trHeight w:val="80"/>
        </w:trPr>
        <w:tc>
          <w:tcPr>
            <w:tcW w:w="3240" w:type="dxa"/>
          </w:tcPr>
          <w:p w14:paraId="4DE9AA32" w14:textId="77777777" w:rsidR="009115D3" w:rsidRPr="009115D3" w:rsidRDefault="009115D3" w:rsidP="00C518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0"/>
              <w:rPr>
                <w:rFonts w:cs="Times New Roman"/>
                <w:b/>
                <w:bCs/>
                <w:i/>
                <w:iCs/>
                <w:spacing w:val="-8"/>
              </w:rPr>
            </w:pPr>
            <w:r w:rsidRPr="009115D3">
              <w:rPr>
                <w:rFonts w:cs="Times New Roman"/>
                <w:b/>
                <w:bCs/>
                <w:i/>
                <w:iCs/>
                <w:spacing w:val="-8"/>
              </w:rPr>
              <w:t>For the three-month period ended</w:t>
            </w:r>
          </w:p>
        </w:tc>
        <w:tc>
          <w:tcPr>
            <w:tcW w:w="450" w:type="dxa"/>
          </w:tcPr>
          <w:p w14:paraId="18332A0A" w14:textId="77777777" w:rsidR="009115D3" w:rsidRPr="009115D3" w:rsidRDefault="009115D3" w:rsidP="0042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DE08E5B" w14:textId="77777777" w:rsidR="009115D3" w:rsidRPr="009115D3" w:rsidRDefault="009115D3" w:rsidP="009C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2AC23943" w14:textId="77777777" w:rsidR="009115D3" w:rsidRPr="009115D3" w:rsidRDefault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1B9115" w14:textId="77777777" w:rsidR="009115D3" w:rsidRPr="009115D3" w:rsidRDefault="009115D3" w:rsidP="009C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5499D959" w14:textId="77777777" w:rsidR="009115D3" w:rsidRPr="009115D3" w:rsidRDefault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341BF3" w14:textId="77777777" w:rsidR="009115D3" w:rsidRPr="009115D3" w:rsidRDefault="009115D3" w:rsidP="009C5E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270" w:type="dxa"/>
          </w:tcPr>
          <w:p w14:paraId="43211357" w14:textId="77777777" w:rsidR="009115D3" w:rsidRPr="009115D3" w:rsidRDefault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EFD72E" w14:textId="77777777" w:rsidR="009115D3" w:rsidRPr="009115D3" w:rsidRDefault="009115D3" w:rsidP="009C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9115D3" w:rsidRPr="009115D3" w14:paraId="09E8EBC4" w14:textId="77777777" w:rsidTr="00234491">
        <w:trPr>
          <w:trHeight w:val="80"/>
        </w:trPr>
        <w:tc>
          <w:tcPr>
            <w:tcW w:w="3240" w:type="dxa"/>
          </w:tcPr>
          <w:p w14:paraId="3060FBCC" w14:textId="76BFC808" w:rsidR="009115D3" w:rsidRPr="009115D3" w:rsidRDefault="009C5E35" w:rsidP="00C518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  <w:b/>
                <w:bCs/>
                <w:i/>
                <w:iCs/>
                <w:spacing w:val="-8"/>
              </w:rPr>
            </w:pPr>
            <w:r>
              <w:rPr>
                <w:rFonts w:cs="Times New Roman"/>
                <w:b/>
                <w:bCs/>
                <w:i/>
                <w:iCs/>
                <w:spacing w:val="-8"/>
              </w:rPr>
              <w:t xml:space="preserve">   </w:t>
            </w:r>
            <w:r w:rsidR="009115D3" w:rsidRPr="009115D3">
              <w:rPr>
                <w:rFonts w:cs="Times New Roman"/>
                <w:b/>
                <w:bCs/>
                <w:i/>
                <w:iCs/>
                <w:spacing w:val="-8"/>
              </w:rPr>
              <w:t>31 March</w:t>
            </w:r>
          </w:p>
        </w:tc>
        <w:tc>
          <w:tcPr>
            <w:tcW w:w="450" w:type="dxa"/>
          </w:tcPr>
          <w:p w14:paraId="13A8824D" w14:textId="77777777" w:rsidR="009115D3" w:rsidRPr="009115D3" w:rsidRDefault="009115D3" w:rsidP="0042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429B787F" w14:textId="6B993D81" w:rsidR="009115D3" w:rsidRPr="009115D3" w:rsidRDefault="009115D3" w:rsidP="009C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616A86A3" w14:textId="77777777" w:rsidR="009115D3" w:rsidRPr="009115D3" w:rsidRDefault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BC07A3" w14:textId="78E2CF3D" w:rsidR="009115D3" w:rsidRPr="009115D3" w:rsidRDefault="009115D3" w:rsidP="009C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2022</w:t>
            </w:r>
          </w:p>
        </w:tc>
        <w:tc>
          <w:tcPr>
            <w:tcW w:w="270" w:type="dxa"/>
          </w:tcPr>
          <w:p w14:paraId="1E7DCBB0" w14:textId="77777777" w:rsidR="009115D3" w:rsidRPr="009115D3" w:rsidRDefault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AFBDFC0" w14:textId="4F6E9413" w:rsidR="009115D3" w:rsidRPr="009115D3" w:rsidRDefault="009115D3" w:rsidP="009C5E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cs="Times New Roman"/>
                <w:spacing w:val="-4"/>
              </w:rPr>
            </w:pPr>
            <w:r w:rsidRPr="009115D3">
              <w:rPr>
                <w:rFonts w:cs="Times New Roman"/>
                <w:spacing w:val="-4"/>
              </w:rPr>
              <w:t>2023</w:t>
            </w:r>
          </w:p>
        </w:tc>
        <w:tc>
          <w:tcPr>
            <w:tcW w:w="270" w:type="dxa"/>
          </w:tcPr>
          <w:p w14:paraId="0BC3A72A" w14:textId="77777777" w:rsidR="009115D3" w:rsidRPr="009115D3" w:rsidRDefault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F0A4A3" w14:textId="78E4C8B8" w:rsidR="009115D3" w:rsidRPr="009115D3" w:rsidRDefault="009115D3" w:rsidP="009C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2022</w:t>
            </w:r>
          </w:p>
        </w:tc>
      </w:tr>
      <w:tr w:rsidR="009115D3" w:rsidRPr="009115D3" w14:paraId="6D0602D1" w14:textId="77777777" w:rsidTr="00234491">
        <w:trPr>
          <w:trHeight w:val="80"/>
        </w:trPr>
        <w:tc>
          <w:tcPr>
            <w:tcW w:w="3240" w:type="dxa"/>
          </w:tcPr>
          <w:p w14:paraId="47A97D11" w14:textId="77777777" w:rsidR="009115D3" w:rsidRPr="009115D3" w:rsidRDefault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0" w:type="dxa"/>
          </w:tcPr>
          <w:p w14:paraId="4C2FDE3A" w14:textId="77777777" w:rsidR="009115D3" w:rsidRPr="009115D3" w:rsidRDefault="009115D3" w:rsidP="0042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490" w:type="dxa"/>
            <w:gridSpan w:val="7"/>
          </w:tcPr>
          <w:p w14:paraId="636D23DF" w14:textId="77777777" w:rsidR="009115D3" w:rsidRPr="009115D3" w:rsidRDefault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9115D3" w:rsidRPr="009115D3" w14:paraId="398048E2" w14:textId="77777777" w:rsidTr="00234491">
        <w:trPr>
          <w:trHeight w:val="80"/>
        </w:trPr>
        <w:tc>
          <w:tcPr>
            <w:tcW w:w="3240" w:type="dxa"/>
          </w:tcPr>
          <w:p w14:paraId="1AA6FFD8" w14:textId="77777777" w:rsidR="009115D3" w:rsidRPr="009115D3" w:rsidRDefault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0" w:type="dxa"/>
          </w:tcPr>
          <w:p w14:paraId="13B1B4F3" w14:textId="77777777" w:rsidR="009115D3" w:rsidRPr="009115D3" w:rsidRDefault="009115D3" w:rsidP="0042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490" w:type="dxa"/>
            <w:gridSpan w:val="7"/>
          </w:tcPr>
          <w:p w14:paraId="23777997" w14:textId="77777777" w:rsidR="009115D3" w:rsidRPr="009115D3" w:rsidRDefault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115D3" w:rsidRPr="009115D3" w14:paraId="104A77FA" w14:textId="77777777" w:rsidTr="00234491">
        <w:trPr>
          <w:trHeight w:val="80"/>
        </w:trPr>
        <w:tc>
          <w:tcPr>
            <w:tcW w:w="3240" w:type="dxa"/>
          </w:tcPr>
          <w:p w14:paraId="0978D455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9115D3">
              <w:rPr>
                <w:rFonts w:cs="Times New Roman"/>
              </w:rPr>
              <w:t>At 1 January</w:t>
            </w:r>
          </w:p>
        </w:tc>
        <w:tc>
          <w:tcPr>
            <w:tcW w:w="450" w:type="dxa"/>
          </w:tcPr>
          <w:p w14:paraId="7B766644" w14:textId="77777777" w:rsidR="009115D3" w:rsidRPr="009115D3" w:rsidRDefault="009115D3" w:rsidP="0042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3E310C" w14:textId="70076EF4" w:rsidR="009115D3" w:rsidRPr="00420E72" w:rsidRDefault="00BB6241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420E72">
              <w:t>811,887</w:t>
            </w:r>
          </w:p>
        </w:tc>
        <w:tc>
          <w:tcPr>
            <w:tcW w:w="270" w:type="dxa"/>
          </w:tcPr>
          <w:p w14:paraId="54EC5407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9607301" w14:textId="531292C2" w:rsidR="009115D3" w:rsidRPr="0086457B" w:rsidRDefault="009115D3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6457B">
              <w:t>890,686</w:t>
            </w:r>
          </w:p>
        </w:tc>
        <w:tc>
          <w:tcPr>
            <w:tcW w:w="270" w:type="dxa"/>
          </w:tcPr>
          <w:p w14:paraId="54289466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3D1FF3F" w14:textId="2D53F05F" w:rsidR="009115D3" w:rsidRPr="0086457B" w:rsidRDefault="00D33AD2" w:rsidP="00420E7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825</w:t>
            </w:r>
            <w:r w:rsidR="00BB6241" w:rsidRPr="0086457B">
              <w:t>,930</w:t>
            </w:r>
          </w:p>
        </w:tc>
        <w:tc>
          <w:tcPr>
            <w:tcW w:w="270" w:type="dxa"/>
          </w:tcPr>
          <w:p w14:paraId="1A39E6D6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A595624" w14:textId="1B41EE20" w:rsidR="009115D3" w:rsidRPr="0086457B" w:rsidRDefault="009115D3" w:rsidP="00420E7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  <w:r w:rsidRPr="0086457B">
              <w:t>705,930</w:t>
            </w:r>
          </w:p>
        </w:tc>
      </w:tr>
      <w:tr w:rsidR="009115D3" w:rsidRPr="009115D3" w14:paraId="0B9E6909" w14:textId="77777777" w:rsidTr="00234491">
        <w:trPr>
          <w:trHeight w:val="80"/>
        </w:trPr>
        <w:tc>
          <w:tcPr>
            <w:tcW w:w="3240" w:type="dxa"/>
          </w:tcPr>
          <w:p w14:paraId="13E95D95" w14:textId="77777777" w:rsidR="009115D3" w:rsidRPr="009115D3" w:rsidRDefault="009115D3" w:rsidP="009115D3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9115D3">
              <w:rPr>
                <w:szCs w:val="22"/>
              </w:rPr>
              <w:t xml:space="preserve">Share of profit (loss) of </w:t>
            </w:r>
          </w:p>
        </w:tc>
        <w:tc>
          <w:tcPr>
            <w:tcW w:w="450" w:type="dxa"/>
          </w:tcPr>
          <w:p w14:paraId="7AB7D399" w14:textId="77777777" w:rsidR="009115D3" w:rsidRPr="009115D3" w:rsidRDefault="009115D3" w:rsidP="00420E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  <w:tab w:val="left" w:pos="2880"/>
              </w:tabs>
              <w:spacing w:line="240" w:lineRule="atLeast"/>
              <w:ind w:left="-135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93D96CE" w14:textId="77777777" w:rsidR="009115D3" w:rsidRPr="00420E72" w:rsidRDefault="009115D3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4ACF5159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E70AE8F" w14:textId="77777777" w:rsidR="009115D3" w:rsidRPr="0086457B" w:rsidRDefault="009115D3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13E554A8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FED670E" w14:textId="77777777" w:rsidR="009115D3" w:rsidRPr="0086457B" w:rsidRDefault="009115D3" w:rsidP="00420E7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31975C81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6C4813B" w14:textId="77777777" w:rsidR="009115D3" w:rsidRPr="0086457B" w:rsidRDefault="009115D3" w:rsidP="00420E7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</w:p>
        </w:tc>
      </w:tr>
      <w:tr w:rsidR="009115D3" w:rsidRPr="009115D3" w14:paraId="08F95BDB" w14:textId="77777777" w:rsidTr="00234491">
        <w:trPr>
          <w:trHeight w:val="80"/>
        </w:trPr>
        <w:tc>
          <w:tcPr>
            <w:tcW w:w="3240" w:type="dxa"/>
          </w:tcPr>
          <w:p w14:paraId="57304560" w14:textId="77777777" w:rsidR="009115D3" w:rsidRPr="009115D3" w:rsidRDefault="009115D3" w:rsidP="009115D3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 w:rsidRPr="009115D3">
              <w:rPr>
                <w:szCs w:val="22"/>
              </w:rPr>
              <w:t xml:space="preserve">   joint ventures accounted for</w:t>
            </w:r>
          </w:p>
        </w:tc>
        <w:tc>
          <w:tcPr>
            <w:tcW w:w="450" w:type="dxa"/>
          </w:tcPr>
          <w:p w14:paraId="71E25C2C" w14:textId="77777777" w:rsidR="009115D3" w:rsidRPr="009115D3" w:rsidRDefault="009115D3" w:rsidP="00420E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  <w:tab w:val="left" w:pos="2880"/>
              </w:tabs>
              <w:spacing w:line="240" w:lineRule="atLeast"/>
              <w:ind w:left="-135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3F6FE32" w14:textId="77777777" w:rsidR="009115D3" w:rsidRPr="00420E72" w:rsidRDefault="009115D3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05828189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AB00F2D" w14:textId="77777777" w:rsidR="009115D3" w:rsidRPr="0086457B" w:rsidRDefault="009115D3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4F432A35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EB70CA4" w14:textId="2D71328E" w:rsidR="009115D3" w:rsidRPr="0086457B" w:rsidRDefault="009115D3" w:rsidP="00420E7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2F6CE42B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F7A115F" w14:textId="77777777" w:rsidR="009115D3" w:rsidRPr="0086457B" w:rsidRDefault="009115D3" w:rsidP="00420E7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</w:p>
        </w:tc>
      </w:tr>
      <w:tr w:rsidR="009115D3" w:rsidRPr="009115D3" w14:paraId="538CA2B5" w14:textId="77777777" w:rsidTr="00234491">
        <w:trPr>
          <w:trHeight w:val="80"/>
        </w:trPr>
        <w:tc>
          <w:tcPr>
            <w:tcW w:w="3240" w:type="dxa"/>
          </w:tcPr>
          <w:p w14:paraId="61459B3A" w14:textId="77777777" w:rsidR="009115D3" w:rsidRPr="009115D3" w:rsidRDefault="009115D3" w:rsidP="009115D3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 w:rsidRPr="009115D3">
              <w:rPr>
                <w:szCs w:val="22"/>
              </w:rPr>
              <w:t xml:space="preserve">   using equity method</w:t>
            </w:r>
          </w:p>
        </w:tc>
        <w:tc>
          <w:tcPr>
            <w:tcW w:w="450" w:type="dxa"/>
          </w:tcPr>
          <w:p w14:paraId="4660E287" w14:textId="77777777" w:rsidR="009115D3" w:rsidRPr="009115D3" w:rsidRDefault="009115D3" w:rsidP="0042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DDF2273" w14:textId="58B36D7A" w:rsidR="009115D3" w:rsidRPr="00420E72" w:rsidRDefault="0086457B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420E72">
              <w:t>3,379</w:t>
            </w:r>
          </w:p>
        </w:tc>
        <w:tc>
          <w:tcPr>
            <w:tcW w:w="270" w:type="dxa"/>
          </w:tcPr>
          <w:p w14:paraId="44393B3E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2A28C78" w14:textId="106C8B15" w:rsidR="009115D3" w:rsidRPr="0086457B" w:rsidRDefault="009115D3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6457B">
              <w:t>(19,143)</w:t>
            </w:r>
          </w:p>
        </w:tc>
        <w:tc>
          <w:tcPr>
            <w:tcW w:w="270" w:type="dxa"/>
          </w:tcPr>
          <w:p w14:paraId="10F3B45C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05ADBF3" w14:textId="01E5EE70" w:rsidR="009115D3" w:rsidRPr="0086457B" w:rsidRDefault="0086457B" w:rsidP="00420E7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6457B">
              <w:t>-</w:t>
            </w:r>
          </w:p>
        </w:tc>
        <w:tc>
          <w:tcPr>
            <w:tcW w:w="270" w:type="dxa"/>
          </w:tcPr>
          <w:p w14:paraId="68B4F1C3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0ABA2AE" w14:textId="2EBFB81E" w:rsidR="009115D3" w:rsidRPr="0086457B" w:rsidRDefault="009115D3" w:rsidP="00420E7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  <w:r w:rsidRPr="0086457B">
              <w:t>-</w:t>
            </w:r>
          </w:p>
        </w:tc>
      </w:tr>
      <w:tr w:rsidR="009115D3" w:rsidRPr="009115D3" w14:paraId="18D5FC33" w14:textId="77777777" w:rsidTr="00234491">
        <w:trPr>
          <w:trHeight w:val="80"/>
        </w:trPr>
        <w:tc>
          <w:tcPr>
            <w:tcW w:w="3240" w:type="dxa"/>
          </w:tcPr>
          <w:p w14:paraId="554AEE1E" w14:textId="77777777" w:rsidR="009115D3" w:rsidRPr="009115D3" w:rsidRDefault="009115D3" w:rsidP="009115D3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 w:rsidRPr="009115D3">
              <w:rPr>
                <w:szCs w:val="22"/>
              </w:rPr>
              <w:t>Additional paid-up</w:t>
            </w:r>
          </w:p>
        </w:tc>
        <w:tc>
          <w:tcPr>
            <w:tcW w:w="450" w:type="dxa"/>
          </w:tcPr>
          <w:p w14:paraId="369DDD93" w14:textId="77777777" w:rsidR="009115D3" w:rsidRPr="009115D3" w:rsidRDefault="009115D3" w:rsidP="0042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4A20B9" w14:textId="767BC63F" w:rsidR="009115D3" w:rsidRPr="00420E72" w:rsidRDefault="0086457B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420E72">
              <w:t>35,000</w:t>
            </w:r>
          </w:p>
        </w:tc>
        <w:tc>
          <w:tcPr>
            <w:tcW w:w="270" w:type="dxa"/>
          </w:tcPr>
          <w:p w14:paraId="73D64E9E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F92F570" w14:textId="08C3BFC2" w:rsidR="009115D3" w:rsidRPr="0086457B" w:rsidRDefault="009115D3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6457B">
              <w:t>-</w:t>
            </w:r>
          </w:p>
        </w:tc>
        <w:tc>
          <w:tcPr>
            <w:tcW w:w="270" w:type="dxa"/>
          </w:tcPr>
          <w:p w14:paraId="43DEB536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1DAA545" w14:textId="75808893" w:rsidR="009115D3" w:rsidRPr="00A85D49" w:rsidRDefault="00A85D49" w:rsidP="00420E7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rFonts w:cstheme="minorBidi"/>
                <w:lang w:val="en-US" w:bidi="th-TH"/>
              </w:rPr>
            </w:pPr>
            <w:r>
              <w:rPr>
                <w:rFonts w:cstheme="minorBidi"/>
                <w:lang w:val="en-US" w:bidi="th-TH"/>
              </w:rPr>
              <w:t>35,000</w:t>
            </w:r>
          </w:p>
        </w:tc>
        <w:tc>
          <w:tcPr>
            <w:tcW w:w="270" w:type="dxa"/>
          </w:tcPr>
          <w:p w14:paraId="4C031AF0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E2D3EFB" w14:textId="0AD4551D" w:rsidR="009115D3" w:rsidRPr="0086457B" w:rsidRDefault="009115D3" w:rsidP="00420E7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  <w:r w:rsidRPr="0086457B">
              <w:t>-</w:t>
            </w:r>
          </w:p>
        </w:tc>
      </w:tr>
      <w:tr w:rsidR="009115D3" w:rsidRPr="009115D3" w14:paraId="7D04B162" w14:textId="77777777" w:rsidTr="00234491">
        <w:trPr>
          <w:trHeight w:val="80"/>
        </w:trPr>
        <w:tc>
          <w:tcPr>
            <w:tcW w:w="3240" w:type="dxa"/>
          </w:tcPr>
          <w:p w14:paraId="64390246" w14:textId="77777777" w:rsidR="009115D3" w:rsidRPr="009115D3" w:rsidRDefault="009115D3" w:rsidP="009115D3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 w:rsidRPr="009115D3">
              <w:rPr>
                <w:szCs w:val="22"/>
              </w:rPr>
              <w:t>Dividend income</w:t>
            </w:r>
          </w:p>
        </w:tc>
        <w:tc>
          <w:tcPr>
            <w:tcW w:w="450" w:type="dxa"/>
          </w:tcPr>
          <w:p w14:paraId="7A1917C9" w14:textId="77777777" w:rsidR="009115D3" w:rsidRPr="009115D3" w:rsidRDefault="009115D3" w:rsidP="0042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FB26A7D" w14:textId="0571526E" w:rsidR="009115D3" w:rsidRPr="00420E72" w:rsidRDefault="0086457B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420E72">
              <w:t>-</w:t>
            </w:r>
          </w:p>
        </w:tc>
        <w:tc>
          <w:tcPr>
            <w:tcW w:w="270" w:type="dxa"/>
          </w:tcPr>
          <w:p w14:paraId="6AAC099C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4F99B75" w14:textId="12F9AE32" w:rsidR="009115D3" w:rsidRPr="0086457B" w:rsidRDefault="009115D3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6457B">
              <w:t>(89,991)</w:t>
            </w:r>
          </w:p>
        </w:tc>
        <w:tc>
          <w:tcPr>
            <w:tcW w:w="270" w:type="dxa"/>
          </w:tcPr>
          <w:p w14:paraId="56CDC606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F32AAF3" w14:textId="6AAD4641" w:rsidR="009115D3" w:rsidRPr="0086457B" w:rsidRDefault="0086457B" w:rsidP="00420E7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6457B">
              <w:t>-</w:t>
            </w:r>
          </w:p>
        </w:tc>
        <w:tc>
          <w:tcPr>
            <w:tcW w:w="270" w:type="dxa"/>
          </w:tcPr>
          <w:p w14:paraId="45D4ECCA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48CEA49" w14:textId="2461F614" w:rsidR="009115D3" w:rsidRPr="0086457B" w:rsidRDefault="009115D3" w:rsidP="00420E7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  <w:r w:rsidRPr="0086457B">
              <w:t>-</w:t>
            </w:r>
          </w:p>
        </w:tc>
      </w:tr>
      <w:tr w:rsidR="009115D3" w:rsidRPr="009115D3" w14:paraId="5CBB2908" w14:textId="77777777" w:rsidTr="00234491">
        <w:trPr>
          <w:trHeight w:val="80"/>
        </w:trPr>
        <w:tc>
          <w:tcPr>
            <w:tcW w:w="3240" w:type="dxa"/>
          </w:tcPr>
          <w:p w14:paraId="3815E5A7" w14:textId="77777777" w:rsidR="009115D3" w:rsidRPr="009115D3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cs/>
              </w:rPr>
            </w:pPr>
            <w:r w:rsidRPr="009115D3">
              <w:rPr>
                <w:rFonts w:cs="Times New Roman"/>
                <w:b/>
                <w:bCs/>
              </w:rPr>
              <w:t>At 31 March</w:t>
            </w:r>
          </w:p>
        </w:tc>
        <w:tc>
          <w:tcPr>
            <w:tcW w:w="450" w:type="dxa"/>
          </w:tcPr>
          <w:p w14:paraId="3B18049F" w14:textId="77777777" w:rsidR="009115D3" w:rsidRPr="009115D3" w:rsidRDefault="009115D3" w:rsidP="0042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761025" w14:textId="6773FD08" w:rsidR="009115D3" w:rsidRPr="00420E72" w:rsidRDefault="0086457B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420E72">
              <w:rPr>
                <w:b/>
                <w:bCs/>
              </w:rPr>
              <w:t>850,266</w:t>
            </w:r>
          </w:p>
        </w:tc>
        <w:tc>
          <w:tcPr>
            <w:tcW w:w="270" w:type="dxa"/>
          </w:tcPr>
          <w:p w14:paraId="035620C1" w14:textId="77777777" w:rsidR="009115D3" w:rsidRPr="00420E72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334044" w14:textId="7F774247" w:rsidR="009115D3" w:rsidRPr="0086457B" w:rsidRDefault="009115D3" w:rsidP="00621D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86457B">
              <w:rPr>
                <w:b/>
                <w:bCs/>
              </w:rPr>
              <w:t>781,552</w:t>
            </w:r>
          </w:p>
        </w:tc>
        <w:tc>
          <w:tcPr>
            <w:tcW w:w="270" w:type="dxa"/>
          </w:tcPr>
          <w:p w14:paraId="3B35345D" w14:textId="77777777" w:rsidR="009115D3" w:rsidRPr="00420E72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26AE74" w14:textId="00B92E31" w:rsidR="009115D3" w:rsidRPr="0086457B" w:rsidRDefault="00D33AD2" w:rsidP="00420E7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>
              <w:rPr>
                <w:b/>
                <w:bCs/>
              </w:rPr>
              <w:t>860</w:t>
            </w:r>
            <w:r w:rsidR="0086457B" w:rsidRPr="0086457B">
              <w:rPr>
                <w:b/>
                <w:bCs/>
              </w:rPr>
              <w:t>,930</w:t>
            </w:r>
          </w:p>
        </w:tc>
        <w:tc>
          <w:tcPr>
            <w:tcW w:w="270" w:type="dxa"/>
          </w:tcPr>
          <w:p w14:paraId="7DFF435F" w14:textId="77777777" w:rsidR="009115D3" w:rsidRPr="00420E72" w:rsidRDefault="009115D3" w:rsidP="009115D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C88C4C" w14:textId="32DF4E8A" w:rsidR="009115D3" w:rsidRPr="0086457B" w:rsidRDefault="009115D3" w:rsidP="00420E7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86457B">
              <w:rPr>
                <w:b/>
                <w:bCs/>
              </w:rPr>
              <w:t>705,930</w:t>
            </w:r>
          </w:p>
        </w:tc>
      </w:tr>
    </w:tbl>
    <w:p w14:paraId="697D72C6" w14:textId="0CA8F83D" w:rsidR="009115D3" w:rsidRDefault="009115D3" w:rsidP="002B325F">
      <w:pPr>
        <w:rPr>
          <w:rFonts w:ascii="Times New Roman" w:hAnsi="Times New Roman" w:cs="Times New Roman"/>
          <w:sz w:val="22"/>
          <w:szCs w:val="22"/>
        </w:rPr>
      </w:pPr>
    </w:p>
    <w:p w14:paraId="35D36DDF" w14:textId="22EF7392" w:rsidR="00245203" w:rsidRDefault="00245203" w:rsidP="00245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F273DD">
        <w:rPr>
          <w:rFonts w:ascii="Times New Roman" w:hAnsi="Times New Roman"/>
          <w:sz w:val="22"/>
          <w:szCs w:val="22"/>
        </w:rPr>
        <w:t xml:space="preserve">On </w:t>
      </w:r>
      <w:r w:rsidR="00924637">
        <w:rPr>
          <w:rFonts w:ascii="Times New Roman" w:hAnsi="Times New Roman"/>
          <w:sz w:val="22"/>
          <w:szCs w:val="22"/>
        </w:rPr>
        <w:t>27</w:t>
      </w:r>
      <w:r w:rsidRPr="00F273DD">
        <w:rPr>
          <w:rFonts w:ascii="Times New Roman" w:hAnsi="Times New Roman"/>
          <w:sz w:val="22"/>
          <w:szCs w:val="22"/>
        </w:rPr>
        <w:t xml:space="preserve"> </w:t>
      </w:r>
      <w:r w:rsidR="00924637">
        <w:rPr>
          <w:rFonts w:ascii="Times New Roman" w:hAnsi="Times New Roman"/>
          <w:sz w:val="22"/>
          <w:szCs w:val="22"/>
        </w:rPr>
        <w:t>February</w:t>
      </w:r>
      <w:r w:rsidRPr="00F273DD">
        <w:rPr>
          <w:rFonts w:ascii="Times New Roman" w:hAnsi="Times New Roman"/>
          <w:sz w:val="22"/>
          <w:szCs w:val="22"/>
        </w:rPr>
        <w:t xml:space="preserve"> 202</w:t>
      </w:r>
      <w:r w:rsidR="00924637">
        <w:rPr>
          <w:rFonts w:ascii="Times New Roman" w:hAnsi="Times New Roman"/>
          <w:sz w:val="22"/>
          <w:szCs w:val="22"/>
        </w:rPr>
        <w:t>3</w:t>
      </w:r>
      <w:r w:rsidRPr="00F273DD">
        <w:rPr>
          <w:rFonts w:ascii="Times New Roman" w:hAnsi="Times New Roman"/>
          <w:sz w:val="22"/>
          <w:szCs w:val="22"/>
        </w:rPr>
        <w:t xml:space="preserve">, the Company paid the additional paid-up share capital of R E N Korat Energy Company Limited of </w:t>
      </w:r>
      <w:r>
        <w:rPr>
          <w:rFonts w:ascii="Times New Roman" w:hAnsi="Times New Roman"/>
          <w:sz w:val="22"/>
          <w:szCs w:val="22"/>
        </w:rPr>
        <w:t>7</w:t>
      </w:r>
      <w:r w:rsidRPr="00F273DD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>000</w:t>
      </w:r>
      <w:r w:rsidRPr="00F273DD">
        <w:rPr>
          <w:rFonts w:ascii="Times New Roman" w:hAnsi="Times New Roman"/>
          <w:sz w:val="22"/>
          <w:szCs w:val="22"/>
        </w:rPr>
        <w:t xml:space="preserve">,000 ordinary shares, with the par value of Baht </w:t>
      </w:r>
      <w:r w:rsidR="00924637">
        <w:rPr>
          <w:rFonts w:ascii="Times New Roman" w:hAnsi="Times New Roman"/>
          <w:sz w:val="22"/>
          <w:szCs w:val="22"/>
        </w:rPr>
        <w:t>5</w:t>
      </w:r>
      <w:r w:rsidRPr="00F273DD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>0</w:t>
      </w:r>
      <w:r w:rsidRPr="00F273DD">
        <w:rPr>
          <w:rFonts w:ascii="Times New Roman" w:hAnsi="Times New Roman"/>
          <w:sz w:val="22"/>
          <w:szCs w:val="22"/>
        </w:rPr>
        <w:t xml:space="preserve">0 per share totaling Baht </w:t>
      </w:r>
      <w:r w:rsidR="004842BC">
        <w:rPr>
          <w:rFonts w:ascii="Times New Roman" w:hAnsi="Times New Roman"/>
          <w:sz w:val="22"/>
          <w:szCs w:val="22"/>
        </w:rPr>
        <w:t>35</w:t>
      </w:r>
      <w:r w:rsidRPr="00F273DD">
        <w:rPr>
          <w:rFonts w:ascii="Times New Roman" w:hAnsi="Times New Roman"/>
          <w:sz w:val="22"/>
          <w:szCs w:val="22"/>
        </w:rPr>
        <w:t>.0 million regarding to the additional contributions in proportion of its interest.</w:t>
      </w:r>
    </w:p>
    <w:p w14:paraId="52864A94" w14:textId="77777777" w:rsidR="00F96A42" w:rsidRDefault="00F96A42" w:rsidP="0097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3BA35418" w14:textId="77777777" w:rsidR="000115E9" w:rsidRPr="00B64FF8" w:rsidRDefault="000115E9" w:rsidP="004D4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  <w:sectPr w:rsidR="000115E9" w:rsidRPr="00B64FF8" w:rsidSect="00710CF7">
          <w:headerReference w:type="default" r:id="rId13"/>
          <w:pgSz w:w="11909" w:h="16834" w:code="9"/>
          <w:pgMar w:top="691" w:right="1152" w:bottom="576" w:left="1152" w:header="720" w:footer="662" w:gutter="0"/>
          <w:cols w:space="720"/>
        </w:sectPr>
      </w:pPr>
    </w:p>
    <w:p w14:paraId="6BC29B7E" w14:textId="64FBBBEC" w:rsidR="00140F1C" w:rsidRDefault="000D52BA" w:rsidP="00140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4206C2">
        <w:rPr>
          <w:rFonts w:ascii="Times New Roman" w:hAnsi="Times New Roman"/>
          <w:spacing w:val="-2"/>
          <w:sz w:val="22"/>
          <w:szCs w:val="22"/>
        </w:rPr>
        <w:t>Investment</w:t>
      </w:r>
      <w:r w:rsidR="00C547BB" w:rsidRPr="004206C2">
        <w:rPr>
          <w:rFonts w:ascii="Times New Roman" w:hAnsi="Times New Roman"/>
          <w:spacing w:val="-2"/>
          <w:sz w:val="22"/>
          <w:szCs w:val="22"/>
        </w:rPr>
        <w:t>s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in joint venture</w:t>
      </w:r>
      <w:r w:rsidR="009678D8" w:rsidRPr="004206C2">
        <w:rPr>
          <w:rFonts w:ascii="Times New Roman" w:hAnsi="Times New Roman"/>
          <w:spacing w:val="-2"/>
          <w:sz w:val="22"/>
          <w:szCs w:val="22"/>
        </w:rPr>
        <w:t>s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as at </w:t>
      </w:r>
      <w:r w:rsidR="00DD4579" w:rsidRPr="004206C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3</w:t>
      </w:r>
      <w:r w:rsidR="0038479C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1</w:t>
      </w:r>
      <w:r w:rsidR="00DD4579" w:rsidRPr="004206C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</w:t>
      </w:r>
      <w:r w:rsidR="0038479C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March</w:t>
      </w:r>
      <w:r w:rsidR="00B05CAD" w:rsidRPr="004206C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202</w:t>
      </w:r>
      <w:r w:rsidR="0038479C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3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and 31 December 20</w:t>
      </w:r>
      <w:r w:rsidR="00B05CAD" w:rsidRPr="004206C2">
        <w:rPr>
          <w:rFonts w:ascii="Times New Roman" w:hAnsi="Times New Roman"/>
          <w:spacing w:val="-2"/>
          <w:sz w:val="22"/>
          <w:szCs w:val="22"/>
        </w:rPr>
        <w:t>2</w:t>
      </w:r>
      <w:r w:rsidR="0038479C">
        <w:rPr>
          <w:rFonts w:ascii="Times New Roman" w:hAnsi="Times New Roman"/>
          <w:spacing w:val="-2"/>
          <w:sz w:val="22"/>
          <w:szCs w:val="22"/>
        </w:rPr>
        <w:t>2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, and dividend income for the </w:t>
      </w:r>
      <w:r w:rsidR="0038479C">
        <w:rPr>
          <w:rFonts w:ascii="Times New Roman" w:hAnsi="Times New Roman"/>
          <w:spacing w:val="-2"/>
          <w:sz w:val="22"/>
          <w:szCs w:val="22"/>
        </w:rPr>
        <w:t>three</w:t>
      </w:r>
      <w:r w:rsidRPr="004206C2">
        <w:rPr>
          <w:rFonts w:ascii="Times New Roman" w:hAnsi="Times New Roman"/>
          <w:spacing w:val="-2"/>
          <w:sz w:val="22"/>
          <w:szCs w:val="22"/>
        </w:rPr>
        <w:t>-month period</w:t>
      </w:r>
      <w:r w:rsidR="00C547BB" w:rsidRPr="004206C2">
        <w:rPr>
          <w:rFonts w:ascii="Times New Roman" w:hAnsi="Times New Roman"/>
          <w:spacing w:val="-2"/>
          <w:sz w:val="22"/>
          <w:szCs w:val="22"/>
        </w:rPr>
        <w:t>s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ended </w:t>
      </w:r>
      <w:r w:rsidR="0038479C" w:rsidRPr="004206C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3</w:t>
      </w:r>
      <w:r w:rsidR="0038479C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1</w:t>
      </w:r>
      <w:r w:rsidR="0038479C" w:rsidRPr="004206C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</w:t>
      </w:r>
      <w:r w:rsidR="0038479C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March</w:t>
      </w:r>
      <w:r w:rsidR="00B05CAD" w:rsidRPr="004206C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202</w:t>
      </w:r>
      <w:r w:rsidR="00CB48CE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3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and</w:t>
      </w:r>
      <w:r w:rsidR="004206C2" w:rsidRPr="004206C2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B05CAD" w:rsidRPr="004206C2">
        <w:rPr>
          <w:rFonts w:ascii="Times New Roman" w:hAnsi="Times New Roman"/>
          <w:spacing w:val="-2"/>
          <w:sz w:val="22"/>
          <w:szCs w:val="22"/>
        </w:rPr>
        <w:t>202</w:t>
      </w:r>
      <w:r w:rsidR="00286781">
        <w:rPr>
          <w:rFonts w:ascii="Times New Roman" w:hAnsi="Times New Roman"/>
          <w:spacing w:val="-2"/>
          <w:sz w:val="22"/>
          <w:szCs w:val="22"/>
        </w:rPr>
        <w:t>2</w:t>
      </w:r>
      <w:r w:rsidRPr="000D52BA">
        <w:rPr>
          <w:rFonts w:ascii="Times New Roman" w:hAnsi="Times New Roman"/>
          <w:sz w:val="22"/>
          <w:szCs w:val="22"/>
        </w:rPr>
        <w:t xml:space="preserve"> w</w:t>
      </w:r>
      <w:r w:rsidR="007226B9">
        <w:rPr>
          <w:rFonts w:ascii="Times New Roman" w:hAnsi="Times New Roman"/>
          <w:sz w:val="22"/>
          <w:szCs w:val="22"/>
        </w:rPr>
        <w:t>ere</w:t>
      </w:r>
      <w:r w:rsidRPr="000D52BA">
        <w:rPr>
          <w:rFonts w:ascii="Times New Roman" w:hAnsi="Times New Roman"/>
          <w:sz w:val="22"/>
          <w:szCs w:val="22"/>
        </w:rPr>
        <w:t xml:space="preserve"> as follows</w:t>
      </w:r>
      <w:r w:rsidR="007226B9">
        <w:rPr>
          <w:rFonts w:ascii="Times New Roman" w:hAnsi="Times New Roman"/>
          <w:sz w:val="22"/>
          <w:szCs w:val="22"/>
        </w:rPr>
        <w:t>:</w:t>
      </w:r>
      <w:r w:rsidR="004D46A7">
        <w:rPr>
          <w:rFonts w:ascii="Times New Roman" w:hAnsi="Times New Roman"/>
          <w:sz w:val="22"/>
          <w:szCs w:val="22"/>
        </w:rPr>
        <w:t xml:space="preserve"> </w:t>
      </w:r>
    </w:p>
    <w:p w14:paraId="1E43A335" w14:textId="77777777" w:rsidR="00CB4F81" w:rsidRDefault="00CB4F81" w:rsidP="00140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142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620"/>
        <w:gridCol w:w="819"/>
        <w:gridCol w:w="700"/>
        <w:gridCol w:w="264"/>
        <w:gridCol w:w="812"/>
        <w:gridCol w:w="263"/>
        <w:gridCol w:w="751"/>
        <w:gridCol w:w="263"/>
        <w:gridCol w:w="778"/>
        <w:gridCol w:w="263"/>
        <w:gridCol w:w="818"/>
        <w:gridCol w:w="236"/>
        <w:gridCol w:w="825"/>
        <w:gridCol w:w="263"/>
        <w:gridCol w:w="874"/>
        <w:gridCol w:w="263"/>
        <w:gridCol w:w="817"/>
        <w:gridCol w:w="263"/>
        <w:gridCol w:w="727"/>
        <w:gridCol w:w="263"/>
        <w:gridCol w:w="735"/>
      </w:tblGrid>
      <w:tr w:rsidR="00372DE7" w:rsidRPr="009115D3" w14:paraId="7BAED8B7" w14:textId="77777777" w:rsidTr="0095136D">
        <w:trPr>
          <w:trHeight w:val="144"/>
        </w:trPr>
        <w:tc>
          <w:tcPr>
            <w:tcW w:w="1620" w:type="dxa"/>
            <w:vAlign w:val="bottom"/>
          </w:tcPr>
          <w:p w14:paraId="0891DADB" w14:textId="77777777" w:rsidR="00372DE7" w:rsidRPr="00E42427" w:rsidRDefault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Align w:val="bottom"/>
          </w:tcPr>
          <w:p w14:paraId="4A2D8D0E" w14:textId="20790585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819" w:type="dxa"/>
            <w:vAlign w:val="bottom"/>
          </w:tcPr>
          <w:p w14:paraId="508927F4" w14:textId="54F959D7" w:rsidR="00372DE7" w:rsidRPr="00E42427" w:rsidRDefault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  <w:gridSpan w:val="3"/>
          </w:tcPr>
          <w:p w14:paraId="693516C0" w14:textId="0749F0CC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34B6A47C" w14:textId="77777777" w:rsidR="00372DE7" w:rsidRPr="00E42427" w:rsidRDefault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2" w:type="dxa"/>
            <w:gridSpan w:val="3"/>
            <w:vAlign w:val="bottom"/>
          </w:tcPr>
          <w:p w14:paraId="5DD0EFA1" w14:textId="06BE5A63" w:rsidR="00372DE7" w:rsidRPr="00E42427" w:rsidRDefault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3385D160" w14:textId="77777777" w:rsidR="00372DE7" w:rsidRPr="00E42427" w:rsidRDefault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  <w:vAlign w:val="bottom"/>
          </w:tcPr>
          <w:p w14:paraId="75F2EB9F" w14:textId="26DF5885" w:rsidR="00372DE7" w:rsidRPr="00C03626" w:rsidRDefault="00717BBB" w:rsidP="00C0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1C0490">
              <w:rPr>
                <w:rFonts w:ascii="Times New Roman" w:hAnsi="Times New Roman"/>
                <w:b/>
                <w:bCs/>
              </w:rPr>
              <w:t>Consolidated</w:t>
            </w:r>
          </w:p>
        </w:tc>
        <w:tc>
          <w:tcPr>
            <w:tcW w:w="263" w:type="dxa"/>
          </w:tcPr>
          <w:p w14:paraId="1E339256" w14:textId="77777777" w:rsidR="00372DE7" w:rsidRPr="00E42427" w:rsidRDefault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2" w:type="dxa"/>
            <w:gridSpan w:val="7"/>
            <w:vAlign w:val="bottom"/>
          </w:tcPr>
          <w:p w14:paraId="209B2A34" w14:textId="4EDB97B8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7BBB" w:rsidRPr="009115D3" w14:paraId="52CBA6E1" w14:textId="77777777" w:rsidTr="0095136D">
        <w:trPr>
          <w:trHeight w:val="144"/>
        </w:trPr>
        <w:tc>
          <w:tcPr>
            <w:tcW w:w="1620" w:type="dxa"/>
            <w:vAlign w:val="bottom"/>
          </w:tcPr>
          <w:p w14:paraId="4C3F6382" w14:textId="77777777" w:rsidR="00717BBB" w:rsidRPr="00E42427" w:rsidRDefault="0071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Align w:val="bottom"/>
          </w:tcPr>
          <w:p w14:paraId="36D95EA6" w14:textId="77777777" w:rsidR="00717BBB" w:rsidRPr="00E42427" w:rsidRDefault="00717BBB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819" w:type="dxa"/>
            <w:vAlign w:val="bottom"/>
          </w:tcPr>
          <w:p w14:paraId="4C10D9C6" w14:textId="77777777" w:rsidR="00717BBB" w:rsidRPr="00E42427" w:rsidRDefault="0071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  <w:gridSpan w:val="3"/>
          </w:tcPr>
          <w:p w14:paraId="3D7F681B" w14:textId="77777777" w:rsidR="00717BBB" w:rsidRPr="00E42427" w:rsidRDefault="00717BBB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5BC9B238" w14:textId="77777777" w:rsidR="00717BBB" w:rsidRPr="00E42427" w:rsidRDefault="0071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2" w:type="dxa"/>
            <w:gridSpan w:val="3"/>
            <w:vAlign w:val="bottom"/>
          </w:tcPr>
          <w:p w14:paraId="63C6E316" w14:textId="77777777" w:rsidR="00717BBB" w:rsidRPr="00E42427" w:rsidRDefault="0071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6002AD8A" w14:textId="77777777" w:rsidR="00717BBB" w:rsidRPr="00E42427" w:rsidRDefault="0071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  <w:vAlign w:val="bottom"/>
          </w:tcPr>
          <w:p w14:paraId="61C86C36" w14:textId="7B15739C" w:rsidR="00717BBB" w:rsidRPr="001C0490" w:rsidRDefault="00717BBB" w:rsidP="00C0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1C0490">
              <w:rPr>
                <w:rFonts w:ascii="Times New Roman" w:hAnsi="Times New Roman"/>
                <w:b/>
                <w:bCs/>
              </w:rPr>
              <w:t>financial statements</w:t>
            </w:r>
          </w:p>
        </w:tc>
        <w:tc>
          <w:tcPr>
            <w:tcW w:w="263" w:type="dxa"/>
          </w:tcPr>
          <w:p w14:paraId="60EC2EBA" w14:textId="77777777" w:rsidR="00717BBB" w:rsidRPr="00E42427" w:rsidRDefault="0071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2" w:type="dxa"/>
            <w:gridSpan w:val="7"/>
            <w:vAlign w:val="bottom"/>
          </w:tcPr>
          <w:p w14:paraId="5FC990FA" w14:textId="59585E9C" w:rsidR="00717BBB" w:rsidRPr="00E42427" w:rsidRDefault="00717BBB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2427">
              <w:rPr>
                <w:rFonts w:ascii="Times New Roman" w:hAnsi="Times New Roman" w:cs="Times New Roman"/>
                <w:b/>
                <w:bCs/>
              </w:rPr>
              <w:t>Separate financial statements</w:t>
            </w:r>
          </w:p>
        </w:tc>
      </w:tr>
      <w:tr w:rsidR="00372DE7" w:rsidRPr="009115D3" w14:paraId="1914A266" w14:textId="77777777" w:rsidTr="0095136D">
        <w:trPr>
          <w:trHeight w:val="144"/>
        </w:trPr>
        <w:tc>
          <w:tcPr>
            <w:tcW w:w="1620" w:type="dxa"/>
            <w:vAlign w:val="bottom"/>
          </w:tcPr>
          <w:p w14:paraId="70C09EF6" w14:textId="77777777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Align w:val="bottom"/>
          </w:tcPr>
          <w:p w14:paraId="289F3675" w14:textId="4D119C40" w:rsidR="00372DE7" w:rsidRPr="00E42427" w:rsidRDefault="00372DE7" w:rsidP="00C0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819" w:type="dxa"/>
            <w:vAlign w:val="bottom"/>
          </w:tcPr>
          <w:p w14:paraId="7EF90057" w14:textId="717FC0BA" w:rsidR="00372DE7" w:rsidRPr="00E42427" w:rsidRDefault="00372DE7" w:rsidP="00C0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  <w:gridSpan w:val="3"/>
          </w:tcPr>
          <w:p w14:paraId="318F01A4" w14:textId="4BD62615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563ECA1E" w14:textId="77777777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2" w:type="dxa"/>
            <w:gridSpan w:val="3"/>
            <w:vAlign w:val="bottom"/>
          </w:tcPr>
          <w:p w14:paraId="41DCBD0F" w14:textId="323F6540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4C4DD253" w14:textId="77777777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</w:tcPr>
          <w:p w14:paraId="608A86E1" w14:textId="2C7762C9" w:rsidR="00372DE7" w:rsidRPr="001C0490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</w:tcPr>
          <w:p w14:paraId="3D653F94" w14:textId="77777777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3"/>
            <w:vAlign w:val="bottom"/>
          </w:tcPr>
          <w:p w14:paraId="7044E26F" w14:textId="77777777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1DAFBC14" w14:textId="77777777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5" w:type="dxa"/>
            <w:gridSpan w:val="3"/>
            <w:vAlign w:val="bottom"/>
          </w:tcPr>
          <w:p w14:paraId="79CF1990" w14:textId="4F8E4679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Dividend income</w:t>
            </w:r>
          </w:p>
        </w:tc>
      </w:tr>
      <w:tr w:rsidR="0095136D" w:rsidRPr="009115D3" w14:paraId="2659CB4E" w14:textId="77777777" w:rsidTr="0095136D">
        <w:trPr>
          <w:trHeight w:val="144"/>
        </w:trPr>
        <w:tc>
          <w:tcPr>
            <w:tcW w:w="1620" w:type="dxa"/>
            <w:vAlign w:val="bottom"/>
          </w:tcPr>
          <w:p w14:paraId="3824991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Align w:val="bottom"/>
          </w:tcPr>
          <w:p w14:paraId="6F1133F5" w14:textId="3BCFFEB5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E42427">
              <w:rPr>
                <w:rFonts w:ascii="Times New Roman" w:hAnsi="Times New Roman" w:cs="Times New Roman"/>
                <w:spacing w:val="-6"/>
              </w:rPr>
              <w:t>Type of</w:t>
            </w:r>
          </w:p>
        </w:tc>
        <w:tc>
          <w:tcPr>
            <w:tcW w:w="819" w:type="dxa"/>
            <w:vAlign w:val="bottom"/>
          </w:tcPr>
          <w:p w14:paraId="020337D7" w14:textId="356B3B53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10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Country of</w:t>
            </w:r>
          </w:p>
        </w:tc>
        <w:tc>
          <w:tcPr>
            <w:tcW w:w="1776" w:type="dxa"/>
            <w:gridSpan w:val="3"/>
          </w:tcPr>
          <w:p w14:paraId="5081F411" w14:textId="6DCFA342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Ownership</w:t>
            </w:r>
          </w:p>
        </w:tc>
        <w:tc>
          <w:tcPr>
            <w:tcW w:w="263" w:type="dxa"/>
            <w:vAlign w:val="bottom"/>
          </w:tcPr>
          <w:p w14:paraId="247D1C87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2" w:type="dxa"/>
            <w:gridSpan w:val="3"/>
            <w:vAlign w:val="bottom"/>
          </w:tcPr>
          <w:p w14:paraId="6EBC242F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42C5014E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</w:tcPr>
          <w:p w14:paraId="1ACFEC46" w14:textId="77777777" w:rsidR="0095136D" w:rsidRPr="001C0490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</w:tcPr>
          <w:p w14:paraId="35A7F23A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3"/>
            <w:vAlign w:val="bottom"/>
          </w:tcPr>
          <w:p w14:paraId="070468C6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4F343544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5" w:type="dxa"/>
            <w:gridSpan w:val="3"/>
            <w:vAlign w:val="bottom"/>
          </w:tcPr>
          <w:p w14:paraId="20EC5A88" w14:textId="3872BF5F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 xml:space="preserve">for the </w:t>
            </w:r>
            <w:r>
              <w:rPr>
                <w:rFonts w:ascii="Times New Roman" w:hAnsi="Times New Roman" w:cs="Times New Roman"/>
              </w:rPr>
              <w:t>three-month</w:t>
            </w:r>
          </w:p>
        </w:tc>
      </w:tr>
      <w:tr w:rsidR="0095136D" w:rsidRPr="009115D3" w14:paraId="5C1199F3" w14:textId="77777777" w:rsidTr="0095136D">
        <w:trPr>
          <w:trHeight w:val="144"/>
        </w:trPr>
        <w:tc>
          <w:tcPr>
            <w:tcW w:w="1620" w:type="dxa"/>
            <w:vAlign w:val="bottom"/>
          </w:tcPr>
          <w:p w14:paraId="5D0923E5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Align w:val="bottom"/>
          </w:tcPr>
          <w:p w14:paraId="42B2EF25" w14:textId="70F7EE53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E42427">
              <w:rPr>
                <w:rFonts w:ascii="Times New Roman" w:hAnsi="Times New Roman" w:cs="Times New Roman"/>
                <w:spacing w:val="-6"/>
              </w:rPr>
              <w:t>business</w:t>
            </w:r>
          </w:p>
        </w:tc>
        <w:tc>
          <w:tcPr>
            <w:tcW w:w="819" w:type="dxa"/>
            <w:vAlign w:val="bottom"/>
          </w:tcPr>
          <w:p w14:paraId="658D27F2" w14:textId="74C52942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/>
              </w:rPr>
              <w:t>operation</w:t>
            </w:r>
          </w:p>
        </w:tc>
        <w:tc>
          <w:tcPr>
            <w:tcW w:w="1776" w:type="dxa"/>
            <w:gridSpan w:val="3"/>
          </w:tcPr>
          <w:p w14:paraId="73425005" w14:textId="3AA7644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Interest</w:t>
            </w:r>
          </w:p>
        </w:tc>
        <w:tc>
          <w:tcPr>
            <w:tcW w:w="263" w:type="dxa"/>
            <w:vAlign w:val="bottom"/>
          </w:tcPr>
          <w:p w14:paraId="5204B93D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2" w:type="dxa"/>
            <w:gridSpan w:val="3"/>
            <w:vAlign w:val="bottom"/>
          </w:tcPr>
          <w:p w14:paraId="1A4348E2" w14:textId="451C2829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Paid-up capital</w:t>
            </w:r>
          </w:p>
        </w:tc>
        <w:tc>
          <w:tcPr>
            <w:tcW w:w="263" w:type="dxa"/>
            <w:vAlign w:val="bottom"/>
          </w:tcPr>
          <w:p w14:paraId="224FB2E9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  <w:vAlign w:val="bottom"/>
          </w:tcPr>
          <w:p w14:paraId="668F5FF2" w14:textId="6404A0A0" w:rsidR="0095136D" w:rsidRPr="001C0490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  <w:r w:rsidRPr="001C0490">
              <w:rPr>
                <w:rFonts w:ascii="Times New Roman" w:hAnsi="Times New Roman" w:cs="Times New Roman"/>
              </w:rPr>
              <w:t>At equity method</w:t>
            </w:r>
          </w:p>
        </w:tc>
        <w:tc>
          <w:tcPr>
            <w:tcW w:w="263" w:type="dxa"/>
          </w:tcPr>
          <w:p w14:paraId="2560B5CF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3"/>
            <w:vAlign w:val="bottom"/>
          </w:tcPr>
          <w:p w14:paraId="0A2B9973" w14:textId="0A70ED6D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Cost</w:t>
            </w:r>
          </w:p>
        </w:tc>
        <w:tc>
          <w:tcPr>
            <w:tcW w:w="263" w:type="dxa"/>
            <w:vAlign w:val="bottom"/>
          </w:tcPr>
          <w:p w14:paraId="45AA7CAF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5" w:type="dxa"/>
            <w:gridSpan w:val="3"/>
            <w:vAlign w:val="bottom"/>
          </w:tcPr>
          <w:p w14:paraId="387E3059" w14:textId="6D0FF702" w:rsidR="0095136D" w:rsidRPr="00E42427" w:rsidRDefault="00485316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Cs w:val="22"/>
              </w:rPr>
              <w:t>p</w:t>
            </w:r>
            <w:r w:rsidR="0095136D">
              <w:rPr>
                <w:rFonts w:ascii="Times New Roman" w:hAnsi="Times New Roman" w:cs="Times New Roman"/>
              </w:rPr>
              <w:t>eriod ended</w:t>
            </w:r>
          </w:p>
        </w:tc>
      </w:tr>
      <w:tr w:rsidR="0095136D" w:rsidRPr="009115D3" w14:paraId="76939E4E" w14:textId="77777777" w:rsidTr="00D43B09">
        <w:trPr>
          <w:trHeight w:val="144"/>
        </w:trPr>
        <w:tc>
          <w:tcPr>
            <w:tcW w:w="4059" w:type="dxa"/>
            <w:gridSpan w:val="3"/>
            <w:vAlign w:val="bottom"/>
          </w:tcPr>
          <w:p w14:paraId="7DBCDDC9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14:paraId="51956B38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 xml:space="preserve">31 </w:t>
            </w:r>
          </w:p>
          <w:p w14:paraId="6C3F1F47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March</w:t>
            </w:r>
          </w:p>
        </w:tc>
        <w:tc>
          <w:tcPr>
            <w:tcW w:w="264" w:type="dxa"/>
          </w:tcPr>
          <w:p w14:paraId="4C9FE220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</w:tcPr>
          <w:p w14:paraId="2CB2BEDE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31 December</w:t>
            </w:r>
          </w:p>
        </w:tc>
        <w:tc>
          <w:tcPr>
            <w:tcW w:w="263" w:type="dxa"/>
            <w:vAlign w:val="bottom"/>
          </w:tcPr>
          <w:p w14:paraId="60510AEF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14:paraId="201D6D2F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 xml:space="preserve">31 </w:t>
            </w:r>
          </w:p>
          <w:p w14:paraId="23F26F4E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March</w:t>
            </w:r>
          </w:p>
        </w:tc>
        <w:tc>
          <w:tcPr>
            <w:tcW w:w="263" w:type="dxa"/>
          </w:tcPr>
          <w:p w14:paraId="26A4C4E6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14:paraId="1A2282EC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31 December</w:t>
            </w:r>
          </w:p>
        </w:tc>
        <w:tc>
          <w:tcPr>
            <w:tcW w:w="263" w:type="dxa"/>
          </w:tcPr>
          <w:p w14:paraId="390569A2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14:paraId="7282C25A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 xml:space="preserve">31 </w:t>
            </w:r>
          </w:p>
          <w:p w14:paraId="37236469" w14:textId="1D66E8F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March</w:t>
            </w:r>
          </w:p>
        </w:tc>
        <w:tc>
          <w:tcPr>
            <w:tcW w:w="236" w:type="dxa"/>
          </w:tcPr>
          <w:p w14:paraId="50AA0FBB" w14:textId="55FBC78E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14:paraId="7ED25C0F" w14:textId="1003FF5C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31 December</w:t>
            </w:r>
          </w:p>
        </w:tc>
        <w:tc>
          <w:tcPr>
            <w:tcW w:w="263" w:type="dxa"/>
          </w:tcPr>
          <w:p w14:paraId="0BB9BA18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14:paraId="1FB233C9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 xml:space="preserve">31 </w:t>
            </w:r>
          </w:p>
          <w:p w14:paraId="127967E2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March</w:t>
            </w:r>
          </w:p>
        </w:tc>
        <w:tc>
          <w:tcPr>
            <w:tcW w:w="263" w:type="dxa"/>
          </w:tcPr>
          <w:p w14:paraId="569315FA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63BEFF98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31</w:t>
            </w:r>
          </w:p>
          <w:p w14:paraId="31605A03" w14:textId="60969F78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63" w:type="dxa"/>
          </w:tcPr>
          <w:p w14:paraId="5869FF3A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</w:tcPr>
          <w:p w14:paraId="7571419D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 xml:space="preserve">31 </w:t>
            </w:r>
          </w:p>
          <w:p w14:paraId="14EF134E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March</w:t>
            </w:r>
          </w:p>
        </w:tc>
        <w:tc>
          <w:tcPr>
            <w:tcW w:w="263" w:type="dxa"/>
          </w:tcPr>
          <w:p w14:paraId="32C4672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</w:tcPr>
          <w:p w14:paraId="33B56E5A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 xml:space="preserve">31 </w:t>
            </w:r>
          </w:p>
          <w:p w14:paraId="525734DB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March</w:t>
            </w:r>
          </w:p>
        </w:tc>
      </w:tr>
      <w:tr w:rsidR="0095136D" w:rsidRPr="009115D3" w14:paraId="5BC3DC56" w14:textId="77777777" w:rsidTr="00D43B09">
        <w:trPr>
          <w:trHeight w:val="144"/>
        </w:trPr>
        <w:tc>
          <w:tcPr>
            <w:tcW w:w="4059" w:type="dxa"/>
            <w:gridSpan w:val="3"/>
            <w:vAlign w:val="bottom"/>
          </w:tcPr>
          <w:p w14:paraId="182D13FE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</w:tcPr>
          <w:p w14:paraId="1464C248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64" w:type="dxa"/>
          </w:tcPr>
          <w:p w14:paraId="787DF0CF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</w:tcPr>
          <w:p w14:paraId="128C3F4C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63" w:type="dxa"/>
            <w:vAlign w:val="bottom"/>
          </w:tcPr>
          <w:p w14:paraId="2964F118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14:paraId="2081FF2F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63" w:type="dxa"/>
          </w:tcPr>
          <w:p w14:paraId="36278345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14:paraId="24E3B5B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63" w:type="dxa"/>
          </w:tcPr>
          <w:p w14:paraId="4EBE6061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14:paraId="1BC5AA35" w14:textId="046825AC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36" w:type="dxa"/>
          </w:tcPr>
          <w:p w14:paraId="16A7FFC6" w14:textId="2F84FC09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14:paraId="03E10CD8" w14:textId="2A79E245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63" w:type="dxa"/>
          </w:tcPr>
          <w:p w14:paraId="27AE801C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14:paraId="78844699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63" w:type="dxa"/>
          </w:tcPr>
          <w:p w14:paraId="059541DD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4A0C6C8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63" w:type="dxa"/>
          </w:tcPr>
          <w:p w14:paraId="59ABC464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</w:tcPr>
          <w:p w14:paraId="2D9A124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63" w:type="dxa"/>
          </w:tcPr>
          <w:p w14:paraId="0ABB5754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vAlign w:val="bottom"/>
          </w:tcPr>
          <w:p w14:paraId="5011F3D4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2022</w:t>
            </w:r>
          </w:p>
        </w:tc>
      </w:tr>
      <w:tr w:rsidR="0095136D" w:rsidRPr="009115D3" w14:paraId="19A363A3" w14:textId="77777777" w:rsidTr="00D43B09">
        <w:trPr>
          <w:trHeight w:val="144"/>
        </w:trPr>
        <w:tc>
          <w:tcPr>
            <w:tcW w:w="4059" w:type="dxa"/>
            <w:gridSpan w:val="3"/>
            <w:vAlign w:val="bottom"/>
          </w:tcPr>
          <w:p w14:paraId="03E8C4A9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  <w:gridSpan w:val="3"/>
          </w:tcPr>
          <w:p w14:paraId="13CD2CB6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  <w:i/>
                <w:iCs/>
              </w:rPr>
              <w:t>(%)</w:t>
            </w:r>
          </w:p>
        </w:tc>
        <w:tc>
          <w:tcPr>
            <w:tcW w:w="263" w:type="dxa"/>
            <w:vAlign w:val="bottom"/>
          </w:tcPr>
          <w:p w14:paraId="41390720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9" w:type="dxa"/>
            <w:gridSpan w:val="15"/>
          </w:tcPr>
          <w:p w14:paraId="43D33BA1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42427">
              <w:rPr>
                <w:rFonts w:ascii="Times New Roman" w:hAnsi="Times New Roman" w:cs="Times New Roman"/>
                <w:i/>
                <w:iCs/>
              </w:rPr>
              <w:t>(in thousand Baht)</w:t>
            </w:r>
          </w:p>
        </w:tc>
      </w:tr>
      <w:tr w:rsidR="0095136D" w:rsidRPr="00E42427" w14:paraId="07BA4AE2" w14:textId="77777777" w:rsidTr="00D43B09">
        <w:trPr>
          <w:trHeight w:val="144"/>
        </w:trPr>
        <w:tc>
          <w:tcPr>
            <w:tcW w:w="4059" w:type="dxa"/>
            <w:gridSpan w:val="3"/>
            <w:vAlign w:val="bottom"/>
          </w:tcPr>
          <w:p w14:paraId="2C321705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  <w:gridSpan w:val="3"/>
          </w:tcPr>
          <w:p w14:paraId="18A9D424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3" w:type="dxa"/>
            <w:vAlign w:val="bottom"/>
          </w:tcPr>
          <w:p w14:paraId="463C1AD5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9" w:type="dxa"/>
            <w:gridSpan w:val="15"/>
          </w:tcPr>
          <w:p w14:paraId="0ADE283C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5136D" w:rsidRPr="005909EA" w14:paraId="01D86DBA" w14:textId="77777777" w:rsidTr="0095136D">
        <w:trPr>
          <w:trHeight w:val="144"/>
        </w:trPr>
        <w:tc>
          <w:tcPr>
            <w:tcW w:w="1620" w:type="dxa"/>
            <w:vAlign w:val="bottom"/>
          </w:tcPr>
          <w:p w14:paraId="10D785B7" w14:textId="4038817F" w:rsidR="0095136D" w:rsidRPr="00DF7F0E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Times New Roman" w:hAnsi="Times New Roman" w:cstheme="minorBidi"/>
              </w:rPr>
            </w:pPr>
            <w:r w:rsidRPr="00F1354B">
              <w:rPr>
                <w:rFonts w:ascii="Times New Roman" w:hAnsi="Times New Roman"/>
              </w:rPr>
              <w:t xml:space="preserve">Nava Nakorn </w:t>
            </w:r>
          </w:p>
        </w:tc>
        <w:tc>
          <w:tcPr>
            <w:tcW w:w="1620" w:type="dxa"/>
            <w:vAlign w:val="bottom"/>
          </w:tcPr>
          <w:p w14:paraId="37316724" w14:textId="45FBE42C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Manufacturing and</w:t>
            </w:r>
          </w:p>
        </w:tc>
        <w:tc>
          <w:tcPr>
            <w:tcW w:w="819" w:type="dxa"/>
            <w:vAlign w:val="bottom"/>
          </w:tcPr>
          <w:p w14:paraId="7D4EA99D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700" w:type="dxa"/>
            <w:vAlign w:val="bottom"/>
          </w:tcPr>
          <w:p w14:paraId="4DCDEE8F" w14:textId="64F93AD4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/>
              </w:rPr>
            </w:pPr>
            <w:r w:rsidRPr="0028078C">
              <w:rPr>
                <w:rFonts w:ascii="Times New Roman" w:hAnsi="Times New Roman"/>
              </w:rPr>
              <w:t>29</w:t>
            </w:r>
            <w:r w:rsidRPr="00E42427">
              <w:rPr>
                <w:rFonts w:ascii="Times New Roman" w:hAnsi="Times New Roman"/>
              </w:rPr>
              <w:t>.99</w:t>
            </w:r>
          </w:p>
        </w:tc>
        <w:tc>
          <w:tcPr>
            <w:tcW w:w="264" w:type="dxa"/>
          </w:tcPr>
          <w:p w14:paraId="7045CDF8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812" w:type="dxa"/>
            <w:vAlign w:val="bottom"/>
          </w:tcPr>
          <w:p w14:paraId="40FBA41F" w14:textId="25AA7833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  <w:r w:rsidRPr="0028078C">
              <w:rPr>
                <w:rFonts w:ascii="Times New Roman" w:hAnsi="Times New Roman"/>
              </w:rPr>
              <w:t>29</w:t>
            </w:r>
            <w:r w:rsidRPr="00E42427">
              <w:rPr>
                <w:rFonts w:ascii="Times New Roman" w:hAnsi="Times New Roman"/>
              </w:rPr>
              <w:t>.99</w:t>
            </w:r>
          </w:p>
        </w:tc>
        <w:tc>
          <w:tcPr>
            <w:tcW w:w="263" w:type="dxa"/>
            <w:vAlign w:val="bottom"/>
          </w:tcPr>
          <w:p w14:paraId="10D40B0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14:paraId="31B72C16" w14:textId="04429908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E20C33">
              <w:rPr>
                <w:rFonts w:ascii="Times New Roman" w:hAnsi="Times New Roman"/>
              </w:rPr>
              <w:t>2,050</w:t>
            </w:r>
            <w:r w:rsidRPr="00E42427">
              <w:rPr>
                <w:rFonts w:ascii="Times New Roman" w:hAnsi="Times New Roman"/>
              </w:rPr>
              <w:t>,000</w:t>
            </w:r>
          </w:p>
        </w:tc>
        <w:tc>
          <w:tcPr>
            <w:tcW w:w="263" w:type="dxa"/>
          </w:tcPr>
          <w:p w14:paraId="5B231218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hanging="92"/>
              <w:rPr>
                <w:rFonts w:ascii="Times New Roman" w:hAnsi="Times New Roman"/>
              </w:rPr>
            </w:pPr>
          </w:p>
        </w:tc>
        <w:tc>
          <w:tcPr>
            <w:tcW w:w="778" w:type="dxa"/>
          </w:tcPr>
          <w:p w14:paraId="6B7A1535" w14:textId="6FED71E2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E20C33">
              <w:rPr>
                <w:rFonts w:ascii="Times New Roman" w:hAnsi="Times New Roman"/>
              </w:rPr>
              <w:t>2,050</w:t>
            </w:r>
            <w:r w:rsidRPr="00E42427">
              <w:rPr>
                <w:rFonts w:ascii="Times New Roman" w:hAnsi="Times New Roman"/>
              </w:rPr>
              <w:t>,000</w:t>
            </w:r>
          </w:p>
        </w:tc>
        <w:tc>
          <w:tcPr>
            <w:tcW w:w="263" w:type="dxa"/>
          </w:tcPr>
          <w:p w14:paraId="458C811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8" w:type="dxa"/>
          </w:tcPr>
          <w:p w14:paraId="6FB6A724" w14:textId="28CF31A9" w:rsidR="0095136D" w:rsidRPr="00D7342F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D7342F">
              <w:rPr>
                <w:rFonts w:ascii="Times New Roman" w:hAnsi="Times New Roman"/>
              </w:rPr>
              <w:t>630,541</w:t>
            </w:r>
          </w:p>
        </w:tc>
        <w:tc>
          <w:tcPr>
            <w:tcW w:w="236" w:type="dxa"/>
          </w:tcPr>
          <w:p w14:paraId="76755A69" w14:textId="284B66E2" w:rsidR="0095136D" w:rsidRPr="00E42427" w:rsidRDefault="0095136D" w:rsidP="0095136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825" w:type="dxa"/>
          </w:tcPr>
          <w:p w14:paraId="12CA8433" w14:textId="2655606F" w:rsidR="0095136D" w:rsidRPr="00D7342F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D7342F">
              <w:rPr>
                <w:rFonts w:ascii="Times New Roman" w:hAnsi="Times New Roman"/>
              </w:rPr>
              <w:t>620,352</w:t>
            </w:r>
          </w:p>
        </w:tc>
        <w:tc>
          <w:tcPr>
            <w:tcW w:w="263" w:type="dxa"/>
          </w:tcPr>
          <w:p w14:paraId="7C1921F4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874" w:type="dxa"/>
            <w:vAlign w:val="bottom"/>
          </w:tcPr>
          <w:p w14:paraId="3A408241" w14:textId="3006A134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9657F6">
              <w:rPr>
                <w:rFonts w:ascii="Times New Roman" w:hAnsi="Times New Roman"/>
              </w:rPr>
              <w:t>614,938</w:t>
            </w:r>
          </w:p>
        </w:tc>
        <w:tc>
          <w:tcPr>
            <w:tcW w:w="263" w:type="dxa"/>
          </w:tcPr>
          <w:p w14:paraId="57D1D4F9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7" w:type="dxa"/>
            <w:vAlign w:val="bottom"/>
          </w:tcPr>
          <w:p w14:paraId="27E43ABC" w14:textId="09C301D0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9657F6">
              <w:rPr>
                <w:rFonts w:ascii="Times New Roman" w:hAnsi="Times New Roman"/>
              </w:rPr>
              <w:t>614,938</w:t>
            </w:r>
          </w:p>
        </w:tc>
        <w:tc>
          <w:tcPr>
            <w:tcW w:w="263" w:type="dxa"/>
          </w:tcPr>
          <w:p w14:paraId="79AE15CF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7" w:type="dxa"/>
            <w:vAlign w:val="bottom"/>
          </w:tcPr>
          <w:p w14:paraId="2687AC66" w14:textId="2727DD72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0"/>
              <w:rPr>
                <w:rFonts w:ascii="Times New Roman" w:hAnsi="Times New Roman"/>
              </w:rPr>
            </w:pPr>
            <w:r w:rsidRPr="00E42427">
              <w:rPr>
                <w:rFonts w:ascii="Times New Roman" w:hAnsi="Times New Roman"/>
              </w:rPr>
              <w:t>-</w:t>
            </w:r>
          </w:p>
        </w:tc>
        <w:tc>
          <w:tcPr>
            <w:tcW w:w="263" w:type="dxa"/>
            <w:vAlign w:val="bottom"/>
          </w:tcPr>
          <w:p w14:paraId="3DED84D2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735" w:type="dxa"/>
            <w:vAlign w:val="bottom"/>
          </w:tcPr>
          <w:p w14:paraId="5C0D35DE" w14:textId="3F672CF0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0"/>
              <w:rPr>
                <w:rFonts w:ascii="Times New Roman" w:hAnsi="Times New Roman"/>
              </w:rPr>
            </w:pPr>
            <w:r w:rsidRPr="005B1127">
              <w:rPr>
                <w:rFonts w:ascii="Times New Roman" w:hAnsi="Times New Roman"/>
              </w:rPr>
              <w:t>89,991</w:t>
            </w:r>
          </w:p>
        </w:tc>
      </w:tr>
      <w:tr w:rsidR="0095136D" w:rsidRPr="005909EA" w14:paraId="314BCA41" w14:textId="77777777" w:rsidTr="0095136D">
        <w:trPr>
          <w:trHeight w:val="144"/>
        </w:trPr>
        <w:tc>
          <w:tcPr>
            <w:tcW w:w="1620" w:type="dxa"/>
            <w:vAlign w:val="bottom"/>
          </w:tcPr>
          <w:p w14:paraId="66F63782" w14:textId="60B50008" w:rsidR="0095136D" w:rsidRPr="00F1354B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Times New Roman" w:hAnsi="Times New Roman" w:cs="Times New Roman"/>
              </w:rPr>
            </w:pPr>
            <w:r>
              <w:t xml:space="preserve">   </w:t>
            </w:r>
            <w:r w:rsidRPr="00F1354B">
              <w:rPr>
                <w:rFonts w:ascii="Times New Roman" w:hAnsi="Times New Roman"/>
              </w:rPr>
              <w:t>Electricity</w:t>
            </w:r>
            <w:r w:rsidRPr="00F135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EBC6640" w14:textId="7C6B634D" w:rsidR="0095136D" w:rsidRPr="00E41B8E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selling of electric</w:t>
            </w:r>
          </w:p>
        </w:tc>
        <w:tc>
          <w:tcPr>
            <w:tcW w:w="819" w:type="dxa"/>
            <w:vAlign w:val="bottom"/>
          </w:tcPr>
          <w:p w14:paraId="6CAB5E91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vAlign w:val="bottom"/>
          </w:tcPr>
          <w:p w14:paraId="0557DF29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4" w:type="dxa"/>
          </w:tcPr>
          <w:p w14:paraId="1718CC6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vAlign w:val="bottom"/>
          </w:tcPr>
          <w:p w14:paraId="2D65B70D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322C3355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14:paraId="64BA13E7" w14:textId="77777777" w:rsidR="0095136D" w:rsidRPr="00E20C33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519A5E75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14:paraId="2A268AAB" w14:textId="77777777" w:rsidR="0095136D" w:rsidRPr="00E20C33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23A285A2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14:paraId="76DC84AF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24B444D1" w14:textId="75847DD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14:paraId="25B1B741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</w:tcPr>
          <w:p w14:paraId="1C3EB029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14:paraId="2CED6494" w14:textId="77777777" w:rsidR="0095136D" w:rsidRPr="005B11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2A385B9B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4F1F1AFB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775AE892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7" w:type="dxa"/>
            <w:vAlign w:val="bottom"/>
          </w:tcPr>
          <w:p w14:paraId="75991DA0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  <w:vAlign w:val="bottom"/>
          </w:tcPr>
          <w:p w14:paraId="0E12753F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735" w:type="dxa"/>
            <w:vAlign w:val="bottom"/>
          </w:tcPr>
          <w:p w14:paraId="7528979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0"/>
              <w:rPr>
                <w:rFonts w:ascii="Times New Roman" w:hAnsi="Times New Roman"/>
              </w:rPr>
            </w:pPr>
          </w:p>
        </w:tc>
      </w:tr>
      <w:tr w:rsidR="0095136D" w:rsidRPr="005909EA" w14:paraId="4E23A469" w14:textId="77777777" w:rsidTr="0095136D">
        <w:trPr>
          <w:trHeight w:val="144"/>
        </w:trPr>
        <w:tc>
          <w:tcPr>
            <w:tcW w:w="1620" w:type="dxa"/>
            <w:vAlign w:val="bottom"/>
          </w:tcPr>
          <w:p w14:paraId="3A9C7925" w14:textId="37F2DBBE" w:rsidR="0095136D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</w:pPr>
            <w:r>
              <w:rPr>
                <w:rFonts w:ascii="Times New Roman" w:hAnsi="Times New Roman"/>
              </w:rPr>
              <w:t xml:space="preserve">   </w:t>
            </w:r>
            <w:r w:rsidRPr="004538C2">
              <w:rPr>
                <w:rFonts w:ascii="Times New Roman" w:hAnsi="Times New Roman"/>
              </w:rPr>
              <w:t>Generating</w:t>
            </w:r>
          </w:p>
        </w:tc>
        <w:tc>
          <w:tcPr>
            <w:tcW w:w="1620" w:type="dxa"/>
            <w:vAlign w:val="bottom"/>
          </w:tcPr>
          <w:p w14:paraId="1FE052DD" w14:textId="3FFDE1F5" w:rsidR="0095136D" w:rsidRPr="00F1354B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and stream energy</w:t>
            </w:r>
          </w:p>
        </w:tc>
        <w:tc>
          <w:tcPr>
            <w:tcW w:w="819" w:type="dxa"/>
            <w:vAlign w:val="bottom"/>
          </w:tcPr>
          <w:p w14:paraId="7BD7BAA1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vAlign w:val="bottom"/>
          </w:tcPr>
          <w:p w14:paraId="1E1FA43B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4" w:type="dxa"/>
          </w:tcPr>
          <w:p w14:paraId="3EEC3B15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vAlign w:val="bottom"/>
          </w:tcPr>
          <w:p w14:paraId="07A371B2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244D5DB5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14:paraId="4710AA64" w14:textId="77777777" w:rsidR="0095136D" w:rsidRPr="00E20C33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65659CA9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14:paraId="0637F38A" w14:textId="77777777" w:rsidR="0095136D" w:rsidRPr="00E20C33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2B869714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14:paraId="655E989B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791150F1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14:paraId="285B1734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</w:tcPr>
          <w:p w14:paraId="4995DDDD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14:paraId="156D3510" w14:textId="77777777" w:rsidR="0095136D" w:rsidRPr="005B11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19996F1F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2E48B69A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36921095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7" w:type="dxa"/>
            <w:vAlign w:val="bottom"/>
          </w:tcPr>
          <w:p w14:paraId="1C92E76B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  <w:vAlign w:val="bottom"/>
          </w:tcPr>
          <w:p w14:paraId="4AC4ABB1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735" w:type="dxa"/>
            <w:vAlign w:val="bottom"/>
          </w:tcPr>
          <w:p w14:paraId="75FB8B80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0"/>
              <w:rPr>
                <w:rFonts w:ascii="Times New Roman" w:hAnsi="Times New Roman"/>
              </w:rPr>
            </w:pPr>
          </w:p>
        </w:tc>
      </w:tr>
      <w:tr w:rsidR="0095136D" w:rsidRPr="005909EA" w14:paraId="13C1C289" w14:textId="77777777" w:rsidTr="0095136D">
        <w:trPr>
          <w:trHeight w:val="144"/>
        </w:trPr>
        <w:tc>
          <w:tcPr>
            <w:tcW w:w="1620" w:type="dxa"/>
            <w:vAlign w:val="bottom"/>
          </w:tcPr>
          <w:p w14:paraId="439AF029" w14:textId="10B2F94C" w:rsidR="0095136D" w:rsidRPr="00F1354B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</w:t>
            </w:r>
            <w:r w:rsidRPr="00F1354B">
              <w:rPr>
                <w:rFonts w:ascii="Times New Roman" w:hAnsi="Times New Roman"/>
              </w:rPr>
              <w:t>Company</w:t>
            </w:r>
            <w:r w:rsidRPr="00F1354B">
              <w:rPr>
                <w:rFonts w:ascii="Times New Roman" w:hAnsi="Times New Roman" w:cs="Times New Roman"/>
              </w:rPr>
              <w:t xml:space="preserve"> Limited</w:t>
            </w:r>
          </w:p>
        </w:tc>
        <w:tc>
          <w:tcPr>
            <w:tcW w:w="1620" w:type="dxa"/>
            <w:vAlign w:val="bottom"/>
          </w:tcPr>
          <w:p w14:paraId="29FC38DA" w14:textId="4DDA04FB" w:rsidR="0095136D" w:rsidRPr="00E41B8E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819" w:type="dxa"/>
            <w:vAlign w:val="bottom"/>
          </w:tcPr>
          <w:p w14:paraId="4C1DC282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vAlign w:val="bottom"/>
          </w:tcPr>
          <w:p w14:paraId="2CBBE1B9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4" w:type="dxa"/>
          </w:tcPr>
          <w:p w14:paraId="3ECF50A5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vAlign w:val="bottom"/>
          </w:tcPr>
          <w:p w14:paraId="3255ACFF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1BDA916C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14:paraId="2B09AD75" w14:textId="77777777" w:rsidR="0095136D" w:rsidRPr="00E20C33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2D50377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14:paraId="796BF75D" w14:textId="77777777" w:rsidR="0095136D" w:rsidRPr="00E20C33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3DFD9AA7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14:paraId="364C2455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025F78CB" w14:textId="3108B673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14:paraId="74F2D9C7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</w:tcPr>
          <w:p w14:paraId="5BF15D6B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14:paraId="4522D9DA" w14:textId="77777777" w:rsidR="0095136D" w:rsidRPr="005B11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650C4A39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2388583B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40AD9C0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7" w:type="dxa"/>
            <w:vAlign w:val="bottom"/>
          </w:tcPr>
          <w:p w14:paraId="5F46EAFE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  <w:vAlign w:val="bottom"/>
          </w:tcPr>
          <w:p w14:paraId="3EB1EC30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735" w:type="dxa"/>
            <w:vAlign w:val="bottom"/>
          </w:tcPr>
          <w:p w14:paraId="4ABEC614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0"/>
              <w:rPr>
                <w:rFonts w:ascii="Times New Roman" w:hAnsi="Times New Roman"/>
              </w:rPr>
            </w:pPr>
          </w:p>
        </w:tc>
      </w:tr>
      <w:tr w:rsidR="0095136D" w:rsidRPr="005909EA" w14:paraId="1716F678" w14:textId="77777777" w:rsidTr="0095136D">
        <w:trPr>
          <w:trHeight w:val="144"/>
        </w:trPr>
        <w:tc>
          <w:tcPr>
            <w:tcW w:w="1620" w:type="dxa"/>
            <w:vAlign w:val="bottom"/>
          </w:tcPr>
          <w:p w14:paraId="0B50D05F" w14:textId="6DB1DC72" w:rsidR="0095136D" w:rsidRPr="00F1354B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Times New Roman" w:hAnsi="Times New Roman" w:cs="Times New Roman"/>
              </w:rPr>
            </w:pPr>
            <w:r w:rsidRPr="00906C21">
              <w:rPr>
                <w:rFonts w:ascii="Times New Roman" w:hAnsi="Times New Roman"/>
              </w:rPr>
              <w:t xml:space="preserve">Thai Thanan </w:t>
            </w:r>
          </w:p>
        </w:tc>
        <w:tc>
          <w:tcPr>
            <w:tcW w:w="1620" w:type="dxa"/>
            <w:vAlign w:val="bottom"/>
          </w:tcPr>
          <w:p w14:paraId="365694BE" w14:textId="2E90638F" w:rsidR="0095136D" w:rsidRPr="00E41B8E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Telecommunication</w:t>
            </w:r>
          </w:p>
        </w:tc>
        <w:tc>
          <w:tcPr>
            <w:tcW w:w="819" w:type="dxa"/>
            <w:vAlign w:val="bottom"/>
          </w:tcPr>
          <w:p w14:paraId="32951AC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700" w:type="dxa"/>
            <w:vAlign w:val="bottom"/>
          </w:tcPr>
          <w:p w14:paraId="1D30673C" w14:textId="3CB328D6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/>
              </w:rPr>
            </w:pPr>
            <w:r w:rsidRPr="0028078C">
              <w:rPr>
                <w:rFonts w:ascii="Times New Roman" w:hAnsi="Times New Roman"/>
              </w:rPr>
              <w:t>51.00</w:t>
            </w:r>
          </w:p>
        </w:tc>
        <w:tc>
          <w:tcPr>
            <w:tcW w:w="264" w:type="dxa"/>
          </w:tcPr>
          <w:p w14:paraId="64F52BB5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812" w:type="dxa"/>
            <w:vAlign w:val="bottom"/>
          </w:tcPr>
          <w:p w14:paraId="2C9AA076" w14:textId="79531CDA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  <w:r w:rsidRPr="0028078C">
              <w:rPr>
                <w:rFonts w:ascii="Times New Roman" w:hAnsi="Times New Roman" w:cs="Times New Roman"/>
              </w:rPr>
              <w:t>51.00</w:t>
            </w:r>
          </w:p>
        </w:tc>
        <w:tc>
          <w:tcPr>
            <w:tcW w:w="263" w:type="dxa"/>
            <w:vAlign w:val="bottom"/>
          </w:tcPr>
          <w:p w14:paraId="430AA350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14:paraId="0A2802BE" w14:textId="10AE91BE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E20C33">
              <w:rPr>
                <w:rFonts w:ascii="Times New Roman" w:hAnsi="Times New Roman"/>
              </w:rPr>
              <w:t>2,500</w:t>
            </w:r>
          </w:p>
        </w:tc>
        <w:tc>
          <w:tcPr>
            <w:tcW w:w="263" w:type="dxa"/>
          </w:tcPr>
          <w:p w14:paraId="3BFDDBDC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778" w:type="dxa"/>
          </w:tcPr>
          <w:p w14:paraId="14E8608A" w14:textId="6EF4B311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E20C33">
              <w:rPr>
                <w:rFonts w:ascii="Times New Roman" w:hAnsi="Times New Roman"/>
              </w:rPr>
              <w:t>2,500</w:t>
            </w:r>
          </w:p>
        </w:tc>
        <w:tc>
          <w:tcPr>
            <w:tcW w:w="263" w:type="dxa"/>
          </w:tcPr>
          <w:p w14:paraId="31CC4AE7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14:paraId="67E3656A" w14:textId="0EFF3919" w:rsidR="0095136D" w:rsidRPr="00D7342F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D7342F">
              <w:rPr>
                <w:rFonts w:ascii="Times New Roman" w:hAnsi="Times New Roman"/>
              </w:rPr>
              <w:t>1,346</w:t>
            </w:r>
          </w:p>
        </w:tc>
        <w:tc>
          <w:tcPr>
            <w:tcW w:w="236" w:type="dxa"/>
          </w:tcPr>
          <w:p w14:paraId="4FEEB878" w14:textId="4067C452" w:rsidR="0095136D" w:rsidRPr="00E42427" w:rsidRDefault="0095136D" w:rsidP="0095136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825" w:type="dxa"/>
          </w:tcPr>
          <w:p w14:paraId="01907A7F" w14:textId="6C9FD68C" w:rsidR="0095136D" w:rsidRPr="00D7342F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D7342F">
              <w:rPr>
                <w:rFonts w:ascii="Times New Roman" w:hAnsi="Times New Roman"/>
              </w:rPr>
              <w:t>1,256</w:t>
            </w:r>
          </w:p>
        </w:tc>
        <w:tc>
          <w:tcPr>
            <w:tcW w:w="263" w:type="dxa"/>
          </w:tcPr>
          <w:p w14:paraId="0DE18BE9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874" w:type="dxa"/>
          </w:tcPr>
          <w:p w14:paraId="05623F50" w14:textId="2C0E391F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9657F6">
              <w:rPr>
                <w:rFonts w:ascii="Times New Roman" w:hAnsi="Times New Roman"/>
              </w:rPr>
              <w:t>992</w:t>
            </w:r>
          </w:p>
        </w:tc>
        <w:tc>
          <w:tcPr>
            <w:tcW w:w="263" w:type="dxa"/>
          </w:tcPr>
          <w:p w14:paraId="252386CD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5EF73CCA" w14:textId="4C802823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9657F6">
              <w:rPr>
                <w:rFonts w:ascii="Times New Roman" w:hAnsi="Times New Roman"/>
              </w:rPr>
              <w:t>992</w:t>
            </w:r>
          </w:p>
        </w:tc>
        <w:tc>
          <w:tcPr>
            <w:tcW w:w="263" w:type="dxa"/>
          </w:tcPr>
          <w:p w14:paraId="4DE3F4D0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7" w:type="dxa"/>
            <w:vAlign w:val="bottom"/>
          </w:tcPr>
          <w:p w14:paraId="3D33AAD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0"/>
              <w:rPr>
                <w:rFonts w:ascii="Times New Roman" w:hAnsi="Times New Roman"/>
              </w:rPr>
            </w:pPr>
            <w:r w:rsidRPr="00E42427">
              <w:rPr>
                <w:rFonts w:ascii="Times New Roman" w:hAnsi="Times New Roman"/>
              </w:rPr>
              <w:t>-</w:t>
            </w:r>
          </w:p>
        </w:tc>
        <w:tc>
          <w:tcPr>
            <w:tcW w:w="263" w:type="dxa"/>
            <w:vAlign w:val="bottom"/>
          </w:tcPr>
          <w:p w14:paraId="022D43A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735" w:type="dxa"/>
            <w:vAlign w:val="bottom"/>
          </w:tcPr>
          <w:p w14:paraId="1D8875AC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0"/>
              <w:rPr>
                <w:rFonts w:ascii="Times New Roman" w:hAnsi="Times New Roman"/>
              </w:rPr>
            </w:pPr>
            <w:r w:rsidRPr="00E42427">
              <w:rPr>
                <w:rFonts w:ascii="Times New Roman" w:hAnsi="Times New Roman"/>
              </w:rPr>
              <w:t>-</w:t>
            </w:r>
          </w:p>
        </w:tc>
      </w:tr>
      <w:tr w:rsidR="0095136D" w:rsidRPr="005909EA" w14:paraId="2F1BA9F2" w14:textId="77777777" w:rsidTr="0095136D">
        <w:trPr>
          <w:trHeight w:val="144"/>
        </w:trPr>
        <w:tc>
          <w:tcPr>
            <w:tcW w:w="1620" w:type="dxa"/>
            <w:vAlign w:val="bottom"/>
          </w:tcPr>
          <w:p w14:paraId="66FA1FCD" w14:textId="477C0943" w:rsidR="0095136D" w:rsidRPr="00F1354B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906C21">
              <w:rPr>
                <w:rFonts w:ascii="Times New Roman" w:hAnsi="Times New Roman"/>
              </w:rPr>
              <w:t>Company Limited</w:t>
            </w:r>
          </w:p>
        </w:tc>
        <w:tc>
          <w:tcPr>
            <w:tcW w:w="1620" w:type="dxa"/>
            <w:vAlign w:val="bottom"/>
          </w:tcPr>
          <w:p w14:paraId="24A2DCE2" w14:textId="744831E6" w:rsidR="0095136D" w:rsidRPr="00E41B8E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819" w:type="dxa"/>
            <w:vAlign w:val="bottom"/>
          </w:tcPr>
          <w:p w14:paraId="170082AD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vAlign w:val="bottom"/>
          </w:tcPr>
          <w:p w14:paraId="09A1DFA6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4" w:type="dxa"/>
          </w:tcPr>
          <w:p w14:paraId="220D8AA5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vAlign w:val="bottom"/>
          </w:tcPr>
          <w:p w14:paraId="7C8C9D47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397A959E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14:paraId="2ECAACBC" w14:textId="77777777" w:rsidR="0095136D" w:rsidRPr="00E20C33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3051761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14:paraId="402B7F35" w14:textId="77777777" w:rsidR="0095136D" w:rsidRPr="00E20C33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5FBBF8F5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14:paraId="096B6C0A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0998505B" w14:textId="1EA05F0E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14:paraId="46A37335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</w:tcPr>
          <w:p w14:paraId="2998CAE2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14:paraId="494AADA3" w14:textId="77777777" w:rsidR="0095136D" w:rsidRPr="005B11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50F42FDD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42DD0F78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35A754CC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7" w:type="dxa"/>
            <w:vAlign w:val="bottom"/>
          </w:tcPr>
          <w:p w14:paraId="6F6CE6A8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  <w:vAlign w:val="bottom"/>
          </w:tcPr>
          <w:p w14:paraId="3FD99EFC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735" w:type="dxa"/>
            <w:vAlign w:val="bottom"/>
          </w:tcPr>
          <w:p w14:paraId="1AB50F61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0"/>
              <w:rPr>
                <w:rFonts w:ascii="Times New Roman" w:hAnsi="Times New Roman"/>
              </w:rPr>
            </w:pPr>
          </w:p>
        </w:tc>
      </w:tr>
      <w:tr w:rsidR="0095136D" w:rsidRPr="005909EA" w14:paraId="02501C7B" w14:textId="77777777" w:rsidTr="0095136D">
        <w:trPr>
          <w:trHeight w:val="144"/>
        </w:trPr>
        <w:tc>
          <w:tcPr>
            <w:tcW w:w="1620" w:type="dxa"/>
            <w:vAlign w:val="bottom"/>
          </w:tcPr>
          <w:p w14:paraId="53537B1C" w14:textId="16DA9E07" w:rsidR="0095136D" w:rsidRPr="00F1354B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Times New Roman" w:hAnsi="Times New Roman" w:cs="Times New Roman"/>
              </w:rPr>
            </w:pPr>
            <w:r w:rsidRPr="00906C21">
              <w:rPr>
                <w:rFonts w:ascii="Times New Roman" w:hAnsi="Times New Roman"/>
              </w:rPr>
              <w:t>R E N Korat Energy</w:t>
            </w:r>
          </w:p>
        </w:tc>
        <w:tc>
          <w:tcPr>
            <w:tcW w:w="1620" w:type="dxa"/>
            <w:vAlign w:val="bottom"/>
          </w:tcPr>
          <w:p w14:paraId="44A6C4FA" w14:textId="71719E1B" w:rsidR="0095136D" w:rsidRPr="00E41B8E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Manufacturing and</w:t>
            </w:r>
          </w:p>
        </w:tc>
        <w:tc>
          <w:tcPr>
            <w:tcW w:w="819" w:type="dxa"/>
            <w:vAlign w:val="bottom"/>
          </w:tcPr>
          <w:p w14:paraId="4CDF8290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700" w:type="dxa"/>
            <w:vAlign w:val="bottom"/>
          </w:tcPr>
          <w:p w14:paraId="35A09CB0" w14:textId="698431B0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/>
              </w:rPr>
            </w:pPr>
            <w:r w:rsidRPr="0028078C">
              <w:rPr>
                <w:rFonts w:ascii="Times New Roman" w:hAnsi="Times New Roman"/>
              </w:rPr>
              <w:t>35.00</w:t>
            </w:r>
          </w:p>
        </w:tc>
        <w:tc>
          <w:tcPr>
            <w:tcW w:w="264" w:type="dxa"/>
          </w:tcPr>
          <w:p w14:paraId="6DA7E5A0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812" w:type="dxa"/>
            <w:vAlign w:val="bottom"/>
          </w:tcPr>
          <w:p w14:paraId="5D211539" w14:textId="437CD99E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  <w:r w:rsidRPr="0028078C">
              <w:rPr>
                <w:rFonts w:ascii="Times New Roman" w:hAnsi="Times New Roman" w:cs="Times New Roman"/>
              </w:rPr>
              <w:t>35.00</w:t>
            </w:r>
          </w:p>
        </w:tc>
        <w:tc>
          <w:tcPr>
            <w:tcW w:w="263" w:type="dxa"/>
            <w:vAlign w:val="bottom"/>
          </w:tcPr>
          <w:p w14:paraId="59380D56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14:paraId="56649015" w14:textId="12758809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E20C33">
              <w:rPr>
                <w:rFonts w:ascii="Times New Roman" w:hAnsi="Times New Roman"/>
              </w:rPr>
              <w:t>700</w:t>
            </w:r>
            <w:r w:rsidRPr="00E42427">
              <w:rPr>
                <w:rFonts w:ascii="Times New Roman" w:hAnsi="Times New Roman"/>
              </w:rPr>
              <w:t>,000</w:t>
            </w:r>
          </w:p>
        </w:tc>
        <w:tc>
          <w:tcPr>
            <w:tcW w:w="263" w:type="dxa"/>
          </w:tcPr>
          <w:p w14:paraId="6AF8486C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778" w:type="dxa"/>
          </w:tcPr>
          <w:p w14:paraId="51FF4C6C" w14:textId="6FB40A8F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E20C33">
              <w:rPr>
                <w:rFonts w:ascii="Times New Roman" w:hAnsi="Times New Roman"/>
              </w:rPr>
              <w:t>600</w:t>
            </w:r>
            <w:r w:rsidRPr="00E42427">
              <w:rPr>
                <w:rFonts w:ascii="Times New Roman" w:hAnsi="Times New Roman"/>
              </w:rPr>
              <w:t>,000</w:t>
            </w:r>
          </w:p>
        </w:tc>
        <w:tc>
          <w:tcPr>
            <w:tcW w:w="263" w:type="dxa"/>
          </w:tcPr>
          <w:p w14:paraId="4A23A85F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14:paraId="0EB5C35A" w14:textId="02C2D4C4" w:rsidR="0095136D" w:rsidRPr="00D7342F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D7342F">
              <w:rPr>
                <w:rFonts w:ascii="Times New Roman" w:hAnsi="Times New Roman"/>
              </w:rPr>
              <w:t>218,379</w:t>
            </w:r>
          </w:p>
        </w:tc>
        <w:tc>
          <w:tcPr>
            <w:tcW w:w="236" w:type="dxa"/>
          </w:tcPr>
          <w:p w14:paraId="039A7EAD" w14:textId="1465568B" w:rsidR="0095136D" w:rsidRPr="00E42427" w:rsidRDefault="0095136D" w:rsidP="0095136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825" w:type="dxa"/>
          </w:tcPr>
          <w:p w14:paraId="6884FDC1" w14:textId="21D28D00" w:rsidR="0095136D" w:rsidRPr="00D7342F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D7342F">
              <w:rPr>
                <w:rFonts w:ascii="Times New Roman" w:hAnsi="Times New Roman"/>
              </w:rPr>
              <w:t>190,279</w:t>
            </w:r>
          </w:p>
        </w:tc>
        <w:tc>
          <w:tcPr>
            <w:tcW w:w="263" w:type="dxa"/>
          </w:tcPr>
          <w:p w14:paraId="5DFB0BCB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874" w:type="dxa"/>
          </w:tcPr>
          <w:p w14:paraId="54FF15E2" w14:textId="530BAA79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9657F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45</w:t>
            </w:r>
            <w:r w:rsidRPr="00E42427">
              <w:rPr>
                <w:rFonts w:ascii="Times New Roman" w:hAnsi="Times New Roman"/>
              </w:rPr>
              <w:t>,000</w:t>
            </w:r>
          </w:p>
        </w:tc>
        <w:tc>
          <w:tcPr>
            <w:tcW w:w="263" w:type="dxa"/>
          </w:tcPr>
          <w:p w14:paraId="58F762FB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259D15E5" w14:textId="754CA321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9657F6">
              <w:rPr>
                <w:rFonts w:ascii="Times New Roman" w:hAnsi="Times New Roman"/>
              </w:rPr>
              <w:t>210</w:t>
            </w:r>
            <w:r w:rsidRPr="00E42427">
              <w:rPr>
                <w:rFonts w:ascii="Times New Roman" w:hAnsi="Times New Roman"/>
              </w:rPr>
              <w:t>,000</w:t>
            </w:r>
          </w:p>
        </w:tc>
        <w:tc>
          <w:tcPr>
            <w:tcW w:w="263" w:type="dxa"/>
          </w:tcPr>
          <w:p w14:paraId="165DBC7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7" w:type="dxa"/>
            <w:vAlign w:val="bottom"/>
          </w:tcPr>
          <w:p w14:paraId="25133B7B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0"/>
              <w:rPr>
                <w:rFonts w:ascii="Times New Roman" w:hAnsi="Times New Roman"/>
              </w:rPr>
            </w:pPr>
            <w:r w:rsidRPr="00E42427">
              <w:rPr>
                <w:rFonts w:ascii="Times New Roman" w:hAnsi="Times New Roman"/>
              </w:rPr>
              <w:t>-</w:t>
            </w:r>
          </w:p>
        </w:tc>
        <w:tc>
          <w:tcPr>
            <w:tcW w:w="263" w:type="dxa"/>
            <w:vAlign w:val="bottom"/>
          </w:tcPr>
          <w:p w14:paraId="6DDD9DE5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735" w:type="dxa"/>
            <w:vAlign w:val="bottom"/>
          </w:tcPr>
          <w:p w14:paraId="69FF4D94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0"/>
              <w:rPr>
                <w:rFonts w:ascii="Times New Roman" w:hAnsi="Times New Roman"/>
              </w:rPr>
            </w:pPr>
            <w:r w:rsidRPr="00E42427">
              <w:rPr>
                <w:rFonts w:ascii="Times New Roman" w:hAnsi="Times New Roman"/>
              </w:rPr>
              <w:t>-</w:t>
            </w:r>
          </w:p>
        </w:tc>
      </w:tr>
      <w:tr w:rsidR="0095136D" w:rsidRPr="005909EA" w14:paraId="5BF321BE" w14:textId="77777777" w:rsidTr="0095136D">
        <w:trPr>
          <w:trHeight w:val="144"/>
        </w:trPr>
        <w:tc>
          <w:tcPr>
            <w:tcW w:w="1620" w:type="dxa"/>
            <w:vAlign w:val="bottom"/>
          </w:tcPr>
          <w:p w14:paraId="56615BDF" w14:textId="4232F8AE" w:rsidR="0095136D" w:rsidRPr="00906C21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906C21">
              <w:rPr>
                <w:rFonts w:ascii="Times New Roman" w:hAnsi="Times New Roman"/>
              </w:rPr>
              <w:t>Company Limited</w:t>
            </w:r>
          </w:p>
        </w:tc>
        <w:tc>
          <w:tcPr>
            <w:tcW w:w="1620" w:type="dxa"/>
            <w:vAlign w:val="bottom"/>
          </w:tcPr>
          <w:p w14:paraId="700E54E6" w14:textId="4DC4F021" w:rsidR="0095136D" w:rsidRPr="00E41B8E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selling of electric</w:t>
            </w:r>
          </w:p>
        </w:tc>
        <w:tc>
          <w:tcPr>
            <w:tcW w:w="819" w:type="dxa"/>
            <w:vAlign w:val="bottom"/>
          </w:tcPr>
          <w:p w14:paraId="70DBF90F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vAlign w:val="bottom"/>
          </w:tcPr>
          <w:p w14:paraId="41EE97E1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4" w:type="dxa"/>
          </w:tcPr>
          <w:p w14:paraId="79456E1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vAlign w:val="bottom"/>
          </w:tcPr>
          <w:p w14:paraId="779CB8D9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526C570A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14:paraId="2153FE5D" w14:textId="77777777" w:rsidR="0095136D" w:rsidRPr="00E20C33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2E52068F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14:paraId="1BD26E73" w14:textId="77777777" w:rsidR="0095136D" w:rsidRPr="00E20C33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72E3E4BA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710A6BCF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373A6780" w14:textId="0730AA85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2CA1DF87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</w:tcPr>
          <w:p w14:paraId="408561B8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14:paraId="2BCAA131" w14:textId="77777777" w:rsidR="0095136D" w:rsidRPr="005B11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1796A4C1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093B2C5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3E20261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7" w:type="dxa"/>
            <w:vAlign w:val="bottom"/>
          </w:tcPr>
          <w:p w14:paraId="72616A09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  <w:vAlign w:val="bottom"/>
          </w:tcPr>
          <w:p w14:paraId="1E2DD1E2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735" w:type="dxa"/>
            <w:vAlign w:val="bottom"/>
          </w:tcPr>
          <w:p w14:paraId="5ED99342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0"/>
              <w:rPr>
                <w:rFonts w:ascii="Times New Roman" w:hAnsi="Times New Roman"/>
              </w:rPr>
            </w:pPr>
          </w:p>
        </w:tc>
      </w:tr>
      <w:tr w:rsidR="0095136D" w:rsidRPr="005909EA" w14:paraId="294EB4E5" w14:textId="77777777" w:rsidTr="0095136D">
        <w:trPr>
          <w:trHeight w:val="101"/>
        </w:trPr>
        <w:tc>
          <w:tcPr>
            <w:tcW w:w="1620" w:type="dxa"/>
            <w:vAlign w:val="bottom"/>
          </w:tcPr>
          <w:p w14:paraId="3D35025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 w:right="-110" w:hanging="140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1620" w:type="dxa"/>
            <w:vAlign w:val="bottom"/>
          </w:tcPr>
          <w:p w14:paraId="35A70557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819" w:type="dxa"/>
            <w:vAlign w:val="bottom"/>
          </w:tcPr>
          <w:p w14:paraId="6384B69E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cs/>
              </w:rPr>
            </w:pPr>
          </w:p>
        </w:tc>
        <w:tc>
          <w:tcPr>
            <w:tcW w:w="700" w:type="dxa"/>
            <w:vAlign w:val="bottom"/>
          </w:tcPr>
          <w:p w14:paraId="755EA755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4" w:type="dxa"/>
          </w:tcPr>
          <w:p w14:paraId="4B466336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vAlign w:val="bottom"/>
          </w:tcPr>
          <w:p w14:paraId="6658E7DB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  <w:vAlign w:val="bottom"/>
          </w:tcPr>
          <w:p w14:paraId="7BC3A335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14:paraId="1B59229D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4591AC57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14:paraId="008D4E24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47FB67F6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3256E2CD" w14:textId="1BE97E5A" w:rsidR="0095136D" w:rsidRPr="005B11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  <w:b/>
                <w:bCs/>
              </w:rPr>
            </w:pPr>
            <w:r w:rsidRPr="005B1127">
              <w:rPr>
                <w:rFonts w:ascii="Times New Roman" w:hAnsi="Times New Roman"/>
                <w:b/>
                <w:bCs/>
              </w:rPr>
              <w:t>850,266</w:t>
            </w:r>
          </w:p>
        </w:tc>
        <w:tc>
          <w:tcPr>
            <w:tcW w:w="236" w:type="dxa"/>
          </w:tcPr>
          <w:p w14:paraId="32ADBB87" w14:textId="4E912C22" w:rsidR="0095136D" w:rsidRPr="005B11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</w:tcPr>
          <w:p w14:paraId="71FCF2CF" w14:textId="0395B725" w:rsidR="0095136D" w:rsidRPr="005B11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  <w:b/>
                <w:bCs/>
              </w:rPr>
            </w:pPr>
            <w:r w:rsidRPr="005B1127">
              <w:rPr>
                <w:rFonts w:ascii="Times New Roman" w:hAnsi="Times New Roman"/>
                <w:b/>
                <w:bCs/>
              </w:rPr>
              <w:t>811,887</w:t>
            </w:r>
          </w:p>
        </w:tc>
        <w:tc>
          <w:tcPr>
            <w:tcW w:w="263" w:type="dxa"/>
          </w:tcPr>
          <w:p w14:paraId="53CED69E" w14:textId="77777777" w:rsidR="0095136D" w:rsidRPr="005B11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01AA5" w14:textId="35648C44" w:rsidR="0095136D" w:rsidRPr="005B11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  <w:b/>
                <w:bCs/>
              </w:rPr>
            </w:pPr>
            <w:r w:rsidRPr="005B1127">
              <w:rPr>
                <w:rFonts w:ascii="Times New Roman" w:hAnsi="Times New Roman"/>
                <w:b/>
                <w:bCs/>
              </w:rPr>
              <w:t>86</w:t>
            </w:r>
            <w:r>
              <w:rPr>
                <w:rFonts w:ascii="Times New Roman" w:hAnsi="Times New Roman"/>
                <w:b/>
                <w:bCs/>
              </w:rPr>
              <w:t>0</w:t>
            </w:r>
            <w:r w:rsidRPr="005B1127">
              <w:rPr>
                <w:rFonts w:ascii="Times New Roman" w:hAnsi="Times New Roman"/>
                <w:b/>
                <w:bCs/>
              </w:rPr>
              <w:t>,930</w:t>
            </w:r>
          </w:p>
        </w:tc>
        <w:tc>
          <w:tcPr>
            <w:tcW w:w="263" w:type="dxa"/>
          </w:tcPr>
          <w:p w14:paraId="549AD573" w14:textId="77777777" w:rsidR="0095136D" w:rsidRPr="005B11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B8EBE" w14:textId="1D39D444" w:rsidR="0095136D" w:rsidRPr="005B11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  <w:b/>
                <w:bCs/>
              </w:rPr>
            </w:pPr>
            <w:r w:rsidRPr="005B1127">
              <w:rPr>
                <w:rFonts w:ascii="Times New Roman" w:hAnsi="Times New Roman"/>
                <w:b/>
                <w:bCs/>
              </w:rPr>
              <w:t>825,930</w:t>
            </w:r>
          </w:p>
        </w:tc>
        <w:tc>
          <w:tcPr>
            <w:tcW w:w="263" w:type="dxa"/>
          </w:tcPr>
          <w:p w14:paraId="179FF36E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A85B8" w14:textId="77777777" w:rsidR="0095136D" w:rsidRPr="005B11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0"/>
              <w:rPr>
                <w:rFonts w:ascii="Times New Roman" w:hAnsi="Times New Roman"/>
                <w:b/>
                <w:bCs/>
              </w:rPr>
            </w:pPr>
            <w:r w:rsidRPr="00E42427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263" w:type="dxa"/>
            <w:vAlign w:val="bottom"/>
          </w:tcPr>
          <w:p w14:paraId="3BF8DDFA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89CA8" w14:textId="4C49CC6F" w:rsidR="0095136D" w:rsidRPr="005B11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0"/>
              <w:rPr>
                <w:rFonts w:ascii="Times New Roman" w:hAnsi="Times New Roman"/>
                <w:b/>
                <w:bCs/>
              </w:rPr>
            </w:pPr>
            <w:r w:rsidRPr="005B1127">
              <w:rPr>
                <w:rFonts w:ascii="Times New Roman" w:hAnsi="Times New Roman"/>
                <w:b/>
                <w:bCs/>
              </w:rPr>
              <w:t>89,991</w:t>
            </w:r>
          </w:p>
        </w:tc>
      </w:tr>
    </w:tbl>
    <w:p w14:paraId="10A05563" w14:textId="71F87BF9" w:rsidR="00593095" w:rsidRDefault="00593095" w:rsidP="00303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15DDFD6A" w14:textId="77777777" w:rsidR="00DB1F84" w:rsidRPr="00C20B7D" w:rsidRDefault="00520D79" w:rsidP="0079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cs/>
        </w:rPr>
        <w:tab/>
      </w:r>
      <w:r>
        <w:rPr>
          <w:rFonts w:ascii="Times New Roman" w:hAnsi="Times New Roman"/>
          <w:sz w:val="22"/>
          <w:szCs w:val="22"/>
          <w:cs/>
        </w:rPr>
        <w:tab/>
      </w:r>
      <w:r w:rsidR="00DB1F84" w:rsidRPr="00C20B7D">
        <w:rPr>
          <w:rFonts w:ascii="Times New Roman" w:hAnsi="Times New Roman"/>
          <w:sz w:val="22"/>
          <w:szCs w:val="22"/>
        </w:rPr>
        <w:t xml:space="preserve">None of the </w:t>
      </w:r>
      <w:r w:rsidR="00DB1F84">
        <w:rPr>
          <w:rFonts w:ascii="Times New Roman" w:hAnsi="Times New Roman"/>
          <w:sz w:val="22"/>
          <w:szCs w:val="22"/>
        </w:rPr>
        <w:t>equity-accounted investees</w:t>
      </w:r>
      <w:r w:rsidR="00DB1F84" w:rsidRPr="00C20B7D">
        <w:rPr>
          <w:rFonts w:ascii="Times New Roman" w:hAnsi="Times New Roman"/>
          <w:sz w:val="22"/>
          <w:szCs w:val="22"/>
        </w:rPr>
        <w:t xml:space="preserve"> </w:t>
      </w:r>
      <w:r w:rsidR="00DB1F84">
        <w:rPr>
          <w:rFonts w:ascii="Times New Roman" w:hAnsi="Times New Roman"/>
          <w:sz w:val="22"/>
          <w:szCs w:val="22"/>
        </w:rPr>
        <w:t xml:space="preserve">are publicly listed and consequently do not have </w:t>
      </w:r>
      <w:r w:rsidR="00DB1F84" w:rsidRPr="00C20B7D">
        <w:rPr>
          <w:rFonts w:ascii="Times New Roman" w:hAnsi="Times New Roman"/>
          <w:sz w:val="22"/>
          <w:szCs w:val="22"/>
        </w:rPr>
        <w:t>published price quotations.</w:t>
      </w:r>
    </w:p>
    <w:p w14:paraId="68F5337D" w14:textId="77777777" w:rsidR="00D80948" w:rsidRDefault="00D80948" w:rsidP="0074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21C52325" w14:textId="77777777" w:rsidR="00680AEF" w:rsidRPr="000F7E6C" w:rsidRDefault="00680AEF" w:rsidP="005F5020">
      <w:pPr>
        <w:jc w:val="thaiDistribute"/>
        <w:rPr>
          <w:rFonts w:ascii="Times New Roman" w:hAnsi="Times New Roman" w:cs="Times New Roman"/>
          <w:sz w:val="22"/>
          <w:szCs w:val="22"/>
        </w:rPr>
        <w:sectPr w:rsidR="00680AEF" w:rsidRPr="000F7E6C" w:rsidSect="00710CF7">
          <w:footerReference w:type="default" r:id="rId14"/>
          <w:footerReference w:type="first" r:id="rId15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22E20907" w14:textId="721922E5" w:rsidR="005450D5" w:rsidRPr="00BB79F5" w:rsidRDefault="005450D5" w:rsidP="00A40DD0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Property, plant and </w:t>
      </w:r>
      <w:r w:rsidRPr="000D2C2C">
        <w:rPr>
          <w:rFonts w:ascii="Times New Roman" w:hAnsi="Times New Roman"/>
          <w:i w:val="0"/>
          <w:iCs w:val="0"/>
          <w:sz w:val="24"/>
          <w:szCs w:val="24"/>
          <w:u w:val="none"/>
        </w:rPr>
        <w:t>equip</w:t>
      </w:r>
      <w:r w:rsidRPr="00806582">
        <w:rPr>
          <w:rFonts w:ascii="Times New Roman" w:hAnsi="Times New Roman"/>
          <w:i w:val="0"/>
          <w:iCs w:val="0"/>
          <w:sz w:val="24"/>
          <w:szCs w:val="24"/>
          <w:u w:val="none"/>
        </w:rPr>
        <w:t>ment</w:t>
      </w:r>
    </w:p>
    <w:p w14:paraId="54810910" w14:textId="77777777" w:rsidR="004E63B8" w:rsidRPr="00CF1320" w:rsidRDefault="004E63B8" w:rsidP="004E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FE3B1A" w:rsidRPr="00D675DD" w14:paraId="7CC7B761" w14:textId="77777777" w:rsidTr="00234491">
        <w:trPr>
          <w:cantSplit/>
        </w:trPr>
        <w:tc>
          <w:tcPr>
            <w:tcW w:w="6300" w:type="dxa"/>
          </w:tcPr>
          <w:p w14:paraId="376906DA" w14:textId="77777777" w:rsidR="00FE3B1A" w:rsidRPr="00ED65E2" w:rsidRDefault="00FE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338A300" w14:textId="77777777" w:rsidR="00FE3B1A" w:rsidRPr="00ED65E2" w:rsidRDefault="00FE3B1A" w:rsidP="009F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180" w:type="dxa"/>
          </w:tcPr>
          <w:p w14:paraId="3ED20D9E" w14:textId="77777777" w:rsidR="00FE3B1A" w:rsidRPr="00ED65E2" w:rsidRDefault="00FE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B613F57" w14:textId="77777777" w:rsidR="00FE3B1A" w:rsidRPr="00ED65E2" w:rsidRDefault="00FE3B1A" w:rsidP="009F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FE3B1A" w:rsidRPr="00D675DD" w14:paraId="16882C8E" w14:textId="77777777" w:rsidTr="00234491">
        <w:trPr>
          <w:cantSplit/>
        </w:trPr>
        <w:tc>
          <w:tcPr>
            <w:tcW w:w="6300" w:type="dxa"/>
          </w:tcPr>
          <w:p w14:paraId="14D30F15" w14:textId="77777777" w:rsidR="00FE3B1A" w:rsidRPr="00ED65E2" w:rsidRDefault="00FE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FF6626E" w14:textId="77777777" w:rsidR="00FE3B1A" w:rsidRPr="00ED65E2" w:rsidRDefault="00FE3B1A" w:rsidP="009F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</w:tc>
        <w:tc>
          <w:tcPr>
            <w:tcW w:w="180" w:type="dxa"/>
          </w:tcPr>
          <w:p w14:paraId="2A2B12F1" w14:textId="77777777" w:rsidR="00FE3B1A" w:rsidRPr="009F0702" w:rsidRDefault="00FE3B1A" w:rsidP="009F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0" w:right="-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5182807D" w14:textId="77777777" w:rsidR="00FE3B1A" w:rsidRDefault="00FE3B1A" w:rsidP="009F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</w:tc>
      </w:tr>
      <w:tr w:rsidR="00FE3B1A" w:rsidRPr="00D675DD" w14:paraId="5067254E" w14:textId="77777777" w:rsidTr="00234491">
        <w:trPr>
          <w:cantSplit/>
        </w:trPr>
        <w:tc>
          <w:tcPr>
            <w:tcW w:w="6300" w:type="dxa"/>
          </w:tcPr>
          <w:p w14:paraId="012201B5" w14:textId="039CC3A6" w:rsidR="00FE3B1A" w:rsidRPr="00ED65E2" w:rsidRDefault="00FE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 w:rsidR="0059309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three</w:t>
            </w:r>
            <w:r w:rsidRPr="00ED65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-month period ended </w:t>
            </w:r>
            <w:r w:rsidR="0059309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31 March 2023</w:t>
            </w:r>
          </w:p>
        </w:tc>
        <w:tc>
          <w:tcPr>
            <w:tcW w:w="1350" w:type="dxa"/>
          </w:tcPr>
          <w:p w14:paraId="10A82020" w14:textId="77777777" w:rsidR="00FE3B1A" w:rsidRPr="00ED65E2" w:rsidRDefault="00FE3B1A" w:rsidP="009F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  <w:tc>
          <w:tcPr>
            <w:tcW w:w="180" w:type="dxa"/>
          </w:tcPr>
          <w:p w14:paraId="1CE514EA" w14:textId="77777777" w:rsidR="00FE3B1A" w:rsidRPr="009F0702" w:rsidRDefault="00FE3B1A" w:rsidP="009F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0" w:right="-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B601736" w14:textId="77777777" w:rsidR="00FE3B1A" w:rsidRPr="009F0702" w:rsidRDefault="00FE3B1A" w:rsidP="009F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</w:tr>
      <w:tr w:rsidR="00FE3B1A" w:rsidRPr="00D675DD" w14:paraId="21190002" w14:textId="77777777" w:rsidTr="00234491">
        <w:trPr>
          <w:cantSplit/>
        </w:trPr>
        <w:tc>
          <w:tcPr>
            <w:tcW w:w="6300" w:type="dxa"/>
          </w:tcPr>
          <w:p w14:paraId="200F09C0" w14:textId="77777777" w:rsidR="00FE3B1A" w:rsidRPr="00ED65E2" w:rsidRDefault="00FE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gridSpan w:val="3"/>
          </w:tcPr>
          <w:p w14:paraId="7BF5D5D3" w14:textId="77777777" w:rsidR="00FE3B1A" w:rsidRPr="009F0702" w:rsidRDefault="00FE3B1A" w:rsidP="009F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FE3B1A" w:rsidRPr="00CF1320" w14:paraId="76AD03EE" w14:textId="77777777" w:rsidTr="00234491">
        <w:trPr>
          <w:cantSplit/>
          <w:trHeight w:val="173"/>
        </w:trPr>
        <w:tc>
          <w:tcPr>
            <w:tcW w:w="6300" w:type="dxa"/>
          </w:tcPr>
          <w:p w14:paraId="5722060C" w14:textId="77777777" w:rsidR="00FE3B1A" w:rsidRPr="00CF1320" w:rsidRDefault="00FE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4F4ED279" w14:textId="77777777" w:rsidR="00FE3B1A" w:rsidRPr="00CF1320" w:rsidRDefault="00FE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" w:type="dxa"/>
          </w:tcPr>
          <w:p w14:paraId="1DED5D2D" w14:textId="77777777" w:rsidR="00FE3B1A" w:rsidRPr="00CF1320" w:rsidRDefault="00FE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61C4C6F" w14:textId="77777777" w:rsidR="00FE3B1A" w:rsidRPr="00CF1320" w:rsidRDefault="00FE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E3B1A" w:rsidRPr="00D675DD" w14:paraId="140B9B27" w14:textId="77777777" w:rsidTr="00234491">
        <w:trPr>
          <w:cantSplit/>
        </w:trPr>
        <w:tc>
          <w:tcPr>
            <w:tcW w:w="6300" w:type="dxa"/>
          </w:tcPr>
          <w:p w14:paraId="667CB7D8" w14:textId="77777777" w:rsidR="00FE3B1A" w:rsidRPr="00ED65E2" w:rsidRDefault="00FE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Acquisitions and transfer in - at cost</w:t>
            </w:r>
          </w:p>
        </w:tc>
        <w:tc>
          <w:tcPr>
            <w:tcW w:w="1350" w:type="dxa"/>
            <w:shd w:val="clear" w:color="auto" w:fill="auto"/>
          </w:tcPr>
          <w:p w14:paraId="59A5D95F" w14:textId="061A24D4" w:rsidR="00FE3B1A" w:rsidRPr="00ED65E2" w:rsidRDefault="006B10AC" w:rsidP="0093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80" w:right="-80"/>
              <w:rPr>
                <w:rFonts w:ascii="Times New Roman" w:hAnsi="Times New Roman" w:cs="Times New Roman"/>
                <w:sz w:val="22"/>
                <w:szCs w:val="22"/>
              </w:rPr>
            </w:pPr>
            <w:r w:rsidRPr="006B10AC">
              <w:rPr>
                <w:rFonts w:ascii="Times New Roman" w:hAnsi="Times New Roman" w:cs="Times New Roman"/>
                <w:sz w:val="22"/>
                <w:szCs w:val="22"/>
              </w:rPr>
              <w:t>7,769</w:t>
            </w:r>
          </w:p>
        </w:tc>
        <w:tc>
          <w:tcPr>
            <w:tcW w:w="180" w:type="dxa"/>
            <w:vAlign w:val="bottom"/>
          </w:tcPr>
          <w:p w14:paraId="4A90EDAC" w14:textId="77777777" w:rsidR="00FE3B1A" w:rsidRPr="00ED65E2" w:rsidRDefault="00FE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4FAC95C" w14:textId="3403946F" w:rsidR="00FE3B1A" w:rsidRPr="00ED65E2" w:rsidRDefault="006B10AC" w:rsidP="0023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80" w:right="-80"/>
              <w:rPr>
                <w:rFonts w:ascii="Times New Roman" w:hAnsi="Times New Roman" w:cs="Times New Roman"/>
                <w:sz w:val="22"/>
                <w:szCs w:val="22"/>
              </w:rPr>
            </w:pPr>
            <w:r w:rsidRPr="006B10AC">
              <w:rPr>
                <w:rFonts w:ascii="Times New Roman" w:hAnsi="Times New Roman" w:cs="Times New Roman"/>
                <w:sz w:val="22"/>
                <w:szCs w:val="22"/>
              </w:rPr>
              <w:t>7,769</w:t>
            </w:r>
          </w:p>
        </w:tc>
      </w:tr>
      <w:tr w:rsidR="00FE3B1A" w:rsidRPr="00D675DD" w14:paraId="5E5A3267" w14:textId="77777777" w:rsidTr="00234491">
        <w:trPr>
          <w:cantSplit/>
        </w:trPr>
        <w:tc>
          <w:tcPr>
            <w:tcW w:w="6300" w:type="dxa"/>
          </w:tcPr>
          <w:p w14:paraId="1C4BDAA5" w14:textId="77777777" w:rsidR="00FE3B1A" w:rsidRDefault="00FE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Disposals and transfer out - net book value</w:t>
            </w:r>
          </w:p>
        </w:tc>
        <w:tc>
          <w:tcPr>
            <w:tcW w:w="1350" w:type="dxa"/>
            <w:shd w:val="clear" w:color="auto" w:fill="auto"/>
          </w:tcPr>
          <w:p w14:paraId="250FBD9D" w14:textId="467AF43B" w:rsidR="00FE3B1A" w:rsidRDefault="006B10AC" w:rsidP="0093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80" w:right="-80"/>
              <w:rPr>
                <w:rFonts w:ascii="Times New Roman" w:hAnsi="Times New Roman" w:cs="Times New Roman"/>
                <w:sz w:val="22"/>
                <w:szCs w:val="22"/>
              </w:rPr>
            </w:pPr>
            <w:r w:rsidRPr="006B10AC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FA3FE4" w:rsidRPr="00FA3FE4">
              <w:rPr>
                <w:rFonts w:ascii="Times New Roman" w:hAnsi="Times New Roman" w:cs="Times New Roman"/>
                <w:sz w:val="22"/>
                <w:szCs w:val="22"/>
              </w:rPr>
              <w:t>5,12</w:t>
            </w:r>
            <w:r w:rsidR="001743E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6B10AC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67EA096C" w14:textId="77777777" w:rsidR="00FE3B1A" w:rsidRPr="00ED65E2" w:rsidRDefault="00FE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87868D3" w14:textId="517680EA" w:rsidR="00FE3B1A" w:rsidRDefault="006B10AC" w:rsidP="00234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80" w:right="-80"/>
              <w:rPr>
                <w:rFonts w:ascii="Times New Roman" w:hAnsi="Times New Roman" w:cs="Times New Roman"/>
                <w:sz w:val="22"/>
                <w:szCs w:val="22"/>
              </w:rPr>
            </w:pPr>
            <w:r w:rsidRPr="006B10AC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0C24AB" w:rsidRPr="000C24AB">
              <w:rPr>
                <w:rFonts w:ascii="Times New Roman" w:hAnsi="Times New Roman" w:cs="Times New Roman"/>
                <w:sz w:val="22"/>
                <w:szCs w:val="22"/>
              </w:rPr>
              <w:t>5,12</w:t>
            </w:r>
            <w:r w:rsidR="001743E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6B10AC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</w:tbl>
    <w:p w14:paraId="045F2CDE" w14:textId="77777777" w:rsidR="00FE3B1A" w:rsidRPr="00CF1320" w:rsidRDefault="00FE3B1A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1AD7C950" w14:textId="168EEE78" w:rsidR="009E4A4A" w:rsidRDefault="005F700F" w:rsidP="0016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</w:rPr>
      </w:pPr>
      <w:r w:rsidRPr="00BF31CD">
        <w:rPr>
          <w:rFonts w:ascii="Times New Roman" w:hAnsi="Times New Roman"/>
          <w:sz w:val="22"/>
          <w:szCs w:val="22"/>
        </w:rPr>
        <w:t xml:space="preserve">The Company mortgaged certain plots of land </w:t>
      </w:r>
      <w:r w:rsidR="00F26A5F" w:rsidRPr="00BF31CD">
        <w:rPr>
          <w:rFonts w:ascii="Times New Roman" w:hAnsi="Times New Roman"/>
          <w:sz w:val="22"/>
          <w:szCs w:val="22"/>
        </w:rPr>
        <w:t xml:space="preserve">and land available for sales </w:t>
      </w:r>
      <w:r w:rsidRPr="00BF31CD">
        <w:rPr>
          <w:rFonts w:ascii="Times New Roman" w:hAnsi="Times New Roman"/>
          <w:sz w:val="22"/>
          <w:szCs w:val="22"/>
        </w:rPr>
        <w:t>including the water production for industry system, water treatment system, machinery and equipment, land used for</w:t>
      </w:r>
      <w:r>
        <w:rPr>
          <w:rFonts w:ascii="Times New Roman" w:hAnsi="Times New Roman"/>
          <w:sz w:val="22"/>
          <w:szCs w:val="22"/>
        </w:rPr>
        <w:t xml:space="preserve"> public utilities </w:t>
      </w:r>
      <w:r w:rsidRPr="000706AF">
        <w:rPr>
          <w:rFonts w:ascii="Times New Roman" w:hAnsi="Times New Roman"/>
          <w:sz w:val="22"/>
          <w:szCs w:val="22"/>
        </w:rPr>
        <w:t xml:space="preserve">to secure credit facilities from certain </w:t>
      </w:r>
      <w:r w:rsidR="00C904DD">
        <w:rPr>
          <w:rFonts w:ascii="Times New Roman" w:hAnsi="Times New Roman"/>
          <w:sz w:val="22"/>
          <w:szCs w:val="22"/>
        </w:rPr>
        <w:t xml:space="preserve">local </w:t>
      </w:r>
      <w:r w:rsidRPr="000706AF">
        <w:rPr>
          <w:rFonts w:ascii="Times New Roman" w:hAnsi="Times New Roman"/>
          <w:sz w:val="22"/>
          <w:szCs w:val="22"/>
        </w:rPr>
        <w:t>financial institutions</w:t>
      </w:r>
      <w:r>
        <w:rPr>
          <w:rFonts w:ascii="Times New Roman" w:hAnsi="Times New Roman"/>
          <w:sz w:val="22"/>
          <w:szCs w:val="22"/>
        </w:rPr>
        <w:t>.</w:t>
      </w:r>
    </w:p>
    <w:p w14:paraId="6352B145" w14:textId="77777777" w:rsidR="0008705C" w:rsidRPr="00CF1320" w:rsidRDefault="0008705C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6677F2D" w14:textId="26300705" w:rsidR="0016521B" w:rsidRPr="009E4A4A" w:rsidRDefault="0016521B" w:rsidP="00087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</w:rPr>
      </w:pPr>
      <w:r w:rsidRPr="0008705C">
        <w:rPr>
          <w:rFonts w:ascii="Times New Roman" w:hAnsi="Times New Roman"/>
          <w:sz w:val="22"/>
          <w:szCs w:val="22"/>
        </w:rPr>
        <w:t>The Company received government grants for flood protection construction project from the Ministry of Industry</w:t>
      </w:r>
      <w:r w:rsidR="009504A8" w:rsidRPr="0008705C">
        <w:rPr>
          <w:rFonts w:ascii="Times New Roman" w:hAnsi="Times New Roman" w:hint="cs"/>
          <w:sz w:val="22"/>
          <w:szCs w:val="22"/>
          <w:cs/>
        </w:rPr>
        <w:t xml:space="preserve"> </w:t>
      </w:r>
      <w:r w:rsidR="009504A8" w:rsidRPr="0008705C">
        <w:rPr>
          <w:rFonts w:ascii="Times New Roman" w:hAnsi="Times New Roman"/>
          <w:sz w:val="22"/>
          <w:szCs w:val="22"/>
        </w:rPr>
        <w:t>and government grants for machine development for energy conservation from the Department of Alternative Energy Development and Efficiency</w:t>
      </w:r>
      <w:r w:rsidR="00377A24" w:rsidRPr="0008705C">
        <w:rPr>
          <w:rFonts w:ascii="Times New Roman" w:hAnsi="Times New Roman"/>
          <w:sz w:val="22"/>
          <w:szCs w:val="22"/>
        </w:rPr>
        <w:t>.</w:t>
      </w:r>
      <w:r w:rsidR="0007645A" w:rsidRPr="0008705C">
        <w:rPr>
          <w:rFonts w:ascii="Times New Roman" w:hAnsi="Times New Roman"/>
          <w:sz w:val="22"/>
          <w:szCs w:val="22"/>
        </w:rPr>
        <w:t xml:space="preserve"> </w:t>
      </w:r>
      <w:r w:rsidR="00377A24" w:rsidRPr="0008705C">
        <w:rPr>
          <w:rFonts w:ascii="Times New Roman" w:hAnsi="Times New Roman"/>
          <w:sz w:val="22"/>
          <w:szCs w:val="22"/>
        </w:rPr>
        <w:t xml:space="preserve">The Company </w:t>
      </w:r>
      <w:r w:rsidRPr="0008705C">
        <w:rPr>
          <w:rFonts w:ascii="Times New Roman" w:hAnsi="Times New Roman"/>
          <w:sz w:val="22"/>
          <w:szCs w:val="22"/>
        </w:rPr>
        <w:t xml:space="preserve">recorded </w:t>
      </w:r>
      <w:r w:rsidR="00C75004" w:rsidRPr="0008705C">
        <w:rPr>
          <w:rFonts w:ascii="Times New Roman" w:hAnsi="Times New Roman"/>
          <w:sz w:val="22"/>
          <w:szCs w:val="22"/>
        </w:rPr>
        <w:t xml:space="preserve">the grants </w:t>
      </w:r>
      <w:r w:rsidRPr="0008705C">
        <w:rPr>
          <w:rFonts w:ascii="Times New Roman" w:hAnsi="Times New Roman"/>
          <w:sz w:val="22"/>
          <w:szCs w:val="22"/>
        </w:rPr>
        <w:t>as deferred</w:t>
      </w:r>
      <w:r w:rsidR="001D3A50" w:rsidRPr="0008705C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income from government grants in the statement of financial position and</w:t>
      </w:r>
      <w:r w:rsidR="000426D5" w:rsidRPr="0008705C">
        <w:rPr>
          <w:rFonts w:ascii="Times New Roman" w:hAnsi="Times New Roman"/>
          <w:sz w:val="22"/>
          <w:szCs w:val="22"/>
        </w:rPr>
        <w:t xml:space="preserve"> recognis</w:t>
      </w:r>
      <w:r w:rsidRPr="0008705C">
        <w:rPr>
          <w:rFonts w:ascii="Times New Roman" w:hAnsi="Times New Roman"/>
          <w:sz w:val="22"/>
          <w:szCs w:val="22"/>
        </w:rPr>
        <w:t>ed as income by straight</w:t>
      </w:r>
      <w:r w:rsidR="0049379B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line method over the useful lives</w:t>
      </w:r>
      <w:r w:rsidRPr="0050294F">
        <w:rPr>
          <w:rFonts w:ascii="Times New Roman" w:hAnsi="Times New Roman"/>
          <w:spacing w:val="-4"/>
          <w:sz w:val="22"/>
          <w:szCs w:val="22"/>
        </w:rPr>
        <w:t xml:space="preserve"> of assets.</w:t>
      </w:r>
    </w:p>
    <w:p w14:paraId="7FCFB83E" w14:textId="191287BB" w:rsidR="00C010C2" w:rsidRPr="00CF1320" w:rsidRDefault="00C0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5EDC2486" w14:textId="77777777" w:rsidR="005450D5" w:rsidRDefault="005450D5" w:rsidP="0027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 w:firstLine="270"/>
        <w:jc w:val="thaiDistribute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>Deferred income from government grants were as follows:</w:t>
      </w:r>
    </w:p>
    <w:p w14:paraId="417855D9" w14:textId="77777777" w:rsidR="008F5F4B" w:rsidRPr="00CF1320" w:rsidRDefault="008F5F4B" w:rsidP="008F5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8F5F4B" w:rsidRPr="008F5F4B" w14:paraId="6C24295C" w14:textId="77777777" w:rsidTr="00234491">
        <w:trPr>
          <w:cantSplit/>
        </w:trPr>
        <w:tc>
          <w:tcPr>
            <w:tcW w:w="3690" w:type="dxa"/>
          </w:tcPr>
          <w:p w14:paraId="40824AB0" w14:textId="77777777" w:rsidR="008F5F4B" w:rsidRPr="008F5F4B" w:rsidRDefault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61780825" w14:textId="77777777" w:rsidR="008F5F4B" w:rsidRPr="008F5F4B" w:rsidRDefault="008F5F4B" w:rsidP="008D72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 w:rsidRPr="008F5F4B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54DD54D9" w14:textId="77777777" w:rsidR="008F5F4B" w:rsidRPr="008F5F4B" w:rsidRDefault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4A0CE7C4" w14:textId="77777777" w:rsidR="008F5F4B" w:rsidRPr="008F5F4B" w:rsidRDefault="008F5F4B" w:rsidP="008D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F5F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8F5F4B" w:rsidRPr="008F5F4B" w14:paraId="676C45BF" w14:textId="77777777" w:rsidTr="00234491">
        <w:trPr>
          <w:cantSplit/>
        </w:trPr>
        <w:tc>
          <w:tcPr>
            <w:tcW w:w="3690" w:type="dxa"/>
          </w:tcPr>
          <w:p w14:paraId="4253A27C" w14:textId="77777777" w:rsidR="008F5F4B" w:rsidRPr="008F5F4B" w:rsidRDefault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1D8D56D3" w14:textId="77777777" w:rsidR="008F5F4B" w:rsidRPr="008F5F4B" w:rsidRDefault="008F5F4B" w:rsidP="008D72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 w:rsidRPr="008F5F4B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5248A615" w14:textId="77777777" w:rsidR="008F5F4B" w:rsidRPr="008F5F4B" w:rsidRDefault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48184DC4" w14:textId="77777777" w:rsidR="008F5F4B" w:rsidRPr="008F5F4B" w:rsidRDefault="008F5F4B" w:rsidP="008D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F5F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8F5F4B" w:rsidRPr="008F5F4B" w14:paraId="023FD1E2" w14:textId="77777777" w:rsidTr="00234491">
        <w:trPr>
          <w:cantSplit/>
        </w:trPr>
        <w:tc>
          <w:tcPr>
            <w:tcW w:w="3690" w:type="dxa"/>
          </w:tcPr>
          <w:p w14:paraId="3248B96B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</w:tcPr>
          <w:p w14:paraId="2AFE0C53" w14:textId="29643F57" w:rsidR="008F5F4B" w:rsidRPr="008F5F4B" w:rsidRDefault="008F5F4B" w:rsidP="008D72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8F5F4B">
              <w:rPr>
                <w:rFonts w:cs="Times New Roman"/>
              </w:rPr>
              <w:t xml:space="preserve">31 </w:t>
            </w:r>
            <w:r w:rsidRPr="00794373">
              <w:rPr>
                <w:rFonts w:cs="Times New Roman"/>
                <w:spacing w:val="-6"/>
              </w:rPr>
              <w:t>March</w:t>
            </w:r>
          </w:p>
        </w:tc>
        <w:tc>
          <w:tcPr>
            <w:tcW w:w="270" w:type="dxa"/>
          </w:tcPr>
          <w:p w14:paraId="6F2B91F2" w14:textId="77777777" w:rsidR="008F5F4B" w:rsidRPr="008F5F4B" w:rsidRDefault="008F5F4B" w:rsidP="008F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8AE589" w14:textId="05DEB7B0" w:rsidR="008F5F4B" w:rsidRPr="00794373" w:rsidRDefault="008F5F4B" w:rsidP="008D72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spacing w:val="-6"/>
              </w:rPr>
            </w:pPr>
            <w:r w:rsidRPr="008F5F4B">
              <w:rPr>
                <w:rFonts w:cs="Times New Roman"/>
                <w:spacing w:val="-6"/>
              </w:rPr>
              <w:t>31 December</w:t>
            </w:r>
          </w:p>
        </w:tc>
        <w:tc>
          <w:tcPr>
            <w:tcW w:w="270" w:type="dxa"/>
          </w:tcPr>
          <w:p w14:paraId="6C94C1A9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1D66B34" w14:textId="7B6D08FA" w:rsidR="008F5F4B" w:rsidRPr="008F5F4B" w:rsidRDefault="008F5F4B" w:rsidP="008D72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8F5F4B">
              <w:rPr>
                <w:rFonts w:cs="Times New Roman"/>
              </w:rPr>
              <w:t xml:space="preserve">31 </w:t>
            </w:r>
            <w:r w:rsidRPr="00794373">
              <w:rPr>
                <w:rFonts w:cs="Times New Roman"/>
                <w:spacing w:val="-6"/>
              </w:rPr>
              <w:t>March</w:t>
            </w:r>
          </w:p>
        </w:tc>
        <w:tc>
          <w:tcPr>
            <w:tcW w:w="270" w:type="dxa"/>
          </w:tcPr>
          <w:p w14:paraId="39DB78A4" w14:textId="77777777" w:rsidR="008F5F4B" w:rsidRPr="008F5F4B" w:rsidRDefault="008F5F4B" w:rsidP="008F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B001BF" w14:textId="474B2943" w:rsidR="008F5F4B" w:rsidRPr="007363EA" w:rsidRDefault="008F5F4B" w:rsidP="008D72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spacing w:val="-6"/>
              </w:rPr>
            </w:pPr>
            <w:r w:rsidRPr="008F5F4B">
              <w:rPr>
                <w:rFonts w:cs="Times New Roman"/>
                <w:spacing w:val="-6"/>
              </w:rPr>
              <w:t>31 December</w:t>
            </w:r>
          </w:p>
        </w:tc>
      </w:tr>
      <w:tr w:rsidR="008F5F4B" w:rsidRPr="008F5F4B" w14:paraId="64315D14" w14:textId="77777777" w:rsidTr="00234491">
        <w:trPr>
          <w:cantSplit/>
        </w:trPr>
        <w:tc>
          <w:tcPr>
            <w:tcW w:w="3690" w:type="dxa"/>
          </w:tcPr>
          <w:p w14:paraId="3FBC9FA8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</w:tcPr>
          <w:p w14:paraId="4245BFC1" w14:textId="571F09EB" w:rsidR="008F5F4B" w:rsidRPr="008F5F4B" w:rsidRDefault="008F5F4B" w:rsidP="008D72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8F5F4B"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08DA3325" w14:textId="77777777" w:rsidR="008F5F4B" w:rsidRPr="008F5F4B" w:rsidRDefault="008F5F4B" w:rsidP="008F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5E8D8BA" w14:textId="2A867414" w:rsidR="008F5F4B" w:rsidRPr="008F5F4B" w:rsidRDefault="008F5F4B" w:rsidP="008D72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8F5F4B">
              <w:rPr>
                <w:rFonts w:cs="Times New Roman"/>
              </w:rPr>
              <w:t>2022</w:t>
            </w:r>
          </w:p>
        </w:tc>
        <w:tc>
          <w:tcPr>
            <w:tcW w:w="270" w:type="dxa"/>
          </w:tcPr>
          <w:p w14:paraId="40CF1995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41543F1" w14:textId="1ECBEF76" w:rsidR="008F5F4B" w:rsidRPr="008F5F4B" w:rsidRDefault="008F5F4B" w:rsidP="008D72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8F5F4B"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1EDC5416" w14:textId="77777777" w:rsidR="008F5F4B" w:rsidRPr="008F5F4B" w:rsidRDefault="008F5F4B" w:rsidP="008F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929A2D" w14:textId="077D746B" w:rsidR="008F5F4B" w:rsidRPr="007363EA" w:rsidRDefault="008F5F4B" w:rsidP="008D72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spacing w:val="-6"/>
              </w:rPr>
            </w:pPr>
            <w:r w:rsidRPr="007363EA">
              <w:rPr>
                <w:rFonts w:cs="Times New Roman"/>
                <w:spacing w:val="-6"/>
              </w:rPr>
              <w:t>2022</w:t>
            </w:r>
          </w:p>
        </w:tc>
      </w:tr>
      <w:tr w:rsidR="008F5F4B" w:rsidRPr="008F5F4B" w14:paraId="6335D478" w14:textId="77777777" w:rsidTr="00234491">
        <w:trPr>
          <w:cantSplit/>
        </w:trPr>
        <w:tc>
          <w:tcPr>
            <w:tcW w:w="3690" w:type="dxa"/>
          </w:tcPr>
          <w:p w14:paraId="54CCB2F6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5490" w:type="dxa"/>
            <w:gridSpan w:val="7"/>
          </w:tcPr>
          <w:p w14:paraId="4BFA7A62" w14:textId="77777777" w:rsidR="008F5F4B" w:rsidRPr="008F5F4B" w:rsidRDefault="008F5F4B" w:rsidP="0073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F5F4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8F5F4B" w:rsidRPr="00CF1320" w14:paraId="5114A9F3" w14:textId="77777777" w:rsidTr="00234491">
        <w:trPr>
          <w:cantSplit/>
        </w:trPr>
        <w:tc>
          <w:tcPr>
            <w:tcW w:w="3690" w:type="dxa"/>
          </w:tcPr>
          <w:p w14:paraId="2324FBC1" w14:textId="77777777" w:rsidR="008F5F4B" w:rsidRPr="00CF1320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5490" w:type="dxa"/>
            <w:gridSpan w:val="7"/>
          </w:tcPr>
          <w:p w14:paraId="5CDACDC3" w14:textId="77777777" w:rsidR="008F5F4B" w:rsidRPr="00CF1320" w:rsidRDefault="008F5F4B" w:rsidP="008F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F5F4B" w:rsidRPr="008F5F4B" w14:paraId="168F6013" w14:textId="77777777" w:rsidTr="00234491">
        <w:trPr>
          <w:cantSplit/>
        </w:trPr>
        <w:tc>
          <w:tcPr>
            <w:tcW w:w="3690" w:type="dxa"/>
          </w:tcPr>
          <w:p w14:paraId="20C8AFA3" w14:textId="77777777" w:rsidR="008F5F4B" w:rsidRPr="008F5F4B" w:rsidRDefault="008F5F4B" w:rsidP="007363EA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szCs w:val="22"/>
              </w:rPr>
            </w:pPr>
            <w:r w:rsidRPr="008F5F4B">
              <w:rPr>
                <w:szCs w:val="22"/>
              </w:rPr>
              <w:t>At 1 January</w:t>
            </w:r>
          </w:p>
        </w:tc>
        <w:tc>
          <w:tcPr>
            <w:tcW w:w="1170" w:type="dxa"/>
          </w:tcPr>
          <w:p w14:paraId="4E06CA52" w14:textId="4E16B8D8" w:rsidR="008F5F4B" w:rsidRPr="00922808" w:rsidRDefault="001C7AF1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szCs w:val="22"/>
              </w:rPr>
            </w:pPr>
            <w:r w:rsidRPr="00922808">
              <w:rPr>
                <w:szCs w:val="22"/>
                <w:cs/>
              </w:rPr>
              <w:t>230</w:t>
            </w:r>
            <w:r w:rsidRPr="00922808">
              <w:rPr>
                <w:szCs w:val="22"/>
              </w:rPr>
              <w:t>,</w:t>
            </w:r>
            <w:r w:rsidRPr="00922808">
              <w:rPr>
                <w:szCs w:val="22"/>
                <w:cs/>
              </w:rPr>
              <w:t>922</w:t>
            </w:r>
          </w:p>
        </w:tc>
        <w:tc>
          <w:tcPr>
            <w:tcW w:w="270" w:type="dxa"/>
          </w:tcPr>
          <w:p w14:paraId="758C77EA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8E13AD4" w14:textId="59E2A65D" w:rsidR="008F5F4B" w:rsidRPr="008F5F4B" w:rsidRDefault="008F5F4B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F5F4B">
              <w:t>255,566</w:t>
            </w:r>
          </w:p>
        </w:tc>
        <w:tc>
          <w:tcPr>
            <w:tcW w:w="270" w:type="dxa"/>
          </w:tcPr>
          <w:p w14:paraId="639AA35E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E7A2A82" w14:textId="04F2546E" w:rsidR="008F5F4B" w:rsidRPr="00922808" w:rsidRDefault="00522F68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szCs w:val="22"/>
              </w:rPr>
            </w:pPr>
            <w:r w:rsidRPr="00922808">
              <w:rPr>
                <w:szCs w:val="22"/>
                <w:cs/>
              </w:rPr>
              <w:t>230</w:t>
            </w:r>
            <w:r w:rsidRPr="00922808">
              <w:rPr>
                <w:szCs w:val="22"/>
              </w:rPr>
              <w:t>,</w:t>
            </w:r>
            <w:r w:rsidRPr="00922808">
              <w:rPr>
                <w:szCs w:val="22"/>
                <w:cs/>
              </w:rPr>
              <w:t>922</w:t>
            </w:r>
          </w:p>
        </w:tc>
        <w:tc>
          <w:tcPr>
            <w:tcW w:w="270" w:type="dxa"/>
          </w:tcPr>
          <w:p w14:paraId="6FBDA380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9366361" w14:textId="56D7BB54" w:rsidR="008F5F4B" w:rsidRPr="008F5F4B" w:rsidRDefault="008F5F4B" w:rsidP="0023449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F5F4B">
              <w:t>255,566</w:t>
            </w:r>
          </w:p>
        </w:tc>
      </w:tr>
      <w:tr w:rsidR="001743E5" w:rsidRPr="008F5F4B" w14:paraId="521F144F" w14:textId="77777777" w:rsidTr="00234491">
        <w:trPr>
          <w:cantSplit/>
        </w:trPr>
        <w:tc>
          <w:tcPr>
            <w:tcW w:w="3690" w:type="dxa"/>
          </w:tcPr>
          <w:p w14:paraId="3BEC83C0" w14:textId="49CCECC9" w:rsidR="001743E5" w:rsidRPr="008F5F4B" w:rsidRDefault="001743E5" w:rsidP="007363EA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szCs w:val="22"/>
              </w:rPr>
            </w:pPr>
            <w:r w:rsidRPr="008F5F4B">
              <w:rPr>
                <w:szCs w:val="22"/>
              </w:rPr>
              <w:t>Recognised as income during</w:t>
            </w:r>
          </w:p>
        </w:tc>
        <w:tc>
          <w:tcPr>
            <w:tcW w:w="1170" w:type="dxa"/>
          </w:tcPr>
          <w:p w14:paraId="7B872D38" w14:textId="77777777" w:rsidR="001743E5" w:rsidRPr="00922808" w:rsidRDefault="001743E5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szCs w:val="22"/>
                <w:cs/>
              </w:rPr>
            </w:pPr>
          </w:p>
        </w:tc>
        <w:tc>
          <w:tcPr>
            <w:tcW w:w="270" w:type="dxa"/>
          </w:tcPr>
          <w:p w14:paraId="0BDEC0B2" w14:textId="77777777" w:rsidR="001743E5" w:rsidRPr="008F5F4B" w:rsidRDefault="001743E5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B93302C" w14:textId="77777777" w:rsidR="001743E5" w:rsidRPr="008F5F4B" w:rsidRDefault="001743E5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58ABFB13" w14:textId="77777777" w:rsidR="001743E5" w:rsidRPr="008F5F4B" w:rsidRDefault="001743E5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8CBE1BD" w14:textId="77777777" w:rsidR="001743E5" w:rsidRPr="00922808" w:rsidRDefault="001743E5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szCs w:val="22"/>
                <w:cs/>
              </w:rPr>
            </w:pPr>
          </w:p>
        </w:tc>
        <w:tc>
          <w:tcPr>
            <w:tcW w:w="270" w:type="dxa"/>
          </w:tcPr>
          <w:p w14:paraId="20A007B3" w14:textId="77777777" w:rsidR="001743E5" w:rsidRPr="008F5F4B" w:rsidRDefault="001743E5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654110E" w14:textId="77777777" w:rsidR="001743E5" w:rsidRPr="008F5F4B" w:rsidRDefault="001743E5" w:rsidP="0023449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</w:tr>
      <w:tr w:rsidR="008F5F4B" w:rsidRPr="008F5F4B" w14:paraId="5E58A7EF" w14:textId="77777777" w:rsidTr="00234491">
        <w:trPr>
          <w:cantSplit/>
        </w:trPr>
        <w:tc>
          <w:tcPr>
            <w:tcW w:w="3690" w:type="dxa"/>
          </w:tcPr>
          <w:p w14:paraId="15657898" w14:textId="7EE5A3A4" w:rsidR="008F5F4B" w:rsidRPr="008F5F4B" w:rsidRDefault="001743E5" w:rsidP="007363EA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szCs w:val="22"/>
              </w:rPr>
            </w:pPr>
            <w:r>
              <w:rPr>
                <w:szCs w:val="22"/>
              </w:rPr>
              <w:t xml:space="preserve">  </w:t>
            </w:r>
            <w:r w:rsidR="003D1E40">
              <w:rPr>
                <w:szCs w:val="22"/>
              </w:rPr>
              <w:t xml:space="preserve"> </w:t>
            </w:r>
            <w:r w:rsidR="008F5F4B" w:rsidRPr="008F5F4B">
              <w:rPr>
                <w:szCs w:val="22"/>
              </w:rPr>
              <w:t xml:space="preserve">the </w:t>
            </w:r>
            <w:r w:rsidR="003D1E40">
              <w:rPr>
                <w:szCs w:val="22"/>
              </w:rPr>
              <w:t>period/</w:t>
            </w:r>
            <w:r w:rsidR="008F5F4B" w:rsidRPr="008F5F4B">
              <w:rPr>
                <w:szCs w:val="22"/>
              </w:rPr>
              <w:t>year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D021D4" w14:textId="58BE2549" w:rsidR="008F5F4B" w:rsidRPr="00922808" w:rsidRDefault="001C7AF1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szCs w:val="22"/>
              </w:rPr>
            </w:pPr>
            <w:r w:rsidRPr="00922808">
              <w:rPr>
                <w:szCs w:val="22"/>
                <w:cs/>
              </w:rPr>
              <w:t>(6</w:t>
            </w:r>
            <w:r w:rsidRPr="00922808">
              <w:rPr>
                <w:szCs w:val="22"/>
              </w:rPr>
              <w:t>,</w:t>
            </w:r>
            <w:r w:rsidRPr="00922808">
              <w:rPr>
                <w:szCs w:val="22"/>
                <w:cs/>
              </w:rPr>
              <w:t>076)</w:t>
            </w:r>
          </w:p>
        </w:tc>
        <w:tc>
          <w:tcPr>
            <w:tcW w:w="270" w:type="dxa"/>
          </w:tcPr>
          <w:p w14:paraId="7BAEAE35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5E328B" w14:textId="307A1850" w:rsidR="008F5F4B" w:rsidRPr="008F5F4B" w:rsidRDefault="008F5F4B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F5F4B">
              <w:t>(24,644)</w:t>
            </w:r>
          </w:p>
        </w:tc>
        <w:tc>
          <w:tcPr>
            <w:tcW w:w="270" w:type="dxa"/>
          </w:tcPr>
          <w:p w14:paraId="73C5F21C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E60081" w14:textId="5F9DB948" w:rsidR="008F5F4B" w:rsidRPr="00922808" w:rsidRDefault="00522F68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szCs w:val="22"/>
              </w:rPr>
            </w:pPr>
            <w:r w:rsidRPr="00922808">
              <w:rPr>
                <w:szCs w:val="22"/>
                <w:cs/>
              </w:rPr>
              <w:t>(6</w:t>
            </w:r>
            <w:r w:rsidRPr="00922808">
              <w:rPr>
                <w:szCs w:val="22"/>
              </w:rPr>
              <w:t>,</w:t>
            </w:r>
            <w:r w:rsidRPr="00922808">
              <w:rPr>
                <w:szCs w:val="22"/>
                <w:cs/>
              </w:rPr>
              <w:t>076)</w:t>
            </w:r>
          </w:p>
        </w:tc>
        <w:tc>
          <w:tcPr>
            <w:tcW w:w="270" w:type="dxa"/>
          </w:tcPr>
          <w:p w14:paraId="11AE10BC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C4B4CB" w14:textId="37937EC1" w:rsidR="008F5F4B" w:rsidRPr="008F5F4B" w:rsidRDefault="008F5F4B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F5F4B">
              <w:t>(24,644)</w:t>
            </w:r>
          </w:p>
        </w:tc>
      </w:tr>
      <w:tr w:rsidR="008F5F4B" w:rsidRPr="008F5F4B" w14:paraId="35CC57B3" w14:textId="77777777" w:rsidTr="00234491">
        <w:trPr>
          <w:cantSplit/>
        </w:trPr>
        <w:tc>
          <w:tcPr>
            <w:tcW w:w="3690" w:type="dxa"/>
          </w:tcPr>
          <w:p w14:paraId="0A2F7403" w14:textId="44570D31" w:rsidR="008F5F4B" w:rsidRPr="008F5F4B" w:rsidRDefault="008F5F4B" w:rsidP="007363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80"/>
              <w:rPr>
                <w:rFonts w:ascii="Times New Roman" w:hAnsi="Times New Roman" w:cs="Times New Roman"/>
                <w:sz w:val="22"/>
                <w:szCs w:val="22"/>
              </w:rPr>
            </w:pPr>
            <w:r w:rsidRPr="008F5F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At </w:t>
            </w:r>
            <w:r w:rsidR="003D1E4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 March/</w:t>
            </w:r>
            <w:r w:rsidRPr="008F5F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 December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82580D" w14:textId="11A9542A" w:rsidR="008F5F4B" w:rsidRPr="00922808" w:rsidRDefault="001C7AF1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  <w:szCs w:val="22"/>
                <w:cs/>
              </w:rPr>
            </w:pPr>
            <w:r w:rsidRPr="00922808">
              <w:rPr>
                <w:b/>
                <w:bCs/>
                <w:szCs w:val="22"/>
                <w:cs/>
              </w:rPr>
              <w:t>224</w:t>
            </w:r>
            <w:r w:rsidRPr="00922808">
              <w:rPr>
                <w:b/>
                <w:bCs/>
                <w:szCs w:val="22"/>
              </w:rPr>
              <w:t>,</w:t>
            </w:r>
            <w:r w:rsidRPr="00922808">
              <w:rPr>
                <w:b/>
                <w:bCs/>
                <w:szCs w:val="22"/>
                <w:cs/>
              </w:rPr>
              <w:t>846</w:t>
            </w:r>
          </w:p>
        </w:tc>
        <w:tc>
          <w:tcPr>
            <w:tcW w:w="270" w:type="dxa"/>
          </w:tcPr>
          <w:p w14:paraId="7878D711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DF9A0A" w14:textId="3E4EC86F" w:rsidR="008F5F4B" w:rsidRPr="00794373" w:rsidRDefault="008F5F4B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794373">
              <w:rPr>
                <w:b/>
                <w:bCs/>
              </w:rPr>
              <w:t>230,922</w:t>
            </w:r>
          </w:p>
        </w:tc>
        <w:tc>
          <w:tcPr>
            <w:tcW w:w="270" w:type="dxa"/>
          </w:tcPr>
          <w:p w14:paraId="73255D01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6DD45D" w14:textId="40D9D746" w:rsidR="008F5F4B" w:rsidRPr="00922808" w:rsidRDefault="00522F68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  <w:szCs w:val="22"/>
              </w:rPr>
            </w:pPr>
            <w:r w:rsidRPr="00922808">
              <w:rPr>
                <w:b/>
                <w:bCs/>
                <w:szCs w:val="22"/>
                <w:cs/>
              </w:rPr>
              <w:t>224</w:t>
            </w:r>
            <w:r w:rsidRPr="00922808">
              <w:rPr>
                <w:b/>
                <w:bCs/>
                <w:szCs w:val="22"/>
              </w:rPr>
              <w:t>,</w:t>
            </w:r>
            <w:r w:rsidRPr="00922808">
              <w:rPr>
                <w:b/>
                <w:bCs/>
                <w:szCs w:val="22"/>
                <w:cs/>
              </w:rPr>
              <w:t>846</w:t>
            </w:r>
          </w:p>
        </w:tc>
        <w:tc>
          <w:tcPr>
            <w:tcW w:w="270" w:type="dxa"/>
          </w:tcPr>
          <w:p w14:paraId="3F78EE4B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5A8C7D" w14:textId="34DA680A" w:rsidR="008F5F4B" w:rsidRPr="00794373" w:rsidRDefault="008F5F4B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794373">
              <w:rPr>
                <w:b/>
                <w:bCs/>
              </w:rPr>
              <w:t>230,922</w:t>
            </w:r>
          </w:p>
        </w:tc>
      </w:tr>
      <w:tr w:rsidR="008F5F4B" w:rsidRPr="00CF1320" w14:paraId="202B22AF" w14:textId="77777777" w:rsidTr="00234491">
        <w:trPr>
          <w:cantSplit/>
        </w:trPr>
        <w:tc>
          <w:tcPr>
            <w:tcW w:w="3690" w:type="dxa"/>
          </w:tcPr>
          <w:p w14:paraId="7B4D4205" w14:textId="77777777" w:rsidR="008F5F4B" w:rsidRPr="00CF1320" w:rsidRDefault="008F5F4B" w:rsidP="008F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EAAB68" w14:textId="77777777" w:rsidR="008F5F4B" w:rsidRPr="00922808" w:rsidRDefault="008F5F4B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szCs w:val="22"/>
              </w:rPr>
            </w:pPr>
          </w:p>
        </w:tc>
        <w:tc>
          <w:tcPr>
            <w:tcW w:w="270" w:type="dxa"/>
          </w:tcPr>
          <w:p w14:paraId="0EBE9CB6" w14:textId="77777777" w:rsidR="008F5F4B" w:rsidRPr="00CF1320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18EA31F" w14:textId="77777777" w:rsidR="008F5F4B" w:rsidRPr="00794373" w:rsidRDefault="008F5F4B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1814AE29" w14:textId="77777777" w:rsidR="008F5F4B" w:rsidRPr="00CF1320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6A22D3" w14:textId="77777777" w:rsidR="008F5F4B" w:rsidRPr="00922808" w:rsidRDefault="008F5F4B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szCs w:val="22"/>
              </w:rPr>
            </w:pPr>
          </w:p>
        </w:tc>
        <w:tc>
          <w:tcPr>
            <w:tcW w:w="270" w:type="dxa"/>
          </w:tcPr>
          <w:p w14:paraId="3EC6E0E1" w14:textId="77777777" w:rsidR="008F5F4B" w:rsidRPr="00CF1320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EADE4B0" w14:textId="77777777" w:rsidR="008F5F4B" w:rsidRPr="00794373" w:rsidRDefault="008F5F4B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</w:tr>
      <w:tr w:rsidR="008F5F4B" w:rsidRPr="008F5F4B" w14:paraId="7464DB13" w14:textId="77777777" w:rsidTr="00234491">
        <w:trPr>
          <w:cantSplit/>
        </w:trPr>
        <w:tc>
          <w:tcPr>
            <w:tcW w:w="3690" w:type="dxa"/>
          </w:tcPr>
          <w:p w14:paraId="31DE5909" w14:textId="02CE24A3" w:rsidR="008F5F4B" w:rsidRPr="008F5F4B" w:rsidRDefault="008F5F4B" w:rsidP="0073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0"/>
              <w:rPr>
                <w:rFonts w:ascii="Times New Roman" w:hAnsi="Times New Roman" w:cs="Times New Roman"/>
                <w:sz w:val="22"/>
                <w:szCs w:val="22"/>
              </w:rPr>
            </w:pPr>
            <w:r w:rsidRPr="008F5F4B">
              <w:rPr>
                <w:rFonts w:ascii="Times New Roman" w:hAnsi="Times New Roman" w:cs="Times New Roman"/>
                <w:sz w:val="22"/>
                <w:szCs w:val="22"/>
              </w:rPr>
              <w:t>- current</w:t>
            </w:r>
          </w:p>
        </w:tc>
        <w:tc>
          <w:tcPr>
            <w:tcW w:w="1170" w:type="dxa"/>
          </w:tcPr>
          <w:p w14:paraId="3A0A705B" w14:textId="280E7F4A" w:rsidR="008F5F4B" w:rsidRPr="00922808" w:rsidRDefault="001C7AF1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szCs w:val="22"/>
              </w:rPr>
            </w:pPr>
            <w:r w:rsidRPr="00922808">
              <w:rPr>
                <w:szCs w:val="22"/>
                <w:cs/>
              </w:rPr>
              <w:t>24</w:t>
            </w:r>
            <w:r w:rsidRPr="00922808">
              <w:rPr>
                <w:szCs w:val="22"/>
              </w:rPr>
              <w:t>,</w:t>
            </w:r>
            <w:r w:rsidRPr="00922808">
              <w:rPr>
                <w:szCs w:val="22"/>
                <w:cs/>
              </w:rPr>
              <w:t>643</w:t>
            </w:r>
          </w:p>
        </w:tc>
        <w:tc>
          <w:tcPr>
            <w:tcW w:w="270" w:type="dxa"/>
          </w:tcPr>
          <w:p w14:paraId="3D8534D7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A48F785" w14:textId="24B999A7" w:rsidR="008F5F4B" w:rsidRPr="008F5F4B" w:rsidRDefault="008F5F4B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F5F4B">
              <w:t>24,643</w:t>
            </w:r>
          </w:p>
        </w:tc>
        <w:tc>
          <w:tcPr>
            <w:tcW w:w="270" w:type="dxa"/>
          </w:tcPr>
          <w:p w14:paraId="1C4C73DF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C060196" w14:textId="0024634A" w:rsidR="008F5F4B" w:rsidRPr="00922808" w:rsidRDefault="00522F68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szCs w:val="22"/>
              </w:rPr>
            </w:pPr>
            <w:r w:rsidRPr="00922808">
              <w:rPr>
                <w:szCs w:val="22"/>
                <w:cs/>
              </w:rPr>
              <w:t>24</w:t>
            </w:r>
            <w:r w:rsidRPr="00922808">
              <w:rPr>
                <w:szCs w:val="22"/>
              </w:rPr>
              <w:t>,</w:t>
            </w:r>
            <w:r w:rsidRPr="00922808">
              <w:rPr>
                <w:szCs w:val="22"/>
                <w:cs/>
              </w:rPr>
              <w:t>643</w:t>
            </w:r>
          </w:p>
        </w:tc>
        <w:tc>
          <w:tcPr>
            <w:tcW w:w="270" w:type="dxa"/>
          </w:tcPr>
          <w:p w14:paraId="4D77AD96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34B2205" w14:textId="645C4CD2" w:rsidR="008F5F4B" w:rsidRPr="008F5F4B" w:rsidRDefault="008F5F4B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F5F4B">
              <w:t>24,643</w:t>
            </w:r>
          </w:p>
        </w:tc>
      </w:tr>
      <w:tr w:rsidR="008F5F4B" w:rsidRPr="008F5F4B" w14:paraId="797845A8" w14:textId="77777777" w:rsidTr="00234491">
        <w:trPr>
          <w:cantSplit/>
        </w:trPr>
        <w:tc>
          <w:tcPr>
            <w:tcW w:w="3690" w:type="dxa"/>
          </w:tcPr>
          <w:p w14:paraId="5C35701F" w14:textId="77777777" w:rsidR="008F5F4B" w:rsidRPr="008F5F4B" w:rsidRDefault="008F5F4B" w:rsidP="0073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0"/>
              <w:rPr>
                <w:rFonts w:ascii="Times New Roman" w:hAnsi="Times New Roman" w:cs="Times New Roman"/>
                <w:sz w:val="22"/>
                <w:szCs w:val="22"/>
              </w:rPr>
            </w:pPr>
            <w:r w:rsidRPr="008F5F4B">
              <w:rPr>
                <w:rFonts w:ascii="Times New Roman" w:hAnsi="Times New Roman" w:cs="Times New Roman"/>
                <w:sz w:val="22"/>
                <w:szCs w:val="22"/>
              </w:rPr>
              <w:t>- non-current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1B4EB9" w14:textId="4F35FDEB" w:rsidR="008F5F4B" w:rsidRPr="00922808" w:rsidRDefault="001C7AF1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szCs w:val="22"/>
              </w:rPr>
            </w:pPr>
            <w:r w:rsidRPr="00922808">
              <w:rPr>
                <w:szCs w:val="22"/>
                <w:cs/>
              </w:rPr>
              <w:t>200</w:t>
            </w:r>
            <w:r w:rsidRPr="00922808">
              <w:rPr>
                <w:szCs w:val="22"/>
              </w:rPr>
              <w:t>,</w:t>
            </w:r>
            <w:r w:rsidRPr="00922808">
              <w:rPr>
                <w:szCs w:val="22"/>
                <w:cs/>
              </w:rPr>
              <w:t>203</w:t>
            </w:r>
          </w:p>
        </w:tc>
        <w:tc>
          <w:tcPr>
            <w:tcW w:w="270" w:type="dxa"/>
          </w:tcPr>
          <w:p w14:paraId="77A7D38A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6B4825" w14:textId="17D6E4AA" w:rsidR="008F5F4B" w:rsidRPr="008F5F4B" w:rsidRDefault="008F5F4B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F5F4B">
              <w:t>206,279</w:t>
            </w:r>
          </w:p>
        </w:tc>
        <w:tc>
          <w:tcPr>
            <w:tcW w:w="270" w:type="dxa"/>
          </w:tcPr>
          <w:p w14:paraId="3ABBACC0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DF1E96" w14:textId="0F01AC9B" w:rsidR="008F5F4B" w:rsidRPr="00922808" w:rsidRDefault="00522F68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szCs w:val="22"/>
              </w:rPr>
            </w:pPr>
            <w:r w:rsidRPr="00922808">
              <w:rPr>
                <w:szCs w:val="22"/>
                <w:cs/>
              </w:rPr>
              <w:t>200</w:t>
            </w:r>
            <w:r w:rsidRPr="00922808">
              <w:rPr>
                <w:szCs w:val="22"/>
              </w:rPr>
              <w:t>,</w:t>
            </w:r>
            <w:r w:rsidRPr="00922808">
              <w:rPr>
                <w:szCs w:val="22"/>
                <w:cs/>
              </w:rPr>
              <w:t>203</w:t>
            </w:r>
          </w:p>
        </w:tc>
        <w:tc>
          <w:tcPr>
            <w:tcW w:w="270" w:type="dxa"/>
          </w:tcPr>
          <w:p w14:paraId="26A53C5B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093D0F" w14:textId="35411EC3" w:rsidR="008F5F4B" w:rsidRPr="008F5F4B" w:rsidRDefault="008F5F4B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8F5F4B">
              <w:t>206,279</w:t>
            </w:r>
          </w:p>
        </w:tc>
      </w:tr>
      <w:tr w:rsidR="008F5F4B" w:rsidRPr="008F5F4B" w14:paraId="08934121" w14:textId="77777777" w:rsidTr="00234491">
        <w:trPr>
          <w:cantSplit/>
        </w:trPr>
        <w:tc>
          <w:tcPr>
            <w:tcW w:w="3690" w:type="dxa"/>
          </w:tcPr>
          <w:p w14:paraId="16153CBD" w14:textId="77777777" w:rsidR="008F5F4B" w:rsidRPr="008F5F4B" w:rsidRDefault="008F5F4B" w:rsidP="0073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F5F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C7D821" w14:textId="655AF783" w:rsidR="008F5F4B" w:rsidRPr="00922808" w:rsidRDefault="001C7AF1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  <w:szCs w:val="22"/>
              </w:rPr>
            </w:pPr>
            <w:r w:rsidRPr="00922808">
              <w:rPr>
                <w:b/>
                <w:bCs/>
                <w:szCs w:val="22"/>
                <w:cs/>
              </w:rPr>
              <w:t>224</w:t>
            </w:r>
            <w:r w:rsidRPr="00922808">
              <w:rPr>
                <w:b/>
                <w:bCs/>
                <w:szCs w:val="22"/>
              </w:rPr>
              <w:t>,</w:t>
            </w:r>
            <w:r w:rsidRPr="00922808">
              <w:rPr>
                <w:b/>
                <w:bCs/>
                <w:szCs w:val="22"/>
                <w:cs/>
              </w:rPr>
              <w:t>846</w:t>
            </w:r>
          </w:p>
        </w:tc>
        <w:tc>
          <w:tcPr>
            <w:tcW w:w="270" w:type="dxa"/>
          </w:tcPr>
          <w:p w14:paraId="58BB500A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FA789C" w14:textId="1C19B332" w:rsidR="008F5F4B" w:rsidRPr="00794373" w:rsidRDefault="008F5F4B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794373">
              <w:rPr>
                <w:b/>
                <w:bCs/>
              </w:rPr>
              <w:t>230,922</w:t>
            </w:r>
          </w:p>
        </w:tc>
        <w:tc>
          <w:tcPr>
            <w:tcW w:w="270" w:type="dxa"/>
          </w:tcPr>
          <w:p w14:paraId="37F1BE82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263FCB" w14:textId="4E477BEB" w:rsidR="008F5F4B" w:rsidRPr="00922808" w:rsidRDefault="00522F68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  <w:szCs w:val="22"/>
              </w:rPr>
            </w:pPr>
            <w:r w:rsidRPr="00922808">
              <w:rPr>
                <w:b/>
                <w:bCs/>
                <w:szCs w:val="22"/>
                <w:cs/>
              </w:rPr>
              <w:t>224</w:t>
            </w:r>
            <w:r w:rsidRPr="00922808">
              <w:rPr>
                <w:b/>
                <w:bCs/>
                <w:szCs w:val="22"/>
              </w:rPr>
              <w:t>,</w:t>
            </w:r>
            <w:r w:rsidRPr="00922808">
              <w:rPr>
                <w:b/>
                <w:bCs/>
                <w:szCs w:val="22"/>
                <w:cs/>
              </w:rPr>
              <w:t>846</w:t>
            </w:r>
          </w:p>
        </w:tc>
        <w:tc>
          <w:tcPr>
            <w:tcW w:w="270" w:type="dxa"/>
          </w:tcPr>
          <w:p w14:paraId="666A1BEC" w14:textId="77777777" w:rsidR="008F5F4B" w:rsidRPr="008F5F4B" w:rsidRDefault="008F5F4B" w:rsidP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BE0A06" w14:textId="7B56D46B" w:rsidR="008F5F4B" w:rsidRPr="00794373" w:rsidRDefault="008F5F4B" w:rsidP="0079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794373">
              <w:rPr>
                <w:b/>
                <w:bCs/>
              </w:rPr>
              <w:t>230,922</w:t>
            </w:r>
          </w:p>
        </w:tc>
      </w:tr>
    </w:tbl>
    <w:p w14:paraId="29B56DD0" w14:textId="30428AEC" w:rsidR="008F5F4B" w:rsidRPr="00CF1320" w:rsidRDefault="008F5F4B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18E0EA4E" w14:textId="48489933" w:rsidR="00B321CD" w:rsidRPr="00BB79F5" w:rsidRDefault="00B321CD" w:rsidP="00A40DD0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Treasury shares</w:t>
      </w:r>
    </w:p>
    <w:p w14:paraId="7F6D7E4E" w14:textId="77777777" w:rsidR="00B321CD" w:rsidRPr="00CF1320" w:rsidRDefault="00B321CD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381B4EF8" w14:textId="77777777" w:rsidR="00F13E9D" w:rsidRPr="00B321CD" w:rsidRDefault="00F13E9D" w:rsidP="00F13E9D">
      <w:pPr>
        <w:pStyle w:val="BodyText"/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B321CD">
        <w:rPr>
          <w:rFonts w:ascii="Times New Roman" w:hAnsi="Times New Roman" w:cs="Times New Roman"/>
          <w:sz w:val="22"/>
          <w:szCs w:val="22"/>
        </w:rPr>
        <w:t>At the Board of Directors’ meeting of the Company held on 15 June 2021, the Board of Directors approved the sale of 70.7 million treasury shares, representing 3.5% of issued share and paid-up capital. The specified selling period is from 1 July 2021 to 24 February 2023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321CD">
        <w:rPr>
          <w:rFonts w:ascii="Times New Roman" w:hAnsi="Times New Roman" w:cs="Times New Roman"/>
          <w:sz w:val="22"/>
          <w:szCs w:val="22"/>
        </w:rPr>
        <w:t>under the regulations of the Stock Exchange of Thailand.</w:t>
      </w:r>
    </w:p>
    <w:p w14:paraId="0AB15717" w14:textId="77777777" w:rsidR="00F13E9D" w:rsidRPr="00CF1320" w:rsidRDefault="00F13E9D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066BC69" w14:textId="6A13EC48" w:rsidR="00F13E9D" w:rsidRDefault="00F13E9D" w:rsidP="00F13E9D">
      <w:pPr>
        <w:pStyle w:val="BodyText"/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B321CD">
        <w:rPr>
          <w:rFonts w:ascii="Times New Roman" w:hAnsi="Times New Roman" w:cs="Times New Roman"/>
          <w:sz w:val="22"/>
          <w:szCs w:val="22"/>
        </w:rPr>
        <w:t xml:space="preserve">During the </w:t>
      </w:r>
      <w:r w:rsidR="00825921">
        <w:rPr>
          <w:rFonts w:ascii="Times New Roman" w:hAnsi="Times New Roman" w:cs="Times New Roman"/>
          <w:sz w:val="22"/>
          <w:szCs w:val="22"/>
        </w:rPr>
        <w:t>three</w:t>
      </w:r>
      <w:r w:rsidRPr="00B321CD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771F06">
        <w:rPr>
          <w:rFonts w:ascii="Times New Roman" w:hAnsi="Times New Roman" w:cs="Times New Roman"/>
          <w:sz w:val="22"/>
          <w:szCs w:val="22"/>
        </w:rPr>
        <w:t>31 March 2023</w:t>
      </w:r>
      <w:r w:rsidRPr="00B321CD">
        <w:rPr>
          <w:rFonts w:ascii="Times New Roman" w:hAnsi="Times New Roman" w:cs="Times New Roman"/>
          <w:sz w:val="22"/>
          <w:szCs w:val="22"/>
        </w:rPr>
        <w:t xml:space="preserve">, the Company </w:t>
      </w:r>
      <w:r>
        <w:rPr>
          <w:rFonts w:ascii="Times New Roman" w:hAnsi="Times New Roman" w:cs="Times New Roman"/>
          <w:sz w:val="22"/>
          <w:szCs w:val="22"/>
        </w:rPr>
        <w:t xml:space="preserve">has </w:t>
      </w:r>
      <w:r w:rsidRPr="00B321CD">
        <w:rPr>
          <w:rFonts w:ascii="Times New Roman" w:hAnsi="Times New Roman" w:cs="Times New Roman"/>
          <w:sz w:val="22"/>
          <w:szCs w:val="22"/>
        </w:rPr>
        <w:t xml:space="preserve">sold </w:t>
      </w:r>
      <w:r w:rsidR="0039031F">
        <w:rPr>
          <w:rFonts w:ascii="Times New Roman" w:hAnsi="Times New Roman" w:cs="Times New Roman"/>
          <w:sz w:val="22"/>
          <w:szCs w:val="22"/>
        </w:rPr>
        <w:t>51.3</w:t>
      </w:r>
      <w:r w:rsidRPr="00B321CD">
        <w:rPr>
          <w:rFonts w:ascii="Times New Roman" w:hAnsi="Times New Roman" w:cs="Times New Roman"/>
          <w:sz w:val="22"/>
          <w:szCs w:val="22"/>
        </w:rPr>
        <w:t xml:space="preserve"> million treasury shares </w:t>
      </w:r>
      <w:r>
        <w:rPr>
          <w:rFonts w:ascii="Times New Roman" w:hAnsi="Times New Roman"/>
          <w:sz w:val="22"/>
          <w:szCs w:val="28"/>
        </w:rPr>
        <w:t>in the amount of</w:t>
      </w:r>
      <w:r w:rsidRPr="00B321CD">
        <w:rPr>
          <w:rFonts w:ascii="Times New Roman" w:hAnsi="Times New Roman" w:cs="Times New Roman"/>
          <w:sz w:val="22"/>
          <w:szCs w:val="22"/>
        </w:rPr>
        <w:t xml:space="preserve"> Baht </w:t>
      </w:r>
      <w:r w:rsidR="0039031F">
        <w:rPr>
          <w:rFonts w:ascii="Times New Roman" w:hAnsi="Times New Roman" w:cs="Times New Roman"/>
          <w:sz w:val="22"/>
          <w:szCs w:val="22"/>
        </w:rPr>
        <w:t>104.0</w:t>
      </w:r>
      <w:r w:rsidRPr="00B321CD">
        <w:rPr>
          <w:rFonts w:ascii="Times New Roman" w:hAnsi="Times New Roman" w:cs="Times New Roman"/>
          <w:sz w:val="22"/>
          <w:szCs w:val="22"/>
        </w:rPr>
        <w:t xml:space="preserve"> million which the cost of the treasury shares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321CD">
        <w:rPr>
          <w:rFonts w:ascii="Times New Roman" w:hAnsi="Times New Roman" w:cs="Times New Roman"/>
          <w:sz w:val="22"/>
          <w:szCs w:val="22"/>
        </w:rPr>
        <w:t xml:space="preserve">is Baht </w:t>
      </w:r>
      <w:r w:rsidR="00593468">
        <w:rPr>
          <w:rFonts w:ascii="Times New Roman" w:hAnsi="Times New Roman" w:cs="Times New Roman"/>
          <w:sz w:val="22"/>
          <w:szCs w:val="22"/>
        </w:rPr>
        <w:t>108.7</w:t>
      </w:r>
      <w:r w:rsidRPr="00B321CD">
        <w:rPr>
          <w:rFonts w:ascii="Times New Roman" w:hAnsi="Times New Roman" w:cs="Times New Roman"/>
          <w:sz w:val="22"/>
          <w:szCs w:val="22"/>
        </w:rPr>
        <w:t xml:space="preserve"> million. </w:t>
      </w:r>
      <w:r>
        <w:rPr>
          <w:rFonts w:ascii="Times New Roman" w:hAnsi="Times New Roman" w:cs="Times New Roman"/>
          <w:sz w:val="22"/>
          <w:szCs w:val="22"/>
        </w:rPr>
        <w:br/>
      </w:r>
      <w:r w:rsidRPr="00C61892">
        <w:rPr>
          <w:rFonts w:ascii="Times New Roman" w:hAnsi="Times New Roman" w:cs="Times New Roman"/>
          <w:spacing w:val="-2"/>
          <w:sz w:val="22"/>
          <w:szCs w:val="22"/>
        </w:rPr>
        <w:t xml:space="preserve">The Company recognised </w:t>
      </w:r>
      <w:r w:rsidR="000C6C36" w:rsidRPr="00C61892">
        <w:rPr>
          <w:rFonts w:ascii="Times New Roman" w:hAnsi="Times New Roman" w:cs="Times New Roman"/>
          <w:spacing w:val="-2"/>
          <w:sz w:val="22"/>
          <w:szCs w:val="22"/>
          <w:lang w:bidi="ar-SA"/>
        </w:rPr>
        <w:t>n</w:t>
      </w:r>
      <w:r w:rsidR="000C6C36" w:rsidRPr="00C6189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et </w:t>
      </w:r>
      <w:r w:rsidR="00CD21F0" w:rsidRPr="00C6189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defi</w:t>
      </w:r>
      <w:r w:rsidR="00F92154" w:rsidRPr="00C6189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cits</w:t>
      </w:r>
      <w:r w:rsidR="000C6C36" w:rsidRPr="00C6189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on sale</w:t>
      </w:r>
      <w:r w:rsidRPr="00C6189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8223C2" w:rsidRPr="00C61892">
        <w:rPr>
          <w:rFonts w:ascii="Times New Roman" w:hAnsi="Times New Roman" w:cs="Times New Roman"/>
          <w:spacing w:val="-2"/>
          <w:sz w:val="22"/>
          <w:szCs w:val="22"/>
        </w:rPr>
        <w:t>of</w:t>
      </w:r>
      <w:r w:rsidRPr="00C61892">
        <w:rPr>
          <w:rFonts w:ascii="Times New Roman" w:hAnsi="Times New Roman" w:cs="Times New Roman"/>
          <w:spacing w:val="-2"/>
          <w:sz w:val="22"/>
          <w:szCs w:val="22"/>
        </w:rPr>
        <w:t xml:space="preserve"> treasury shares of Baht </w:t>
      </w:r>
      <w:r w:rsidR="000C6C36" w:rsidRPr="00C61892">
        <w:rPr>
          <w:rFonts w:ascii="Times New Roman" w:hAnsi="Times New Roman" w:cs="Times New Roman"/>
          <w:spacing w:val="-2"/>
          <w:sz w:val="22"/>
          <w:szCs w:val="22"/>
        </w:rPr>
        <w:t>4</w:t>
      </w:r>
      <w:r w:rsidRPr="00C61892">
        <w:rPr>
          <w:rFonts w:ascii="Times New Roman" w:hAnsi="Times New Roman" w:cs="Times New Roman"/>
          <w:spacing w:val="-2"/>
          <w:sz w:val="22"/>
          <w:szCs w:val="22"/>
        </w:rPr>
        <w:t>.</w:t>
      </w:r>
      <w:r w:rsidR="000C6C36" w:rsidRPr="00C61892">
        <w:rPr>
          <w:rFonts w:ascii="Times New Roman" w:hAnsi="Times New Roman" w:cs="Times New Roman"/>
          <w:spacing w:val="-2"/>
          <w:sz w:val="22"/>
          <w:szCs w:val="22"/>
        </w:rPr>
        <w:t>7</w:t>
      </w:r>
      <w:r w:rsidRPr="00C61892">
        <w:rPr>
          <w:rFonts w:ascii="Times New Roman" w:hAnsi="Times New Roman" w:cs="Times New Roman"/>
          <w:spacing w:val="-2"/>
          <w:sz w:val="22"/>
          <w:szCs w:val="22"/>
        </w:rPr>
        <w:t xml:space="preserve"> million</w:t>
      </w:r>
      <w:r w:rsidR="008223C2" w:rsidRPr="00C61892">
        <w:rPr>
          <w:rFonts w:ascii="Times New Roman" w:hAnsi="Times New Roman" w:cs="Times New Roman"/>
          <w:spacing w:val="-2"/>
          <w:sz w:val="22"/>
          <w:szCs w:val="22"/>
        </w:rPr>
        <w:t xml:space="preserve">, </w:t>
      </w:r>
      <w:r w:rsidR="00F92154" w:rsidRPr="00C61892">
        <w:rPr>
          <w:rFonts w:ascii="Times New Roman" w:hAnsi="Times New Roman" w:cs="Times New Roman"/>
          <w:spacing w:val="-2"/>
          <w:sz w:val="22"/>
          <w:szCs w:val="22"/>
        </w:rPr>
        <w:t xml:space="preserve">which </w:t>
      </w:r>
      <w:r w:rsidR="0095136D" w:rsidRPr="00C61892">
        <w:rPr>
          <w:rFonts w:ascii="Times New Roman" w:hAnsi="Times New Roman" w:cs="Times New Roman"/>
          <w:spacing w:val="-2"/>
          <w:sz w:val="22"/>
          <w:szCs w:val="22"/>
        </w:rPr>
        <w:t>was</w:t>
      </w:r>
      <w:r w:rsidR="00F92154" w:rsidRPr="00C61892">
        <w:rPr>
          <w:rFonts w:ascii="Times New Roman" w:hAnsi="Times New Roman" w:cs="Times New Roman"/>
          <w:spacing w:val="-2"/>
          <w:sz w:val="22"/>
          <w:szCs w:val="22"/>
        </w:rPr>
        <w:t xml:space="preserve"> setting of</w:t>
      </w:r>
      <w:r w:rsidR="00C61892" w:rsidRPr="00C61892">
        <w:rPr>
          <w:rFonts w:ascii="Times New Roman" w:hAnsi="Times New Roman" w:cs="Times New Roman"/>
          <w:spacing w:val="-2"/>
          <w:sz w:val="22"/>
          <w:szCs w:val="22"/>
        </w:rPr>
        <w:t>f</w:t>
      </w:r>
      <w:r w:rsidR="00C61892">
        <w:rPr>
          <w:rFonts w:ascii="Times New Roman" w:hAnsi="Times New Roman" w:cs="Times New Roman"/>
          <w:sz w:val="22"/>
          <w:szCs w:val="22"/>
        </w:rPr>
        <w:t xml:space="preserve"> </w:t>
      </w:r>
      <w:r w:rsidR="00F92154">
        <w:rPr>
          <w:rFonts w:ascii="Times New Roman" w:hAnsi="Times New Roman" w:cs="Times New Roman"/>
          <w:sz w:val="22"/>
          <w:szCs w:val="22"/>
        </w:rPr>
        <w:t>against</w:t>
      </w:r>
      <w:r w:rsidR="00723DE0">
        <w:rPr>
          <w:rFonts w:ascii="Times New Roman" w:hAnsi="Times New Roman" w:cs="Times New Roman"/>
          <w:sz w:val="22"/>
          <w:szCs w:val="22"/>
        </w:rPr>
        <w:t xml:space="preserve"> </w:t>
      </w:r>
      <w:r w:rsidR="008223C2">
        <w:rPr>
          <w:rFonts w:ascii="Times New Roman" w:hAnsi="Times New Roman" w:cs="Times New Roman"/>
          <w:sz w:val="22"/>
          <w:szCs w:val="22"/>
        </w:rPr>
        <w:t xml:space="preserve">share premium on </w:t>
      </w:r>
      <w:r w:rsidR="00A734A6" w:rsidRPr="00B321CD">
        <w:rPr>
          <w:rFonts w:ascii="Times New Roman" w:hAnsi="Times New Roman" w:cs="Times New Roman"/>
          <w:sz w:val="22"/>
          <w:szCs w:val="22"/>
        </w:rPr>
        <w:t>treasury shares</w:t>
      </w:r>
      <w:r w:rsidRPr="00B321CD">
        <w:rPr>
          <w:rFonts w:ascii="Times New Roman" w:hAnsi="Times New Roman" w:cs="Times New Roman"/>
          <w:sz w:val="22"/>
          <w:szCs w:val="22"/>
        </w:rPr>
        <w:t xml:space="preserve"> and transferred treasury shares</w:t>
      </w:r>
      <w:r>
        <w:rPr>
          <w:rFonts w:ascii="Times New Roman" w:hAnsi="Times New Roman" w:cs="Times New Roman"/>
          <w:sz w:val="22"/>
          <w:szCs w:val="22"/>
        </w:rPr>
        <w:t xml:space="preserve"> reserve</w:t>
      </w:r>
      <w:r w:rsidRPr="00B321CD">
        <w:rPr>
          <w:rFonts w:ascii="Times New Roman" w:hAnsi="Times New Roman" w:cs="Times New Roman"/>
          <w:sz w:val="22"/>
          <w:szCs w:val="22"/>
        </w:rPr>
        <w:t xml:space="preserve"> of Baht </w:t>
      </w:r>
      <w:r w:rsidR="00D52DC2">
        <w:rPr>
          <w:rFonts w:ascii="Times New Roman" w:hAnsi="Times New Roman" w:cs="Times New Roman"/>
          <w:sz w:val="22"/>
          <w:szCs w:val="22"/>
        </w:rPr>
        <w:t>108.7</w:t>
      </w:r>
      <w:r w:rsidRPr="00B321CD">
        <w:rPr>
          <w:rFonts w:ascii="Times New Roman" w:hAnsi="Times New Roman" w:cs="Times New Roman"/>
          <w:sz w:val="22"/>
          <w:szCs w:val="22"/>
        </w:rPr>
        <w:t xml:space="preserve"> million</w:t>
      </w:r>
      <w:r w:rsidR="00064682">
        <w:rPr>
          <w:rFonts w:ascii="Times New Roman" w:hAnsi="Times New Roman" w:cs="Times New Roman"/>
          <w:sz w:val="22"/>
          <w:szCs w:val="22"/>
        </w:rPr>
        <w:t xml:space="preserve"> </w:t>
      </w:r>
      <w:r w:rsidR="001D18A8">
        <w:rPr>
          <w:rFonts w:ascii="Times New Roman" w:hAnsi="Times New Roman" w:cs="Times New Roman"/>
          <w:sz w:val="22"/>
          <w:szCs w:val="22"/>
        </w:rPr>
        <w:t xml:space="preserve">and the remaining </w:t>
      </w:r>
      <w:r w:rsidR="00865E13">
        <w:rPr>
          <w:rFonts w:ascii="Times New Roman" w:hAnsi="Times New Roman" w:cs="Times New Roman"/>
          <w:sz w:val="22"/>
          <w:szCs w:val="22"/>
        </w:rPr>
        <w:t>share premium on treasury shares</w:t>
      </w:r>
      <w:r w:rsidRPr="00B321CD">
        <w:rPr>
          <w:rFonts w:ascii="Times New Roman" w:hAnsi="Times New Roman" w:cs="Times New Roman"/>
          <w:sz w:val="22"/>
          <w:szCs w:val="22"/>
        </w:rPr>
        <w:t xml:space="preserve"> to retained earnings.</w:t>
      </w:r>
    </w:p>
    <w:p w14:paraId="1056E4AF" w14:textId="77777777" w:rsidR="00F13E9D" w:rsidRPr="00CF1320" w:rsidRDefault="00F13E9D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AF49433" w14:textId="4DDE326F" w:rsidR="00B321CD" w:rsidRPr="00B861E4" w:rsidRDefault="00B321CD" w:rsidP="00AD4523">
      <w:pPr>
        <w:pStyle w:val="BodyText"/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</w:rPr>
        <w:sectPr w:rsidR="00B321CD" w:rsidRPr="00B861E4" w:rsidSect="00E04E39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3E666EE" w14:textId="614E722E" w:rsidR="005450D5" w:rsidRPr="009A607C" w:rsidRDefault="001F0EBE" w:rsidP="00A40DD0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="005450D5" w:rsidRPr="00587A4B">
        <w:rPr>
          <w:rFonts w:ascii="Times New Roman" w:hAnsi="Times New Roman"/>
          <w:i w:val="0"/>
          <w:iCs w:val="0"/>
          <w:sz w:val="24"/>
          <w:szCs w:val="24"/>
          <w:u w:val="none"/>
        </w:rPr>
        <w:t>egment information</w:t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and disaggregation of revenue</w:t>
      </w:r>
    </w:p>
    <w:p w14:paraId="7907A2C8" w14:textId="77777777" w:rsidR="005450D5" w:rsidRPr="00D675DD" w:rsidRDefault="005450D5" w:rsidP="004E5529">
      <w:pPr>
        <w:pStyle w:val="block"/>
        <w:spacing w:after="0" w:line="240" w:lineRule="atLeast"/>
        <w:ind w:left="0"/>
        <w:jc w:val="both"/>
        <w:rPr>
          <w:szCs w:val="22"/>
        </w:rPr>
      </w:pPr>
    </w:p>
    <w:p w14:paraId="34FCC932" w14:textId="7355D8CF" w:rsidR="00162790" w:rsidRPr="0023125F" w:rsidRDefault="00162790" w:rsidP="00316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30"/>
        <w:jc w:val="both"/>
        <w:rPr>
          <w:rFonts w:ascii="Times New Roman" w:hAnsi="Times New Roman"/>
          <w:spacing w:val="2"/>
          <w:sz w:val="22"/>
          <w:szCs w:val="22"/>
        </w:rPr>
      </w:pPr>
      <w:r w:rsidRPr="0023125F">
        <w:rPr>
          <w:rFonts w:ascii="Times New Roman" w:hAnsi="Times New Roman"/>
          <w:spacing w:val="2"/>
          <w:sz w:val="22"/>
          <w:szCs w:val="22"/>
        </w:rPr>
        <w:t xml:space="preserve">Disaggregation of revenues, results and timing of revenue recognition, based on reportable segments, </w:t>
      </w:r>
      <w:r w:rsidR="008E38DB" w:rsidRPr="0023125F">
        <w:rPr>
          <w:rFonts w:ascii="Times New Roman" w:hAnsi="Times New Roman"/>
          <w:spacing w:val="2"/>
          <w:sz w:val="22"/>
          <w:szCs w:val="22"/>
        </w:rPr>
        <w:t xml:space="preserve">for </w:t>
      </w:r>
      <w:r w:rsidR="00783318">
        <w:rPr>
          <w:rFonts w:ascii="Times New Roman" w:hAnsi="Times New Roman"/>
          <w:spacing w:val="2"/>
          <w:sz w:val="22"/>
          <w:szCs w:val="22"/>
        </w:rPr>
        <w:t xml:space="preserve">the </w:t>
      </w:r>
      <w:r w:rsidR="00865E13">
        <w:rPr>
          <w:rFonts w:ascii="Times New Roman" w:hAnsi="Times New Roman"/>
          <w:spacing w:val="2"/>
          <w:sz w:val="22"/>
          <w:szCs w:val="22"/>
        </w:rPr>
        <w:t>three</w:t>
      </w:r>
      <w:r w:rsidRPr="0023125F">
        <w:rPr>
          <w:rFonts w:ascii="Times New Roman" w:hAnsi="Times New Roman"/>
          <w:spacing w:val="2"/>
          <w:sz w:val="22"/>
          <w:szCs w:val="22"/>
        </w:rPr>
        <w:t>-month period</w:t>
      </w:r>
      <w:r w:rsidR="00F23FB9" w:rsidRPr="0023125F">
        <w:rPr>
          <w:rFonts w:ascii="Times New Roman" w:hAnsi="Times New Roman"/>
          <w:spacing w:val="2"/>
          <w:sz w:val="22"/>
          <w:szCs w:val="22"/>
        </w:rPr>
        <w:t>s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ended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 xml:space="preserve"> </w:t>
      </w:r>
      <w:r w:rsidR="00032209" w:rsidRPr="0023125F">
        <w:rPr>
          <w:rFonts w:ascii="Times New Roman" w:hAnsi="Times New Roman"/>
          <w:spacing w:val="2"/>
          <w:sz w:val="22"/>
          <w:szCs w:val="22"/>
        </w:rPr>
        <w:t>3</w:t>
      </w:r>
      <w:r w:rsidR="00865E13">
        <w:rPr>
          <w:rFonts w:ascii="Times New Roman" w:hAnsi="Times New Roman"/>
          <w:spacing w:val="2"/>
          <w:sz w:val="22"/>
          <w:szCs w:val="22"/>
        </w:rPr>
        <w:t>1</w:t>
      </w:r>
      <w:r w:rsidR="00032209" w:rsidRPr="0023125F">
        <w:rPr>
          <w:rFonts w:ascii="Times New Roman" w:hAnsi="Times New Roman"/>
          <w:spacing w:val="2"/>
          <w:sz w:val="22"/>
          <w:szCs w:val="22"/>
        </w:rPr>
        <w:t xml:space="preserve"> </w:t>
      </w:r>
      <w:r w:rsidR="00865E13">
        <w:rPr>
          <w:rFonts w:ascii="Times New Roman" w:hAnsi="Times New Roman"/>
          <w:spacing w:val="2"/>
          <w:sz w:val="22"/>
          <w:szCs w:val="22"/>
        </w:rPr>
        <w:t>Marc</w:t>
      </w:r>
      <w:r w:rsidR="00C66CB7">
        <w:rPr>
          <w:rFonts w:ascii="Times New Roman" w:hAnsi="Times New Roman"/>
          <w:spacing w:val="2"/>
          <w:sz w:val="22"/>
          <w:szCs w:val="22"/>
        </w:rPr>
        <w:t>h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 xml:space="preserve"> 202</w:t>
      </w:r>
      <w:r w:rsidR="00C66CB7">
        <w:rPr>
          <w:rFonts w:ascii="Times New Roman" w:hAnsi="Times New Roman"/>
          <w:spacing w:val="2"/>
          <w:sz w:val="22"/>
          <w:szCs w:val="22"/>
        </w:rPr>
        <w:t>3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and 20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>2</w:t>
      </w:r>
      <w:r w:rsidR="00865E13">
        <w:rPr>
          <w:rFonts w:ascii="Times New Roman" w:hAnsi="Times New Roman"/>
          <w:spacing w:val="2"/>
          <w:sz w:val="22"/>
          <w:szCs w:val="22"/>
        </w:rPr>
        <w:t>2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were as follows:</w:t>
      </w:r>
    </w:p>
    <w:p w14:paraId="60BF446D" w14:textId="12D077ED" w:rsidR="00553AF3" w:rsidRDefault="00553AF3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1443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258"/>
        <w:gridCol w:w="1172"/>
        <w:gridCol w:w="181"/>
        <w:gridCol w:w="1089"/>
        <w:gridCol w:w="184"/>
        <w:gridCol w:w="1166"/>
        <w:gridCol w:w="187"/>
        <w:gridCol w:w="1073"/>
        <w:gridCol w:w="204"/>
        <w:gridCol w:w="1211"/>
        <w:gridCol w:w="192"/>
        <w:gridCol w:w="1209"/>
        <w:gridCol w:w="243"/>
        <w:gridCol w:w="1209"/>
      </w:tblGrid>
      <w:tr w:rsidR="00771F06" w:rsidRPr="00A27B59" w14:paraId="1950DF89" w14:textId="77777777">
        <w:trPr>
          <w:cantSplit/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14:paraId="0CCC75C8" w14:textId="77777777" w:rsidR="00771F06" w:rsidRDefault="00771F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tcBorders>
              <w:top w:val="nil"/>
              <w:bottom w:val="nil"/>
            </w:tcBorders>
          </w:tcPr>
          <w:p w14:paraId="1ACF2F28" w14:textId="77777777" w:rsidR="00771F06" w:rsidRPr="00A27B59" w:rsidRDefault="00771F06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Consolidated financial statements</w:t>
            </w:r>
          </w:p>
        </w:tc>
      </w:tr>
      <w:tr w:rsidR="00771F06" w:rsidRPr="00A27B59" w14:paraId="30C0850B" w14:textId="77777777">
        <w:trPr>
          <w:cantSplit/>
          <w:tblHeader/>
        </w:trPr>
        <w:tc>
          <w:tcPr>
            <w:tcW w:w="3510" w:type="dxa"/>
            <w:vMerge w:val="restart"/>
            <w:tcBorders>
              <w:top w:val="nil"/>
              <w:bottom w:val="nil"/>
            </w:tcBorders>
          </w:tcPr>
          <w:p w14:paraId="4632C3F4" w14:textId="77777777" w:rsidR="00771F06" w:rsidRDefault="00771F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249454D0" w14:textId="77777777" w:rsidR="00771F06" w:rsidRDefault="00771F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69867BFD" w14:textId="77777777" w:rsidR="00771F06" w:rsidRPr="00A27B59" w:rsidRDefault="00771F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For the three</w:t>
            </w:r>
            <w:r w:rsidRPr="00A27B59">
              <w:rPr>
                <w:b/>
                <w:bCs/>
                <w:i/>
                <w:iCs/>
                <w:szCs w:val="22"/>
              </w:rPr>
              <w:t xml:space="preserve">-month period ended  </w:t>
            </w:r>
          </w:p>
          <w:p w14:paraId="674F7D3D" w14:textId="77777777" w:rsidR="00771F06" w:rsidRPr="00A27B59" w:rsidRDefault="00771F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  <w:r w:rsidRPr="00A27B59">
              <w:rPr>
                <w:b/>
                <w:bCs/>
                <w:i/>
                <w:iCs/>
                <w:szCs w:val="22"/>
              </w:rPr>
              <w:t xml:space="preserve">   </w:t>
            </w:r>
            <w:r>
              <w:rPr>
                <w:b/>
                <w:bCs/>
                <w:i/>
                <w:iCs/>
                <w:szCs w:val="22"/>
              </w:rPr>
              <w:t>31 March</w:t>
            </w:r>
          </w:p>
        </w:tc>
        <w:tc>
          <w:tcPr>
            <w:tcW w:w="2780" w:type="dxa"/>
            <w:gridSpan w:val="3"/>
            <w:tcBorders>
              <w:top w:val="nil"/>
              <w:bottom w:val="nil"/>
            </w:tcBorders>
          </w:tcPr>
          <w:p w14:paraId="6F846F50" w14:textId="77777777" w:rsidR="00771F06" w:rsidRDefault="00771F06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  <w:p w14:paraId="46AF4E51" w14:textId="77777777" w:rsidR="00771F06" w:rsidRPr="00A27B59" w:rsidRDefault="00771F06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4E5C55D0" w14:textId="77777777" w:rsidR="00771F06" w:rsidRPr="00A27B59" w:rsidRDefault="00771F06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39" w:type="dxa"/>
            <w:gridSpan w:val="3"/>
            <w:tcBorders>
              <w:top w:val="nil"/>
              <w:bottom w:val="nil"/>
            </w:tcBorders>
          </w:tcPr>
          <w:p w14:paraId="4754E4FA" w14:textId="77777777" w:rsidR="00771F06" w:rsidRDefault="00771F06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1EE1318D" w14:textId="77777777" w:rsidR="00771F06" w:rsidRPr="00A27B59" w:rsidRDefault="00771F06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7" w:type="dxa"/>
            <w:tcBorders>
              <w:top w:val="nil"/>
              <w:bottom w:val="nil"/>
            </w:tcBorders>
          </w:tcPr>
          <w:p w14:paraId="4036A2D3" w14:textId="77777777" w:rsidR="00771F06" w:rsidRPr="00A27B59" w:rsidRDefault="00771F06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88" w:type="dxa"/>
            <w:gridSpan w:val="3"/>
            <w:tcBorders>
              <w:top w:val="nil"/>
              <w:bottom w:val="nil"/>
            </w:tcBorders>
          </w:tcPr>
          <w:p w14:paraId="0B113FC3" w14:textId="77777777" w:rsidR="00771F06" w:rsidRPr="00A27B59" w:rsidRDefault="00771F06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2FC7DDC7" w14:textId="77777777" w:rsidR="00771F06" w:rsidRPr="00A27B59" w:rsidRDefault="00771F06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Others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2193EF24" w14:textId="77777777" w:rsidR="00771F06" w:rsidRPr="00A27B59" w:rsidRDefault="00771F06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661" w:type="dxa"/>
            <w:gridSpan w:val="3"/>
            <w:tcBorders>
              <w:top w:val="nil"/>
              <w:bottom w:val="nil"/>
            </w:tcBorders>
          </w:tcPr>
          <w:p w14:paraId="4349F55F" w14:textId="77777777" w:rsidR="00771F06" w:rsidRPr="00A27B59" w:rsidRDefault="00771F06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07570752" w14:textId="77777777" w:rsidR="00771F06" w:rsidRPr="00A27B59" w:rsidRDefault="00771F06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 xml:space="preserve">Total </w:t>
            </w:r>
          </w:p>
        </w:tc>
      </w:tr>
      <w:tr w:rsidR="00771F06" w:rsidRPr="00A27B59" w14:paraId="3500477A" w14:textId="77777777">
        <w:trPr>
          <w:cantSplit/>
          <w:tblHeader/>
        </w:trPr>
        <w:tc>
          <w:tcPr>
            <w:tcW w:w="3510" w:type="dxa"/>
            <w:vMerge/>
            <w:tcBorders>
              <w:top w:val="nil"/>
              <w:bottom w:val="nil"/>
            </w:tcBorders>
          </w:tcPr>
          <w:p w14:paraId="64BCCFEF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3A81F4F7" w14:textId="77777777" w:rsidR="00771F06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269F8C36" w14:textId="14FDF915" w:rsidR="00771F06" w:rsidRPr="00A27B59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258" w:type="dxa"/>
            <w:tcBorders>
              <w:top w:val="nil"/>
            </w:tcBorders>
          </w:tcPr>
          <w:p w14:paraId="51D2BD59" w14:textId="77777777" w:rsidR="00771F06" w:rsidRPr="00A27B59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 w14:paraId="1CB6CEFC" w14:textId="77777777" w:rsidR="00771F06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2C2F503F" w14:textId="0F48BC56" w:rsidR="00771F06" w:rsidRPr="00A27B59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181" w:type="dxa"/>
            <w:tcBorders>
              <w:top w:val="nil"/>
            </w:tcBorders>
          </w:tcPr>
          <w:p w14:paraId="2E264B4B" w14:textId="77777777" w:rsidR="00771F06" w:rsidRPr="00A27B59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50E9FB06" w14:textId="77777777" w:rsidR="00771F06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7909E56F" w14:textId="3B5002A7" w:rsidR="00771F06" w:rsidRPr="00A27B59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184" w:type="dxa"/>
            <w:tcBorders>
              <w:top w:val="nil"/>
            </w:tcBorders>
          </w:tcPr>
          <w:p w14:paraId="0BB3C777" w14:textId="77777777" w:rsidR="00771F06" w:rsidRPr="00A27B59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14:paraId="34D94828" w14:textId="77777777" w:rsidR="00771F06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3A67436" w14:textId="0EB1E3D3" w:rsidR="00771F06" w:rsidRPr="00A27B59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187" w:type="dxa"/>
            <w:tcBorders>
              <w:top w:val="nil"/>
            </w:tcBorders>
          </w:tcPr>
          <w:p w14:paraId="03C53860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right="-79"/>
              <w:jc w:val="center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14:paraId="72FB46AC" w14:textId="77777777" w:rsidR="00771F06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53E187C9" w14:textId="2CD32A7F" w:rsidR="00771F06" w:rsidRPr="00A27B59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204" w:type="dxa"/>
            <w:tcBorders>
              <w:top w:val="nil"/>
            </w:tcBorders>
          </w:tcPr>
          <w:p w14:paraId="0E230D61" w14:textId="77777777" w:rsidR="00771F06" w:rsidRPr="00A27B59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11" w:type="dxa"/>
            <w:tcBorders>
              <w:top w:val="nil"/>
            </w:tcBorders>
          </w:tcPr>
          <w:p w14:paraId="1F7979CE" w14:textId="77777777" w:rsidR="00771F06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2B3E88B9" w14:textId="1242915B" w:rsidR="00771F06" w:rsidRPr="00A27B59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192" w:type="dxa"/>
            <w:tcBorders>
              <w:top w:val="nil"/>
            </w:tcBorders>
          </w:tcPr>
          <w:p w14:paraId="190FF8A7" w14:textId="77777777" w:rsidR="00771F06" w:rsidRPr="00A27B59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7BAFD3C1" w14:textId="77777777" w:rsidR="00771F06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10DF48CC" w14:textId="235B7AAB" w:rsidR="00771F06" w:rsidRPr="00A27B59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243" w:type="dxa"/>
            <w:tcBorders>
              <w:top w:val="nil"/>
            </w:tcBorders>
          </w:tcPr>
          <w:p w14:paraId="60F87C58" w14:textId="77777777" w:rsidR="00771F06" w:rsidRPr="00A27B59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7A74AE2E" w14:textId="77777777" w:rsidR="00771F06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EE3D21B" w14:textId="694B2540" w:rsidR="00771F06" w:rsidRPr="00A27B59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</w:tr>
      <w:tr w:rsidR="00771F06" w:rsidRPr="00A27B59" w14:paraId="194BE437" w14:textId="77777777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66C2DBEC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5C7BED4F" w14:textId="77777777" w:rsidR="00771F06" w:rsidRPr="00A27B59" w:rsidRDefault="00771F06" w:rsidP="00771F06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622903">
              <w:rPr>
                <w:b w:val="0"/>
                <w:bCs/>
                <w:i/>
                <w:iCs/>
                <w:szCs w:val="22"/>
              </w:rPr>
              <w:t>(</w:t>
            </w:r>
            <w:r>
              <w:rPr>
                <w:b w:val="0"/>
                <w:bCs/>
                <w:i/>
                <w:iCs/>
                <w:szCs w:val="22"/>
              </w:rPr>
              <w:t>in thousand B</w:t>
            </w:r>
            <w:r w:rsidRPr="00622903">
              <w:rPr>
                <w:b w:val="0"/>
                <w:bCs/>
                <w:i/>
                <w:iCs/>
                <w:szCs w:val="22"/>
              </w:rPr>
              <w:t>aht)</w:t>
            </w:r>
          </w:p>
        </w:tc>
      </w:tr>
      <w:tr w:rsidR="00771F06" w:rsidRPr="00A27B59" w14:paraId="34F9837B" w14:textId="77777777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0F7ED6C5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1001ED4E" w14:textId="77777777" w:rsidR="00771F06" w:rsidRPr="00622903" w:rsidRDefault="00771F06" w:rsidP="00771F06">
            <w:pPr>
              <w:pStyle w:val="acctmergecolhdg"/>
              <w:spacing w:line="240" w:lineRule="atLeast"/>
              <w:rPr>
                <w:b w:val="0"/>
                <w:bCs/>
                <w:i/>
                <w:iCs/>
                <w:szCs w:val="22"/>
              </w:rPr>
            </w:pPr>
          </w:p>
        </w:tc>
      </w:tr>
      <w:tr w:rsidR="00771F06" w:rsidRPr="00A27B59" w14:paraId="1B3FD20E" w14:textId="77777777">
        <w:trPr>
          <w:cantSplit/>
        </w:trPr>
        <w:tc>
          <w:tcPr>
            <w:tcW w:w="3510" w:type="dxa"/>
          </w:tcPr>
          <w:p w14:paraId="6335DDB9" w14:textId="77777777" w:rsidR="00771F06" w:rsidRPr="00EA5D65" w:rsidRDefault="00771F06" w:rsidP="00771F06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5D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External revenue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487EC75" w14:textId="3F2E2BCA" w:rsidR="00771F06" w:rsidRPr="00EA5D65" w:rsidRDefault="007912E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25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746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0D870DB6" w14:textId="77777777" w:rsidR="00771F06" w:rsidRPr="00EA5D65" w:rsidRDefault="00771F06" w:rsidP="00771F06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1125C45B" w14:textId="00A6506B" w:rsidR="00771F06" w:rsidRPr="00EA5D6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D017A">
              <w:rPr>
                <w:b/>
                <w:bCs/>
                <w:szCs w:val="22"/>
              </w:rPr>
              <w:t>-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70EA843D" w14:textId="77777777" w:rsidR="00771F06" w:rsidRPr="00EA5D6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6FE0064D" w14:textId="331EA4A2" w:rsidR="00771F06" w:rsidRPr="00EA5D65" w:rsidRDefault="00F94BEC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175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987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005EB8C7" w14:textId="77777777" w:rsidR="00771F06" w:rsidRPr="00EA5D65" w:rsidRDefault="00771F06" w:rsidP="00771F06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4CE3670F" w14:textId="49743CDA" w:rsidR="00771F06" w:rsidRPr="00EA5D65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17D0">
              <w:rPr>
                <w:b/>
                <w:bCs/>
                <w:szCs w:val="22"/>
              </w:rPr>
              <w:t>179,503</w:t>
            </w: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4AF59034" w14:textId="77777777" w:rsidR="00771F06" w:rsidRPr="00EA5D6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49A9F661" w14:textId="283989D4" w:rsidR="00771F06" w:rsidRPr="00EA5D65" w:rsidRDefault="00420FFE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9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439</w:t>
            </w: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185DB8C3" w14:textId="77777777" w:rsidR="00771F06" w:rsidRPr="00EA5D65" w:rsidRDefault="00771F06" w:rsidP="00771F06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5E85DC4B" w14:textId="623FEC4D" w:rsidR="00771F06" w:rsidRPr="00EA5D6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17D0">
              <w:rPr>
                <w:b/>
                <w:bCs/>
                <w:szCs w:val="22"/>
              </w:rPr>
              <w:t>8,408</w:t>
            </w:r>
          </w:p>
        </w:tc>
        <w:tc>
          <w:tcPr>
            <w:tcW w:w="192" w:type="dxa"/>
            <w:tcBorders>
              <w:bottom w:val="nil"/>
            </w:tcBorders>
          </w:tcPr>
          <w:p w14:paraId="5060FFB6" w14:textId="77777777" w:rsidR="00771F06" w:rsidRPr="00EA5D6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343EDA7C" w14:textId="7C5E7EA2" w:rsidR="00771F06" w:rsidRPr="00EA5D65" w:rsidRDefault="00C95F22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211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172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6A509A11" w14:textId="77777777" w:rsidR="00771F06" w:rsidRPr="00EA5D65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313361E8" w14:textId="4A983B89" w:rsidR="00771F06" w:rsidRPr="00EA5D6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17D0">
              <w:rPr>
                <w:b/>
                <w:bCs/>
                <w:szCs w:val="22"/>
              </w:rPr>
              <w:t>187,911</w:t>
            </w:r>
          </w:p>
        </w:tc>
      </w:tr>
      <w:tr w:rsidR="00771F06" w:rsidRPr="00A27B59" w14:paraId="180CF8BE" w14:textId="77777777">
        <w:trPr>
          <w:cantSplit/>
        </w:trPr>
        <w:tc>
          <w:tcPr>
            <w:tcW w:w="3510" w:type="dxa"/>
          </w:tcPr>
          <w:p w14:paraId="7A6A3594" w14:textId="77777777" w:rsidR="00771F06" w:rsidRPr="00A27B59" w:rsidRDefault="00771F06" w:rsidP="00771F06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7B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 revenue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966E71" w14:textId="5EA4CE78" w:rsidR="00771F06" w:rsidRPr="00A27B59" w:rsidRDefault="007912E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25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746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4117D2AC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F9E05C" w14:textId="33F1E5B0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90"/>
              <w:rPr>
                <w:b/>
                <w:bCs/>
                <w:szCs w:val="22"/>
              </w:rPr>
            </w:pPr>
            <w:r w:rsidRPr="001B17D0">
              <w:rPr>
                <w:b/>
                <w:bCs/>
                <w:szCs w:val="22"/>
              </w:rPr>
              <w:t>-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1220F507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64CB96" w14:textId="38424442" w:rsidR="00771F06" w:rsidRPr="00A27B59" w:rsidRDefault="00F94BEC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175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987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56E2FC41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F41D62" w14:textId="0000D41F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17D0">
              <w:rPr>
                <w:b/>
                <w:bCs/>
                <w:szCs w:val="22"/>
              </w:rPr>
              <w:t>179,503</w:t>
            </w: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1C18154A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F585CE" w14:textId="072301C7" w:rsidR="00771F06" w:rsidRPr="007F65DE" w:rsidRDefault="00C37801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  <w:lang w:val="en-US" w:bidi="th-TH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36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113</w:t>
            </w: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001B2C72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84C784" w14:textId="7AFB222C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szCs w:val="22"/>
                <w:lang w:val="en-US" w:bidi="th-TH"/>
              </w:rPr>
              <w:t>36,100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59E6CBF9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2C0074" w14:textId="7416EC89" w:rsidR="00771F06" w:rsidRPr="007F65DE" w:rsidRDefault="007F65DE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  <w:lang w:val="en-US" w:bidi="th-TH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237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846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611A1251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3DA5C3" w14:textId="66D38A6B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szCs w:val="22"/>
                <w:lang w:val="en-US" w:bidi="th-TH"/>
              </w:rPr>
              <w:t>215,603</w:t>
            </w:r>
          </w:p>
        </w:tc>
      </w:tr>
      <w:tr w:rsidR="00771F06" w:rsidRPr="008342D5" w14:paraId="380B8268" w14:textId="77777777">
        <w:trPr>
          <w:cantSplit/>
        </w:trPr>
        <w:tc>
          <w:tcPr>
            <w:tcW w:w="3510" w:type="dxa"/>
          </w:tcPr>
          <w:p w14:paraId="44AF4EC4" w14:textId="77777777" w:rsidR="00771F06" w:rsidRPr="00A27B59" w:rsidRDefault="00771F06" w:rsidP="00771F06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6D8275" w14:textId="77777777" w:rsidR="00771F06" w:rsidRPr="00A27B59" w:rsidRDefault="00771F06" w:rsidP="00771F06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  <w:r w:rsidRPr="008342D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egment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results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328065" w14:textId="34DA5600" w:rsidR="00771F06" w:rsidRPr="008342D5" w:rsidRDefault="000F729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17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846</w:t>
            </w: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54747DE1" w14:textId="77777777" w:rsidR="00771F06" w:rsidRPr="008342D5" w:rsidRDefault="00771F06" w:rsidP="00771F06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0DFCC1" w14:textId="030DEADB" w:rsidR="00771F06" w:rsidRPr="008342D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17D0">
              <w:rPr>
                <w:b/>
                <w:bCs/>
                <w:szCs w:val="22"/>
              </w:rPr>
              <w:t>-</w:t>
            </w:r>
          </w:p>
        </w:tc>
        <w:tc>
          <w:tcPr>
            <w:tcW w:w="181" w:type="dxa"/>
            <w:tcBorders>
              <w:top w:val="nil"/>
            </w:tcBorders>
            <w:vAlign w:val="bottom"/>
          </w:tcPr>
          <w:p w14:paraId="77A62DAF" w14:textId="77777777" w:rsidR="00771F06" w:rsidRPr="008342D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338DE8" w14:textId="230E84DA" w:rsidR="00771F06" w:rsidRPr="008342D5" w:rsidRDefault="00C32D28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92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995</w:t>
            </w:r>
          </w:p>
        </w:tc>
        <w:tc>
          <w:tcPr>
            <w:tcW w:w="184" w:type="dxa"/>
            <w:tcBorders>
              <w:top w:val="nil"/>
            </w:tcBorders>
            <w:vAlign w:val="bottom"/>
          </w:tcPr>
          <w:p w14:paraId="7DD7D684" w14:textId="77777777" w:rsidR="00771F06" w:rsidRPr="008342D5" w:rsidRDefault="00771F06" w:rsidP="00771F06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4D92F7" w14:textId="4E06A0F1" w:rsidR="00771F06" w:rsidRPr="008342D5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93,980</w:t>
            </w:r>
          </w:p>
        </w:tc>
        <w:tc>
          <w:tcPr>
            <w:tcW w:w="187" w:type="dxa"/>
            <w:tcBorders>
              <w:top w:val="nil"/>
            </w:tcBorders>
            <w:vAlign w:val="bottom"/>
          </w:tcPr>
          <w:p w14:paraId="270C083D" w14:textId="77777777" w:rsidR="00771F06" w:rsidRPr="008342D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A4E554" w14:textId="7547CC94" w:rsidR="00771F06" w:rsidRPr="008342D5" w:rsidRDefault="00DD4A93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color w:val="000000"/>
                <w:szCs w:val="22"/>
              </w:rPr>
              <w:t>-</w:t>
            </w:r>
          </w:p>
        </w:tc>
        <w:tc>
          <w:tcPr>
            <w:tcW w:w="204" w:type="dxa"/>
            <w:tcBorders>
              <w:top w:val="nil"/>
            </w:tcBorders>
          </w:tcPr>
          <w:p w14:paraId="37FE80D6" w14:textId="77777777" w:rsidR="00771F06" w:rsidRPr="008342D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A169DC" w14:textId="2CBCA7C6" w:rsidR="00771F06" w:rsidRPr="008342D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192" w:type="dxa"/>
            <w:tcBorders>
              <w:top w:val="nil"/>
            </w:tcBorders>
          </w:tcPr>
          <w:p w14:paraId="0066E7C8" w14:textId="77777777" w:rsidR="00771F06" w:rsidRPr="008342D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06D68261" w14:textId="5B364D43" w:rsidR="00771F06" w:rsidRPr="008342D5" w:rsidRDefault="004D48BF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8E0204">
              <w:rPr>
                <w:b/>
                <w:bCs/>
                <w:color w:val="000000"/>
                <w:szCs w:val="22"/>
                <w:cs/>
              </w:rPr>
              <w:t>110</w:t>
            </w:r>
            <w:r w:rsidRPr="008E0204">
              <w:rPr>
                <w:b/>
                <w:bCs/>
                <w:color w:val="000000"/>
                <w:szCs w:val="22"/>
              </w:rPr>
              <w:t>,</w:t>
            </w:r>
            <w:r w:rsidRPr="008E0204">
              <w:rPr>
                <w:b/>
                <w:bCs/>
                <w:color w:val="000000"/>
                <w:szCs w:val="22"/>
                <w:cs/>
              </w:rPr>
              <w:t>841</w:t>
            </w:r>
          </w:p>
        </w:tc>
        <w:tc>
          <w:tcPr>
            <w:tcW w:w="243" w:type="dxa"/>
            <w:tcBorders>
              <w:top w:val="nil"/>
            </w:tcBorders>
            <w:vAlign w:val="bottom"/>
          </w:tcPr>
          <w:p w14:paraId="6E5488D8" w14:textId="77777777" w:rsidR="00771F06" w:rsidRPr="008342D5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3C12CB3C" w14:textId="1DD52429" w:rsidR="00771F06" w:rsidRPr="008342D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93,980</w:t>
            </w:r>
          </w:p>
        </w:tc>
      </w:tr>
      <w:tr w:rsidR="00771F06" w:rsidRPr="00A005EE" w14:paraId="5A8071AE" w14:textId="77777777">
        <w:trPr>
          <w:cantSplit/>
        </w:trPr>
        <w:tc>
          <w:tcPr>
            <w:tcW w:w="3510" w:type="dxa"/>
          </w:tcPr>
          <w:p w14:paraId="2C969FCE" w14:textId="77777777" w:rsidR="00771F06" w:rsidRPr="00A27B59" w:rsidRDefault="00771F06" w:rsidP="00771F06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Unallocated expenses</w:t>
            </w:r>
          </w:p>
        </w:tc>
        <w:tc>
          <w:tcPr>
            <w:tcW w:w="1350" w:type="dxa"/>
            <w:vAlign w:val="bottom"/>
          </w:tcPr>
          <w:p w14:paraId="297D7B60" w14:textId="77777777" w:rsidR="00771F06" w:rsidRPr="007D41B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4DF2EE09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7BA2B924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2CA58D2B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66258475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4857748A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E1EAB85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59A701E7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7700ED08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79923E3E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7A6AD7EA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6FEA34E6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06FC565E" w14:textId="6461F3AE" w:rsidR="00771F06" w:rsidRPr="00A005EE" w:rsidRDefault="00170112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8E0204">
              <w:rPr>
                <w:color w:val="000000"/>
                <w:szCs w:val="22"/>
                <w:cs/>
              </w:rPr>
              <w:t>(19</w:t>
            </w:r>
            <w:r w:rsidRPr="008E0204">
              <w:rPr>
                <w:color w:val="000000"/>
                <w:szCs w:val="22"/>
              </w:rPr>
              <w:t>,</w:t>
            </w:r>
            <w:r w:rsidRPr="008E0204">
              <w:rPr>
                <w:color w:val="000000"/>
                <w:szCs w:val="22"/>
                <w:cs/>
              </w:rPr>
              <w:t>810)</w:t>
            </w:r>
          </w:p>
        </w:tc>
        <w:tc>
          <w:tcPr>
            <w:tcW w:w="243" w:type="dxa"/>
            <w:vAlign w:val="bottom"/>
          </w:tcPr>
          <w:p w14:paraId="1989FC8A" w14:textId="77777777" w:rsidR="00771F06" w:rsidRPr="00A005EE" w:rsidRDefault="00771F06" w:rsidP="00771F06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5DA9E9F0" w14:textId="64ADFF1E" w:rsidR="00771F06" w:rsidRPr="00A005EE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(11,916)</w:t>
            </w:r>
          </w:p>
        </w:tc>
      </w:tr>
      <w:tr w:rsidR="00771F06" w:rsidRPr="00A005EE" w14:paraId="1B7613B8" w14:textId="77777777">
        <w:trPr>
          <w:cantSplit/>
        </w:trPr>
        <w:tc>
          <w:tcPr>
            <w:tcW w:w="3510" w:type="dxa"/>
          </w:tcPr>
          <w:p w14:paraId="0C9603B8" w14:textId="77777777" w:rsidR="00771F06" w:rsidRDefault="00771F06" w:rsidP="00771F06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503FC6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hare of profit (loss) of joint ventures </w:t>
            </w:r>
          </w:p>
        </w:tc>
        <w:tc>
          <w:tcPr>
            <w:tcW w:w="1350" w:type="dxa"/>
            <w:vAlign w:val="bottom"/>
          </w:tcPr>
          <w:p w14:paraId="721965B5" w14:textId="77777777" w:rsidR="00771F06" w:rsidRPr="007D41B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535FD5FA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1EA0B02A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1592F4A8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41C089C1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27177D9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60F854B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3C795055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150BAEAA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7C3864CE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1A8023C1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40E872C3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0877FE7" w14:textId="77777777" w:rsidR="00771F06" w:rsidRPr="00A005EE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9428B52" w14:textId="77777777" w:rsidR="00771F06" w:rsidRPr="00A005EE" w:rsidRDefault="00771F06" w:rsidP="00771F06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68E7B0CA" w14:textId="77777777" w:rsidR="00771F06" w:rsidRPr="00A005EE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  <w:tr w:rsidR="00771F06" w:rsidRPr="00503FC6" w14:paraId="2D247395" w14:textId="77777777">
        <w:trPr>
          <w:cantSplit/>
        </w:trPr>
        <w:tc>
          <w:tcPr>
            <w:tcW w:w="3510" w:type="dxa"/>
          </w:tcPr>
          <w:p w14:paraId="1BDF479F" w14:textId="77777777" w:rsidR="00771F06" w:rsidRPr="00A27B59" w:rsidRDefault="00771F06" w:rsidP="00771F06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accounted for using equity method</w:t>
            </w:r>
          </w:p>
        </w:tc>
        <w:tc>
          <w:tcPr>
            <w:tcW w:w="1350" w:type="dxa"/>
            <w:vAlign w:val="bottom"/>
          </w:tcPr>
          <w:p w14:paraId="5FCB6711" w14:textId="77777777" w:rsidR="00771F06" w:rsidRPr="007D41B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193DDBE2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7529255F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468B9729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7432DE3A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5E844B35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14461F13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6122E82D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1332031B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00ADE6D9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2A7DC39D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35C61B07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0C07BB58" w14:textId="136C92E5" w:rsidR="00771F06" w:rsidRDefault="000F2D50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8E0204">
              <w:rPr>
                <w:color w:val="000000"/>
                <w:szCs w:val="22"/>
                <w:cs/>
              </w:rPr>
              <w:t>3</w:t>
            </w:r>
            <w:r w:rsidRPr="008E0204">
              <w:rPr>
                <w:color w:val="000000"/>
                <w:szCs w:val="22"/>
              </w:rPr>
              <w:t>,</w:t>
            </w:r>
            <w:r w:rsidRPr="008E0204">
              <w:rPr>
                <w:color w:val="000000"/>
                <w:szCs w:val="22"/>
                <w:cs/>
              </w:rPr>
              <w:t>379</w:t>
            </w:r>
          </w:p>
        </w:tc>
        <w:tc>
          <w:tcPr>
            <w:tcW w:w="243" w:type="dxa"/>
            <w:vAlign w:val="bottom"/>
          </w:tcPr>
          <w:p w14:paraId="1FAAC808" w14:textId="77777777" w:rsidR="00771F06" w:rsidRPr="00503FC6" w:rsidRDefault="00771F06" w:rsidP="00771F06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75C8A30F" w14:textId="47A564FA" w:rsidR="00771F06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(19,143)</w:t>
            </w:r>
          </w:p>
        </w:tc>
      </w:tr>
      <w:tr w:rsidR="00771F06" w:rsidRPr="00503FC6" w14:paraId="15FC2319" w14:textId="77777777">
        <w:trPr>
          <w:cantSplit/>
        </w:trPr>
        <w:tc>
          <w:tcPr>
            <w:tcW w:w="3510" w:type="dxa"/>
          </w:tcPr>
          <w:p w14:paraId="6A72DBCA" w14:textId="77777777" w:rsidR="00771F06" w:rsidRPr="00A27B59" w:rsidRDefault="00771F06" w:rsidP="00771F06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Income tax expense</w:t>
            </w:r>
          </w:p>
        </w:tc>
        <w:tc>
          <w:tcPr>
            <w:tcW w:w="1350" w:type="dxa"/>
            <w:vAlign w:val="bottom"/>
          </w:tcPr>
          <w:p w14:paraId="5366CB38" w14:textId="77777777" w:rsidR="00771F06" w:rsidRPr="007D41B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298F0055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E0C8050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70A3692E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48070E1C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51B52083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CAD215A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08E5326B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5BCBF99A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3B3374C5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40136BA7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4415C773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12916231" w14:textId="474C1509" w:rsidR="00771F06" w:rsidRPr="00503FC6" w:rsidRDefault="000F2D50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8E0204">
              <w:rPr>
                <w:color w:val="000000"/>
                <w:szCs w:val="22"/>
                <w:cs/>
              </w:rPr>
              <w:t>(18</w:t>
            </w:r>
            <w:r w:rsidRPr="008E0204">
              <w:rPr>
                <w:color w:val="000000"/>
                <w:szCs w:val="22"/>
              </w:rPr>
              <w:t>,</w:t>
            </w:r>
            <w:r w:rsidRPr="008E0204">
              <w:rPr>
                <w:color w:val="000000"/>
                <w:szCs w:val="22"/>
                <w:cs/>
              </w:rPr>
              <w:t>517)</w:t>
            </w:r>
          </w:p>
        </w:tc>
        <w:tc>
          <w:tcPr>
            <w:tcW w:w="243" w:type="dxa"/>
            <w:vAlign w:val="bottom"/>
          </w:tcPr>
          <w:p w14:paraId="6E70BC5A" w14:textId="77777777" w:rsidR="00771F06" w:rsidRPr="00503FC6" w:rsidRDefault="00771F06" w:rsidP="00771F06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5F6BEA1" w14:textId="6C5BABCD" w:rsidR="00771F06" w:rsidRPr="00503FC6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(15,621)</w:t>
            </w:r>
          </w:p>
        </w:tc>
      </w:tr>
      <w:tr w:rsidR="00771F06" w:rsidRPr="00503FC6" w14:paraId="549CB85B" w14:textId="77777777">
        <w:trPr>
          <w:cantSplit/>
        </w:trPr>
        <w:tc>
          <w:tcPr>
            <w:tcW w:w="3510" w:type="dxa"/>
          </w:tcPr>
          <w:p w14:paraId="04DB2C42" w14:textId="77777777" w:rsidR="00771F06" w:rsidRPr="00503FC6" w:rsidRDefault="00771F06" w:rsidP="00771F06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3FC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Profit for the period</w:t>
            </w:r>
          </w:p>
        </w:tc>
        <w:tc>
          <w:tcPr>
            <w:tcW w:w="1350" w:type="dxa"/>
            <w:vAlign w:val="bottom"/>
          </w:tcPr>
          <w:p w14:paraId="673D9FF7" w14:textId="77777777" w:rsidR="00771F06" w:rsidRPr="007D41B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422EA537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12850AB2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14F80EBB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0B59DB07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1344CC6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1E72085F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17B7E015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041C489E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4C1A97B6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333AF171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74D4B19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6F01F" w14:textId="4CCFDCCD" w:rsidR="00771F06" w:rsidRPr="00503FC6" w:rsidRDefault="000F2D50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8E0204">
              <w:rPr>
                <w:b/>
                <w:bCs/>
                <w:color w:val="000000"/>
                <w:szCs w:val="22"/>
                <w:cs/>
              </w:rPr>
              <w:t>75</w:t>
            </w:r>
            <w:r w:rsidRPr="008E0204">
              <w:rPr>
                <w:b/>
                <w:bCs/>
                <w:color w:val="000000"/>
                <w:szCs w:val="22"/>
              </w:rPr>
              <w:t>,</w:t>
            </w:r>
            <w:r w:rsidRPr="008E0204">
              <w:rPr>
                <w:b/>
                <w:bCs/>
                <w:color w:val="000000"/>
                <w:szCs w:val="22"/>
                <w:cs/>
              </w:rPr>
              <w:t>893</w:t>
            </w:r>
          </w:p>
        </w:tc>
        <w:tc>
          <w:tcPr>
            <w:tcW w:w="243" w:type="dxa"/>
            <w:vAlign w:val="bottom"/>
          </w:tcPr>
          <w:p w14:paraId="1B76C0C9" w14:textId="77777777" w:rsidR="00771F06" w:rsidRPr="00503FC6" w:rsidRDefault="00771F06" w:rsidP="00771F06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EABAC" w14:textId="4901CE1A" w:rsidR="00771F06" w:rsidRPr="00503FC6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47,300</w:t>
            </w:r>
          </w:p>
        </w:tc>
      </w:tr>
      <w:tr w:rsidR="00771F06" w:rsidRPr="00503FC6" w14:paraId="402491E6" w14:textId="77777777">
        <w:trPr>
          <w:cantSplit/>
        </w:trPr>
        <w:tc>
          <w:tcPr>
            <w:tcW w:w="3510" w:type="dxa"/>
          </w:tcPr>
          <w:p w14:paraId="1B5950DB" w14:textId="77777777" w:rsidR="00771F06" w:rsidRPr="00503FC6" w:rsidRDefault="00771F06" w:rsidP="00771F06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C7F9436" w14:textId="77777777" w:rsidR="00771F06" w:rsidRPr="007D41B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5565AD5D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8B8A925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1F3DBA8C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1E2A58FD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59A4AA5D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1D28A46E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3B38BFFE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0B2A3750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6D98A8D7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14922377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45673A50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2434DDBD" w14:textId="77777777" w:rsidR="00771F06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B2B6ADD" w14:textId="77777777" w:rsidR="00771F06" w:rsidRPr="00503FC6" w:rsidRDefault="00771F06" w:rsidP="00771F06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6BAF5389" w14:textId="77777777" w:rsidR="00771F06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</w:tr>
      <w:tr w:rsidR="00771F06" w:rsidRPr="00503FC6" w14:paraId="6D451949" w14:textId="77777777">
        <w:trPr>
          <w:cantSplit/>
        </w:trPr>
        <w:tc>
          <w:tcPr>
            <w:tcW w:w="3510" w:type="dxa"/>
          </w:tcPr>
          <w:p w14:paraId="55FE0A62" w14:textId="77777777" w:rsidR="00771F06" w:rsidRPr="00503FC6" w:rsidRDefault="00771F06" w:rsidP="00771F06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Timing of revenue recognition</w:t>
            </w:r>
          </w:p>
        </w:tc>
        <w:tc>
          <w:tcPr>
            <w:tcW w:w="1350" w:type="dxa"/>
            <w:vAlign w:val="bottom"/>
          </w:tcPr>
          <w:p w14:paraId="0DE125AD" w14:textId="77777777" w:rsidR="00771F06" w:rsidRPr="007D41B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116F09AF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BD33C03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21B23D32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4DE2759D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3C6E8B2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00D9B448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3AE5E9CD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2147276E" w14:textId="77777777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41C0709E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0EAD2615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239AAE73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00233BD0" w14:textId="77777777" w:rsidR="00771F06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2BA395B" w14:textId="77777777" w:rsidR="00771F06" w:rsidRPr="00503FC6" w:rsidRDefault="00771F06" w:rsidP="00771F06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1D374B01" w14:textId="77777777" w:rsidR="00771F06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</w:tr>
      <w:tr w:rsidR="00771F06" w:rsidRPr="00503FC6" w14:paraId="59C6D3CF" w14:textId="77777777">
        <w:trPr>
          <w:cantSplit/>
        </w:trPr>
        <w:tc>
          <w:tcPr>
            <w:tcW w:w="3510" w:type="dxa"/>
          </w:tcPr>
          <w:p w14:paraId="0EE80101" w14:textId="77777777" w:rsidR="00771F06" w:rsidRPr="00F010AD" w:rsidRDefault="00771F06" w:rsidP="00771F06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F010AD">
              <w:rPr>
                <w:rFonts w:ascii="Times New Roman" w:hAnsi="Times New Roman" w:cs="Times New Roman"/>
                <w:sz w:val="22"/>
                <w:szCs w:val="22"/>
              </w:rPr>
              <w:t>At a point in time</w:t>
            </w:r>
          </w:p>
        </w:tc>
        <w:tc>
          <w:tcPr>
            <w:tcW w:w="1350" w:type="dxa"/>
            <w:vAlign w:val="bottom"/>
          </w:tcPr>
          <w:p w14:paraId="757B4406" w14:textId="4F474CFC" w:rsidR="00771F06" w:rsidRPr="00172CED" w:rsidRDefault="005B3575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szCs w:val="22"/>
              </w:rPr>
            </w:pPr>
            <w:r w:rsidRPr="005B3575">
              <w:rPr>
                <w:color w:val="000000"/>
                <w:szCs w:val="22"/>
                <w:cs/>
              </w:rPr>
              <w:t>25</w:t>
            </w:r>
            <w:r w:rsidRPr="005B3575">
              <w:rPr>
                <w:color w:val="000000"/>
                <w:szCs w:val="22"/>
              </w:rPr>
              <w:t>,</w:t>
            </w:r>
            <w:r w:rsidRPr="005B3575">
              <w:rPr>
                <w:color w:val="000000"/>
                <w:szCs w:val="22"/>
                <w:cs/>
              </w:rPr>
              <w:t>746</w:t>
            </w:r>
          </w:p>
        </w:tc>
        <w:tc>
          <w:tcPr>
            <w:tcW w:w="258" w:type="dxa"/>
            <w:vAlign w:val="bottom"/>
          </w:tcPr>
          <w:p w14:paraId="14ED9105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78E12396" w14:textId="7D15A0AD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1" w:type="dxa"/>
            <w:vAlign w:val="bottom"/>
          </w:tcPr>
          <w:p w14:paraId="701F293A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767D7A19" w14:textId="7590534E" w:rsidR="00771F06" w:rsidRPr="00A27B59" w:rsidRDefault="005B3575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  <w:r w:rsidRPr="005B3575">
              <w:rPr>
                <w:color w:val="000000"/>
                <w:szCs w:val="22"/>
                <w:cs/>
              </w:rPr>
              <w:t>-</w:t>
            </w:r>
          </w:p>
        </w:tc>
        <w:tc>
          <w:tcPr>
            <w:tcW w:w="184" w:type="dxa"/>
            <w:vAlign w:val="bottom"/>
          </w:tcPr>
          <w:p w14:paraId="46C1FDCE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1B3290E5" w14:textId="4B21E3A0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7" w:type="dxa"/>
            <w:vAlign w:val="bottom"/>
          </w:tcPr>
          <w:p w14:paraId="7DED587C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15688F33" w14:textId="25C16436" w:rsidR="00771F06" w:rsidRPr="00A27B59" w:rsidRDefault="005B3575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  <w:r w:rsidRPr="005B3575">
              <w:rPr>
                <w:color w:val="000000"/>
                <w:szCs w:val="22"/>
                <w:cs/>
              </w:rPr>
              <w:t>-</w:t>
            </w:r>
          </w:p>
        </w:tc>
        <w:tc>
          <w:tcPr>
            <w:tcW w:w="204" w:type="dxa"/>
            <w:vAlign w:val="bottom"/>
          </w:tcPr>
          <w:p w14:paraId="674A5EA2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2B1D5527" w14:textId="462A10C0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92" w:type="dxa"/>
          </w:tcPr>
          <w:p w14:paraId="1F588D04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23268FBF" w14:textId="56836B4A" w:rsidR="00771F06" w:rsidRPr="00A27B59" w:rsidRDefault="005B3575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5B3575">
              <w:rPr>
                <w:color w:val="000000"/>
                <w:szCs w:val="22"/>
                <w:cs/>
              </w:rPr>
              <w:t>25</w:t>
            </w:r>
            <w:r w:rsidRPr="005B3575">
              <w:rPr>
                <w:color w:val="000000"/>
                <w:szCs w:val="22"/>
              </w:rPr>
              <w:t>,</w:t>
            </w:r>
            <w:r w:rsidRPr="005B3575">
              <w:rPr>
                <w:color w:val="000000"/>
                <w:szCs w:val="22"/>
                <w:cs/>
              </w:rPr>
              <w:t>746</w:t>
            </w:r>
          </w:p>
        </w:tc>
        <w:tc>
          <w:tcPr>
            <w:tcW w:w="243" w:type="dxa"/>
            <w:vAlign w:val="bottom"/>
          </w:tcPr>
          <w:p w14:paraId="19655C32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608E9A6B" w14:textId="44C8D18C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771F06" w:rsidRPr="00503FC6" w14:paraId="07FA924F" w14:textId="77777777">
        <w:trPr>
          <w:cantSplit/>
        </w:trPr>
        <w:tc>
          <w:tcPr>
            <w:tcW w:w="3510" w:type="dxa"/>
          </w:tcPr>
          <w:p w14:paraId="3BB89D57" w14:textId="77777777" w:rsidR="00771F06" w:rsidRPr="00F010AD" w:rsidRDefault="00771F06" w:rsidP="00771F06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Over time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78F716" w14:textId="7D6132A4" w:rsidR="00771F06" w:rsidRPr="00172CED" w:rsidRDefault="005B3575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szCs w:val="22"/>
              </w:rPr>
            </w:pPr>
            <w:r w:rsidRPr="005B3575">
              <w:rPr>
                <w:color w:val="000000"/>
                <w:szCs w:val="22"/>
                <w:cs/>
              </w:rPr>
              <w:t>-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1FABD0B9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D7318DC" w14:textId="49A15E51" w:rsidR="00771F06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638D669E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2A6AC2A" w14:textId="3CD8BB24" w:rsidR="00771F06" w:rsidRDefault="005B3575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  <w:r w:rsidRPr="005B3575">
              <w:rPr>
                <w:color w:val="000000"/>
                <w:szCs w:val="22"/>
                <w:cs/>
              </w:rPr>
              <w:t>175</w:t>
            </w:r>
            <w:r w:rsidRPr="005B3575">
              <w:rPr>
                <w:color w:val="000000"/>
                <w:szCs w:val="22"/>
              </w:rPr>
              <w:t>,</w:t>
            </w:r>
            <w:r w:rsidRPr="005B3575">
              <w:rPr>
                <w:color w:val="000000"/>
                <w:szCs w:val="22"/>
                <w:cs/>
              </w:rPr>
              <w:t>987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0F27AF43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007B5551" w14:textId="4DC63B06" w:rsidR="00771F06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179,503</w:t>
            </w: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1684ABD7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7AC11F69" w14:textId="072E3055" w:rsidR="00771F06" w:rsidRDefault="005B3575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  <w:r w:rsidRPr="005B3575">
              <w:rPr>
                <w:color w:val="000000"/>
                <w:szCs w:val="22"/>
                <w:cs/>
              </w:rPr>
              <w:t>9</w:t>
            </w:r>
            <w:r w:rsidRPr="005B3575">
              <w:rPr>
                <w:color w:val="000000"/>
                <w:szCs w:val="22"/>
              </w:rPr>
              <w:t>,</w:t>
            </w:r>
            <w:r w:rsidRPr="005B3575">
              <w:rPr>
                <w:color w:val="000000"/>
                <w:szCs w:val="22"/>
                <w:cs/>
              </w:rPr>
              <w:t>439</w:t>
            </w: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5DDEEF59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4C9116A7" w14:textId="3E67865C" w:rsidR="00771F06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8,408</w:t>
            </w:r>
          </w:p>
        </w:tc>
        <w:tc>
          <w:tcPr>
            <w:tcW w:w="192" w:type="dxa"/>
            <w:tcBorders>
              <w:bottom w:val="nil"/>
            </w:tcBorders>
          </w:tcPr>
          <w:p w14:paraId="751EDF07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3C5F11FE" w14:textId="0AB7CE74" w:rsidR="00771F06" w:rsidRDefault="005B3575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5B3575">
              <w:rPr>
                <w:color w:val="000000"/>
                <w:szCs w:val="22"/>
                <w:cs/>
              </w:rPr>
              <w:t>185</w:t>
            </w:r>
            <w:r w:rsidRPr="005B3575">
              <w:rPr>
                <w:color w:val="000000"/>
                <w:szCs w:val="22"/>
              </w:rPr>
              <w:t>,</w:t>
            </w:r>
            <w:r w:rsidRPr="005B3575">
              <w:rPr>
                <w:color w:val="000000"/>
                <w:szCs w:val="22"/>
                <w:cs/>
              </w:rPr>
              <w:t>426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26422041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51DC356E" w14:textId="2E616785" w:rsidR="00771F06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187,911</w:t>
            </w:r>
          </w:p>
        </w:tc>
      </w:tr>
      <w:tr w:rsidR="00771F06" w:rsidRPr="00503FC6" w14:paraId="74241BDA" w14:textId="77777777">
        <w:trPr>
          <w:cantSplit/>
        </w:trPr>
        <w:tc>
          <w:tcPr>
            <w:tcW w:w="3510" w:type="dxa"/>
          </w:tcPr>
          <w:p w14:paraId="32CB8FE8" w14:textId="77777777" w:rsidR="00771F06" w:rsidRPr="00F010AD" w:rsidRDefault="00771F06" w:rsidP="00771F06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10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C7B64" w14:textId="14E0A847" w:rsidR="00771F06" w:rsidRPr="0076722A" w:rsidRDefault="005B3575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5B3575">
              <w:rPr>
                <w:b/>
                <w:bCs/>
                <w:color w:val="000000"/>
                <w:szCs w:val="22"/>
                <w:cs/>
              </w:rPr>
              <w:t>25</w:t>
            </w:r>
            <w:r w:rsidRPr="005B3575">
              <w:rPr>
                <w:b/>
                <w:bCs/>
                <w:color w:val="000000"/>
                <w:szCs w:val="22"/>
              </w:rPr>
              <w:t>,</w:t>
            </w:r>
            <w:r w:rsidRPr="005B3575">
              <w:rPr>
                <w:b/>
                <w:bCs/>
                <w:color w:val="000000"/>
                <w:szCs w:val="22"/>
                <w:cs/>
              </w:rPr>
              <w:t>746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64F68970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36CEB" w14:textId="3F6F7B3E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5B766E67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648FF" w14:textId="61902BD1" w:rsidR="00771F06" w:rsidRPr="00A27B59" w:rsidRDefault="005B3575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5B3575">
              <w:rPr>
                <w:b/>
                <w:bCs/>
                <w:color w:val="000000"/>
                <w:szCs w:val="22"/>
                <w:cs/>
              </w:rPr>
              <w:t>175</w:t>
            </w:r>
            <w:r w:rsidRPr="005B3575">
              <w:rPr>
                <w:b/>
                <w:bCs/>
                <w:color w:val="000000"/>
                <w:szCs w:val="22"/>
              </w:rPr>
              <w:t>,</w:t>
            </w:r>
            <w:r w:rsidRPr="005B3575">
              <w:rPr>
                <w:b/>
                <w:bCs/>
                <w:color w:val="000000"/>
                <w:szCs w:val="22"/>
                <w:cs/>
              </w:rPr>
              <w:t>987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79DB47D5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FB77A" w14:textId="68BFA47C" w:rsidR="00771F06" w:rsidRPr="00A27B59" w:rsidRDefault="00771F06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179,503</w:t>
            </w: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2F0EC253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1BF7E" w14:textId="1200CFA6" w:rsidR="00771F06" w:rsidRPr="00A27B59" w:rsidRDefault="005B3575" w:rsidP="00817CA4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</w:rPr>
            </w:pPr>
            <w:r w:rsidRPr="005B3575">
              <w:rPr>
                <w:b/>
                <w:bCs/>
                <w:color w:val="000000"/>
                <w:szCs w:val="22"/>
                <w:cs/>
              </w:rPr>
              <w:t>9</w:t>
            </w:r>
            <w:r w:rsidRPr="005B3575">
              <w:rPr>
                <w:b/>
                <w:bCs/>
                <w:color w:val="000000"/>
                <w:szCs w:val="22"/>
              </w:rPr>
              <w:t>,</w:t>
            </w:r>
            <w:r w:rsidRPr="005B3575">
              <w:rPr>
                <w:b/>
                <w:bCs/>
                <w:color w:val="000000"/>
                <w:szCs w:val="22"/>
                <w:cs/>
              </w:rPr>
              <w:t>439</w:t>
            </w: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495C40B4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B23DC" w14:textId="4FBEE26A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8,408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590BB365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E08ED" w14:textId="0057478C" w:rsidR="00771F06" w:rsidRPr="00A27B59" w:rsidRDefault="00C66CB7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211,172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36D940C4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682C8" w14:textId="7F2AC2F8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187,911</w:t>
            </w:r>
          </w:p>
        </w:tc>
      </w:tr>
      <w:tr w:rsidR="00771F06" w:rsidRPr="00A27B59" w14:paraId="4C56C3B6" w14:textId="77777777">
        <w:trPr>
          <w:cantSplit/>
        </w:trPr>
        <w:tc>
          <w:tcPr>
            <w:tcW w:w="3510" w:type="dxa"/>
            <w:tcBorders>
              <w:bottom w:val="nil"/>
            </w:tcBorders>
          </w:tcPr>
          <w:p w14:paraId="284D7B4C" w14:textId="77777777" w:rsidR="00771F06" w:rsidRPr="00A27B59" w:rsidRDefault="00771F06" w:rsidP="00771F06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3F7FEB40" w14:textId="77777777" w:rsidR="00771F06" w:rsidRPr="007D41B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2970CB85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nil"/>
            </w:tcBorders>
            <w:vAlign w:val="bottom"/>
          </w:tcPr>
          <w:p w14:paraId="673C7BEA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166AAE9B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nil"/>
            </w:tcBorders>
            <w:vAlign w:val="bottom"/>
          </w:tcPr>
          <w:p w14:paraId="15B927AF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7B3420F7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vAlign w:val="bottom"/>
          </w:tcPr>
          <w:p w14:paraId="19E18D02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06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7CEB4124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nil"/>
            </w:tcBorders>
            <w:vAlign w:val="bottom"/>
          </w:tcPr>
          <w:p w14:paraId="682F03DA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6EB3B31C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nil"/>
            </w:tcBorders>
            <w:vAlign w:val="bottom"/>
          </w:tcPr>
          <w:p w14:paraId="7EEB2F1B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1F7B1B6B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50D78E0B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78712258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273F8ED2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  <w:tr w:rsidR="00771F06" w:rsidRPr="00A27B59" w14:paraId="3E2732D0" w14:textId="77777777">
        <w:trPr>
          <w:cantSplit/>
        </w:trPr>
        <w:tc>
          <w:tcPr>
            <w:tcW w:w="3510" w:type="dxa"/>
            <w:tcBorders>
              <w:top w:val="nil"/>
              <w:bottom w:val="nil"/>
            </w:tcBorders>
          </w:tcPr>
          <w:p w14:paraId="379F0A83" w14:textId="77777777" w:rsidR="00771F06" w:rsidRPr="00A27B59" w:rsidRDefault="00771F06" w:rsidP="00771F06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B6324EB" w14:textId="77777777" w:rsidR="00771F06" w:rsidRPr="007D41B5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558C49B3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bottom"/>
          </w:tcPr>
          <w:p w14:paraId="01F43B76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1199D2C5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55378C2F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4F09D5E4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14:paraId="475F7E78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06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358397FD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14:paraId="146A88F3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5614830E" w14:textId="77777777" w:rsidR="00771F06" w:rsidRPr="00A27B59" w:rsidRDefault="00771F06" w:rsidP="00771F0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6BF49370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20C92A59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606A5925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6AEABED9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4AA885F0" w14:textId="77777777" w:rsidR="00771F06" w:rsidRPr="00A27B59" w:rsidRDefault="00771F06" w:rsidP="00771F06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</w:tbl>
    <w:p w14:paraId="00D51B40" w14:textId="77777777" w:rsidR="00771F06" w:rsidRDefault="00771F06" w:rsidP="00771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360"/>
        <w:jc w:val="both"/>
        <w:rPr>
          <w:rFonts w:ascii="Times New Roman" w:hAnsi="Times New Roman" w:cs="Times New Roman"/>
          <w:sz w:val="22"/>
          <w:szCs w:val="22"/>
        </w:rPr>
      </w:pPr>
    </w:p>
    <w:p w14:paraId="62957605" w14:textId="1ADD7D21" w:rsidR="00771F06" w:rsidRDefault="00771F06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7"/>
        <w:jc w:val="both"/>
        <w:rPr>
          <w:rFonts w:ascii="Times New Roman" w:hAnsi="Times New Roman"/>
          <w:sz w:val="22"/>
          <w:szCs w:val="22"/>
        </w:rPr>
      </w:pPr>
    </w:p>
    <w:p w14:paraId="153D0906" w14:textId="77777777" w:rsidR="002A3E47" w:rsidRPr="00E93B09" w:rsidRDefault="002A3E47" w:rsidP="00553AF3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/>
        <w:jc w:val="both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573336BA" w14:textId="77777777" w:rsidR="00553AF3" w:rsidRPr="00E93B09" w:rsidRDefault="00553AF3" w:rsidP="0055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5"/>
        </w:tabs>
      </w:pPr>
      <w:r w:rsidRPr="00E93B09">
        <w:tab/>
      </w:r>
    </w:p>
    <w:p w14:paraId="0D396563" w14:textId="77777777" w:rsidR="00771F06" w:rsidRDefault="00771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0ACEE548" w14:textId="5979A088" w:rsidR="004E5529" w:rsidRPr="009922E2" w:rsidRDefault="004E5529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  <w:r w:rsidRPr="009922E2">
        <w:rPr>
          <w:rFonts w:ascii="Times New Roman" w:hAnsi="Times New Roman" w:cs="Times New Roman"/>
          <w:sz w:val="22"/>
          <w:szCs w:val="22"/>
        </w:rPr>
        <w:t>Detail</w:t>
      </w:r>
      <w:r w:rsidR="00DE5E9B">
        <w:rPr>
          <w:rFonts w:ascii="Times New Roman" w:hAnsi="Times New Roman" w:cs="Times New Roman"/>
          <w:sz w:val="22"/>
          <w:szCs w:val="22"/>
        </w:rPr>
        <w:t>s</w:t>
      </w:r>
      <w:r w:rsidRPr="009922E2">
        <w:rPr>
          <w:rFonts w:ascii="Times New Roman" w:hAnsi="Times New Roman" w:cs="Times New Roman"/>
          <w:sz w:val="22"/>
          <w:szCs w:val="22"/>
        </w:rPr>
        <w:t xml:space="preserve"> of assets and liabilities, based on reportable segments, as at </w:t>
      </w:r>
      <w:r w:rsidR="00771F06">
        <w:rPr>
          <w:rFonts w:ascii="Times New Roman" w:hAnsi="Times New Roman"/>
          <w:sz w:val="22"/>
          <w:szCs w:val="22"/>
        </w:rPr>
        <w:t>31 March</w:t>
      </w:r>
      <w:r w:rsidR="006B03B5">
        <w:rPr>
          <w:rFonts w:ascii="Times New Roman" w:hAnsi="Times New Roman"/>
          <w:sz w:val="22"/>
          <w:szCs w:val="22"/>
        </w:rPr>
        <w:t xml:space="preserve"> 202</w:t>
      </w:r>
      <w:r w:rsidR="00771F06">
        <w:rPr>
          <w:rFonts w:ascii="Times New Roman" w:hAnsi="Times New Roman"/>
          <w:sz w:val="22"/>
          <w:szCs w:val="22"/>
        </w:rPr>
        <w:t>3</w:t>
      </w:r>
      <w:r w:rsidRPr="009922E2">
        <w:rPr>
          <w:rFonts w:ascii="Times New Roman" w:hAnsi="Times New Roman" w:cs="Times New Roman"/>
          <w:sz w:val="22"/>
          <w:szCs w:val="22"/>
        </w:rPr>
        <w:t xml:space="preserve"> and 31 December 20</w:t>
      </w:r>
      <w:r w:rsidR="006B03B5">
        <w:rPr>
          <w:rFonts w:ascii="Times New Roman" w:hAnsi="Times New Roman" w:cs="Times New Roman"/>
          <w:sz w:val="22"/>
          <w:szCs w:val="22"/>
        </w:rPr>
        <w:t>2</w:t>
      </w:r>
      <w:r w:rsidR="00771F06">
        <w:rPr>
          <w:rFonts w:ascii="Times New Roman" w:hAnsi="Times New Roman" w:cs="Times New Roman"/>
          <w:sz w:val="22"/>
          <w:szCs w:val="22"/>
        </w:rPr>
        <w:t>2</w:t>
      </w:r>
      <w:r w:rsidR="00BA2EB2">
        <w:rPr>
          <w:rFonts w:ascii="Times New Roman" w:hAnsi="Times New Roman" w:cs="Times New Roman"/>
          <w:sz w:val="22"/>
          <w:szCs w:val="22"/>
        </w:rPr>
        <w:t xml:space="preserve"> </w:t>
      </w:r>
      <w:r w:rsidRPr="009922E2">
        <w:rPr>
          <w:rFonts w:ascii="Times New Roman" w:hAnsi="Times New Roman" w:cs="Times New Roman"/>
          <w:sz w:val="22"/>
          <w:szCs w:val="22"/>
        </w:rPr>
        <w:t>were as follows:</w:t>
      </w:r>
    </w:p>
    <w:p w14:paraId="3E3EC410" w14:textId="335B337B" w:rsidR="004E5529" w:rsidRPr="00453D97" w:rsidRDefault="004E5529" w:rsidP="0045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tbl>
      <w:tblPr>
        <w:tblW w:w="1403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1159"/>
        <w:gridCol w:w="179"/>
        <w:gridCol w:w="1172"/>
        <w:gridCol w:w="181"/>
        <w:gridCol w:w="1190"/>
        <w:gridCol w:w="184"/>
        <w:gridCol w:w="1206"/>
        <w:gridCol w:w="187"/>
        <w:gridCol w:w="1242"/>
        <w:gridCol w:w="204"/>
        <w:gridCol w:w="1211"/>
        <w:gridCol w:w="192"/>
        <w:gridCol w:w="1209"/>
        <w:gridCol w:w="243"/>
        <w:gridCol w:w="1209"/>
      </w:tblGrid>
      <w:tr w:rsidR="00EF62C8" w:rsidRPr="00516BBF" w14:paraId="045064DA" w14:textId="77777777" w:rsidTr="0029523E">
        <w:trPr>
          <w:cantSplit/>
        </w:trPr>
        <w:tc>
          <w:tcPr>
            <w:tcW w:w="3071" w:type="dxa"/>
          </w:tcPr>
          <w:p w14:paraId="3CEFAB43" w14:textId="77777777" w:rsidR="00EF62C8" w:rsidRDefault="00EF62C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68" w:type="dxa"/>
            <w:gridSpan w:val="15"/>
          </w:tcPr>
          <w:p w14:paraId="6D698641" w14:textId="406556B7" w:rsidR="00EF62C8" w:rsidRPr="001779E4" w:rsidRDefault="00EF62C8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  <w:r>
              <w:rPr>
                <w:szCs w:val="22"/>
              </w:rPr>
              <w:t>Consolidated financial statements</w:t>
            </w:r>
          </w:p>
        </w:tc>
      </w:tr>
      <w:tr w:rsidR="00EF62C8" w:rsidRPr="00516BBF" w14:paraId="27374841" w14:textId="77777777">
        <w:trPr>
          <w:cantSplit/>
        </w:trPr>
        <w:tc>
          <w:tcPr>
            <w:tcW w:w="3071" w:type="dxa"/>
          </w:tcPr>
          <w:p w14:paraId="13D94866" w14:textId="77777777" w:rsidR="00EF62C8" w:rsidRDefault="00EF62C8" w:rsidP="00EF62C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0" w:type="dxa"/>
            <w:gridSpan w:val="3"/>
          </w:tcPr>
          <w:p w14:paraId="11BB22E3" w14:textId="3CAED305" w:rsidR="00EF62C8" w:rsidRPr="00A27B59" w:rsidRDefault="00EF62C8" w:rsidP="00EF62C8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</w:tc>
        <w:tc>
          <w:tcPr>
            <w:tcW w:w="181" w:type="dxa"/>
          </w:tcPr>
          <w:p w14:paraId="533609EC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580" w:type="dxa"/>
            <w:gridSpan w:val="3"/>
          </w:tcPr>
          <w:p w14:paraId="5B278A0F" w14:textId="19E23BDD" w:rsidR="00EF62C8" w:rsidRPr="00A27B59" w:rsidRDefault="00EF62C8" w:rsidP="00EF62C8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</w:tc>
        <w:tc>
          <w:tcPr>
            <w:tcW w:w="187" w:type="dxa"/>
          </w:tcPr>
          <w:p w14:paraId="16E84DCC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57" w:type="dxa"/>
            <w:gridSpan w:val="3"/>
          </w:tcPr>
          <w:p w14:paraId="68FD579C" w14:textId="77777777" w:rsidR="00EF62C8" w:rsidRPr="002C165D" w:rsidRDefault="00EF62C8" w:rsidP="00EF62C8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192" w:type="dxa"/>
          </w:tcPr>
          <w:p w14:paraId="5A16E6F8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61" w:type="dxa"/>
            <w:gridSpan w:val="3"/>
          </w:tcPr>
          <w:p w14:paraId="3BA79621" w14:textId="77777777" w:rsidR="00EF62C8" w:rsidRPr="001779E4" w:rsidRDefault="00EF62C8" w:rsidP="00EF62C8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</w:p>
        </w:tc>
      </w:tr>
      <w:tr w:rsidR="00EF62C8" w:rsidRPr="00516BBF" w14:paraId="61B90276" w14:textId="77777777">
        <w:trPr>
          <w:cantSplit/>
        </w:trPr>
        <w:tc>
          <w:tcPr>
            <w:tcW w:w="3071" w:type="dxa"/>
          </w:tcPr>
          <w:p w14:paraId="2D0146D7" w14:textId="77777777" w:rsidR="00EF62C8" w:rsidRDefault="00EF62C8" w:rsidP="00EF62C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0" w:type="dxa"/>
            <w:gridSpan w:val="3"/>
          </w:tcPr>
          <w:p w14:paraId="250782DE" w14:textId="070BB05F" w:rsidR="00EF62C8" w:rsidRPr="00A27B59" w:rsidRDefault="00EF62C8" w:rsidP="00EF62C8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business</w:t>
            </w:r>
          </w:p>
        </w:tc>
        <w:tc>
          <w:tcPr>
            <w:tcW w:w="181" w:type="dxa"/>
          </w:tcPr>
          <w:p w14:paraId="2C34538B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580" w:type="dxa"/>
            <w:gridSpan w:val="3"/>
          </w:tcPr>
          <w:p w14:paraId="6E75CD9D" w14:textId="438B93A9" w:rsidR="00EF62C8" w:rsidRPr="00A27B59" w:rsidRDefault="00EF62C8" w:rsidP="00EF62C8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business</w:t>
            </w:r>
          </w:p>
        </w:tc>
        <w:tc>
          <w:tcPr>
            <w:tcW w:w="187" w:type="dxa"/>
          </w:tcPr>
          <w:p w14:paraId="385E033C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57" w:type="dxa"/>
            <w:gridSpan w:val="3"/>
          </w:tcPr>
          <w:p w14:paraId="09AEF0BD" w14:textId="61CD6BA3" w:rsidR="00EF62C8" w:rsidRPr="00A27B59" w:rsidRDefault="00EF62C8" w:rsidP="00EF62C8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Others</w:t>
            </w:r>
          </w:p>
        </w:tc>
        <w:tc>
          <w:tcPr>
            <w:tcW w:w="192" w:type="dxa"/>
          </w:tcPr>
          <w:p w14:paraId="17563145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61" w:type="dxa"/>
            <w:gridSpan w:val="3"/>
          </w:tcPr>
          <w:p w14:paraId="60ACD6CB" w14:textId="5C92A0BF" w:rsidR="00EF62C8" w:rsidRPr="001779E4" w:rsidRDefault="00EF62C8" w:rsidP="00EF62C8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  <w:r w:rsidRPr="001779E4">
              <w:rPr>
                <w:bCs/>
                <w:szCs w:val="22"/>
              </w:rPr>
              <w:t>Total</w:t>
            </w:r>
          </w:p>
        </w:tc>
      </w:tr>
      <w:tr w:rsidR="00EF62C8" w:rsidRPr="00516BBF" w14:paraId="68E8D136" w14:textId="77777777">
        <w:trPr>
          <w:cantSplit/>
        </w:trPr>
        <w:tc>
          <w:tcPr>
            <w:tcW w:w="3071" w:type="dxa"/>
          </w:tcPr>
          <w:p w14:paraId="24925F6B" w14:textId="77777777" w:rsidR="00EF62C8" w:rsidRDefault="00EF62C8" w:rsidP="00EF62C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</w:tcPr>
          <w:p w14:paraId="1E633EE6" w14:textId="41D5CD45" w:rsidR="00EF62C8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March</w:t>
            </w:r>
          </w:p>
        </w:tc>
        <w:tc>
          <w:tcPr>
            <w:tcW w:w="179" w:type="dxa"/>
          </w:tcPr>
          <w:p w14:paraId="6070CBC7" w14:textId="77777777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2468368" w14:textId="028B38F5" w:rsidR="00EF62C8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181" w:type="dxa"/>
          </w:tcPr>
          <w:p w14:paraId="462C1F1F" w14:textId="77777777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25B2C925" w14:textId="5E59756F" w:rsidR="00EF62C8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March</w:t>
            </w:r>
          </w:p>
        </w:tc>
        <w:tc>
          <w:tcPr>
            <w:tcW w:w="184" w:type="dxa"/>
          </w:tcPr>
          <w:p w14:paraId="56DB64F6" w14:textId="77777777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</w:tcPr>
          <w:p w14:paraId="39BD0703" w14:textId="28FB1884" w:rsidR="00EF62C8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187" w:type="dxa"/>
          </w:tcPr>
          <w:p w14:paraId="23C2C92C" w14:textId="77777777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2AC509D" w14:textId="71AD6BB5" w:rsidR="00EF62C8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March</w:t>
            </w:r>
          </w:p>
        </w:tc>
        <w:tc>
          <w:tcPr>
            <w:tcW w:w="204" w:type="dxa"/>
          </w:tcPr>
          <w:p w14:paraId="279D5048" w14:textId="77777777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1" w:type="dxa"/>
          </w:tcPr>
          <w:p w14:paraId="591DAB4E" w14:textId="2509E64F" w:rsidR="00EF62C8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192" w:type="dxa"/>
          </w:tcPr>
          <w:p w14:paraId="6241B550" w14:textId="77777777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0DD5A012" w14:textId="0A131489" w:rsidR="00EF62C8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March</w:t>
            </w:r>
          </w:p>
        </w:tc>
        <w:tc>
          <w:tcPr>
            <w:tcW w:w="243" w:type="dxa"/>
          </w:tcPr>
          <w:p w14:paraId="576A9C7E" w14:textId="77777777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30027254" w14:textId="19077728" w:rsidR="00EF62C8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EF62C8" w:rsidRPr="00516BBF" w14:paraId="5C6E8BEB" w14:textId="77777777">
        <w:trPr>
          <w:cantSplit/>
        </w:trPr>
        <w:tc>
          <w:tcPr>
            <w:tcW w:w="3071" w:type="dxa"/>
          </w:tcPr>
          <w:p w14:paraId="1B39AEC7" w14:textId="77777777" w:rsidR="00EF62C8" w:rsidRDefault="00EF62C8" w:rsidP="00EF62C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EF2C8E2" w14:textId="62B4CC00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79" w:type="dxa"/>
          </w:tcPr>
          <w:p w14:paraId="13114F9C" w14:textId="77777777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</w:tcPr>
          <w:p w14:paraId="1A27CE6B" w14:textId="096F5ECF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81" w:type="dxa"/>
          </w:tcPr>
          <w:p w14:paraId="0426A1F0" w14:textId="77777777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591F171A" w14:textId="3E884EF1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84" w:type="dxa"/>
          </w:tcPr>
          <w:p w14:paraId="18C63303" w14:textId="77777777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</w:tcPr>
          <w:p w14:paraId="069FC985" w14:textId="2EABF5AC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87" w:type="dxa"/>
          </w:tcPr>
          <w:p w14:paraId="3B02951C" w14:textId="77777777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D1F29F0" w14:textId="153B45F4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04" w:type="dxa"/>
          </w:tcPr>
          <w:p w14:paraId="5F98C310" w14:textId="77777777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1" w:type="dxa"/>
          </w:tcPr>
          <w:p w14:paraId="028025CB" w14:textId="3615DFB9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92" w:type="dxa"/>
          </w:tcPr>
          <w:p w14:paraId="09367C38" w14:textId="77777777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0A482EEA" w14:textId="2AF54C26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43" w:type="dxa"/>
          </w:tcPr>
          <w:p w14:paraId="0E3C84D1" w14:textId="77777777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42C00AE3" w14:textId="372AAE48" w:rsidR="00EF62C8" w:rsidRPr="001779E4" w:rsidRDefault="00EF62C8" w:rsidP="00EF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EF62C8" w:rsidRPr="00516BBF" w14:paraId="60113C8D" w14:textId="77777777">
        <w:trPr>
          <w:cantSplit/>
        </w:trPr>
        <w:tc>
          <w:tcPr>
            <w:tcW w:w="3071" w:type="dxa"/>
          </w:tcPr>
          <w:p w14:paraId="17FA8DF7" w14:textId="77777777" w:rsidR="00EF62C8" w:rsidRDefault="00EF62C8" w:rsidP="00EF62C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68" w:type="dxa"/>
            <w:gridSpan w:val="15"/>
          </w:tcPr>
          <w:p w14:paraId="0224FD2C" w14:textId="77777777" w:rsidR="00EF62C8" w:rsidRPr="009607FC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622903">
              <w:rPr>
                <w:bCs/>
                <w:i/>
                <w:iCs/>
                <w:szCs w:val="22"/>
              </w:rPr>
              <w:t>(</w:t>
            </w:r>
            <w:r>
              <w:rPr>
                <w:bCs/>
                <w:i/>
                <w:iCs/>
                <w:szCs w:val="22"/>
              </w:rPr>
              <w:t>in thousand B</w:t>
            </w:r>
            <w:r w:rsidRPr="00622903">
              <w:rPr>
                <w:bCs/>
                <w:i/>
                <w:iCs/>
                <w:szCs w:val="22"/>
              </w:rPr>
              <w:t>aht)</w:t>
            </w:r>
          </w:p>
        </w:tc>
      </w:tr>
      <w:tr w:rsidR="00EF62C8" w:rsidRPr="00516BBF" w14:paraId="0A46A92E" w14:textId="77777777">
        <w:trPr>
          <w:cantSplit/>
        </w:trPr>
        <w:tc>
          <w:tcPr>
            <w:tcW w:w="3071" w:type="dxa"/>
          </w:tcPr>
          <w:p w14:paraId="104CD694" w14:textId="77777777" w:rsidR="00EF62C8" w:rsidRDefault="00EF62C8" w:rsidP="00EF62C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6ED09EB7" w14:textId="77777777" w:rsidR="00EF62C8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79" w:type="dxa"/>
            <w:vAlign w:val="bottom"/>
          </w:tcPr>
          <w:p w14:paraId="5465C01A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5E877564" w14:textId="77777777" w:rsidR="00EF62C8" w:rsidRPr="009607FC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0DAF7644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1F58C8A0" w14:textId="77777777" w:rsidR="00EF62C8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2C156543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4BDA8B96" w14:textId="77777777" w:rsidR="00EF62C8" w:rsidRPr="009607FC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1A29E7F0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vAlign w:val="bottom"/>
          </w:tcPr>
          <w:p w14:paraId="54B3B1FC" w14:textId="77777777" w:rsidR="00EF62C8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0CBFFB8C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3C21EC06" w14:textId="77777777" w:rsidR="00EF62C8" w:rsidRPr="009607FC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C686490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4BE6E5F8" w14:textId="77777777" w:rsidR="00EF62C8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4112618" w14:textId="77777777" w:rsidR="00EF62C8" w:rsidRPr="001779E4" w:rsidRDefault="00EF62C8" w:rsidP="00EF62C8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50EF601A" w14:textId="77777777" w:rsidR="00EF62C8" w:rsidRPr="009607FC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</w:tr>
      <w:tr w:rsidR="00EF62C8" w:rsidRPr="00516BBF" w14:paraId="00C28FD6" w14:textId="77777777">
        <w:trPr>
          <w:cantSplit/>
        </w:trPr>
        <w:tc>
          <w:tcPr>
            <w:tcW w:w="3071" w:type="dxa"/>
          </w:tcPr>
          <w:p w14:paraId="53D4F41F" w14:textId="77777777" w:rsidR="00EF62C8" w:rsidRPr="00A27B59" w:rsidRDefault="00EF62C8" w:rsidP="00EF62C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Pr="00A27B59">
              <w:rPr>
                <w:rFonts w:ascii="Times New Roman" w:hAnsi="Times New Roman" w:cs="Times New Roman"/>
                <w:sz w:val="22"/>
                <w:szCs w:val="22"/>
              </w:rPr>
              <w:t>egment assets</w:t>
            </w: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2BA61BC2" w14:textId="32ACFB0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8A15CA">
              <w:rPr>
                <w:color w:val="000000"/>
                <w:szCs w:val="22"/>
                <w:cs/>
              </w:rPr>
              <w:t>888</w:t>
            </w:r>
            <w:r w:rsidRPr="008A15CA">
              <w:rPr>
                <w:color w:val="000000"/>
                <w:szCs w:val="22"/>
              </w:rPr>
              <w:t>,</w:t>
            </w:r>
            <w:r w:rsidRPr="008A15CA">
              <w:rPr>
                <w:color w:val="000000"/>
                <w:szCs w:val="22"/>
                <w:cs/>
              </w:rPr>
              <w:t>588</w:t>
            </w:r>
          </w:p>
        </w:tc>
        <w:tc>
          <w:tcPr>
            <w:tcW w:w="179" w:type="dxa"/>
            <w:vAlign w:val="bottom"/>
          </w:tcPr>
          <w:p w14:paraId="1E83BACB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3EA1C501" w14:textId="28CD62BE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8A15CA">
              <w:rPr>
                <w:color w:val="000000"/>
                <w:szCs w:val="22"/>
              </w:rPr>
              <w:t>895,060</w:t>
            </w:r>
          </w:p>
        </w:tc>
        <w:tc>
          <w:tcPr>
            <w:tcW w:w="181" w:type="dxa"/>
            <w:vAlign w:val="bottom"/>
          </w:tcPr>
          <w:p w14:paraId="5F0F873C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71C3FAC3" w14:textId="2707425B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1015"/>
              </w:tabs>
              <w:spacing w:line="240" w:lineRule="atLeast"/>
              <w:ind w:left="-79" w:right="-79"/>
              <w:rPr>
                <w:szCs w:val="22"/>
              </w:rPr>
            </w:pPr>
            <w:r w:rsidRPr="008A15CA">
              <w:rPr>
                <w:color w:val="000000"/>
                <w:szCs w:val="22"/>
                <w:cs/>
              </w:rPr>
              <w:t>64</w:t>
            </w:r>
            <w:r w:rsidRPr="008A15CA">
              <w:rPr>
                <w:color w:val="000000"/>
                <w:szCs w:val="22"/>
              </w:rPr>
              <w:t>,</w:t>
            </w:r>
            <w:r w:rsidRPr="008A15CA">
              <w:rPr>
                <w:color w:val="000000"/>
                <w:szCs w:val="22"/>
                <w:cs/>
              </w:rPr>
              <w:t>792</w:t>
            </w:r>
          </w:p>
        </w:tc>
        <w:tc>
          <w:tcPr>
            <w:tcW w:w="184" w:type="dxa"/>
            <w:vAlign w:val="bottom"/>
          </w:tcPr>
          <w:p w14:paraId="0677EF3F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422206A6" w14:textId="791001C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left="-79" w:right="-79"/>
              <w:rPr>
                <w:szCs w:val="22"/>
              </w:rPr>
            </w:pPr>
            <w:r w:rsidRPr="008A15CA">
              <w:rPr>
                <w:color w:val="000000"/>
                <w:szCs w:val="22"/>
              </w:rPr>
              <w:t>62,625</w:t>
            </w:r>
          </w:p>
        </w:tc>
        <w:tc>
          <w:tcPr>
            <w:tcW w:w="187" w:type="dxa"/>
            <w:vAlign w:val="bottom"/>
          </w:tcPr>
          <w:p w14:paraId="2E65E213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159ECF97" w14:textId="1307C824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1026"/>
              </w:tabs>
              <w:spacing w:line="240" w:lineRule="atLeast"/>
              <w:ind w:right="-79"/>
              <w:rPr>
                <w:szCs w:val="22"/>
              </w:rPr>
            </w:pPr>
            <w:r w:rsidRPr="008A15CA">
              <w:rPr>
                <w:color w:val="000000"/>
                <w:szCs w:val="22"/>
                <w:cs/>
              </w:rPr>
              <w:t>3</w:t>
            </w:r>
            <w:r w:rsidRPr="008A15CA">
              <w:rPr>
                <w:color w:val="000000"/>
                <w:szCs w:val="22"/>
              </w:rPr>
              <w:t>,</w:t>
            </w:r>
            <w:r w:rsidRPr="008A15CA">
              <w:rPr>
                <w:color w:val="000000"/>
                <w:szCs w:val="22"/>
                <w:cs/>
              </w:rPr>
              <w:t>565</w:t>
            </w:r>
            <w:r w:rsidRPr="008A15CA">
              <w:rPr>
                <w:color w:val="000000"/>
                <w:szCs w:val="22"/>
              </w:rPr>
              <w:t>,</w:t>
            </w:r>
            <w:r w:rsidRPr="008A15CA">
              <w:rPr>
                <w:color w:val="000000"/>
                <w:szCs w:val="22"/>
                <w:cs/>
              </w:rPr>
              <w:t>027</w:t>
            </w:r>
          </w:p>
        </w:tc>
        <w:tc>
          <w:tcPr>
            <w:tcW w:w="204" w:type="dxa"/>
            <w:vAlign w:val="bottom"/>
          </w:tcPr>
          <w:p w14:paraId="088EA1C9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62E14BE6" w14:textId="6967CC08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1026"/>
              </w:tabs>
              <w:spacing w:line="240" w:lineRule="atLeast"/>
              <w:ind w:right="-79"/>
              <w:rPr>
                <w:szCs w:val="22"/>
              </w:rPr>
            </w:pPr>
            <w:r w:rsidRPr="008A15CA">
              <w:rPr>
                <w:color w:val="000000"/>
                <w:szCs w:val="22"/>
              </w:rPr>
              <w:t>3,36</w:t>
            </w:r>
            <w:r>
              <w:rPr>
                <w:color w:val="000000"/>
                <w:szCs w:val="22"/>
              </w:rPr>
              <w:t>7,511</w:t>
            </w:r>
          </w:p>
        </w:tc>
        <w:tc>
          <w:tcPr>
            <w:tcW w:w="192" w:type="dxa"/>
            <w:vAlign w:val="bottom"/>
          </w:tcPr>
          <w:p w14:paraId="78299303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6DF9DFD6" w14:textId="30CC2AC4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79"/>
              </w:tabs>
              <w:spacing w:line="240" w:lineRule="atLeast"/>
              <w:ind w:left="-79" w:right="-79"/>
              <w:rPr>
                <w:szCs w:val="22"/>
              </w:rPr>
            </w:pPr>
            <w:r w:rsidRPr="008A15CA">
              <w:rPr>
                <w:color w:val="000000"/>
                <w:szCs w:val="22"/>
                <w:cs/>
              </w:rPr>
              <w:t>4</w:t>
            </w:r>
            <w:r w:rsidRPr="008A15CA">
              <w:rPr>
                <w:color w:val="000000"/>
                <w:szCs w:val="22"/>
              </w:rPr>
              <w:t>,</w:t>
            </w:r>
            <w:r w:rsidRPr="008A15CA">
              <w:rPr>
                <w:color w:val="000000"/>
                <w:szCs w:val="22"/>
                <w:cs/>
              </w:rPr>
              <w:t>518</w:t>
            </w:r>
            <w:r w:rsidRPr="008A15CA">
              <w:rPr>
                <w:color w:val="000000"/>
                <w:szCs w:val="22"/>
              </w:rPr>
              <w:t>,</w:t>
            </w:r>
            <w:r w:rsidRPr="008A15CA">
              <w:rPr>
                <w:color w:val="000000"/>
                <w:szCs w:val="22"/>
                <w:cs/>
              </w:rPr>
              <w:t>407</w:t>
            </w:r>
          </w:p>
        </w:tc>
        <w:tc>
          <w:tcPr>
            <w:tcW w:w="243" w:type="dxa"/>
            <w:vAlign w:val="bottom"/>
          </w:tcPr>
          <w:p w14:paraId="260CF76D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5A7CCC9D" w14:textId="63D3D32C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tLeast"/>
              <w:ind w:left="-79" w:right="-79"/>
              <w:rPr>
                <w:szCs w:val="22"/>
              </w:rPr>
            </w:pPr>
            <w:r w:rsidRPr="008A15CA">
              <w:rPr>
                <w:color w:val="000000"/>
                <w:szCs w:val="22"/>
              </w:rPr>
              <w:t>4,3</w:t>
            </w:r>
            <w:r>
              <w:rPr>
                <w:color w:val="000000"/>
                <w:szCs w:val="22"/>
              </w:rPr>
              <w:t>25,196</w:t>
            </w:r>
          </w:p>
        </w:tc>
      </w:tr>
      <w:tr w:rsidR="00EF62C8" w:rsidRPr="00516BBF" w14:paraId="379E422B" w14:textId="77777777">
        <w:trPr>
          <w:cantSplit/>
        </w:trPr>
        <w:tc>
          <w:tcPr>
            <w:tcW w:w="3071" w:type="dxa"/>
          </w:tcPr>
          <w:p w14:paraId="4314AE54" w14:textId="77777777" w:rsidR="00EF62C8" w:rsidRPr="00A27B59" w:rsidRDefault="00EF62C8" w:rsidP="00EF62C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Segment liabilities</w:t>
            </w:r>
          </w:p>
        </w:tc>
        <w:tc>
          <w:tcPr>
            <w:tcW w:w="11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709F17" w14:textId="143B9468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8A15CA">
              <w:rPr>
                <w:color w:val="000000"/>
                <w:szCs w:val="22"/>
                <w:cs/>
              </w:rPr>
              <w:t>70</w:t>
            </w:r>
            <w:r w:rsidRPr="008A15CA">
              <w:rPr>
                <w:color w:val="000000"/>
                <w:szCs w:val="22"/>
              </w:rPr>
              <w:t>,</w:t>
            </w:r>
            <w:r w:rsidRPr="008A15CA">
              <w:rPr>
                <w:color w:val="000000"/>
                <w:szCs w:val="22"/>
                <w:cs/>
              </w:rPr>
              <w:t>764</w:t>
            </w:r>
          </w:p>
        </w:tc>
        <w:tc>
          <w:tcPr>
            <w:tcW w:w="179" w:type="dxa"/>
            <w:vAlign w:val="bottom"/>
          </w:tcPr>
          <w:p w14:paraId="7A93FABC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070625" w14:textId="6351F375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8A15CA">
              <w:rPr>
                <w:color w:val="000000"/>
                <w:szCs w:val="22"/>
              </w:rPr>
              <w:t>36,204</w:t>
            </w:r>
          </w:p>
        </w:tc>
        <w:tc>
          <w:tcPr>
            <w:tcW w:w="181" w:type="dxa"/>
            <w:vAlign w:val="bottom"/>
          </w:tcPr>
          <w:p w14:paraId="1A83790F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C7F018" w14:textId="487B332E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1015"/>
              </w:tabs>
              <w:spacing w:line="240" w:lineRule="atLeast"/>
              <w:ind w:left="-79" w:right="-79"/>
              <w:rPr>
                <w:szCs w:val="22"/>
              </w:rPr>
            </w:pPr>
            <w:r w:rsidRPr="008A15CA">
              <w:rPr>
                <w:color w:val="000000"/>
                <w:szCs w:val="22"/>
                <w:cs/>
              </w:rPr>
              <w:t>44</w:t>
            </w:r>
            <w:r w:rsidRPr="008A15CA">
              <w:rPr>
                <w:color w:val="000000"/>
                <w:szCs w:val="22"/>
              </w:rPr>
              <w:t>,</w:t>
            </w:r>
            <w:r w:rsidRPr="008A15CA">
              <w:rPr>
                <w:color w:val="000000"/>
                <w:szCs w:val="22"/>
                <w:cs/>
              </w:rPr>
              <w:t>947</w:t>
            </w:r>
          </w:p>
        </w:tc>
        <w:tc>
          <w:tcPr>
            <w:tcW w:w="184" w:type="dxa"/>
            <w:vAlign w:val="bottom"/>
          </w:tcPr>
          <w:p w14:paraId="515292AC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D1B509" w14:textId="0EB6EF24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color w:val="000000"/>
                <w:szCs w:val="22"/>
              </w:rPr>
              <w:t>45,464</w:t>
            </w:r>
          </w:p>
        </w:tc>
        <w:tc>
          <w:tcPr>
            <w:tcW w:w="187" w:type="dxa"/>
            <w:vAlign w:val="bottom"/>
          </w:tcPr>
          <w:p w14:paraId="731B1154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74B567" w14:textId="1075B5F5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1026"/>
              </w:tabs>
              <w:spacing w:line="240" w:lineRule="atLeast"/>
              <w:ind w:left="-79" w:right="-79"/>
              <w:rPr>
                <w:szCs w:val="22"/>
              </w:rPr>
            </w:pPr>
            <w:r w:rsidRPr="008A15CA">
              <w:rPr>
                <w:color w:val="000000"/>
                <w:szCs w:val="22"/>
                <w:cs/>
              </w:rPr>
              <w:t>911</w:t>
            </w:r>
            <w:r w:rsidRPr="008A15CA">
              <w:rPr>
                <w:color w:val="000000"/>
                <w:szCs w:val="22"/>
              </w:rPr>
              <w:t>,</w:t>
            </w:r>
            <w:r w:rsidRPr="008A15CA">
              <w:rPr>
                <w:color w:val="000000"/>
                <w:szCs w:val="22"/>
                <w:cs/>
              </w:rPr>
              <w:t>108</w:t>
            </w:r>
          </w:p>
        </w:tc>
        <w:tc>
          <w:tcPr>
            <w:tcW w:w="204" w:type="dxa"/>
            <w:vAlign w:val="bottom"/>
          </w:tcPr>
          <w:p w14:paraId="48603437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C00F4D" w14:textId="2B181579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1026"/>
              </w:tabs>
              <w:spacing w:line="240" w:lineRule="atLeast"/>
              <w:ind w:left="-79" w:right="-79"/>
              <w:rPr>
                <w:szCs w:val="22"/>
              </w:rPr>
            </w:pPr>
            <w:r w:rsidRPr="008A15CA">
              <w:rPr>
                <w:color w:val="000000"/>
                <w:szCs w:val="22"/>
              </w:rPr>
              <w:t>9</w:t>
            </w:r>
            <w:r>
              <w:rPr>
                <w:color w:val="000000"/>
                <w:szCs w:val="22"/>
              </w:rPr>
              <w:t>3</w:t>
            </w:r>
            <w:r w:rsidRPr="008A15CA">
              <w:rPr>
                <w:color w:val="000000"/>
                <w:szCs w:val="22"/>
              </w:rPr>
              <w:t>1,</w:t>
            </w:r>
            <w:r>
              <w:rPr>
                <w:color w:val="000000"/>
                <w:szCs w:val="22"/>
              </w:rPr>
              <w:t>827</w:t>
            </w:r>
          </w:p>
        </w:tc>
        <w:tc>
          <w:tcPr>
            <w:tcW w:w="192" w:type="dxa"/>
            <w:vAlign w:val="bottom"/>
          </w:tcPr>
          <w:p w14:paraId="3C17D756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ACDA53" w14:textId="1BE67049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79"/>
              </w:tabs>
              <w:spacing w:line="240" w:lineRule="atLeast"/>
              <w:ind w:right="-79"/>
              <w:rPr>
                <w:szCs w:val="22"/>
              </w:rPr>
            </w:pPr>
            <w:r w:rsidRPr="008A15CA">
              <w:rPr>
                <w:color w:val="000000"/>
                <w:szCs w:val="22"/>
                <w:cs/>
              </w:rPr>
              <w:t>1</w:t>
            </w:r>
            <w:r w:rsidRPr="008A15CA">
              <w:rPr>
                <w:color w:val="000000"/>
                <w:szCs w:val="22"/>
              </w:rPr>
              <w:t>,</w:t>
            </w:r>
            <w:r w:rsidRPr="008A15CA">
              <w:rPr>
                <w:color w:val="000000"/>
                <w:szCs w:val="22"/>
                <w:cs/>
              </w:rPr>
              <w:t>026</w:t>
            </w:r>
            <w:r w:rsidRPr="008A15CA">
              <w:rPr>
                <w:color w:val="000000"/>
                <w:szCs w:val="22"/>
              </w:rPr>
              <w:t>,</w:t>
            </w:r>
            <w:r w:rsidRPr="008A15CA">
              <w:rPr>
                <w:color w:val="000000"/>
                <w:szCs w:val="22"/>
                <w:cs/>
              </w:rPr>
              <w:t>819</w:t>
            </w:r>
          </w:p>
        </w:tc>
        <w:tc>
          <w:tcPr>
            <w:tcW w:w="243" w:type="dxa"/>
            <w:vAlign w:val="bottom"/>
          </w:tcPr>
          <w:p w14:paraId="7740AB6B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FD1F16" w14:textId="52F5AB16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tLeast"/>
              <w:ind w:right="-79"/>
              <w:rPr>
                <w:szCs w:val="22"/>
              </w:rPr>
            </w:pPr>
            <w:r w:rsidRPr="008A15CA">
              <w:rPr>
                <w:color w:val="000000"/>
                <w:szCs w:val="22"/>
              </w:rPr>
              <w:t>1,013,495</w:t>
            </w:r>
          </w:p>
        </w:tc>
      </w:tr>
    </w:tbl>
    <w:p w14:paraId="4CD2BCF1" w14:textId="4BA7396D" w:rsidR="00947864" w:rsidRPr="00453D97" w:rsidRDefault="00947864" w:rsidP="0045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6F9D921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7612CC">
        <w:rPr>
          <w:rFonts w:ascii="Times New Roman" w:hAnsi="Times New Roman" w:cs="Times New Roman"/>
          <w:b/>
          <w:i/>
          <w:iCs/>
          <w:sz w:val="22"/>
          <w:szCs w:val="22"/>
        </w:rPr>
        <w:t>Geographical information</w:t>
      </w:r>
    </w:p>
    <w:p w14:paraId="5A0B93F0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09374CEF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  <w:r w:rsidRPr="007612CC">
        <w:rPr>
          <w:rFonts w:ascii="Times New Roman" w:hAnsi="Times New Roman" w:cs="Times New Roman"/>
          <w:bCs/>
          <w:sz w:val="22"/>
          <w:szCs w:val="22"/>
        </w:rPr>
        <w:t xml:space="preserve">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 w:rsidRPr="007612CC">
        <w:rPr>
          <w:rFonts w:ascii="Times New Roman" w:hAnsi="Times New Roman" w:cs="Times New Roman"/>
          <w:bCs/>
          <w:sz w:val="22"/>
          <w:szCs w:val="22"/>
        </w:rPr>
        <w:t xml:space="preserve"> is managed and operates principally in Thailand. There are no material revenues derived from, or assets located in, foreign countries.</w:t>
      </w:r>
    </w:p>
    <w:p w14:paraId="298F3222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75831CDD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i/>
          <w:iCs/>
          <w:sz w:val="22"/>
          <w:szCs w:val="22"/>
        </w:rPr>
        <w:t>Major customer</w:t>
      </w:r>
    </w:p>
    <w:p w14:paraId="41F7344F" w14:textId="77777777" w:rsidR="004E5529" w:rsidRPr="004869E6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</w:p>
    <w:p w14:paraId="439E9570" w14:textId="3C989024" w:rsidR="00C769A2" w:rsidRDefault="00C66CB7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During the three-month period ended 31 March 2023, r</w:t>
      </w:r>
      <w:r w:rsidR="003550C4">
        <w:rPr>
          <w:rFonts w:ascii="Times New Roman" w:hAnsi="Times New Roman" w:cs="Times New Roman"/>
          <w:bCs/>
          <w:sz w:val="22"/>
          <w:szCs w:val="22"/>
        </w:rPr>
        <w:t>evenue from one customer from real estate business represents</w:t>
      </w:r>
      <w:r w:rsidR="00921FA5">
        <w:rPr>
          <w:rFonts w:ascii="Times New Roman" w:hAnsi="Times New Roman" w:cs="Times New Roman"/>
          <w:bCs/>
          <w:sz w:val="22"/>
          <w:szCs w:val="22"/>
        </w:rPr>
        <w:t xml:space="preserve"> approximately</w:t>
      </w:r>
      <w:r w:rsidR="003550C4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3550C4" w:rsidRPr="00953B2A">
        <w:rPr>
          <w:rFonts w:ascii="Times New Roman" w:hAnsi="Times New Roman" w:cs="Times New Roman"/>
          <w:bCs/>
          <w:sz w:val="22"/>
          <w:szCs w:val="22"/>
        </w:rPr>
        <w:t xml:space="preserve">Baht </w:t>
      </w:r>
      <w:r w:rsidR="00932601">
        <w:rPr>
          <w:rFonts w:ascii="Times New Roman" w:hAnsi="Times New Roman" w:cs="Times New Roman"/>
          <w:bCs/>
          <w:sz w:val="22"/>
          <w:szCs w:val="22"/>
        </w:rPr>
        <w:t>26</w:t>
      </w:r>
      <w:r w:rsidR="003550C4">
        <w:rPr>
          <w:rFonts w:ascii="Times New Roman" w:hAnsi="Times New Roman" w:cs="Times New Roman"/>
          <w:bCs/>
          <w:sz w:val="22"/>
          <w:szCs w:val="22"/>
        </w:rPr>
        <w:t xml:space="preserve"> million </w:t>
      </w:r>
      <w:r w:rsidR="003550C4" w:rsidRPr="003550C4">
        <w:rPr>
          <w:rFonts w:ascii="Times New Roman" w:hAnsi="Times New Roman" w:cs="Times New Roman"/>
          <w:bCs/>
          <w:i/>
          <w:iCs/>
          <w:sz w:val="22"/>
          <w:szCs w:val="22"/>
        </w:rPr>
        <w:t>(20</w:t>
      </w:r>
      <w:r w:rsidR="00B166BD">
        <w:rPr>
          <w:rFonts w:ascii="Times New Roman" w:hAnsi="Times New Roman" w:cs="Times New Roman"/>
          <w:bCs/>
          <w:i/>
          <w:iCs/>
          <w:sz w:val="22"/>
          <w:szCs w:val="22"/>
        </w:rPr>
        <w:t>2</w:t>
      </w:r>
      <w:r w:rsidR="00947864">
        <w:rPr>
          <w:rFonts w:ascii="Times New Roman" w:hAnsi="Times New Roman" w:cs="Times New Roman"/>
          <w:bCs/>
          <w:i/>
          <w:iCs/>
          <w:sz w:val="22"/>
          <w:szCs w:val="22"/>
        </w:rPr>
        <w:t>2</w:t>
      </w:r>
      <w:r w:rsidR="003550C4" w:rsidRPr="003550C4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: </w:t>
      </w:r>
      <w:r w:rsidR="00592D51">
        <w:rPr>
          <w:rFonts w:ascii="Times New Roman" w:hAnsi="Times New Roman" w:cs="Times New Roman"/>
          <w:bCs/>
          <w:i/>
          <w:iCs/>
          <w:sz w:val="22"/>
          <w:szCs w:val="22"/>
        </w:rPr>
        <w:t>Nil</w:t>
      </w:r>
      <w:r w:rsidR="003550C4" w:rsidRPr="003550C4">
        <w:rPr>
          <w:rFonts w:ascii="Times New Roman" w:hAnsi="Times New Roman" w:cs="Times New Roman"/>
          <w:bCs/>
          <w:i/>
          <w:iCs/>
          <w:sz w:val="22"/>
          <w:szCs w:val="22"/>
        </w:rPr>
        <w:t>)</w:t>
      </w:r>
      <w:r w:rsidR="003550C4">
        <w:rPr>
          <w:rFonts w:ascii="Times New Roman" w:hAnsi="Times New Roman" w:cs="Times New Roman"/>
          <w:bCs/>
          <w:sz w:val="22"/>
          <w:szCs w:val="22"/>
        </w:rPr>
        <w:t xml:space="preserve"> of 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 w:rsidR="003550C4">
        <w:rPr>
          <w:rFonts w:ascii="Times New Roman" w:hAnsi="Times New Roman" w:cs="Times New Roman"/>
          <w:bCs/>
          <w:sz w:val="22"/>
          <w:szCs w:val="22"/>
        </w:rPr>
        <w:t>’s total revenues</w:t>
      </w:r>
      <w:r w:rsidR="00FD4097">
        <w:rPr>
          <w:rFonts w:ascii="Times New Roman" w:hAnsi="Times New Roman" w:cs="Times New Roman"/>
          <w:bCs/>
          <w:sz w:val="22"/>
          <w:szCs w:val="22"/>
        </w:rPr>
        <w:t>.</w:t>
      </w:r>
    </w:p>
    <w:p w14:paraId="35D7C241" w14:textId="77777777" w:rsidR="00C769A2" w:rsidRDefault="00C769A2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</w:p>
    <w:p w14:paraId="17EB94B8" w14:textId="77777777" w:rsidR="003550C4" w:rsidRDefault="003550C4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</w:p>
    <w:p w14:paraId="15D7E0C1" w14:textId="77777777" w:rsidR="00947864" w:rsidRDefault="00947864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</w:p>
    <w:p w14:paraId="314405EA" w14:textId="43B51AF4" w:rsidR="00947864" w:rsidRPr="004869E6" w:rsidRDefault="00947864" w:rsidP="00E95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Cs/>
          <w:sz w:val="22"/>
          <w:szCs w:val="22"/>
        </w:rPr>
        <w:sectPr w:rsidR="00947864" w:rsidRPr="004869E6" w:rsidSect="00162790">
          <w:headerReference w:type="default" r:id="rId16"/>
          <w:footerReference w:type="defaul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AABA86D" w14:textId="3E4E3310" w:rsidR="001F6E6C" w:rsidRPr="00BB79F5" w:rsidRDefault="001F6E6C" w:rsidP="00A40DD0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EA1E56">
        <w:rPr>
          <w:rFonts w:ascii="Times New Roman" w:hAnsi="Times New Roman"/>
          <w:i w:val="0"/>
          <w:iCs w:val="0"/>
          <w:sz w:val="24"/>
          <w:szCs w:val="24"/>
          <w:u w:val="none"/>
        </w:rPr>
        <w:t>Financial instruments</w:t>
      </w:r>
    </w:p>
    <w:p w14:paraId="76691AF6" w14:textId="77777777" w:rsidR="001F6E6C" w:rsidRPr="00A50912" w:rsidRDefault="001F6E6C" w:rsidP="001F6E6C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sz w:val="22"/>
          <w:szCs w:val="22"/>
        </w:rPr>
      </w:pPr>
    </w:p>
    <w:p w14:paraId="393C4681" w14:textId="77777777" w:rsidR="001F6E6C" w:rsidRPr="00514D32" w:rsidRDefault="001F6E6C" w:rsidP="00A76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</w:pPr>
      <w:r w:rsidRPr="00514D32"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  <w:t>The carrying amounts and fair values</w:t>
      </w:r>
    </w:p>
    <w:p w14:paraId="58699582" w14:textId="77777777" w:rsidR="001F6E6C" w:rsidRPr="008F05DE" w:rsidRDefault="001F6E6C" w:rsidP="00A76C6E">
      <w:pPr>
        <w:pStyle w:val="BodyText2"/>
        <w:spacing w:line="260" w:lineRule="atLeast"/>
        <w:ind w:left="540" w:right="-25"/>
        <w:jc w:val="both"/>
        <w:rPr>
          <w:rFonts w:ascii="Times New Roman" w:hAnsi="Times New Roman"/>
          <w:sz w:val="22"/>
          <w:szCs w:val="22"/>
          <w:lang w:val="en-GB"/>
        </w:rPr>
      </w:pPr>
    </w:p>
    <w:p w14:paraId="6599837A" w14:textId="1CF00074" w:rsidR="001F6E6C" w:rsidRDefault="001F6E6C" w:rsidP="00A76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27"/>
        <w:jc w:val="thaiDistribute"/>
        <w:rPr>
          <w:rFonts w:ascii="Times New Roman" w:hAnsi="Times New Roman" w:cstheme="minorBidi"/>
          <w:sz w:val="22"/>
          <w:szCs w:val="22"/>
        </w:rPr>
      </w:pPr>
      <w:r w:rsidRPr="00BD20ED">
        <w:rPr>
          <w:rFonts w:ascii="Times New Roman" w:hAnsi="Times New Roman" w:cs="Times New Roman"/>
          <w:sz w:val="22"/>
          <w:szCs w:val="22"/>
        </w:rPr>
        <w:t>The following table shows the carrying amounts and fair values of financial assets and financial liabilities, including their levels in the fair value hierarchy,</w:t>
      </w:r>
      <w:r w:rsidR="00A76C6E">
        <w:rPr>
          <w:rFonts w:ascii="Times New Roman" w:hAnsi="Times New Roman" w:cs="Times New Roman"/>
          <w:sz w:val="22"/>
          <w:szCs w:val="22"/>
        </w:rPr>
        <w:t xml:space="preserve"> </w:t>
      </w:r>
      <w:r w:rsidRPr="00BD20ED">
        <w:rPr>
          <w:rFonts w:ascii="Times New Roman" w:hAnsi="Times New Roman" w:cs="Times New Roman"/>
          <w:sz w:val="22"/>
          <w:szCs w:val="22"/>
        </w:rPr>
        <w:t>but does not include fair value information for financial assets and financial liabilities measured at amortised cost if the carrying amount is</w:t>
      </w:r>
      <w:r w:rsidR="00A76C6E">
        <w:rPr>
          <w:rFonts w:ascii="Times New Roman" w:hAnsi="Times New Roman" w:cs="Times New Roman"/>
          <w:sz w:val="22"/>
          <w:szCs w:val="22"/>
        </w:rPr>
        <w:t xml:space="preserve"> </w:t>
      </w:r>
      <w:r w:rsidRPr="00BD20ED">
        <w:rPr>
          <w:rFonts w:ascii="Times New Roman" w:hAnsi="Times New Roman" w:cs="Times New Roman"/>
          <w:sz w:val="22"/>
          <w:szCs w:val="22"/>
        </w:rPr>
        <w:t>a reasonable approximation of fair value.</w:t>
      </w:r>
    </w:p>
    <w:p w14:paraId="4D55C4B3" w14:textId="77777777" w:rsidR="001F6E6C" w:rsidRPr="008F05DE" w:rsidRDefault="001F6E6C" w:rsidP="001F6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theme="minorBidi"/>
          <w:sz w:val="22"/>
          <w:szCs w:val="22"/>
        </w:rPr>
      </w:pPr>
    </w:p>
    <w:tbl>
      <w:tblPr>
        <w:tblStyle w:val="TableGrid"/>
        <w:tblW w:w="137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620"/>
        <w:gridCol w:w="270"/>
        <w:gridCol w:w="1440"/>
        <w:gridCol w:w="270"/>
        <w:gridCol w:w="1265"/>
        <w:gridCol w:w="236"/>
        <w:gridCol w:w="1109"/>
        <w:gridCol w:w="270"/>
        <w:gridCol w:w="1080"/>
        <w:gridCol w:w="270"/>
        <w:gridCol w:w="1142"/>
      </w:tblGrid>
      <w:tr w:rsidR="001F6E6C" w:rsidRPr="008F05DE" w14:paraId="563520B3" w14:textId="77777777" w:rsidTr="00944B88">
        <w:trPr>
          <w:tblHeader/>
        </w:trPr>
        <w:tc>
          <w:tcPr>
            <w:tcW w:w="4770" w:type="dxa"/>
            <w:shd w:val="clear" w:color="auto" w:fill="auto"/>
          </w:tcPr>
          <w:p w14:paraId="6E67D7A6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8972" w:type="dxa"/>
            <w:gridSpan w:val="11"/>
          </w:tcPr>
          <w:p w14:paraId="20C8E63B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statements/Separate financial statements</w:t>
            </w:r>
          </w:p>
        </w:tc>
      </w:tr>
      <w:tr w:rsidR="001F6E6C" w:rsidRPr="008F05DE" w14:paraId="2BB84EFC" w14:textId="77777777" w:rsidTr="00944B88">
        <w:trPr>
          <w:tblHeader/>
        </w:trPr>
        <w:tc>
          <w:tcPr>
            <w:tcW w:w="4770" w:type="dxa"/>
            <w:shd w:val="clear" w:color="auto" w:fill="auto"/>
          </w:tcPr>
          <w:p w14:paraId="4F3466DE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4865" w:type="dxa"/>
            <w:gridSpan w:val="5"/>
          </w:tcPr>
          <w:p w14:paraId="285B2572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36" w:type="dxa"/>
          </w:tcPr>
          <w:p w14:paraId="4BB8553D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3871" w:type="dxa"/>
            <w:gridSpan w:val="5"/>
          </w:tcPr>
          <w:p w14:paraId="79AAE24B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1F6E6C" w:rsidRPr="008F05DE" w14:paraId="219DFA5B" w14:textId="77777777" w:rsidTr="00944B88">
        <w:trPr>
          <w:tblHeader/>
        </w:trPr>
        <w:tc>
          <w:tcPr>
            <w:tcW w:w="4770" w:type="dxa"/>
            <w:shd w:val="clear" w:color="auto" w:fill="auto"/>
          </w:tcPr>
          <w:p w14:paraId="58BAD736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12DF1F44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14BF35B8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67C884C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8584C7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14:paraId="0743B6D7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CA02FD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1FE1762F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7FAD7C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2F41AA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7F70BDE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5B8F402E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6E6C" w:rsidRPr="008F05DE" w14:paraId="5CE7CA79" w14:textId="77777777" w:rsidTr="00944B88">
        <w:trPr>
          <w:tblHeader/>
        </w:trPr>
        <w:tc>
          <w:tcPr>
            <w:tcW w:w="4770" w:type="dxa"/>
            <w:shd w:val="clear" w:color="auto" w:fill="auto"/>
          </w:tcPr>
          <w:p w14:paraId="449A4023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C9B58B4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1EA6D100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0ACBE27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7E0786C7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14:paraId="01CA6B5F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4D85C9E4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209F1A61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C3D0F6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34190C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2B1DD97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0C8EC9FE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6E6C" w:rsidRPr="008F05DE" w14:paraId="468F0211" w14:textId="77777777" w:rsidTr="00944B88">
        <w:trPr>
          <w:tblHeader/>
        </w:trPr>
        <w:tc>
          <w:tcPr>
            <w:tcW w:w="4770" w:type="dxa"/>
            <w:shd w:val="clear" w:color="auto" w:fill="auto"/>
          </w:tcPr>
          <w:p w14:paraId="434F5C73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569A6F1C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7DA55C03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BC7CCEF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4B0DD1C1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14:paraId="6C34A649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ADC422B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2EE34B02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0C147F8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F2D06E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B32F5EA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3D10BF7D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6E6C" w:rsidRPr="008F05DE" w14:paraId="331609AC" w14:textId="77777777" w:rsidTr="00944B88">
        <w:trPr>
          <w:tblHeader/>
        </w:trPr>
        <w:tc>
          <w:tcPr>
            <w:tcW w:w="4770" w:type="dxa"/>
            <w:shd w:val="clear" w:color="auto" w:fill="auto"/>
          </w:tcPr>
          <w:p w14:paraId="774F0FFA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F24E6CD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70" w:type="dxa"/>
          </w:tcPr>
          <w:p w14:paraId="35B71F6A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D3CF049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35DB0500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14:paraId="2E5B9ABB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B4BC796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75347C30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8D2E34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3268F8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F1B11D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53244FCB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6E6C" w:rsidRPr="008F05DE" w14:paraId="275F2EE4" w14:textId="77777777" w:rsidTr="00944B88">
        <w:trPr>
          <w:tblHeader/>
        </w:trPr>
        <w:tc>
          <w:tcPr>
            <w:tcW w:w="4770" w:type="dxa"/>
            <w:shd w:val="clear" w:color="auto" w:fill="auto"/>
          </w:tcPr>
          <w:p w14:paraId="6F7DD224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48F393EE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70" w:type="dxa"/>
          </w:tcPr>
          <w:p w14:paraId="437EFE2F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9EA1A0D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amortised</w:t>
            </w:r>
          </w:p>
        </w:tc>
        <w:tc>
          <w:tcPr>
            <w:tcW w:w="270" w:type="dxa"/>
          </w:tcPr>
          <w:p w14:paraId="24F661C8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14:paraId="1B11EF47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1A15446C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3CEE9D9B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92109E5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854DB6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032FCF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014DF93C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6E6C" w:rsidRPr="008F05DE" w14:paraId="11C74121" w14:textId="77777777" w:rsidTr="00944B88">
        <w:trPr>
          <w:tblHeader/>
        </w:trPr>
        <w:tc>
          <w:tcPr>
            <w:tcW w:w="4770" w:type="dxa"/>
            <w:shd w:val="clear" w:color="auto" w:fill="auto"/>
          </w:tcPr>
          <w:p w14:paraId="0996AE3C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4A6E4C2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70" w:type="dxa"/>
          </w:tcPr>
          <w:p w14:paraId="41A2EE6F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2A1F59D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cost - net</w:t>
            </w:r>
          </w:p>
        </w:tc>
        <w:tc>
          <w:tcPr>
            <w:tcW w:w="270" w:type="dxa"/>
          </w:tcPr>
          <w:p w14:paraId="3A5840FB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14:paraId="66C1B8D2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36" w:type="dxa"/>
          </w:tcPr>
          <w:p w14:paraId="30DC2FC0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0A209BF7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200C0396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F25575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76C51350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0182CB8B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1F6E6C" w:rsidRPr="008F05DE" w14:paraId="0A37F2CD" w14:textId="77777777" w:rsidTr="00944B88">
        <w:trPr>
          <w:tblHeader/>
        </w:trPr>
        <w:tc>
          <w:tcPr>
            <w:tcW w:w="4770" w:type="dxa"/>
            <w:shd w:val="clear" w:color="auto" w:fill="auto"/>
          </w:tcPr>
          <w:p w14:paraId="241A5A38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8972" w:type="dxa"/>
            <w:gridSpan w:val="11"/>
          </w:tcPr>
          <w:p w14:paraId="2203E369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1F6E6C" w:rsidRPr="008F05DE" w14:paraId="4458CF04" w14:textId="77777777" w:rsidTr="00944B88">
        <w:trPr>
          <w:tblHeader/>
        </w:trPr>
        <w:tc>
          <w:tcPr>
            <w:tcW w:w="4770" w:type="dxa"/>
            <w:shd w:val="clear" w:color="auto" w:fill="auto"/>
          </w:tcPr>
          <w:p w14:paraId="1F6A4E6C" w14:textId="23E322D0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25050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>31 March 2023</w:t>
            </w:r>
          </w:p>
        </w:tc>
        <w:tc>
          <w:tcPr>
            <w:tcW w:w="1620" w:type="dxa"/>
          </w:tcPr>
          <w:p w14:paraId="4C4F39F2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66EDDA8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63A4502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476226F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14:paraId="7313EBD1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4A958E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6E584053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A8A4E4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CA98AB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4FA9CA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1831AA23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6E6C" w:rsidRPr="008F05DE" w14:paraId="1A25F52C" w14:textId="77777777" w:rsidTr="00944B88">
        <w:tc>
          <w:tcPr>
            <w:tcW w:w="4770" w:type="dxa"/>
          </w:tcPr>
          <w:p w14:paraId="1E0A9F2D" w14:textId="78F22E80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firstLine="1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asset</w:t>
            </w:r>
          </w:p>
        </w:tc>
        <w:tc>
          <w:tcPr>
            <w:tcW w:w="1620" w:type="dxa"/>
          </w:tcPr>
          <w:p w14:paraId="18894935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CA3125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8CC4FCE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1E52DF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14:paraId="335E2854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E3DE6F9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9" w:type="dxa"/>
          </w:tcPr>
          <w:p w14:paraId="67D2AABB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ECC4B1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427E55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EF58063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4B4B1308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6E6C" w:rsidRPr="008F05DE" w14:paraId="030D7431" w14:textId="77777777" w:rsidTr="00944B88">
        <w:tc>
          <w:tcPr>
            <w:tcW w:w="4770" w:type="dxa"/>
          </w:tcPr>
          <w:p w14:paraId="3D3B559A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firstLine="18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Other current financial asset</w:t>
            </w:r>
          </w:p>
        </w:tc>
        <w:tc>
          <w:tcPr>
            <w:tcW w:w="1620" w:type="dxa"/>
          </w:tcPr>
          <w:p w14:paraId="284FCCC3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6F2A30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BB222A4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BE7D80C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14:paraId="085848E9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DF1D28F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9" w:type="dxa"/>
          </w:tcPr>
          <w:p w14:paraId="01278F78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B7A810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B753DE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11939BA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3FC85263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6E6C" w:rsidRPr="008F05DE" w14:paraId="22C86074" w14:textId="77777777" w:rsidTr="00944B88">
        <w:tc>
          <w:tcPr>
            <w:tcW w:w="4770" w:type="dxa"/>
          </w:tcPr>
          <w:p w14:paraId="362F1AAC" w14:textId="0F3F1612" w:rsidR="001F6E6C" w:rsidRPr="008F05DE" w:rsidRDefault="00944B88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1F6E6C" w:rsidRPr="008F05DE">
              <w:rPr>
                <w:rFonts w:ascii="Times New Roman" w:hAnsi="Times New Roman" w:cs="Times New Roman"/>
                <w:sz w:val="22"/>
                <w:szCs w:val="22"/>
              </w:rPr>
              <w:t>Investment in debt securities</w:t>
            </w:r>
          </w:p>
        </w:tc>
        <w:tc>
          <w:tcPr>
            <w:tcW w:w="1620" w:type="dxa"/>
            <w:vAlign w:val="center"/>
          </w:tcPr>
          <w:p w14:paraId="481F0C08" w14:textId="2E1197B7" w:rsidR="001F6E6C" w:rsidRPr="008F05DE" w:rsidRDefault="0035634C" w:rsidP="00A5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 w:rsidRPr="00423AE4">
              <w:rPr>
                <w:rFonts w:ascii="Times New Roman" w:hAnsi="Times New Roman" w:cs="Times New Roman"/>
                <w:sz w:val="22"/>
                <w:szCs w:val="22"/>
              </w:rPr>
              <w:t>67,623</w:t>
            </w:r>
          </w:p>
        </w:tc>
        <w:tc>
          <w:tcPr>
            <w:tcW w:w="270" w:type="dxa"/>
            <w:vAlign w:val="center"/>
          </w:tcPr>
          <w:p w14:paraId="6A1D6DB0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0605F087" w14:textId="73F61F12" w:rsidR="001F6E6C" w:rsidRPr="008F05DE" w:rsidRDefault="0035634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 w:rsidRPr="00423AE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CE91AA0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  <w:vAlign w:val="center"/>
          </w:tcPr>
          <w:p w14:paraId="05AF2CB8" w14:textId="4412DC57" w:rsidR="001F6E6C" w:rsidRPr="008F05DE" w:rsidRDefault="0035634C" w:rsidP="00A5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 w:rsidRPr="00423AE4">
              <w:rPr>
                <w:rFonts w:ascii="Times New Roman" w:hAnsi="Times New Roman" w:cs="Times New Roman"/>
                <w:sz w:val="22"/>
                <w:szCs w:val="22"/>
              </w:rPr>
              <w:t>67,623</w:t>
            </w:r>
          </w:p>
        </w:tc>
        <w:tc>
          <w:tcPr>
            <w:tcW w:w="236" w:type="dxa"/>
            <w:vAlign w:val="center"/>
          </w:tcPr>
          <w:p w14:paraId="2C5331FD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9" w:type="dxa"/>
            <w:vAlign w:val="center"/>
          </w:tcPr>
          <w:p w14:paraId="0EB171A8" w14:textId="229BD78A" w:rsidR="001F6E6C" w:rsidRPr="008F05DE" w:rsidRDefault="0035634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 w:rsidRPr="00423AE4">
              <w:rPr>
                <w:rFonts w:ascii="Times New Roman" w:hAnsi="Times New Roman" w:cs="Times New Roman"/>
                <w:sz w:val="22"/>
                <w:szCs w:val="22"/>
              </w:rPr>
              <w:t>67,623</w:t>
            </w:r>
          </w:p>
        </w:tc>
        <w:tc>
          <w:tcPr>
            <w:tcW w:w="270" w:type="dxa"/>
            <w:vAlign w:val="center"/>
          </w:tcPr>
          <w:p w14:paraId="4861FD18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2374AFF" w14:textId="4FA88C1E" w:rsidR="001F6E6C" w:rsidRPr="008F05DE" w:rsidRDefault="0035634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  <w:r w:rsidRPr="00423AE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E450B34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49CB9964" w14:textId="10144394" w:rsidR="001F6E6C" w:rsidRPr="008F05DE" w:rsidRDefault="0035634C" w:rsidP="00436B99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left="-79" w:right="-79" w:firstLine="18"/>
              <w:rPr>
                <w:szCs w:val="22"/>
                <w:cs/>
                <w:lang w:val="en-US"/>
              </w:rPr>
            </w:pPr>
            <w:r w:rsidRPr="00423AE4">
              <w:rPr>
                <w:szCs w:val="22"/>
              </w:rPr>
              <w:t>67,623</w:t>
            </w:r>
          </w:p>
        </w:tc>
      </w:tr>
      <w:tr w:rsidR="001F6E6C" w:rsidRPr="008F05DE" w14:paraId="16D7CDE7" w14:textId="77777777" w:rsidTr="00944B88">
        <w:tc>
          <w:tcPr>
            <w:tcW w:w="4770" w:type="dxa"/>
          </w:tcPr>
          <w:p w14:paraId="7C2914C8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4F0F4A45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A11E99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81F8BC6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D4233F9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1FD0B9D7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2576339D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42A6E4F4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7AA3318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776DA03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5968B12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1B61ED42" w14:textId="77777777" w:rsidR="001F6E6C" w:rsidRPr="008F05DE" w:rsidRDefault="001F6E6C" w:rsidP="00436B99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 w:firstLine="18"/>
              <w:rPr>
                <w:szCs w:val="22"/>
                <w:lang w:val="en-US" w:bidi="th-TH"/>
              </w:rPr>
            </w:pPr>
          </w:p>
        </w:tc>
      </w:tr>
      <w:tr w:rsidR="001F6E6C" w:rsidRPr="008F05DE" w14:paraId="57A055F0" w14:textId="77777777" w:rsidTr="00944B88">
        <w:tc>
          <w:tcPr>
            <w:tcW w:w="4770" w:type="dxa"/>
          </w:tcPr>
          <w:p w14:paraId="7002D0FC" w14:textId="3801572F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liabilit</w:t>
            </w:r>
            <w:r w:rsidR="00944B8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y</w:t>
            </w:r>
          </w:p>
        </w:tc>
        <w:tc>
          <w:tcPr>
            <w:tcW w:w="1620" w:type="dxa"/>
            <w:vAlign w:val="bottom"/>
          </w:tcPr>
          <w:p w14:paraId="37184AFC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A016DB4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3DA6928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010A68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BF920AE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5F679870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244FE9BD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8C6C477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C6BC3AC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D3E9165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645CCFE4" w14:textId="77777777" w:rsidR="001F6E6C" w:rsidRPr="008F05DE" w:rsidRDefault="001F6E6C" w:rsidP="00436B99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 w:firstLine="18"/>
              <w:rPr>
                <w:szCs w:val="22"/>
                <w:lang w:val="en-US" w:bidi="th-TH"/>
              </w:rPr>
            </w:pPr>
          </w:p>
        </w:tc>
      </w:tr>
      <w:tr w:rsidR="001F6E6C" w:rsidRPr="008F05DE" w14:paraId="6B0FADAB" w14:textId="77777777" w:rsidTr="00944B88">
        <w:tc>
          <w:tcPr>
            <w:tcW w:w="4770" w:type="dxa"/>
          </w:tcPr>
          <w:p w14:paraId="3D0DB88C" w14:textId="3A93DA78" w:rsidR="001F6E6C" w:rsidRPr="008F05DE" w:rsidRDefault="001F6E6C" w:rsidP="00436B99">
            <w:pPr>
              <w:spacing w:line="240" w:lineRule="auto"/>
              <w:ind w:firstLine="1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620" w:type="dxa"/>
            <w:vAlign w:val="center"/>
          </w:tcPr>
          <w:p w14:paraId="526D9CF6" w14:textId="2F0227EC" w:rsidR="001F6E6C" w:rsidRPr="008F05DE" w:rsidRDefault="00423AE4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 w:rsidRPr="00423AE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22B7BDB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93B6F60" w14:textId="00C2553E" w:rsidR="001F6E6C" w:rsidRPr="008F05DE" w:rsidRDefault="00423AE4" w:rsidP="00A5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 w:rsidRPr="00423AE4">
              <w:rPr>
                <w:rFonts w:ascii="Times New Roman" w:hAnsi="Times New Roman" w:cs="Times New Roman"/>
                <w:sz w:val="22"/>
                <w:szCs w:val="22"/>
              </w:rPr>
              <w:t>188,077</w:t>
            </w:r>
          </w:p>
        </w:tc>
        <w:tc>
          <w:tcPr>
            <w:tcW w:w="270" w:type="dxa"/>
            <w:vAlign w:val="center"/>
          </w:tcPr>
          <w:p w14:paraId="282CA884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  <w:vAlign w:val="center"/>
          </w:tcPr>
          <w:p w14:paraId="5449A658" w14:textId="3A4CCA18" w:rsidR="001F6E6C" w:rsidRPr="008F05DE" w:rsidRDefault="00423AE4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 w:rsidRPr="00423AE4">
              <w:rPr>
                <w:rFonts w:ascii="Times New Roman" w:hAnsi="Times New Roman" w:cs="Times New Roman"/>
                <w:sz w:val="22"/>
                <w:szCs w:val="22"/>
              </w:rPr>
              <w:t>188,077</w:t>
            </w:r>
          </w:p>
        </w:tc>
        <w:tc>
          <w:tcPr>
            <w:tcW w:w="236" w:type="dxa"/>
            <w:vAlign w:val="center"/>
          </w:tcPr>
          <w:p w14:paraId="287F685E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9" w:type="dxa"/>
            <w:vAlign w:val="center"/>
          </w:tcPr>
          <w:p w14:paraId="3AD3B54A" w14:textId="2EF1D8C2" w:rsidR="001F6E6C" w:rsidRPr="008F05DE" w:rsidRDefault="00423AE4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 w:rsidRPr="00423AE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6DEBB3C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9C1E775" w14:textId="0F1547D9" w:rsidR="001F6E6C" w:rsidRPr="008F05DE" w:rsidRDefault="00423AE4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  <w:r w:rsidRPr="00423AE4">
              <w:rPr>
                <w:rFonts w:ascii="Times New Roman" w:hAnsi="Times New Roman" w:cs="Times New Roman"/>
                <w:sz w:val="22"/>
                <w:szCs w:val="22"/>
              </w:rPr>
              <w:t>165,209</w:t>
            </w:r>
          </w:p>
        </w:tc>
        <w:tc>
          <w:tcPr>
            <w:tcW w:w="270" w:type="dxa"/>
            <w:vAlign w:val="center"/>
          </w:tcPr>
          <w:p w14:paraId="6ED9343D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1DB605F8" w14:textId="3E71FA3E" w:rsidR="001F6E6C" w:rsidRPr="008F05DE" w:rsidRDefault="00423AE4" w:rsidP="00436B99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 w:firstLine="18"/>
              <w:rPr>
                <w:szCs w:val="22"/>
                <w:lang w:val="en-US" w:bidi="th-TH"/>
              </w:rPr>
            </w:pPr>
            <w:r w:rsidRPr="00423AE4">
              <w:rPr>
                <w:szCs w:val="22"/>
              </w:rPr>
              <w:t>165,209</w:t>
            </w:r>
          </w:p>
        </w:tc>
      </w:tr>
      <w:tr w:rsidR="001F6E6C" w:rsidRPr="008F05DE" w14:paraId="687CDFAF" w14:textId="77777777" w:rsidTr="00944B88">
        <w:tc>
          <w:tcPr>
            <w:tcW w:w="4770" w:type="dxa"/>
          </w:tcPr>
          <w:p w14:paraId="53866A43" w14:textId="77777777" w:rsidR="001F6E6C" w:rsidRPr="008F05DE" w:rsidRDefault="001F6E6C" w:rsidP="00436B99">
            <w:pPr>
              <w:spacing w:line="240" w:lineRule="auto"/>
              <w:ind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66A770F7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A5B1C3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FA14D3F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A1D47B2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0546164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028F81F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2EC378FB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C05061C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7C81A3F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A38D99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777BEE96" w14:textId="77777777" w:rsidR="001F6E6C" w:rsidRPr="008F05DE" w:rsidRDefault="001F6E6C" w:rsidP="00436B99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 w:firstLine="18"/>
              <w:rPr>
                <w:szCs w:val="22"/>
                <w:lang w:val="en-US" w:bidi="th-TH"/>
              </w:rPr>
            </w:pPr>
          </w:p>
        </w:tc>
      </w:tr>
      <w:tr w:rsidR="0025050F" w:rsidRPr="008F05DE" w14:paraId="5702862F" w14:textId="77777777" w:rsidTr="00944B88">
        <w:tc>
          <w:tcPr>
            <w:tcW w:w="4770" w:type="dxa"/>
          </w:tcPr>
          <w:p w14:paraId="25FE1F18" w14:textId="78847438" w:rsidR="0025050F" w:rsidRPr="008F05DE" w:rsidRDefault="0025050F" w:rsidP="00436B99">
            <w:pPr>
              <w:spacing w:line="240" w:lineRule="auto"/>
              <w:ind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 31 December 202</w:t>
            </w:r>
            <w:r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20FB951E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E94589E" w14:textId="77777777" w:rsidR="0025050F" w:rsidRPr="008F05DE" w:rsidRDefault="0025050F" w:rsidP="0025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C18927E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B8D798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14:paraId="7F33CAAA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0F2E3E8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9" w:type="dxa"/>
          </w:tcPr>
          <w:p w14:paraId="011DF069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49C974D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65624A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A787F08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2BAE410E" w14:textId="77777777" w:rsidR="0025050F" w:rsidRPr="008F05DE" w:rsidRDefault="0025050F" w:rsidP="00436B99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 w:firstLine="18"/>
              <w:rPr>
                <w:szCs w:val="22"/>
                <w:lang w:val="en-US" w:bidi="th-TH"/>
              </w:rPr>
            </w:pPr>
          </w:p>
        </w:tc>
      </w:tr>
      <w:tr w:rsidR="0025050F" w:rsidRPr="008F05DE" w14:paraId="6E7261FF" w14:textId="77777777" w:rsidTr="00944B88">
        <w:tc>
          <w:tcPr>
            <w:tcW w:w="4770" w:type="dxa"/>
          </w:tcPr>
          <w:p w14:paraId="191627F6" w14:textId="7DEECD3F" w:rsidR="0025050F" w:rsidRPr="008F05DE" w:rsidRDefault="0025050F" w:rsidP="00436B99">
            <w:pPr>
              <w:spacing w:line="240" w:lineRule="auto"/>
              <w:ind w:firstLine="18"/>
              <w:rPr>
                <w:rFonts w:ascii="Times New Roman" w:hAnsi="Times New Roman" w:cs="Times New Roman"/>
                <w:sz w:val="22"/>
                <w:szCs w:val="22"/>
              </w:rPr>
            </w:pP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Financial </w:t>
            </w:r>
            <w:r w:rsidRPr="009666C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asset</w:t>
            </w:r>
          </w:p>
        </w:tc>
        <w:tc>
          <w:tcPr>
            <w:tcW w:w="1620" w:type="dxa"/>
          </w:tcPr>
          <w:p w14:paraId="0207D433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164551D" w14:textId="77777777" w:rsidR="0025050F" w:rsidRPr="008F05DE" w:rsidRDefault="0025050F" w:rsidP="0025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121EFF1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DFE8FB8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14:paraId="79DC3BC5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10EDF43B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9" w:type="dxa"/>
          </w:tcPr>
          <w:p w14:paraId="13BF2446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6DF44AF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5AAA57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45B15B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27B1E386" w14:textId="77777777" w:rsidR="0025050F" w:rsidRPr="008F05DE" w:rsidRDefault="0025050F" w:rsidP="00436B99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 w:firstLine="18"/>
              <w:rPr>
                <w:szCs w:val="22"/>
                <w:lang w:val="en-US" w:bidi="th-TH"/>
              </w:rPr>
            </w:pPr>
          </w:p>
        </w:tc>
      </w:tr>
      <w:tr w:rsidR="0025050F" w:rsidRPr="008F05DE" w14:paraId="02471C09" w14:textId="77777777" w:rsidTr="00944B88">
        <w:tc>
          <w:tcPr>
            <w:tcW w:w="4770" w:type="dxa"/>
          </w:tcPr>
          <w:p w14:paraId="47BB66DA" w14:textId="4E2E96A7" w:rsidR="0025050F" w:rsidRPr="008F05DE" w:rsidRDefault="0025050F" w:rsidP="00436B99">
            <w:pPr>
              <w:spacing w:line="240" w:lineRule="auto"/>
              <w:ind w:firstLine="18"/>
              <w:rPr>
                <w:rFonts w:ascii="Times New Roman" w:hAnsi="Times New Roman" w:cs="Times New Roman"/>
                <w:sz w:val="22"/>
                <w:szCs w:val="22"/>
              </w:rPr>
            </w:pPr>
            <w:r w:rsidRPr="00BC4748">
              <w:rPr>
                <w:rFonts w:ascii="Times New Roman" w:hAnsi="Times New Roman" w:cs="Times New Roman"/>
                <w:sz w:val="22"/>
                <w:szCs w:val="22"/>
              </w:rPr>
              <w:t>Other current financial asset</w:t>
            </w:r>
          </w:p>
        </w:tc>
        <w:tc>
          <w:tcPr>
            <w:tcW w:w="1620" w:type="dxa"/>
          </w:tcPr>
          <w:p w14:paraId="7B659235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2A6F35E" w14:textId="77777777" w:rsidR="0025050F" w:rsidRPr="008F05DE" w:rsidRDefault="0025050F" w:rsidP="0025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9D31737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2E906C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14:paraId="1F6737E2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55D798DD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9" w:type="dxa"/>
          </w:tcPr>
          <w:p w14:paraId="4B10463A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630725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15FBBE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A67980A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2340A6AE" w14:textId="77777777" w:rsidR="0025050F" w:rsidRPr="008F05DE" w:rsidRDefault="0025050F" w:rsidP="00436B99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 w:firstLine="18"/>
              <w:rPr>
                <w:szCs w:val="22"/>
                <w:lang w:val="en-US" w:bidi="th-TH"/>
              </w:rPr>
            </w:pPr>
          </w:p>
        </w:tc>
      </w:tr>
      <w:tr w:rsidR="0025050F" w:rsidRPr="008F05DE" w14:paraId="2CB242C2" w14:textId="77777777" w:rsidTr="00944B88">
        <w:tc>
          <w:tcPr>
            <w:tcW w:w="4770" w:type="dxa"/>
          </w:tcPr>
          <w:p w14:paraId="6BECFC21" w14:textId="5CD63EED" w:rsidR="0025050F" w:rsidRPr="008F05DE" w:rsidRDefault="00592D51" w:rsidP="00436B99">
            <w:pPr>
              <w:spacing w:line="240" w:lineRule="auto"/>
              <w:ind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25050F">
              <w:rPr>
                <w:rFonts w:ascii="Times New Roman" w:hAnsi="Times New Roman" w:cs="Times New Roman"/>
                <w:sz w:val="22"/>
                <w:szCs w:val="22"/>
              </w:rPr>
              <w:t>Investment in d</w:t>
            </w:r>
            <w:r w:rsidR="0025050F" w:rsidRPr="009666C4">
              <w:rPr>
                <w:rFonts w:ascii="Times New Roman" w:hAnsi="Times New Roman" w:cs="Times New Roman"/>
                <w:sz w:val="22"/>
                <w:szCs w:val="22"/>
              </w:rPr>
              <w:t>ebt securities</w:t>
            </w:r>
          </w:p>
        </w:tc>
        <w:tc>
          <w:tcPr>
            <w:tcW w:w="1620" w:type="dxa"/>
            <w:vAlign w:val="bottom"/>
          </w:tcPr>
          <w:p w14:paraId="7D915FD5" w14:textId="04697EC5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67,446</w:t>
            </w:r>
          </w:p>
        </w:tc>
        <w:tc>
          <w:tcPr>
            <w:tcW w:w="270" w:type="dxa"/>
          </w:tcPr>
          <w:p w14:paraId="4D1667FD" w14:textId="77777777" w:rsidR="0025050F" w:rsidRPr="008F05DE" w:rsidRDefault="0025050F" w:rsidP="0025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FA02741" w14:textId="5E30F72C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E0EDA5A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4ADBA4B5" w14:textId="17874840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67,446</w:t>
            </w:r>
          </w:p>
        </w:tc>
        <w:tc>
          <w:tcPr>
            <w:tcW w:w="236" w:type="dxa"/>
          </w:tcPr>
          <w:p w14:paraId="674A90E3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32A54C34" w14:textId="3BEB7CFE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67,446</w:t>
            </w:r>
          </w:p>
        </w:tc>
        <w:tc>
          <w:tcPr>
            <w:tcW w:w="270" w:type="dxa"/>
            <w:vAlign w:val="bottom"/>
          </w:tcPr>
          <w:p w14:paraId="0A692469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EA6887D" w14:textId="5426E986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5CF1407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04402AB0" w14:textId="73D99DEE" w:rsidR="0025050F" w:rsidRPr="008F05DE" w:rsidRDefault="0025050F" w:rsidP="00436B99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 w:firstLine="18"/>
              <w:rPr>
                <w:szCs w:val="22"/>
                <w:lang w:val="en-US" w:bidi="th-TH"/>
              </w:rPr>
            </w:pPr>
            <w:r>
              <w:rPr>
                <w:szCs w:val="22"/>
              </w:rPr>
              <w:t>67,446</w:t>
            </w:r>
          </w:p>
        </w:tc>
      </w:tr>
      <w:tr w:rsidR="0025050F" w:rsidRPr="008F05DE" w14:paraId="4A55FD7F" w14:textId="77777777" w:rsidTr="00944B88">
        <w:tc>
          <w:tcPr>
            <w:tcW w:w="4770" w:type="dxa"/>
          </w:tcPr>
          <w:p w14:paraId="2569F050" w14:textId="77777777" w:rsidR="0025050F" w:rsidRPr="008F05DE" w:rsidRDefault="0025050F" w:rsidP="00436B99">
            <w:pPr>
              <w:spacing w:line="240" w:lineRule="auto"/>
              <w:ind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6C34E5EE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465D67E" w14:textId="77777777" w:rsidR="0025050F" w:rsidRPr="008F05DE" w:rsidRDefault="0025050F" w:rsidP="0025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1E28382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DBBCA3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DE08BB6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6A5C9E6E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7E36CF94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7C65701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F048D1E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CA683E0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7B1E0941" w14:textId="77777777" w:rsidR="0025050F" w:rsidRPr="008F05DE" w:rsidRDefault="0025050F" w:rsidP="00436B99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 w:firstLine="18"/>
              <w:rPr>
                <w:szCs w:val="22"/>
                <w:lang w:val="en-US" w:bidi="th-TH"/>
              </w:rPr>
            </w:pPr>
          </w:p>
        </w:tc>
      </w:tr>
      <w:tr w:rsidR="0025050F" w:rsidRPr="008F05DE" w14:paraId="718598B2" w14:textId="77777777" w:rsidTr="00944B88">
        <w:tc>
          <w:tcPr>
            <w:tcW w:w="4770" w:type="dxa"/>
          </w:tcPr>
          <w:p w14:paraId="79D06A13" w14:textId="668F36E4" w:rsidR="0025050F" w:rsidRPr="008F05DE" w:rsidRDefault="0025050F" w:rsidP="00436B99">
            <w:pPr>
              <w:spacing w:line="240" w:lineRule="auto"/>
              <w:ind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</w:t>
            </w: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inancial liabilit</w:t>
            </w:r>
            <w:r w:rsidR="00944B8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y</w:t>
            </w:r>
          </w:p>
        </w:tc>
        <w:tc>
          <w:tcPr>
            <w:tcW w:w="1620" w:type="dxa"/>
            <w:vAlign w:val="bottom"/>
          </w:tcPr>
          <w:p w14:paraId="4B825B67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F96C09" w14:textId="77777777" w:rsidR="0025050F" w:rsidRPr="008F05DE" w:rsidRDefault="0025050F" w:rsidP="0025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5B28B82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9EC5D3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4F183A6B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6F8603FE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03542169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D926F9E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5D0DC44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89EDB58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4151931D" w14:textId="77777777" w:rsidR="0025050F" w:rsidRPr="008F05DE" w:rsidRDefault="0025050F" w:rsidP="00436B99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 w:firstLine="18"/>
              <w:rPr>
                <w:szCs w:val="22"/>
                <w:lang w:val="en-US" w:bidi="th-TH"/>
              </w:rPr>
            </w:pPr>
          </w:p>
        </w:tc>
      </w:tr>
      <w:tr w:rsidR="0025050F" w:rsidRPr="008F05DE" w14:paraId="00B54BEE" w14:textId="77777777" w:rsidTr="00944B88">
        <w:tc>
          <w:tcPr>
            <w:tcW w:w="4770" w:type="dxa"/>
          </w:tcPr>
          <w:p w14:paraId="65630C00" w14:textId="462EA4E1" w:rsidR="0025050F" w:rsidRDefault="0025050F" w:rsidP="00436B99">
            <w:pPr>
              <w:spacing w:line="240" w:lineRule="auto"/>
              <w:ind w:firstLine="1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620" w:type="dxa"/>
            <w:vAlign w:val="bottom"/>
          </w:tcPr>
          <w:p w14:paraId="23D05742" w14:textId="06782728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AB0511A" w14:textId="77777777" w:rsidR="0025050F" w:rsidRPr="008F05DE" w:rsidRDefault="0025050F" w:rsidP="0025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92408EB" w14:textId="4A82D92F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200,070</w:t>
            </w:r>
          </w:p>
        </w:tc>
        <w:tc>
          <w:tcPr>
            <w:tcW w:w="270" w:type="dxa"/>
          </w:tcPr>
          <w:p w14:paraId="6676FB3B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7D90FACB" w14:textId="18D2CDFF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200,070</w:t>
            </w:r>
          </w:p>
        </w:tc>
        <w:tc>
          <w:tcPr>
            <w:tcW w:w="236" w:type="dxa"/>
          </w:tcPr>
          <w:p w14:paraId="3DF24152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11C0BF22" w14:textId="6A357505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A7134C0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4016278" w14:textId="1FD7224D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172,082</w:t>
            </w:r>
          </w:p>
        </w:tc>
        <w:tc>
          <w:tcPr>
            <w:tcW w:w="270" w:type="dxa"/>
            <w:vAlign w:val="bottom"/>
          </w:tcPr>
          <w:p w14:paraId="542B82B0" w14:textId="77777777" w:rsidR="0025050F" w:rsidRPr="008F05DE" w:rsidRDefault="0025050F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244185C3" w14:textId="1B4BA384" w:rsidR="0025050F" w:rsidRPr="008F05DE" w:rsidRDefault="0025050F" w:rsidP="00436B99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 w:firstLine="18"/>
              <w:rPr>
                <w:szCs w:val="22"/>
                <w:lang w:val="en-US" w:bidi="th-TH"/>
              </w:rPr>
            </w:pPr>
            <w:r>
              <w:rPr>
                <w:szCs w:val="22"/>
              </w:rPr>
              <w:t>172,082</w:t>
            </w:r>
          </w:p>
        </w:tc>
      </w:tr>
    </w:tbl>
    <w:p w14:paraId="76984E39" w14:textId="4BFDD2F9" w:rsidR="0025050F" w:rsidRDefault="0025050F" w:rsidP="00436B99">
      <w:pPr>
        <w:ind w:firstLine="18"/>
      </w:pPr>
    </w:p>
    <w:p w14:paraId="3769B003" w14:textId="77777777" w:rsidR="007E2D44" w:rsidRDefault="007E2D44" w:rsidP="00DD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="Times New Roman" w:hAnsi="Times New Roman" w:cs="Times New Roman"/>
          <w:sz w:val="22"/>
          <w:szCs w:val="20"/>
          <w:lang w:val="en-GB"/>
        </w:rPr>
        <w:sectPr w:rsidR="007E2D44" w:rsidSect="008F5F4B">
          <w:headerReference w:type="default" r:id="rId19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7F7CA266" w14:textId="77777777" w:rsidR="00B85087" w:rsidRPr="005C5F96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t xml:space="preserve">The following tables present valuation technique of financial instruments measured at fair value </w:t>
      </w:r>
      <w:r>
        <w:rPr>
          <w:rFonts w:ascii="Times New Roman" w:hAnsi="Times New Roman" w:cs="Times New Roman"/>
          <w:sz w:val="22"/>
          <w:szCs w:val="22"/>
          <w:lang w:val="en-GB" w:bidi="ar-SA"/>
        </w:rPr>
        <w:br/>
      </w: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t>in the statements of financial position:</w:t>
      </w:r>
    </w:p>
    <w:p w14:paraId="6B6F2C65" w14:textId="77777777" w:rsidR="00B85087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960"/>
        <w:gridCol w:w="360"/>
        <w:gridCol w:w="5040"/>
      </w:tblGrid>
      <w:tr w:rsidR="00B85087" w:rsidRPr="008E4EED" w14:paraId="60B902B1" w14:textId="77777777">
        <w:trPr>
          <w:tblHeader/>
        </w:trPr>
        <w:tc>
          <w:tcPr>
            <w:tcW w:w="3960" w:type="dxa"/>
            <w:shd w:val="clear" w:color="auto" w:fill="auto"/>
          </w:tcPr>
          <w:p w14:paraId="23071CF3" w14:textId="77777777" w:rsidR="00B85087" w:rsidRPr="00EE076D" w:rsidRDefault="00B85087">
            <w:pPr>
              <w:pStyle w:val="block"/>
              <w:spacing w:after="0" w:line="240" w:lineRule="atLeast"/>
              <w:ind w:left="50" w:right="-1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E076D">
              <w:rPr>
                <w:b/>
                <w:bCs/>
                <w:szCs w:val="22"/>
                <w:lang w:bidi="th-TH"/>
              </w:rPr>
              <w:t>Type</w:t>
            </w:r>
          </w:p>
        </w:tc>
        <w:tc>
          <w:tcPr>
            <w:tcW w:w="360" w:type="dxa"/>
            <w:shd w:val="clear" w:color="auto" w:fill="auto"/>
          </w:tcPr>
          <w:p w14:paraId="62EE4C4D" w14:textId="77777777" w:rsidR="00B85087" w:rsidRPr="00EE076D" w:rsidRDefault="00B8508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040" w:type="dxa"/>
            <w:shd w:val="clear" w:color="auto" w:fill="auto"/>
          </w:tcPr>
          <w:p w14:paraId="6AF1FE63" w14:textId="77777777" w:rsidR="00B85087" w:rsidRPr="00EE076D" w:rsidRDefault="00B85087">
            <w:pPr>
              <w:pStyle w:val="block"/>
              <w:spacing w:after="0" w:line="240" w:lineRule="atLeast"/>
              <w:ind w:left="0" w:right="-25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E076D">
              <w:rPr>
                <w:b/>
                <w:bCs/>
                <w:szCs w:val="22"/>
                <w:lang w:bidi="th-TH"/>
              </w:rPr>
              <w:t>Valuation technique</w:t>
            </w:r>
          </w:p>
        </w:tc>
      </w:tr>
      <w:tr w:rsidR="00B85087" w:rsidRPr="008E4EED" w14:paraId="6A57E18C" w14:textId="77777777">
        <w:tc>
          <w:tcPr>
            <w:tcW w:w="3960" w:type="dxa"/>
            <w:shd w:val="clear" w:color="auto" w:fill="auto"/>
          </w:tcPr>
          <w:p w14:paraId="34A91B57" w14:textId="77777777" w:rsidR="00B85087" w:rsidRPr="00EC658E" w:rsidRDefault="00B85087">
            <w:pPr>
              <w:pStyle w:val="block"/>
              <w:spacing w:after="0" w:line="240" w:lineRule="auto"/>
              <w:ind w:left="162" w:right="-7" w:hanging="162"/>
              <w:rPr>
                <w:szCs w:val="22"/>
                <w:cs/>
              </w:rPr>
            </w:pPr>
            <w:r w:rsidRPr="00EE076D">
              <w:rPr>
                <w:szCs w:val="22"/>
              </w:rPr>
              <w:t>Investments in marketable unit trusts classified as financial assets measured at FVTPL</w:t>
            </w:r>
          </w:p>
        </w:tc>
        <w:tc>
          <w:tcPr>
            <w:tcW w:w="360" w:type="dxa"/>
            <w:shd w:val="clear" w:color="auto" w:fill="auto"/>
          </w:tcPr>
          <w:p w14:paraId="568AA6AE" w14:textId="77777777" w:rsidR="00B85087" w:rsidRPr="00EE076D" w:rsidRDefault="00B8508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040" w:type="dxa"/>
            <w:shd w:val="clear" w:color="auto" w:fill="auto"/>
          </w:tcPr>
          <w:p w14:paraId="20294564" w14:textId="77777777" w:rsidR="00B85087" w:rsidRPr="00EE076D" w:rsidRDefault="00B85087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EE076D">
              <w:rPr>
                <w:szCs w:val="22"/>
              </w:rPr>
              <w:t xml:space="preserve">The net asset value as </w:t>
            </w:r>
            <w:r>
              <w:rPr>
                <w:szCs w:val="22"/>
              </w:rPr>
              <w:t>at</w:t>
            </w:r>
            <w:r w:rsidRPr="00EE076D">
              <w:rPr>
                <w:szCs w:val="22"/>
              </w:rPr>
              <w:t xml:space="preserve"> the reporting date</w:t>
            </w:r>
            <w:r>
              <w:rPr>
                <w:szCs w:val="22"/>
              </w:rPr>
              <w:t>.</w:t>
            </w:r>
          </w:p>
        </w:tc>
      </w:tr>
    </w:tbl>
    <w:p w14:paraId="487497FE" w14:textId="77777777" w:rsidR="00B85087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3BF7C6D6" w14:textId="77777777" w:rsidR="00B85087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5C5F96">
        <w:rPr>
          <w:rFonts w:ascii="Times New Roman" w:hAnsi="Times New Roman" w:cs="Times New Roman"/>
          <w:sz w:val="22"/>
          <w:szCs w:val="22"/>
        </w:rPr>
        <w:t xml:space="preserve">The fair value of financial liabilities measured at amortised costs are calculated by discounted </w:t>
      </w:r>
      <w:r>
        <w:rPr>
          <w:rFonts w:ascii="Times New Roman" w:hAnsi="Times New Roman" w:cs="Times New Roman"/>
          <w:sz w:val="22"/>
          <w:szCs w:val="22"/>
        </w:rPr>
        <w:br/>
      </w:r>
      <w:r w:rsidRPr="005C5F96">
        <w:rPr>
          <w:rFonts w:ascii="Times New Roman" w:hAnsi="Times New Roman" w:cs="Times New Roman"/>
          <w:sz w:val="22"/>
          <w:szCs w:val="22"/>
        </w:rPr>
        <w:t>cash flows technique.</w:t>
      </w:r>
    </w:p>
    <w:p w14:paraId="1EB081BA" w14:textId="77777777" w:rsidR="00B51FA2" w:rsidRDefault="00B51FA2" w:rsidP="00511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90E1076" w14:textId="4E4DC276" w:rsidR="005450D5" w:rsidRPr="00BB79F5" w:rsidRDefault="005450D5" w:rsidP="00436B99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Commitments with non-related parties</w:t>
      </w:r>
    </w:p>
    <w:p w14:paraId="0B9A5B55" w14:textId="77777777" w:rsidR="005450D5" w:rsidRPr="00BB79F5" w:rsidRDefault="005450D5" w:rsidP="00BB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Times New Roman" w:hAnsi="Times New Roman"/>
          <w:sz w:val="22"/>
          <w:szCs w:val="22"/>
        </w:rPr>
      </w:pPr>
    </w:p>
    <w:p w14:paraId="3BAE84E6" w14:textId="77777777" w:rsidR="00282E10" w:rsidRPr="00D44D9C" w:rsidRDefault="00282E10" w:rsidP="00D436AD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17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44D9C">
        <w:rPr>
          <w:rFonts w:ascii="Times New Roman" w:hAnsi="Times New Roman" w:cs="Times New Roman"/>
          <w:b/>
          <w:bCs/>
          <w:i/>
          <w:iCs/>
          <w:sz w:val="22"/>
          <w:szCs w:val="22"/>
        </w:rPr>
        <w:t>Capital commitments</w:t>
      </w:r>
    </w:p>
    <w:p w14:paraId="312D4E29" w14:textId="77777777" w:rsidR="00282E10" w:rsidRDefault="00282E10" w:rsidP="005D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7110"/>
        <w:gridCol w:w="1710"/>
      </w:tblGrid>
      <w:tr w:rsidR="002F7945" w:rsidRPr="00D44D9C" w14:paraId="269E609C" w14:textId="77777777" w:rsidTr="00150F13">
        <w:trPr>
          <w:trHeight w:val="80"/>
        </w:trPr>
        <w:tc>
          <w:tcPr>
            <w:tcW w:w="7110" w:type="dxa"/>
          </w:tcPr>
          <w:p w14:paraId="321C563C" w14:textId="77777777" w:rsidR="002F7945" w:rsidRPr="00D44D9C" w:rsidRDefault="002F7945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24FF63" w14:textId="77777777" w:rsidR="002F7945" w:rsidRPr="00D44D9C" w:rsidRDefault="002F7945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1A66264D" w14:textId="77777777" w:rsidR="00150F13" w:rsidRPr="00D44D9C" w:rsidRDefault="00150F13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5BD80753" w14:textId="77777777" w:rsidR="00150F13" w:rsidRPr="00D44D9C" w:rsidRDefault="00150F13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099DF391" w14:textId="77777777" w:rsidR="00F14262" w:rsidRPr="00D44D9C" w:rsidRDefault="00F14262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0B95B12F" w14:textId="3B2FAAB1" w:rsidR="002F7945" w:rsidRPr="00D44D9C" w:rsidRDefault="002F7945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25050F" w:rsidRPr="00D44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31 March 2023</w:t>
            </w:r>
          </w:p>
        </w:tc>
        <w:tc>
          <w:tcPr>
            <w:tcW w:w="1710" w:type="dxa"/>
          </w:tcPr>
          <w:p w14:paraId="08BB11B3" w14:textId="77777777" w:rsidR="00221198" w:rsidRPr="00D44D9C" w:rsidRDefault="00221198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0BA2A74B" w14:textId="77777777" w:rsidR="00221198" w:rsidRPr="00D44D9C" w:rsidRDefault="00221198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  <w:p w14:paraId="79F8A29D" w14:textId="77777777" w:rsidR="00150F13" w:rsidRPr="00D44D9C" w:rsidRDefault="00221198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  <w:r w:rsidR="002F7945"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</w:p>
          <w:p w14:paraId="52834DFB" w14:textId="77777777" w:rsidR="002F7945" w:rsidRPr="00D44D9C" w:rsidRDefault="002F7945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  <w:p w14:paraId="12537439" w14:textId="77777777" w:rsidR="002F7945" w:rsidRPr="00D44D9C" w:rsidRDefault="002F7945" w:rsidP="0042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F7945" w:rsidRPr="00D44D9C" w14:paraId="2F744A43" w14:textId="77777777" w:rsidTr="00150F13">
        <w:trPr>
          <w:trHeight w:val="80"/>
        </w:trPr>
        <w:tc>
          <w:tcPr>
            <w:tcW w:w="7110" w:type="dxa"/>
          </w:tcPr>
          <w:p w14:paraId="24ED1977" w14:textId="77777777" w:rsidR="002F7945" w:rsidRPr="00016ED7" w:rsidRDefault="002F7945" w:rsidP="00B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36F6A713" w14:textId="77777777" w:rsidR="002F7945" w:rsidRPr="002F7945" w:rsidRDefault="002F7945" w:rsidP="0015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9" w:right="-114"/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22C49">
              <w:rPr>
                <w:rFonts w:ascii="Times New Roman" w:hAnsi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9C15B5" w:rsidRPr="00D44D9C" w14:paraId="3D76E18D" w14:textId="77777777" w:rsidTr="00150F13">
        <w:trPr>
          <w:trHeight w:val="80"/>
        </w:trPr>
        <w:tc>
          <w:tcPr>
            <w:tcW w:w="7110" w:type="dxa"/>
          </w:tcPr>
          <w:p w14:paraId="13B0209E" w14:textId="77777777" w:rsidR="009C15B5" w:rsidRPr="00016ED7" w:rsidRDefault="009C15B5" w:rsidP="00B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66E01447" w14:textId="77777777" w:rsidR="009C15B5" w:rsidRPr="00422C49" w:rsidRDefault="009C15B5" w:rsidP="0015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9" w:right="-114"/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</w:tc>
      </w:tr>
      <w:tr w:rsidR="0088107F" w:rsidRPr="00A7372F" w14:paraId="50CC50F7" w14:textId="77777777" w:rsidTr="00150F13">
        <w:trPr>
          <w:trHeight w:val="80"/>
        </w:trPr>
        <w:tc>
          <w:tcPr>
            <w:tcW w:w="7110" w:type="dxa"/>
          </w:tcPr>
          <w:p w14:paraId="1FB5A13D" w14:textId="14BC63A0" w:rsidR="0088107F" w:rsidRPr="00D44D9C" w:rsidRDefault="0088107F" w:rsidP="0088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 w:cs="Times New Roman"/>
                <w:sz w:val="22"/>
                <w:szCs w:val="22"/>
              </w:rPr>
            </w:pPr>
            <w:r w:rsidRPr="009755DB">
              <w:rPr>
                <w:rFonts w:ascii="Times New Roman" w:hAnsi="Times New Roman" w:cs="Times New Roman"/>
                <w:sz w:val="22"/>
                <w:szCs w:val="22"/>
              </w:rPr>
              <w:t>Investment properties</w:t>
            </w:r>
          </w:p>
        </w:tc>
        <w:tc>
          <w:tcPr>
            <w:tcW w:w="1710" w:type="dxa"/>
          </w:tcPr>
          <w:p w14:paraId="15F77190" w14:textId="623E7AD4" w:rsidR="0088107F" w:rsidRPr="00727208" w:rsidRDefault="00727208" w:rsidP="0072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79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21,827</w:t>
            </w:r>
          </w:p>
        </w:tc>
      </w:tr>
      <w:tr w:rsidR="0088107F" w:rsidRPr="00A7372F" w14:paraId="3219265C" w14:textId="77777777" w:rsidTr="00150F13">
        <w:trPr>
          <w:trHeight w:val="80"/>
        </w:trPr>
        <w:tc>
          <w:tcPr>
            <w:tcW w:w="7110" w:type="dxa"/>
          </w:tcPr>
          <w:p w14:paraId="23668B4A" w14:textId="45C72C57" w:rsidR="0088107F" w:rsidRPr="00D44D9C" w:rsidRDefault="00050940" w:rsidP="0088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88107F" w:rsidRPr="009755DB">
              <w:rPr>
                <w:rFonts w:ascii="Times New Roman" w:hAnsi="Times New Roman" w:cs="Times New Roman"/>
                <w:sz w:val="22"/>
                <w:szCs w:val="22"/>
              </w:rPr>
              <w:t>lant and equipment</w:t>
            </w:r>
          </w:p>
        </w:tc>
        <w:tc>
          <w:tcPr>
            <w:tcW w:w="1710" w:type="dxa"/>
          </w:tcPr>
          <w:p w14:paraId="2FFA5845" w14:textId="662E5805" w:rsidR="0088107F" w:rsidRPr="00D44D9C" w:rsidRDefault="00727208" w:rsidP="0072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7,108</w:t>
            </w:r>
          </w:p>
        </w:tc>
      </w:tr>
      <w:tr w:rsidR="0088107F" w:rsidRPr="00A7372F" w14:paraId="30AAF615" w14:textId="77777777">
        <w:trPr>
          <w:trHeight w:val="80"/>
        </w:trPr>
        <w:tc>
          <w:tcPr>
            <w:tcW w:w="7110" w:type="dxa"/>
            <w:vAlign w:val="bottom"/>
          </w:tcPr>
          <w:p w14:paraId="26C449E1" w14:textId="639374C3" w:rsidR="0088107F" w:rsidRPr="00D44D9C" w:rsidRDefault="0088107F" w:rsidP="0088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Intangible assets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352F5C2" w14:textId="23494035" w:rsidR="0088107F" w:rsidRPr="00D44D9C" w:rsidRDefault="00727208" w:rsidP="0088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1,190</w:t>
            </w:r>
          </w:p>
        </w:tc>
      </w:tr>
      <w:tr w:rsidR="0088107F" w:rsidRPr="00A7372F" w14:paraId="3A8ECDE8" w14:textId="77777777">
        <w:trPr>
          <w:trHeight w:val="80"/>
        </w:trPr>
        <w:tc>
          <w:tcPr>
            <w:tcW w:w="7110" w:type="dxa"/>
            <w:vAlign w:val="bottom"/>
          </w:tcPr>
          <w:p w14:paraId="29AF5EF8" w14:textId="77777777" w:rsidR="0088107F" w:rsidRPr="00D44D9C" w:rsidRDefault="0088107F" w:rsidP="0088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97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DB13AE" w14:textId="0CC63476" w:rsidR="0088107F" w:rsidRPr="00D44D9C" w:rsidRDefault="0088107F" w:rsidP="0088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30,12</w:t>
            </w:r>
            <w:r w:rsidR="007272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</w:tr>
    </w:tbl>
    <w:p w14:paraId="137E1301" w14:textId="77777777" w:rsidR="00150F13" w:rsidRPr="005D7310" w:rsidRDefault="00282E10" w:rsidP="005D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D44D9C">
        <w:rPr>
          <w:rFonts w:ascii="Times New Roman" w:hAnsi="Times New Roman" w:cs="Times New Roman"/>
          <w:sz w:val="22"/>
          <w:szCs w:val="22"/>
        </w:rPr>
        <w:tab/>
      </w:r>
    </w:p>
    <w:p w14:paraId="66ABB90B" w14:textId="77777777" w:rsidR="00282E10" w:rsidRPr="00D44D9C" w:rsidRDefault="0071746B" w:rsidP="00746BF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44D9C">
        <w:rPr>
          <w:rFonts w:ascii="Times New Roman" w:hAnsi="Times New Roman" w:cs="Times New Roman"/>
          <w:b/>
          <w:bCs/>
          <w:i/>
          <w:iCs/>
          <w:sz w:val="22"/>
          <w:szCs w:val="22"/>
        </w:rPr>
        <w:t>Lease commitments</w:t>
      </w:r>
    </w:p>
    <w:p w14:paraId="64E6D73A" w14:textId="77777777" w:rsidR="00282E10" w:rsidRPr="005D7310" w:rsidRDefault="00282E10" w:rsidP="005D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7110"/>
        <w:gridCol w:w="1710"/>
      </w:tblGrid>
      <w:tr w:rsidR="005C0456" w:rsidRPr="00A7372F" w14:paraId="04988D58" w14:textId="77777777" w:rsidTr="00150F13">
        <w:trPr>
          <w:trHeight w:val="80"/>
        </w:trPr>
        <w:tc>
          <w:tcPr>
            <w:tcW w:w="7110" w:type="dxa"/>
          </w:tcPr>
          <w:p w14:paraId="06DBAC0F" w14:textId="77777777" w:rsidR="005C0456" w:rsidRPr="00D44D9C" w:rsidRDefault="005C0456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6462B6" w14:textId="77777777" w:rsidR="005C0456" w:rsidRPr="00D44D9C" w:rsidRDefault="005C0456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0A2BC0DA" w14:textId="77777777" w:rsidR="00150F13" w:rsidRPr="00D44D9C" w:rsidRDefault="00150F13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4B9231C7" w14:textId="77777777" w:rsidR="00150F13" w:rsidRPr="00D44D9C" w:rsidRDefault="00150F13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428C7D2E" w14:textId="77777777" w:rsidR="00E15B6A" w:rsidRPr="00D44D9C" w:rsidRDefault="00E15B6A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22AB180B" w14:textId="597DA538" w:rsidR="005C0456" w:rsidRPr="00D44D9C" w:rsidRDefault="00B634F5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25050F" w:rsidRPr="00D44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31 March 2023</w:t>
            </w:r>
          </w:p>
        </w:tc>
        <w:tc>
          <w:tcPr>
            <w:tcW w:w="1710" w:type="dxa"/>
          </w:tcPr>
          <w:p w14:paraId="18C618AB" w14:textId="77777777" w:rsidR="00594D56" w:rsidRPr="00D44D9C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02AD1438" w14:textId="77777777" w:rsidR="00594D56" w:rsidRPr="00D44D9C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  <w:p w14:paraId="44ED4F62" w14:textId="77777777" w:rsidR="00594D56" w:rsidRPr="00D44D9C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statements/</w:t>
            </w:r>
          </w:p>
          <w:p w14:paraId="5F0B2E6E" w14:textId="77777777" w:rsidR="00594D56" w:rsidRPr="00D44D9C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  <w:p w14:paraId="4B011BE9" w14:textId="77777777" w:rsidR="005C0456" w:rsidRPr="00D44D9C" w:rsidRDefault="00594D56" w:rsidP="005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5C0456" w:rsidRPr="00A7372F" w14:paraId="71234C78" w14:textId="77777777" w:rsidTr="00150F13">
        <w:trPr>
          <w:trHeight w:val="80"/>
        </w:trPr>
        <w:tc>
          <w:tcPr>
            <w:tcW w:w="7110" w:type="dxa"/>
          </w:tcPr>
          <w:p w14:paraId="6B731852" w14:textId="77777777" w:rsidR="005C0456" w:rsidRPr="00D44D9C" w:rsidRDefault="005C0456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3978FA33" w14:textId="77777777" w:rsidR="005C0456" w:rsidRPr="00D44D9C" w:rsidRDefault="005C0456" w:rsidP="0015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9" w:right="-114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CD66AD" w:rsidRPr="00A7372F" w14:paraId="1CA6B2B6" w14:textId="77777777" w:rsidTr="00150F13">
        <w:trPr>
          <w:trHeight w:val="80"/>
        </w:trPr>
        <w:tc>
          <w:tcPr>
            <w:tcW w:w="7110" w:type="dxa"/>
          </w:tcPr>
          <w:p w14:paraId="72397E8B" w14:textId="77777777" w:rsidR="00CD66AD" w:rsidRPr="00D44D9C" w:rsidRDefault="00CD66AD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22B88A84" w14:textId="77777777" w:rsidR="00CD66AD" w:rsidRPr="00D44D9C" w:rsidRDefault="00CD66AD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9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81CC2" w:rsidRPr="00A7372F" w14:paraId="22BF3856" w14:textId="77777777" w:rsidTr="00150F13">
        <w:trPr>
          <w:trHeight w:val="80"/>
        </w:trPr>
        <w:tc>
          <w:tcPr>
            <w:tcW w:w="7110" w:type="dxa"/>
          </w:tcPr>
          <w:p w14:paraId="4222B1E8" w14:textId="77777777" w:rsidR="00E81CC2" w:rsidRPr="00D44D9C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 w:cs="Times New Roman"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sz w:val="22"/>
                <w:szCs w:val="22"/>
              </w:rPr>
              <w:t>Within one year</w:t>
            </w:r>
          </w:p>
        </w:tc>
        <w:tc>
          <w:tcPr>
            <w:tcW w:w="1710" w:type="dxa"/>
          </w:tcPr>
          <w:p w14:paraId="480FD730" w14:textId="19CAC788" w:rsidR="00E81CC2" w:rsidRPr="00D44D9C" w:rsidRDefault="00A7372F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 w:rsidRPr="00D44D9C">
              <w:rPr>
                <w:rFonts w:ascii="Times New Roman" w:hAnsi="Times New Roman" w:cs="Times New Roman"/>
                <w:sz w:val="22"/>
                <w:szCs w:val="22"/>
              </w:rPr>
              <w:t>725</w:t>
            </w:r>
          </w:p>
        </w:tc>
      </w:tr>
      <w:tr w:rsidR="00E81CC2" w:rsidRPr="00A7372F" w14:paraId="552CF3DA" w14:textId="77777777" w:rsidTr="00150F13">
        <w:trPr>
          <w:trHeight w:val="80"/>
        </w:trPr>
        <w:tc>
          <w:tcPr>
            <w:tcW w:w="7110" w:type="dxa"/>
          </w:tcPr>
          <w:p w14:paraId="1CE1044D" w14:textId="77777777" w:rsidR="00E81CC2" w:rsidRPr="00D44D9C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 w:cs="Times New Roman"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sz w:val="22"/>
                <w:szCs w:val="22"/>
              </w:rPr>
              <w:t>After one year but within five years</w:t>
            </w:r>
          </w:p>
        </w:tc>
        <w:tc>
          <w:tcPr>
            <w:tcW w:w="1710" w:type="dxa"/>
          </w:tcPr>
          <w:p w14:paraId="7F6EB544" w14:textId="13555EE9" w:rsidR="00E81CC2" w:rsidRPr="00D44D9C" w:rsidRDefault="00A7372F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 w:rsidRPr="00D44D9C">
              <w:rPr>
                <w:rFonts w:ascii="Times New Roman" w:hAnsi="Times New Roman" w:cs="Times New Roman"/>
                <w:sz w:val="22"/>
                <w:szCs w:val="22"/>
              </w:rPr>
              <w:t>1,483</w:t>
            </w:r>
          </w:p>
        </w:tc>
      </w:tr>
      <w:tr w:rsidR="00E81CC2" w:rsidRPr="00A7372F" w14:paraId="2349C44C" w14:textId="77777777" w:rsidTr="00150F13">
        <w:trPr>
          <w:trHeight w:val="80"/>
        </w:trPr>
        <w:tc>
          <w:tcPr>
            <w:tcW w:w="7110" w:type="dxa"/>
          </w:tcPr>
          <w:p w14:paraId="3893DFAB" w14:textId="77777777" w:rsidR="00E81CC2" w:rsidRPr="00D44D9C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 w:cs="Times New Roman"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sz w:val="22"/>
                <w:szCs w:val="22"/>
              </w:rPr>
              <w:t xml:space="preserve">After five years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BF8650F" w14:textId="4D26D474" w:rsidR="00E81CC2" w:rsidRPr="00D44D9C" w:rsidRDefault="00A7372F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 w:rsidRPr="00D44D9C">
              <w:rPr>
                <w:rFonts w:ascii="Times New Roman" w:hAnsi="Times New Roman" w:cs="Times New Roman"/>
                <w:sz w:val="22"/>
                <w:szCs w:val="22"/>
              </w:rPr>
              <w:t>2,383</w:t>
            </w:r>
          </w:p>
        </w:tc>
      </w:tr>
      <w:tr w:rsidR="00E81CC2" w:rsidRPr="00A7372F" w14:paraId="57CCEED3" w14:textId="77777777" w:rsidTr="00150F13">
        <w:trPr>
          <w:trHeight w:val="80"/>
        </w:trPr>
        <w:tc>
          <w:tcPr>
            <w:tcW w:w="7110" w:type="dxa"/>
          </w:tcPr>
          <w:p w14:paraId="5FFC54E6" w14:textId="77777777" w:rsidR="00E81CC2" w:rsidRPr="00D44D9C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E51EBB8" w14:textId="65B14EBD" w:rsidR="00E81CC2" w:rsidRPr="00D44D9C" w:rsidRDefault="00A7372F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4,591</w:t>
            </w:r>
          </w:p>
        </w:tc>
      </w:tr>
    </w:tbl>
    <w:p w14:paraId="6BF2ED97" w14:textId="77777777" w:rsidR="008F1056" w:rsidRPr="005D7310" w:rsidRDefault="008F1056" w:rsidP="005D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74398EA" w14:textId="7FAB2953" w:rsidR="00405EBC" w:rsidRPr="00C21185" w:rsidRDefault="00405EBC" w:rsidP="0040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both"/>
        <w:rPr>
          <w:rFonts w:ascii="Times New Roman" w:hAnsi="Times New Roman"/>
          <w:sz w:val="22"/>
          <w:szCs w:val="22"/>
        </w:rPr>
      </w:pPr>
      <w:r w:rsidRPr="00C21185">
        <w:rPr>
          <w:rFonts w:ascii="Times New Roman" w:hAnsi="Times New Roman"/>
          <w:sz w:val="22"/>
          <w:szCs w:val="22"/>
        </w:rPr>
        <w:t>The Company has lease agreements covering office equipment for periods of 3 to 5 years,</w:t>
      </w:r>
      <w:r>
        <w:rPr>
          <w:rFonts w:ascii="Times New Roman" w:hAnsi="Times New Roman"/>
          <w:sz w:val="22"/>
          <w:szCs w:val="22"/>
        </w:rPr>
        <w:t xml:space="preserve"> </w:t>
      </w:r>
      <w:r w:rsidRPr="00C21185">
        <w:rPr>
          <w:rFonts w:ascii="Times New Roman" w:hAnsi="Times New Roman"/>
          <w:sz w:val="22"/>
          <w:szCs w:val="22"/>
        </w:rPr>
        <w:t>which will expire during 202</w:t>
      </w:r>
      <w:r w:rsidR="00A1366A">
        <w:rPr>
          <w:rFonts w:ascii="Times New Roman" w:hAnsi="Times New Roman"/>
          <w:sz w:val="22"/>
          <w:szCs w:val="22"/>
        </w:rPr>
        <w:t>6</w:t>
      </w:r>
      <w:r w:rsidRPr="00C21185">
        <w:rPr>
          <w:rFonts w:ascii="Times New Roman" w:hAnsi="Times New Roman"/>
          <w:sz w:val="22"/>
          <w:szCs w:val="22"/>
        </w:rPr>
        <w:t>, and a plot of land for a period of 30 years, which will expire</w:t>
      </w:r>
      <w:r>
        <w:rPr>
          <w:rFonts w:ascii="Times New Roman" w:hAnsi="Times New Roman"/>
          <w:sz w:val="22"/>
          <w:szCs w:val="22"/>
        </w:rPr>
        <w:t xml:space="preserve"> </w:t>
      </w:r>
      <w:r w:rsidRPr="00C21185">
        <w:rPr>
          <w:rFonts w:ascii="Times New Roman" w:hAnsi="Times New Roman"/>
          <w:sz w:val="22"/>
          <w:szCs w:val="22"/>
        </w:rPr>
        <w:t>during 2036</w:t>
      </w:r>
      <w:r>
        <w:rPr>
          <w:rFonts w:ascii="Times New Roman" w:hAnsi="Times New Roman"/>
          <w:sz w:val="22"/>
          <w:szCs w:val="22"/>
        </w:rPr>
        <w:t>.</w:t>
      </w:r>
    </w:p>
    <w:p w14:paraId="2C59DD44" w14:textId="77777777" w:rsidR="00AB29D7" w:rsidRPr="00672AFC" w:rsidRDefault="00AB29D7" w:rsidP="00AE5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/>
        <w:jc w:val="both"/>
        <w:rPr>
          <w:rFonts w:ascii="Times New Roman" w:hAnsi="Times New Roman"/>
          <w:sz w:val="22"/>
          <w:szCs w:val="22"/>
        </w:rPr>
      </w:pPr>
    </w:p>
    <w:p w14:paraId="0E8A515F" w14:textId="77777777" w:rsidR="00B85A5B" w:rsidRPr="00D44D9C" w:rsidRDefault="00D82C97" w:rsidP="00E81473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44D9C">
        <w:rPr>
          <w:rFonts w:ascii="Times New Roman" w:hAnsi="Times New Roman" w:cs="Times New Roman"/>
          <w:b/>
          <w:bCs/>
          <w:i/>
          <w:iCs/>
          <w:sz w:val="22"/>
          <w:szCs w:val="22"/>
        </w:rPr>
        <w:t>Other commitment</w:t>
      </w:r>
      <w:r w:rsidR="005F30FF" w:rsidRPr="00D44D9C">
        <w:rPr>
          <w:rFonts w:ascii="Times New Roman" w:hAnsi="Times New Roman" w:cs="Times New Roman"/>
          <w:b/>
          <w:bCs/>
          <w:i/>
          <w:iCs/>
          <w:sz w:val="22"/>
          <w:szCs w:val="22"/>
        </w:rPr>
        <w:t>s</w:t>
      </w:r>
    </w:p>
    <w:p w14:paraId="6B6070EB" w14:textId="77777777" w:rsidR="0053700F" w:rsidRPr="005D7310" w:rsidRDefault="0053700F" w:rsidP="005D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105F5D8" w14:textId="4CE102AF" w:rsidR="00153D31" w:rsidRPr="00D44D9C" w:rsidRDefault="00153D31" w:rsidP="00153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D44D9C">
        <w:rPr>
          <w:rFonts w:ascii="Times New Roman" w:hAnsi="Times New Roman" w:cs="Times New Roman"/>
          <w:spacing w:val="-6"/>
          <w:sz w:val="22"/>
          <w:szCs w:val="22"/>
        </w:rPr>
        <w:t xml:space="preserve">As at </w:t>
      </w:r>
      <w:r w:rsidR="0025050F">
        <w:rPr>
          <w:rFonts w:ascii="Times New Roman" w:hAnsi="Times New Roman"/>
          <w:spacing w:val="-6"/>
          <w:sz w:val="22"/>
          <w:lang w:val="en-GB"/>
        </w:rPr>
        <w:t>31 March 2023</w:t>
      </w:r>
      <w:r w:rsidRPr="00D44D9C">
        <w:rPr>
          <w:rFonts w:ascii="Times New Roman" w:hAnsi="Times New Roman" w:cs="Times New Roman"/>
          <w:spacing w:val="-6"/>
          <w:sz w:val="22"/>
          <w:szCs w:val="22"/>
        </w:rPr>
        <w:t>, the Company had commitments under service agreements with local companies</w:t>
      </w:r>
      <w:r w:rsidRPr="00D44D9C">
        <w:rPr>
          <w:rFonts w:ascii="Times New Roman" w:hAnsi="Times New Roman" w:cs="Times New Roman"/>
          <w:sz w:val="22"/>
          <w:szCs w:val="22"/>
        </w:rPr>
        <w:t xml:space="preserve"> totaling Baht </w:t>
      </w:r>
      <w:r w:rsidR="00A407C2" w:rsidRPr="00D44D9C">
        <w:rPr>
          <w:rFonts w:ascii="Times New Roman" w:hAnsi="Times New Roman" w:cs="Times New Roman"/>
          <w:sz w:val="22"/>
          <w:szCs w:val="22"/>
        </w:rPr>
        <w:t>66.5</w:t>
      </w:r>
      <w:r w:rsidRPr="00D44D9C">
        <w:rPr>
          <w:rFonts w:ascii="Times New Roman" w:hAnsi="Times New Roman" w:cs="Times New Roman"/>
          <w:sz w:val="22"/>
          <w:szCs w:val="22"/>
        </w:rPr>
        <w:t xml:space="preserve"> million.</w:t>
      </w:r>
    </w:p>
    <w:p w14:paraId="19610A94" w14:textId="06D3E1ED" w:rsidR="00C91CDA" w:rsidRDefault="00C91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25870A8E" w14:textId="21501C79" w:rsidR="00DF2A22" w:rsidRPr="00D44D9C" w:rsidRDefault="00D82C97" w:rsidP="00E81473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44D9C">
        <w:rPr>
          <w:rFonts w:ascii="Times New Roman" w:hAnsi="Times New Roman" w:cs="Times New Roman"/>
          <w:b/>
          <w:bCs/>
          <w:i/>
          <w:iCs/>
          <w:sz w:val="22"/>
          <w:szCs w:val="22"/>
        </w:rPr>
        <w:t>Letter of guarantee</w:t>
      </w:r>
    </w:p>
    <w:p w14:paraId="48ACAC46" w14:textId="77777777" w:rsidR="00B85A5B" w:rsidRPr="005D7310" w:rsidRDefault="00B85A5B" w:rsidP="005D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359C63C" w14:textId="01E55DB7" w:rsidR="00AE52AC" w:rsidRDefault="00BE48C3" w:rsidP="00537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both"/>
        <w:rPr>
          <w:rFonts w:ascii="Times New Roman" w:hAnsi="Times New Roman"/>
          <w:sz w:val="22"/>
          <w:szCs w:val="22"/>
        </w:rPr>
      </w:pPr>
      <w:r w:rsidRPr="00CD0455">
        <w:rPr>
          <w:rFonts w:ascii="Times New Roman" w:hAnsi="Times New Roman"/>
          <w:sz w:val="22"/>
          <w:szCs w:val="22"/>
        </w:rPr>
        <w:t xml:space="preserve">As at </w:t>
      </w:r>
      <w:r w:rsidR="0025050F">
        <w:rPr>
          <w:rFonts w:ascii="Times New Roman" w:hAnsi="Times New Roman"/>
          <w:sz w:val="22"/>
          <w:lang w:val="en-GB"/>
        </w:rPr>
        <w:t>31 March 2023</w:t>
      </w:r>
      <w:r w:rsidRPr="00CD0455">
        <w:rPr>
          <w:rFonts w:ascii="Times New Roman" w:hAnsi="Times New Roman"/>
          <w:sz w:val="22"/>
          <w:szCs w:val="22"/>
        </w:rPr>
        <w:t>, the Company had letters of guarantee issued by</w:t>
      </w:r>
      <w:r w:rsidR="00952FA9">
        <w:rPr>
          <w:rFonts w:ascii="Times New Roman" w:hAnsi="Times New Roman"/>
          <w:sz w:val="22"/>
          <w:szCs w:val="22"/>
        </w:rPr>
        <w:t xml:space="preserve"> </w:t>
      </w:r>
      <w:r w:rsidRPr="00CD0455">
        <w:rPr>
          <w:rFonts w:ascii="Times New Roman" w:hAnsi="Times New Roman"/>
          <w:sz w:val="22"/>
          <w:szCs w:val="22"/>
        </w:rPr>
        <w:t>local financial institution</w:t>
      </w:r>
      <w:r w:rsidR="00AF6F81">
        <w:rPr>
          <w:rFonts w:ascii="Times New Roman" w:hAnsi="Times New Roman"/>
          <w:sz w:val="22"/>
          <w:szCs w:val="22"/>
        </w:rPr>
        <w:t>s</w:t>
      </w:r>
      <w:r w:rsidRPr="00CD0455">
        <w:rPr>
          <w:rFonts w:ascii="Times New Roman" w:hAnsi="Times New Roman"/>
          <w:sz w:val="22"/>
          <w:szCs w:val="22"/>
        </w:rPr>
        <w:t xml:space="preserve"> </w:t>
      </w:r>
      <w:r w:rsidR="00916F9D">
        <w:rPr>
          <w:rFonts w:ascii="Times New Roman" w:hAnsi="Times New Roman"/>
          <w:sz w:val="22"/>
          <w:szCs w:val="22"/>
        </w:rPr>
        <w:br/>
      </w:r>
      <w:r w:rsidRPr="00CD0455">
        <w:rPr>
          <w:rFonts w:ascii="Times New Roman" w:hAnsi="Times New Roman"/>
          <w:sz w:val="22"/>
          <w:szCs w:val="22"/>
        </w:rPr>
        <w:t>to</w:t>
      </w:r>
      <w:r w:rsidR="00E81473">
        <w:rPr>
          <w:rFonts w:ascii="Times New Roman" w:hAnsi="Times New Roman"/>
          <w:sz w:val="22"/>
          <w:szCs w:val="22"/>
        </w:rPr>
        <w:t xml:space="preserve"> </w:t>
      </w:r>
      <w:r w:rsidRPr="00CD0455">
        <w:rPr>
          <w:rFonts w:ascii="Times New Roman" w:hAnsi="Times New Roman"/>
          <w:sz w:val="22"/>
          <w:szCs w:val="22"/>
        </w:rPr>
        <w:t>government agencies for land allocation for utilities</w:t>
      </w:r>
      <w:r w:rsidR="00F429B7">
        <w:rPr>
          <w:rFonts w:ascii="Times New Roman" w:hAnsi="Times New Roman"/>
          <w:sz w:val="22"/>
          <w:szCs w:val="22"/>
        </w:rPr>
        <w:t xml:space="preserve">, </w:t>
      </w:r>
      <w:r w:rsidRPr="00CD0455">
        <w:rPr>
          <w:rFonts w:ascii="Times New Roman" w:hAnsi="Times New Roman"/>
          <w:sz w:val="22"/>
          <w:szCs w:val="22"/>
        </w:rPr>
        <w:t xml:space="preserve">land lease </w:t>
      </w:r>
      <w:r w:rsidR="00F429B7">
        <w:rPr>
          <w:rFonts w:ascii="Times New Roman" w:hAnsi="Times New Roman"/>
          <w:sz w:val="22"/>
          <w:szCs w:val="22"/>
        </w:rPr>
        <w:t xml:space="preserve">and </w:t>
      </w:r>
      <w:r w:rsidR="005F066A">
        <w:rPr>
          <w:rFonts w:ascii="Times New Roman" w:hAnsi="Times New Roman"/>
          <w:sz w:val="22"/>
          <w:szCs w:val="22"/>
        </w:rPr>
        <w:t>to guarantee compliance with Provincial Waterworks Authority</w:t>
      </w:r>
      <w:r w:rsidR="00F429B7">
        <w:rPr>
          <w:rFonts w:ascii="Times New Roman" w:hAnsi="Times New Roman"/>
          <w:sz w:val="22"/>
          <w:szCs w:val="22"/>
        </w:rPr>
        <w:t xml:space="preserve"> </w:t>
      </w:r>
      <w:r w:rsidRPr="00CD0455">
        <w:rPr>
          <w:rFonts w:ascii="Times New Roman" w:hAnsi="Times New Roman"/>
          <w:sz w:val="22"/>
          <w:szCs w:val="22"/>
        </w:rPr>
        <w:t>totaling Baht</w:t>
      </w:r>
      <w:r w:rsidR="008F5811">
        <w:rPr>
          <w:rFonts w:ascii="Times New Roman" w:hAnsi="Times New Roman"/>
          <w:sz w:val="22"/>
          <w:szCs w:val="22"/>
        </w:rPr>
        <w:t xml:space="preserve"> </w:t>
      </w:r>
      <w:r w:rsidR="00547DDB" w:rsidRPr="00D44D9C">
        <w:rPr>
          <w:rFonts w:ascii="Times New Roman" w:hAnsi="Times New Roman" w:cs="Times New Roman"/>
          <w:sz w:val="22"/>
          <w:szCs w:val="22"/>
        </w:rPr>
        <w:t>87.3</w:t>
      </w:r>
      <w:r w:rsidR="00321AC4" w:rsidRPr="00CD0455">
        <w:rPr>
          <w:rFonts w:ascii="Times New Roman" w:hAnsi="Times New Roman"/>
          <w:sz w:val="22"/>
          <w:szCs w:val="22"/>
        </w:rPr>
        <w:t xml:space="preserve"> </w:t>
      </w:r>
      <w:r w:rsidRPr="00CD0455">
        <w:rPr>
          <w:rFonts w:ascii="Times New Roman" w:hAnsi="Times New Roman"/>
          <w:sz w:val="22"/>
          <w:szCs w:val="22"/>
        </w:rPr>
        <w:t>million</w:t>
      </w:r>
      <w:r w:rsidR="002C55D4">
        <w:rPr>
          <w:rFonts w:ascii="Times New Roman" w:hAnsi="Times New Roman"/>
          <w:sz w:val="22"/>
          <w:szCs w:val="22"/>
        </w:rPr>
        <w:t>.</w:t>
      </w:r>
    </w:p>
    <w:p w14:paraId="5620C656" w14:textId="77777777" w:rsidR="005F066A" w:rsidRPr="0053700F" w:rsidRDefault="005F066A" w:rsidP="00537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both"/>
        <w:rPr>
          <w:rFonts w:ascii="Times New Roman" w:hAnsi="Times New Roman"/>
          <w:sz w:val="22"/>
          <w:szCs w:val="22"/>
        </w:rPr>
      </w:pPr>
    </w:p>
    <w:p w14:paraId="4616A63E" w14:textId="3B6432D2" w:rsidR="00EC5BED" w:rsidRPr="00AE13FE" w:rsidRDefault="00EC5BED" w:rsidP="00AE13FE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  <w:cs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>Significant agreement</w:t>
      </w:r>
      <w:r w:rsidR="00B667A2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with non-related part</w:t>
      </w:r>
      <w:r w:rsidR="00356F5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6DF46612" w14:textId="77777777" w:rsidR="00EC5BED" w:rsidRPr="00672AFC" w:rsidRDefault="00EC5BED" w:rsidP="00EC5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 w:hanging="540"/>
        <w:jc w:val="both"/>
        <w:rPr>
          <w:rFonts w:ascii="Times New Roman" w:hAnsi="Times New Roman"/>
          <w:sz w:val="22"/>
          <w:szCs w:val="22"/>
        </w:rPr>
      </w:pPr>
    </w:p>
    <w:p w14:paraId="53FCC0AA" w14:textId="62E2C0CB" w:rsidR="00EC5BED" w:rsidRDefault="00EC5BED" w:rsidP="002C55D4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On 1 September 2017, </w:t>
      </w:r>
      <w:r w:rsidRPr="00255C4B">
        <w:rPr>
          <w:rFonts w:ascii="Times New Roman" w:hAnsi="Times New Roman"/>
          <w:sz w:val="22"/>
          <w:szCs w:val="22"/>
        </w:rPr>
        <w:t>the Company entered into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an agreement of right to use property to install </w:t>
      </w:r>
      <w:r w:rsidR="00A82831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the </w:t>
      </w:r>
      <w:r w:rsidR="001C22DD" w:rsidRPr="00255C4B">
        <w:rPr>
          <w:rFonts w:ascii="Times New Roman" w:hAnsi="Times New Roman"/>
          <w:sz w:val="22"/>
          <w:szCs w:val="22"/>
        </w:rPr>
        <w:t>high-speed</w:t>
      </w:r>
      <w:r w:rsidRPr="00255C4B">
        <w:rPr>
          <w:rFonts w:ascii="Times New Roman" w:hAnsi="Times New Roman"/>
          <w:sz w:val="22"/>
          <w:szCs w:val="22"/>
        </w:rPr>
        <w:t xml:space="preserve"> fiber optic network</w:t>
      </w:r>
      <w:r>
        <w:rPr>
          <w:rFonts w:ascii="Times New Roman" w:hAnsi="Times New Roman"/>
          <w:sz w:val="22"/>
          <w:szCs w:val="22"/>
        </w:rPr>
        <w:t xml:space="preserve"> with a company </w:t>
      </w:r>
      <w:r w:rsidRPr="00255C4B">
        <w:rPr>
          <w:rFonts w:ascii="Times New Roman" w:hAnsi="Times New Roman"/>
          <w:sz w:val="22"/>
          <w:szCs w:val="22"/>
        </w:rPr>
        <w:t>in which the Company provided areas and infrastructure utilisation in Nava Nakorn Industrial Promotion Zone in Phathumthani province, as stated condition in the agreement.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/>
          <w:sz w:val="22"/>
          <w:szCs w:val="22"/>
        </w:rPr>
        <w:t>15</w:t>
      </w:r>
      <w:r w:rsidRPr="00255C4B">
        <w:rPr>
          <w:rFonts w:ascii="Times New Roman" w:hAnsi="Times New Roman"/>
          <w:sz w:val="22"/>
          <w:szCs w:val="22"/>
        </w:rPr>
        <w:t xml:space="preserve"> million which recorded as deferred income in the statement of financial position and recognised as income by </w:t>
      </w:r>
      <w:r w:rsidR="00A82831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a </w:t>
      </w:r>
      <w:r w:rsidR="0068578C" w:rsidRPr="00255C4B">
        <w:rPr>
          <w:rFonts w:ascii="Times New Roman" w:hAnsi="Times New Roman"/>
          <w:sz w:val="22"/>
          <w:szCs w:val="22"/>
        </w:rPr>
        <w:t>straight</w:t>
      </w:r>
      <w:r w:rsidR="00B667A2">
        <w:rPr>
          <w:rFonts w:ascii="Times New Roman" w:hAnsi="Times New Roman"/>
          <w:sz w:val="22"/>
          <w:szCs w:val="22"/>
        </w:rPr>
        <w:t xml:space="preserve"> </w:t>
      </w:r>
      <w:r w:rsidR="0068578C">
        <w:rPr>
          <w:rFonts w:ascii="Times New Roman" w:hAnsi="Times New Roman"/>
          <w:sz w:val="22"/>
          <w:szCs w:val="22"/>
        </w:rPr>
        <w:t>line</w:t>
      </w:r>
      <w:r w:rsidRPr="00255C4B">
        <w:rPr>
          <w:rFonts w:ascii="Times New Roman" w:hAnsi="Times New Roman"/>
          <w:sz w:val="22"/>
          <w:szCs w:val="22"/>
        </w:rPr>
        <w:t xml:space="preserve"> basis over </w:t>
      </w:r>
      <w:r>
        <w:rPr>
          <w:rFonts w:ascii="Times New Roman" w:hAnsi="Times New Roman"/>
          <w:sz w:val="22"/>
          <w:szCs w:val="22"/>
        </w:rPr>
        <w:t>16</w:t>
      </w:r>
      <w:r w:rsidRPr="00255C4B">
        <w:rPr>
          <w:rFonts w:ascii="Times New Roman" w:hAnsi="Times New Roman"/>
          <w:sz w:val="22"/>
          <w:szCs w:val="22"/>
        </w:rPr>
        <w:t xml:space="preserve"> years according to the term of the agreement.</w:t>
      </w:r>
      <w:r>
        <w:rPr>
          <w:rFonts w:ascii="Times New Roman" w:hAnsi="Times New Roman"/>
          <w:sz w:val="22"/>
          <w:szCs w:val="22"/>
        </w:rPr>
        <w:t xml:space="preserve"> As at </w:t>
      </w:r>
      <w:r w:rsidR="004A6886">
        <w:rPr>
          <w:rFonts w:ascii="Times New Roman" w:hAnsi="Times New Roman"/>
          <w:sz w:val="22"/>
          <w:lang w:val="en-GB"/>
        </w:rPr>
        <w:t>3</w:t>
      </w:r>
      <w:r w:rsidR="0066535F">
        <w:rPr>
          <w:rFonts w:ascii="Times New Roman" w:hAnsi="Times New Roman"/>
          <w:sz w:val="22"/>
          <w:lang w:val="en-GB"/>
        </w:rPr>
        <w:t>1</w:t>
      </w:r>
      <w:r w:rsidR="004A6886">
        <w:rPr>
          <w:rFonts w:ascii="Times New Roman" w:hAnsi="Times New Roman"/>
          <w:sz w:val="22"/>
          <w:lang w:val="en-GB"/>
        </w:rPr>
        <w:t xml:space="preserve"> </w:t>
      </w:r>
      <w:r w:rsidR="0066535F">
        <w:rPr>
          <w:rFonts w:ascii="Times New Roman" w:hAnsi="Times New Roman"/>
          <w:sz w:val="22"/>
          <w:lang w:val="en-GB"/>
        </w:rPr>
        <w:t>March</w:t>
      </w:r>
      <w:r w:rsidR="00F749AC">
        <w:rPr>
          <w:rFonts w:ascii="Times New Roman" w:hAnsi="Times New Roman"/>
          <w:sz w:val="22"/>
          <w:lang w:val="en-GB"/>
        </w:rPr>
        <w:t xml:space="preserve"> 202</w:t>
      </w:r>
      <w:r w:rsidR="0066535F">
        <w:rPr>
          <w:rFonts w:ascii="Times New Roman" w:hAnsi="Times New Roman"/>
          <w:sz w:val="22"/>
          <w:lang w:val="en-GB"/>
        </w:rPr>
        <w:t>3</w:t>
      </w:r>
      <w:r>
        <w:rPr>
          <w:rFonts w:ascii="Times New Roman" w:hAnsi="Times New Roman"/>
          <w:sz w:val="22"/>
          <w:szCs w:val="22"/>
        </w:rPr>
        <w:t xml:space="preserve">, </w:t>
      </w:r>
      <w:r w:rsidR="00A82831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>the agreement in the amount of Baht</w:t>
      </w:r>
      <w:r w:rsidR="001C22DD">
        <w:rPr>
          <w:rFonts w:ascii="Times New Roman" w:hAnsi="Times New Roman"/>
          <w:sz w:val="22"/>
          <w:szCs w:val="22"/>
        </w:rPr>
        <w:t xml:space="preserve"> </w:t>
      </w:r>
      <w:r w:rsidR="0066535F">
        <w:rPr>
          <w:rFonts w:ascii="Times New Roman" w:hAnsi="Times New Roman" w:cs="Times New Roman"/>
          <w:sz w:val="22"/>
          <w:szCs w:val="22"/>
        </w:rPr>
        <w:t>9.8</w:t>
      </w:r>
      <w:r w:rsidR="00321AC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</w:t>
      </w:r>
      <w:r w:rsidR="002C55D4">
        <w:rPr>
          <w:rFonts w:ascii="Times New Roman" w:hAnsi="Times New Roman"/>
          <w:sz w:val="22"/>
          <w:szCs w:val="22"/>
        </w:rPr>
        <w:t>.</w:t>
      </w:r>
    </w:p>
    <w:p w14:paraId="22782AFA" w14:textId="77777777" w:rsidR="00751932" w:rsidRPr="00783AF6" w:rsidRDefault="00751932" w:rsidP="0002291C">
      <w:pPr>
        <w:pStyle w:val="Heading1"/>
        <w:keepLines/>
        <w:numPr>
          <w:ilvl w:val="0"/>
          <w:numId w:val="0"/>
        </w:numPr>
        <w:shd w:val="clear" w:color="auto" w:fill="auto"/>
        <w:jc w:val="thaiDistribute"/>
        <w:rPr>
          <w:rFonts w:ascii="Times New Roman" w:hAnsi="Times New Roman"/>
          <w:b w:val="0"/>
          <w:bCs w:val="0"/>
          <w:i w:val="0"/>
          <w:iCs w:val="0"/>
          <w:sz w:val="22"/>
          <w:szCs w:val="22"/>
          <w:u w:val="none"/>
        </w:rPr>
      </w:pPr>
    </w:p>
    <w:p w14:paraId="77157DE7" w14:textId="460B8ECF" w:rsidR="00B04A01" w:rsidRPr="0079429C" w:rsidRDefault="00B04A01" w:rsidP="0079429C">
      <w:pPr>
        <w:tabs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On 21 October 2019, t</w:t>
      </w:r>
      <w:r w:rsidRPr="00502386">
        <w:rPr>
          <w:rFonts w:ascii="Times New Roman" w:hAnsi="Times New Roman" w:cs="Times New Roman"/>
          <w:sz w:val="22"/>
          <w:szCs w:val="22"/>
        </w:rPr>
        <w:t xml:space="preserve">he Company entered into </w:t>
      </w:r>
      <w:r w:rsidRPr="00255C4B">
        <w:rPr>
          <w:rFonts w:ascii="Times New Roman" w:hAnsi="Times New Roman"/>
          <w:sz w:val="22"/>
          <w:szCs w:val="22"/>
        </w:rPr>
        <w:t>an agreement of</w:t>
      </w:r>
      <w:r w:rsidRPr="00502386">
        <w:rPr>
          <w:rFonts w:ascii="Times New Roman" w:hAnsi="Times New Roman" w:cs="Times New Roman"/>
          <w:sz w:val="22"/>
          <w:szCs w:val="22"/>
        </w:rPr>
        <w:t xml:space="preserve"> infrastructure utilisation with </w:t>
      </w:r>
      <w:r w:rsidR="00824EEA">
        <w:rPr>
          <w:rFonts w:ascii="Times New Roman" w:hAnsi="Times New Roman" w:cs="Cordia New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>a company in which the Company provided areas and infrastructure utili</w:t>
      </w:r>
      <w:r>
        <w:rPr>
          <w:rFonts w:ascii="Times New Roman" w:hAnsi="Times New Roman"/>
          <w:sz w:val="22"/>
          <w:szCs w:val="28"/>
        </w:rPr>
        <w:t>s</w:t>
      </w:r>
      <w:r>
        <w:rPr>
          <w:rFonts w:ascii="Times New Roman" w:hAnsi="Times New Roman" w:cs="Times New Roman"/>
          <w:sz w:val="22"/>
          <w:szCs w:val="22"/>
        </w:rPr>
        <w:t>ation in</w:t>
      </w:r>
      <w:r w:rsidRPr="00502386">
        <w:rPr>
          <w:rFonts w:ascii="Times New Roman" w:hAnsi="Times New Roman" w:cs="Times New Roman"/>
          <w:sz w:val="22"/>
          <w:szCs w:val="22"/>
        </w:rPr>
        <w:t xml:space="preserve"> Nava Nakorn Industrial Promotion Zone in Phathumthani province, as stated condition in the agreement.</w:t>
      </w:r>
      <w:r w:rsidR="0079429C">
        <w:rPr>
          <w:rFonts w:ascii="Times New Roman" w:hAnsi="Times New Roman" w:cs="Times New Roman"/>
          <w:sz w:val="22"/>
          <w:szCs w:val="22"/>
        </w:rPr>
        <w:br/>
      </w:r>
      <w:r w:rsidRPr="00502386">
        <w:rPr>
          <w:rFonts w:ascii="Times New Roman" w:hAnsi="Times New Roman" w:cs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 w:cs="Times New Roman"/>
          <w:sz w:val="22"/>
          <w:szCs w:val="22"/>
        </w:rPr>
        <w:t>50</w:t>
      </w:r>
      <w:r w:rsidRPr="00502386">
        <w:rPr>
          <w:rFonts w:ascii="Times New Roman" w:hAnsi="Times New Roman" w:cs="Times New Roman"/>
          <w:sz w:val="22"/>
          <w:szCs w:val="22"/>
        </w:rPr>
        <w:t xml:space="preserve"> million which recorded as deferred income in the statement of financial position and recognised as income by a straight</w:t>
      </w:r>
      <w:r w:rsidR="00B667A2">
        <w:rPr>
          <w:rFonts w:ascii="Times New Roman" w:hAnsi="Times New Roman" w:cs="Times New Roman"/>
          <w:sz w:val="22"/>
          <w:szCs w:val="22"/>
        </w:rPr>
        <w:t xml:space="preserve"> </w:t>
      </w:r>
      <w:r w:rsidRPr="00502386">
        <w:rPr>
          <w:rFonts w:ascii="Times New Roman" w:hAnsi="Times New Roman" w:cs="Times New Roman"/>
          <w:sz w:val="22"/>
          <w:szCs w:val="22"/>
        </w:rPr>
        <w:t>line basis</w:t>
      </w:r>
      <w:r>
        <w:rPr>
          <w:rFonts w:ascii="Times New Roman" w:hAnsi="Times New Roman" w:cs="Times New Roman"/>
          <w:sz w:val="22"/>
          <w:szCs w:val="22"/>
        </w:rPr>
        <w:t xml:space="preserve"> over 19 years </w:t>
      </w:r>
      <w:r w:rsidRPr="00502386">
        <w:rPr>
          <w:rFonts w:ascii="Times New Roman" w:hAnsi="Times New Roman" w:cs="Times New Roman"/>
          <w:sz w:val="22"/>
          <w:szCs w:val="22"/>
        </w:rPr>
        <w:t xml:space="preserve">according to the term of the agreement. </w:t>
      </w:r>
      <w:r>
        <w:rPr>
          <w:rFonts w:ascii="Times New Roman" w:hAnsi="Times New Roman"/>
          <w:sz w:val="22"/>
          <w:szCs w:val="22"/>
        </w:rPr>
        <w:t xml:space="preserve">As at </w:t>
      </w:r>
      <w:r w:rsidR="0066535F">
        <w:rPr>
          <w:rFonts w:ascii="Times New Roman" w:hAnsi="Times New Roman"/>
          <w:sz w:val="22"/>
          <w:lang w:val="en-GB"/>
        </w:rPr>
        <w:t>31 March 2023</w:t>
      </w:r>
      <w:r>
        <w:rPr>
          <w:rFonts w:ascii="Times New Roman" w:hAnsi="Times New Roman"/>
          <w:sz w:val="22"/>
          <w:szCs w:val="22"/>
        </w:rPr>
        <w:t xml:space="preserve">, 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 xml:space="preserve">the agreement in the amount of Baht </w:t>
      </w:r>
      <w:r w:rsidR="00547DDB">
        <w:rPr>
          <w:rFonts w:ascii="Times New Roman" w:hAnsi="Times New Roman" w:cs="Times New Roman"/>
          <w:sz w:val="22"/>
          <w:szCs w:val="22"/>
        </w:rPr>
        <w:t>4</w:t>
      </w:r>
      <w:r w:rsidR="0066535F">
        <w:rPr>
          <w:rFonts w:ascii="Times New Roman" w:hAnsi="Times New Roman" w:cs="Times New Roman"/>
          <w:sz w:val="22"/>
          <w:szCs w:val="22"/>
        </w:rPr>
        <w:t>0.9</w:t>
      </w:r>
      <w:r w:rsidR="00321AC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million.</w:t>
      </w:r>
    </w:p>
    <w:p w14:paraId="388CC295" w14:textId="79A671C2" w:rsidR="0092489B" w:rsidRPr="00D44D9C" w:rsidRDefault="0092489B" w:rsidP="00153D3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ind w:left="540" w:hanging="540"/>
        <w:rPr>
          <w:rFonts w:ascii="Times New Roman" w:hAnsi="Times New Roman"/>
          <w:b w:val="0"/>
          <w:bCs w:val="0"/>
          <w:i w:val="0"/>
          <w:iCs w:val="0"/>
          <w:sz w:val="22"/>
          <w:szCs w:val="22"/>
          <w:u w:val="none"/>
        </w:rPr>
      </w:pPr>
    </w:p>
    <w:p w14:paraId="45A91669" w14:textId="33451F1B" w:rsidR="003E2BF6" w:rsidRDefault="003E2BF6" w:rsidP="00824EEA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ED632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Event after the reporting period</w:t>
      </w:r>
    </w:p>
    <w:p w14:paraId="41038DE8" w14:textId="286D23B8" w:rsidR="003E2BF6" w:rsidRDefault="003E2BF6" w:rsidP="002A401E">
      <w:pPr>
        <w:tabs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412726AB" w14:textId="162752AD" w:rsidR="00F445AC" w:rsidRPr="00BC2CA6" w:rsidRDefault="00F445AC" w:rsidP="00447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imes New Roman" w:hAnsi="Times New Roman" w:cstheme="minorBidi"/>
          <w:sz w:val="22"/>
          <w:szCs w:val="22"/>
        </w:rPr>
      </w:pPr>
      <w:r w:rsidRPr="00F445AC">
        <w:rPr>
          <w:rFonts w:ascii="Times New Roman" w:hAnsi="Times New Roman" w:cs="Times New Roman"/>
          <w:sz w:val="22"/>
          <w:szCs w:val="22"/>
        </w:rPr>
        <w:t xml:space="preserve">At the </w:t>
      </w:r>
      <w:r w:rsidR="00F04279">
        <w:rPr>
          <w:rFonts w:ascii="Times New Roman" w:hAnsi="Times New Roman" w:cs="Times New Roman"/>
          <w:sz w:val="22"/>
          <w:szCs w:val="22"/>
        </w:rPr>
        <w:t>Annual General Share</w:t>
      </w:r>
      <w:r w:rsidR="00704330">
        <w:rPr>
          <w:rFonts w:ascii="Times New Roman" w:hAnsi="Times New Roman" w:cs="Times New Roman"/>
          <w:sz w:val="22"/>
          <w:szCs w:val="22"/>
        </w:rPr>
        <w:t>holder</w:t>
      </w:r>
      <w:r w:rsidRPr="00F445AC">
        <w:rPr>
          <w:rFonts w:ascii="Times New Roman" w:hAnsi="Times New Roman" w:cs="Times New Roman"/>
          <w:sz w:val="22"/>
          <w:szCs w:val="22"/>
        </w:rPr>
        <w:t xml:space="preserve">s' meeting of the Company held on </w:t>
      </w:r>
      <w:r w:rsidR="00704330">
        <w:rPr>
          <w:rFonts w:ascii="Times New Roman" w:hAnsi="Times New Roman" w:cs="Times New Roman"/>
          <w:sz w:val="22"/>
          <w:szCs w:val="22"/>
        </w:rPr>
        <w:t>25</w:t>
      </w:r>
      <w:r w:rsidRPr="00F445AC">
        <w:rPr>
          <w:rFonts w:ascii="Times New Roman" w:hAnsi="Times New Roman" w:cs="Times New Roman"/>
          <w:sz w:val="22"/>
          <w:szCs w:val="22"/>
        </w:rPr>
        <w:t xml:space="preserve"> </w:t>
      </w:r>
      <w:r w:rsidR="00704330">
        <w:rPr>
          <w:rFonts w:ascii="Times New Roman" w:hAnsi="Times New Roman" w:cs="Times New Roman"/>
          <w:sz w:val="22"/>
          <w:szCs w:val="22"/>
        </w:rPr>
        <w:t>April</w:t>
      </w:r>
      <w:r w:rsidRPr="00F445AC">
        <w:rPr>
          <w:rFonts w:ascii="Times New Roman" w:hAnsi="Times New Roman" w:cs="Times New Roman"/>
          <w:sz w:val="22"/>
          <w:szCs w:val="22"/>
        </w:rPr>
        <w:t xml:space="preserve"> 202</w:t>
      </w:r>
      <w:r w:rsidR="00704330">
        <w:rPr>
          <w:rFonts w:ascii="Times New Roman" w:hAnsi="Times New Roman" w:cs="Times New Roman"/>
          <w:sz w:val="22"/>
          <w:szCs w:val="22"/>
        </w:rPr>
        <w:t>3</w:t>
      </w:r>
      <w:r w:rsidRPr="00F445AC">
        <w:rPr>
          <w:rFonts w:ascii="Times New Roman" w:hAnsi="Times New Roman" w:cs="Times New Roman"/>
          <w:sz w:val="22"/>
          <w:szCs w:val="22"/>
        </w:rPr>
        <w:t>, the Company's</w:t>
      </w:r>
      <w:r>
        <w:rPr>
          <w:rFonts w:ascii="Times New Roman" w:hAnsi="Times New Roman" w:cstheme="minorBidi" w:hint="cs"/>
          <w:sz w:val="22"/>
          <w:szCs w:val="22"/>
        </w:rPr>
        <w:t xml:space="preserve"> </w:t>
      </w:r>
      <w:r w:rsidR="00C8315B">
        <w:rPr>
          <w:rFonts w:ascii="Times New Roman" w:hAnsi="Times New Roman" w:cs="Times New Roman"/>
          <w:sz w:val="22"/>
          <w:szCs w:val="22"/>
        </w:rPr>
        <w:t>shareholder</w:t>
      </w:r>
      <w:r w:rsidRPr="00F445AC">
        <w:rPr>
          <w:rFonts w:ascii="Times New Roman" w:hAnsi="Times New Roman" w:cs="Times New Roman"/>
          <w:sz w:val="22"/>
          <w:szCs w:val="22"/>
        </w:rPr>
        <w:t xml:space="preserve"> approved the </w:t>
      </w:r>
      <w:r w:rsidR="00B335B1">
        <w:rPr>
          <w:rFonts w:ascii="Times New Roman" w:hAnsi="Times New Roman" w:cs="Times New Roman"/>
          <w:sz w:val="22"/>
          <w:szCs w:val="22"/>
        </w:rPr>
        <w:t>appropriation</w:t>
      </w:r>
      <w:r w:rsidRPr="00F445AC">
        <w:rPr>
          <w:rFonts w:ascii="Times New Roman" w:hAnsi="Times New Roman" w:cs="Times New Roman"/>
          <w:sz w:val="22"/>
          <w:szCs w:val="22"/>
        </w:rPr>
        <w:t xml:space="preserve"> of dividends</w:t>
      </w:r>
      <w:r w:rsidR="00B335B1">
        <w:rPr>
          <w:rFonts w:ascii="Times New Roman" w:hAnsi="Times New Roman" w:cs="Times New Roman"/>
          <w:sz w:val="22"/>
          <w:szCs w:val="22"/>
        </w:rPr>
        <w:t xml:space="preserve"> of Baht 0.05 per share, totaling Baht </w:t>
      </w:r>
      <w:r w:rsidR="00704330">
        <w:rPr>
          <w:rFonts w:ascii="Times New Roman" w:hAnsi="Times New Roman" w:cs="Times New Roman"/>
          <w:sz w:val="22"/>
          <w:szCs w:val="22"/>
        </w:rPr>
        <w:t>102.4</w:t>
      </w:r>
      <w:r w:rsidR="00B335B1">
        <w:rPr>
          <w:rFonts w:ascii="Times New Roman" w:hAnsi="Times New Roman" w:cs="Times New Roman"/>
          <w:sz w:val="22"/>
          <w:szCs w:val="22"/>
        </w:rPr>
        <w:t xml:space="preserve"> million</w:t>
      </w:r>
      <w:r w:rsidR="00802E80">
        <w:rPr>
          <w:rFonts w:ascii="Times New Roman" w:hAnsi="Times New Roman" w:cs="Times New Roman"/>
          <w:sz w:val="22"/>
          <w:szCs w:val="22"/>
        </w:rPr>
        <w:t>.</w:t>
      </w:r>
      <w:r w:rsidRPr="00F445AC">
        <w:rPr>
          <w:rFonts w:ascii="Times New Roman" w:hAnsi="Times New Roman" w:cs="Times New Roman"/>
          <w:sz w:val="22"/>
          <w:szCs w:val="22"/>
        </w:rPr>
        <w:t xml:space="preserve"> The dividends</w:t>
      </w:r>
      <w:r w:rsidR="008B2872">
        <w:rPr>
          <w:rFonts w:ascii="Times New Roman" w:hAnsi="Times New Roman" w:cs="Times New Roman"/>
          <w:sz w:val="22"/>
          <w:szCs w:val="22"/>
        </w:rPr>
        <w:t xml:space="preserve"> w</w:t>
      </w:r>
      <w:r w:rsidR="000E038E">
        <w:rPr>
          <w:rFonts w:ascii="Times New Roman" w:hAnsi="Times New Roman" w:cs="Times New Roman"/>
          <w:sz w:val="22"/>
          <w:szCs w:val="22"/>
        </w:rPr>
        <w:t>ill be</w:t>
      </w:r>
      <w:r w:rsidR="008B2872">
        <w:rPr>
          <w:rFonts w:ascii="Times New Roman" w:hAnsi="Times New Roman" w:cs="Times New Roman"/>
          <w:sz w:val="22"/>
          <w:szCs w:val="22"/>
        </w:rPr>
        <w:t xml:space="preserve"> </w:t>
      </w:r>
      <w:r w:rsidRPr="00F445AC">
        <w:rPr>
          <w:rFonts w:ascii="Times New Roman" w:hAnsi="Times New Roman" w:cs="Times New Roman"/>
          <w:sz w:val="22"/>
          <w:szCs w:val="22"/>
        </w:rPr>
        <w:t>paid to shareholders</w:t>
      </w:r>
      <w:r w:rsidR="00BC2CA6">
        <w:rPr>
          <w:rFonts w:ascii="Times New Roman" w:hAnsi="Times New Roman" w:cstheme="minorBidi" w:hint="cs"/>
          <w:sz w:val="22"/>
          <w:szCs w:val="22"/>
        </w:rPr>
        <w:t xml:space="preserve"> </w:t>
      </w:r>
      <w:r w:rsidR="008B2872">
        <w:rPr>
          <w:rFonts w:ascii="Times New Roman" w:hAnsi="Times New Roman" w:cs="Times New Roman"/>
          <w:sz w:val="22"/>
          <w:szCs w:val="22"/>
        </w:rPr>
        <w:t>in</w:t>
      </w:r>
      <w:r w:rsidRPr="00F445AC">
        <w:rPr>
          <w:rFonts w:ascii="Times New Roman" w:hAnsi="Times New Roman" w:cs="Times New Roman"/>
          <w:sz w:val="22"/>
          <w:szCs w:val="22"/>
        </w:rPr>
        <w:t xml:space="preserve"> </w:t>
      </w:r>
      <w:r w:rsidR="00040430">
        <w:rPr>
          <w:rFonts w:ascii="Times New Roman" w:hAnsi="Times New Roman" w:cs="Times New Roman"/>
          <w:sz w:val="22"/>
          <w:szCs w:val="22"/>
        </w:rPr>
        <w:t>May</w:t>
      </w:r>
      <w:r w:rsidRPr="00F445AC">
        <w:rPr>
          <w:rFonts w:ascii="Times New Roman" w:hAnsi="Times New Roman" w:cs="Times New Roman"/>
          <w:sz w:val="22"/>
          <w:szCs w:val="22"/>
        </w:rPr>
        <w:t xml:space="preserve"> 202</w:t>
      </w:r>
      <w:r w:rsidR="00040430">
        <w:rPr>
          <w:rFonts w:ascii="Times New Roman" w:hAnsi="Times New Roman" w:cs="Times New Roman"/>
          <w:sz w:val="22"/>
          <w:szCs w:val="22"/>
        </w:rPr>
        <w:t>3</w:t>
      </w:r>
      <w:r>
        <w:rPr>
          <w:rFonts w:ascii="Times New Roman" w:hAnsi="Times New Roman"/>
          <w:sz w:val="22"/>
          <w:szCs w:val="28"/>
        </w:rPr>
        <w:t>.</w:t>
      </w:r>
    </w:p>
    <w:p w14:paraId="4542B06F" w14:textId="77777777" w:rsidR="003E2BF6" w:rsidRPr="00F445AC" w:rsidRDefault="003E2BF6" w:rsidP="00116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630"/>
        <w:jc w:val="thaiDistribute"/>
        <w:rPr>
          <w:rFonts w:ascii="Times New Roman" w:hAnsi="Times New Roman" w:cs="Times New Roman"/>
          <w:sz w:val="22"/>
          <w:szCs w:val="22"/>
        </w:rPr>
      </w:pPr>
    </w:p>
    <w:sectPr w:rsidR="003E2BF6" w:rsidRPr="00F445AC" w:rsidSect="00B85661">
      <w:headerReference w:type="default" r:id="rId2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3F6C8" w14:textId="77777777" w:rsidR="00E13247" w:rsidRDefault="00E13247">
      <w:r>
        <w:separator/>
      </w:r>
    </w:p>
  </w:endnote>
  <w:endnote w:type="continuationSeparator" w:id="0">
    <w:p w14:paraId="03C65C6F" w14:textId="77777777" w:rsidR="00E13247" w:rsidRDefault="00E13247">
      <w:r>
        <w:continuationSeparator/>
      </w:r>
    </w:p>
  </w:endnote>
  <w:endnote w:type="continuationNotice" w:id="1">
    <w:p w14:paraId="5EBC48E1" w14:textId="77777777" w:rsidR="00E13247" w:rsidRDefault="00E132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7048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7AA525" w14:textId="0092E674" w:rsidR="0044145E" w:rsidRDefault="0044145E">
        <w:pPr>
          <w:pStyle w:val="Footer"/>
          <w:jc w:val="center"/>
        </w:pPr>
        <w:r w:rsidRPr="0044145E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44145E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44145E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44145E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44145E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3ED584EE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23E8F" w14:textId="20F18A8E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5930BD">
      <w:rPr>
        <w:rFonts w:ascii="Times New Roman" w:hAnsi="Times New Roman"/>
        <w:i/>
        <w:iCs/>
        <w:sz w:val="22"/>
        <w:szCs w:val="22"/>
      </w:rPr>
      <w:fldChar w:fldCharType="begin"/>
    </w:r>
    <w:r w:rsidRPr="005930BD">
      <w:rPr>
        <w:rFonts w:ascii="Times New Roman" w:hAnsi="Times New Roman"/>
        <w:i/>
        <w:iCs/>
        <w:sz w:val="22"/>
        <w:szCs w:val="22"/>
      </w:rPr>
      <w:instrText xml:space="preserve"> FILENAME </w:instrText>
    </w:r>
    <w:r w:rsidRPr="005930BD">
      <w:rPr>
        <w:rFonts w:ascii="Times New Roman" w:hAnsi="Times New Roman"/>
        <w:i/>
        <w:iCs/>
        <w:sz w:val="22"/>
        <w:szCs w:val="22"/>
      </w:rPr>
      <w:fldChar w:fldCharType="separate"/>
    </w:r>
    <w:r w:rsidR="00485316">
      <w:rPr>
        <w:rFonts w:ascii="Times New Roman" w:hAnsi="Times New Roman"/>
        <w:i/>
        <w:iCs/>
        <w:noProof/>
        <w:sz w:val="22"/>
        <w:szCs w:val="22"/>
      </w:rPr>
      <w:t>1263027 - 2023-Mar-FSA-Nava Nakorn - 03e - Rev1.docx</w:t>
    </w:r>
    <w:r w:rsidRPr="005930BD">
      <w:rPr>
        <w:rFonts w:ascii="Times New Roman" w:hAnsi="Times New Roman"/>
        <w:i/>
        <w:iCs/>
        <w:sz w:val="22"/>
        <w:szCs w:val="22"/>
      </w:rPr>
      <w:fldChar w:fldCharType="end"/>
    </w:r>
    <w:r w:rsidRPr="005930BD">
      <w:rPr>
        <w:rFonts w:ascii="Times New Roman" w:hAnsi="Times New Roman"/>
        <w:i/>
        <w:iCs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03D91">
      <w:rPr>
        <w:rStyle w:val="PageNumber"/>
        <w:rFonts w:ascii="Times New Roman" w:hAnsi="Times New Roman"/>
        <w:sz w:val="22"/>
        <w:szCs w:val="22"/>
      </w:rPr>
      <w:fldChar w:fldCharType="begin"/>
    </w:r>
    <w:r w:rsidRPr="00103D9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03D9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103D9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92795" w14:textId="77777777" w:rsidR="004449F3" w:rsidRPr="00786600" w:rsidRDefault="004449F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24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03803169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1953" w14:textId="2D16081A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485316">
      <w:rPr>
        <w:rFonts w:ascii="Times New Roman" w:hAnsi="Times New Roman"/>
        <w:noProof/>
        <w:sz w:val="22"/>
        <w:szCs w:val="22"/>
      </w:rPr>
      <w:t>1263027 - 2023-Mar-FSA-Nava Nakorn - 03e - Rev1.docx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16BD" w14:textId="77777777" w:rsidR="004449F3" w:rsidRPr="00786600" w:rsidRDefault="004449F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25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66921B96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1B22" w14:textId="09E1A510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485316">
      <w:rPr>
        <w:rFonts w:ascii="Times New Roman" w:hAnsi="Times New Roman"/>
        <w:noProof/>
        <w:sz w:val="22"/>
        <w:szCs w:val="22"/>
      </w:rPr>
      <w:t>1263027 - 2023-Mar-FSA-Nava Nakorn - 03e - Rev1.docx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349F5" w14:textId="77777777" w:rsidR="00E13247" w:rsidRDefault="00E13247">
      <w:r>
        <w:separator/>
      </w:r>
    </w:p>
  </w:footnote>
  <w:footnote w:type="continuationSeparator" w:id="0">
    <w:p w14:paraId="59F19505" w14:textId="77777777" w:rsidR="00E13247" w:rsidRDefault="00E13247">
      <w:r>
        <w:continuationSeparator/>
      </w:r>
    </w:p>
  </w:footnote>
  <w:footnote w:type="continuationNotice" w:id="1">
    <w:p w14:paraId="19B202BD" w14:textId="77777777" w:rsidR="00E13247" w:rsidRDefault="00E132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27BA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0138ED68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2B28F438" w14:textId="14F3559E" w:rsidR="002B38CD" w:rsidRDefault="002B38CD" w:rsidP="002B38C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2023 (Unaudited)</w:t>
    </w:r>
  </w:p>
  <w:p w14:paraId="747CEB10" w14:textId="77777777" w:rsidR="004449F3" w:rsidRPr="003C7A17" w:rsidRDefault="004449F3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7752C769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E8E07" w14:textId="77777777" w:rsidR="004449F3" w:rsidRPr="00171033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</w:p>
  <w:p w14:paraId="2C3B78A3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 w:rsidRPr="00D35545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interim </w:t>
    </w:r>
    <w:r w:rsidRPr="00D35545">
      <w:rPr>
        <w:rFonts w:ascii="Times New Roman" w:hAnsi="Times New Roman"/>
        <w:b/>
        <w:bCs/>
        <w:sz w:val="24"/>
        <w:szCs w:val="24"/>
      </w:rPr>
      <w:t>financial statements</w:t>
    </w:r>
  </w:p>
  <w:p w14:paraId="008FD3BE" w14:textId="77777777" w:rsidR="004449F3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</w:t>
    </w:r>
    <w:r w:rsidRPr="00D35545">
      <w:rPr>
        <w:rFonts w:ascii="Times New Roman" w:hAnsi="Times New Roman"/>
        <w:b/>
        <w:bCs/>
        <w:sz w:val="24"/>
        <w:szCs w:val="24"/>
      </w:rPr>
      <w:t xml:space="preserve"> ended </w:t>
    </w:r>
    <w:smartTag w:uri="urn:schemas-microsoft-com:office:smarttags" w:element="date">
      <w:smartTagPr>
        <w:attr w:name="Year" w:val="2007"/>
        <w:attr w:name="Day" w:val="31"/>
        <w:attr w:name="Month" w:val="3"/>
      </w:smartTagPr>
      <w:r w:rsidRPr="00D35545">
        <w:rPr>
          <w:rFonts w:ascii="Times New Roman" w:hAnsi="Times New Roman"/>
          <w:b/>
          <w:bCs/>
          <w:sz w:val="24"/>
          <w:szCs w:val="24"/>
        </w:rPr>
        <w:t>31 March 200</w:t>
      </w:r>
      <w:r>
        <w:rPr>
          <w:rFonts w:ascii="Times New Roman" w:hAnsi="Times New Roman"/>
          <w:b/>
          <w:bCs/>
          <w:sz w:val="24"/>
          <w:szCs w:val="24"/>
        </w:rPr>
        <w:t>7</w:t>
      </w:r>
    </w:smartTag>
    <w:r w:rsidRPr="00D35545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>(Unaudited)</w:t>
    </w:r>
  </w:p>
  <w:p w14:paraId="28BAE14A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  <w:p w14:paraId="24618F61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4807B" w14:textId="77777777" w:rsidR="004449F3" w:rsidRDefault="004449F3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0CA1BA5D" w14:textId="77777777" w:rsidR="004449F3" w:rsidRDefault="004449F3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3FC15847" w14:textId="77777777" w:rsidR="008F5F4B" w:rsidRDefault="008F5F4B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2023 (Unaudited)</w:t>
    </w:r>
  </w:p>
  <w:p w14:paraId="01E3BEC1" w14:textId="77777777" w:rsidR="004449F3" w:rsidRPr="003C7A17" w:rsidRDefault="004449F3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19199FE6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9B2BF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754B186F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64E024FA" w14:textId="77777777" w:rsidR="008F5F4B" w:rsidRDefault="008F5F4B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2023 (Unaudited)</w:t>
    </w:r>
  </w:p>
  <w:p w14:paraId="497F774F" w14:textId="77777777" w:rsidR="004449F3" w:rsidRPr="003C7A17" w:rsidRDefault="004449F3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3A10DE47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16AFB" w14:textId="704EA461" w:rsidR="004449F3" w:rsidRDefault="004449F3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4851E59E" w14:textId="77777777" w:rsidR="004449F3" w:rsidRDefault="004449F3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05F77EAA" w14:textId="77777777" w:rsidR="008F5F4B" w:rsidRDefault="008F5F4B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2023 (Unaudited)</w:t>
    </w:r>
  </w:p>
  <w:p w14:paraId="7B475EE6" w14:textId="77777777" w:rsidR="004449F3" w:rsidRPr="003C7A17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7C10A433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2291" w14:textId="1C712B9E" w:rsidR="004449F3" w:rsidRDefault="004449F3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7004091D" w14:textId="77777777" w:rsidR="004449F3" w:rsidRDefault="004449F3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02C2EC32" w14:textId="77777777" w:rsidR="008F5F4B" w:rsidRDefault="008F5F4B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2023 (Unaudited)</w:t>
    </w:r>
  </w:p>
  <w:p w14:paraId="24231DC7" w14:textId="77777777" w:rsidR="004449F3" w:rsidRPr="003C7A17" w:rsidRDefault="004449F3" w:rsidP="007E2D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723A1C07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BCD45" w14:textId="01FA1EC3" w:rsidR="004449F3" w:rsidRDefault="004449F3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CFEC136" w14:textId="77777777" w:rsidR="004449F3" w:rsidRDefault="004449F3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150EFEDE" w14:textId="77777777" w:rsidR="008F5F4B" w:rsidRDefault="008F5F4B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2023 (Unaudited)</w:t>
    </w:r>
  </w:p>
  <w:p w14:paraId="60E09FC4" w14:textId="77777777" w:rsidR="004449F3" w:rsidRPr="003C7A17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245E1020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EFB"/>
    <w:multiLevelType w:val="hybridMultilevel"/>
    <w:tmpl w:val="6EB81ADA"/>
    <w:lvl w:ilvl="0" w:tplc="8CF6245E">
      <w:start w:val="1"/>
      <w:numFmt w:val="decimal"/>
      <w:lvlText w:val="%1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0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1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6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93B15A6"/>
    <w:multiLevelType w:val="hybridMultilevel"/>
    <w:tmpl w:val="8A880326"/>
    <w:lvl w:ilvl="0" w:tplc="D16A74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396207">
    <w:abstractNumId w:val="6"/>
  </w:num>
  <w:num w:numId="2" w16cid:durableId="1297642887">
    <w:abstractNumId w:val="5"/>
  </w:num>
  <w:num w:numId="3" w16cid:durableId="1072770933">
    <w:abstractNumId w:val="9"/>
  </w:num>
  <w:num w:numId="4" w16cid:durableId="489055581">
    <w:abstractNumId w:val="7"/>
  </w:num>
  <w:num w:numId="5" w16cid:durableId="264074488">
    <w:abstractNumId w:val="8"/>
  </w:num>
  <w:num w:numId="6" w16cid:durableId="1123040265">
    <w:abstractNumId w:val="3"/>
  </w:num>
  <w:num w:numId="7" w16cid:durableId="1811436108">
    <w:abstractNumId w:val="2"/>
  </w:num>
  <w:num w:numId="8" w16cid:durableId="1344939084">
    <w:abstractNumId w:val="0"/>
  </w:num>
  <w:num w:numId="9" w16cid:durableId="1431051704">
    <w:abstractNumId w:val="1"/>
  </w:num>
  <w:num w:numId="10" w16cid:durableId="741830965">
    <w:abstractNumId w:val="4"/>
  </w:num>
  <w:num w:numId="11" w16cid:durableId="969285016">
    <w:abstractNumId w:val="24"/>
  </w:num>
  <w:num w:numId="12" w16cid:durableId="1334188978">
    <w:abstractNumId w:val="16"/>
  </w:num>
  <w:num w:numId="13" w16cid:durableId="779758309">
    <w:abstractNumId w:val="32"/>
  </w:num>
  <w:num w:numId="14" w16cid:durableId="1958095340">
    <w:abstractNumId w:val="18"/>
  </w:num>
  <w:num w:numId="15" w16cid:durableId="1053654022">
    <w:abstractNumId w:val="27"/>
  </w:num>
  <w:num w:numId="16" w16cid:durableId="809633537">
    <w:abstractNumId w:val="10"/>
  </w:num>
  <w:num w:numId="17" w16cid:durableId="1465999997">
    <w:abstractNumId w:val="21"/>
  </w:num>
  <w:num w:numId="18" w16cid:durableId="893783144">
    <w:abstractNumId w:val="12"/>
  </w:num>
  <w:num w:numId="19" w16cid:durableId="2030065791">
    <w:abstractNumId w:val="37"/>
  </w:num>
  <w:num w:numId="20" w16cid:durableId="668794971">
    <w:abstractNumId w:val="35"/>
  </w:num>
  <w:num w:numId="21" w16cid:durableId="1360280724">
    <w:abstractNumId w:val="31"/>
  </w:num>
  <w:num w:numId="22" w16cid:durableId="637804574">
    <w:abstractNumId w:val="20"/>
  </w:num>
  <w:num w:numId="23" w16cid:durableId="1149439470">
    <w:abstractNumId w:val="29"/>
  </w:num>
  <w:num w:numId="24" w16cid:durableId="916280097">
    <w:abstractNumId w:val="13"/>
  </w:num>
  <w:num w:numId="25" w16cid:durableId="714618070">
    <w:abstractNumId w:val="18"/>
  </w:num>
  <w:num w:numId="26" w16cid:durableId="244075406">
    <w:abstractNumId w:val="34"/>
  </w:num>
  <w:num w:numId="27" w16cid:durableId="164563827">
    <w:abstractNumId w:val="36"/>
  </w:num>
  <w:num w:numId="28" w16cid:durableId="1950427945">
    <w:abstractNumId w:val="18"/>
  </w:num>
  <w:num w:numId="29" w16cid:durableId="1092118586">
    <w:abstractNumId w:val="15"/>
  </w:num>
  <w:num w:numId="30" w16cid:durableId="813565835">
    <w:abstractNumId w:val="23"/>
  </w:num>
  <w:num w:numId="31" w16cid:durableId="1178815967">
    <w:abstractNumId w:val="19"/>
  </w:num>
  <w:num w:numId="32" w16cid:durableId="747700448">
    <w:abstractNumId w:val="22"/>
  </w:num>
  <w:num w:numId="33" w16cid:durableId="907806108">
    <w:abstractNumId w:val="18"/>
  </w:num>
  <w:num w:numId="34" w16cid:durableId="1364669663">
    <w:abstractNumId w:val="33"/>
  </w:num>
  <w:num w:numId="35" w16cid:durableId="1359742841">
    <w:abstractNumId w:val="25"/>
  </w:num>
  <w:num w:numId="36" w16cid:durableId="1284120090">
    <w:abstractNumId w:val="30"/>
  </w:num>
  <w:num w:numId="37" w16cid:durableId="1821190390">
    <w:abstractNumId w:val="39"/>
  </w:num>
  <w:num w:numId="38" w16cid:durableId="998534834">
    <w:abstractNumId w:val="28"/>
  </w:num>
  <w:num w:numId="39" w16cid:durableId="909466632">
    <w:abstractNumId w:val="14"/>
  </w:num>
  <w:num w:numId="40" w16cid:durableId="1241866525">
    <w:abstractNumId w:val="11"/>
  </w:num>
  <w:num w:numId="41" w16cid:durableId="285625227">
    <w:abstractNumId w:val="26"/>
  </w:num>
  <w:num w:numId="42" w16cid:durableId="1883708474">
    <w:abstractNumId w:val="38"/>
  </w:num>
  <w:num w:numId="43" w16cid:durableId="565914743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73"/>
    <w:rsid w:val="000033F0"/>
    <w:rsid w:val="00003957"/>
    <w:rsid w:val="00003DA5"/>
    <w:rsid w:val="00004006"/>
    <w:rsid w:val="00004B99"/>
    <w:rsid w:val="00004D65"/>
    <w:rsid w:val="000050D3"/>
    <w:rsid w:val="00005292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7B6"/>
    <w:rsid w:val="00012E60"/>
    <w:rsid w:val="000133B2"/>
    <w:rsid w:val="00013BEE"/>
    <w:rsid w:val="00013F1B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657"/>
    <w:rsid w:val="00027A79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3F0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42"/>
    <w:rsid w:val="000369F6"/>
    <w:rsid w:val="00037291"/>
    <w:rsid w:val="0003736D"/>
    <w:rsid w:val="00037B71"/>
    <w:rsid w:val="00037C7D"/>
    <w:rsid w:val="00037F09"/>
    <w:rsid w:val="00040302"/>
    <w:rsid w:val="00040339"/>
    <w:rsid w:val="00040430"/>
    <w:rsid w:val="00040532"/>
    <w:rsid w:val="000408AA"/>
    <w:rsid w:val="00040B3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2F7"/>
    <w:rsid w:val="00050565"/>
    <w:rsid w:val="0005084D"/>
    <w:rsid w:val="00050940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2B5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682"/>
    <w:rsid w:val="00064756"/>
    <w:rsid w:val="00064AB3"/>
    <w:rsid w:val="0006525A"/>
    <w:rsid w:val="00065914"/>
    <w:rsid w:val="00065E8C"/>
    <w:rsid w:val="000660DC"/>
    <w:rsid w:val="000661A0"/>
    <w:rsid w:val="000662BA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06A"/>
    <w:rsid w:val="00073346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30"/>
    <w:rsid w:val="00081DDA"/>
    <w:rsid w:val="00082583"/>
    <w:rsid w:val="00082BAF"/>
    <w:rsid w:val="00082C47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63"/>
    <w:rsid w:val="00085895"/>
    <w:rsid w:val="00085A70"/>
    <w:rsid w:val="00085CAB"/>
    <w:rsid w:val="00085E38"/>
    <w:rsid w:val="0008601B"/>
    <w:rsid w:val="000861EA"/>
    <w:rsid w:val="000862D6"/>
    <w:rsid w:val="0008635D"/>
    <w:rsid w:val="00086481"/>
    <w:rsid w:val="00086B55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1FEE"/>
    <w:rsid w:val="0009267A"/>
    <w:rsid w:val="000928A9"/>
    <w:rsid w:val="0009291B"/>
    <w:rsid w:val="00092FD2"/>
    <w:rsid w:val="000930EC"/>
    <w:rsid w:val="0009310F"/>
    <w:rsid w:val="000931F8"/>
    <w:rsid w:val="0009326A"/>
    <w:rsid w:val="0009354F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A55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962"/>
    <w:rsid w:val="000A6CCD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786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6DA4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4AB"/>
    <w:rsid w:val="000C2867"/>
    <w:rsid w:val="000C2990"/>
    <w:rsid w:val="000C2A1B"/>
    <w:rsid w:val="000C3333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6C36"/>
    <w:rsid w:val="000C7251"/>
    <w:rsid w:val="000C739C"/>
    <w:rsid w:val="000C73B0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89C"/>
    <w:rsid w:val="000D7C78"/>
    <w:rsid w:val="000D7EFD"/>
    <w:rsid w:val="000E0191"/>
    <w:rsid w:val="000E038E"/>
    <w:rsid w:val="000E0631"/>
    <w:rsid w:val="000E082A"/>
    <w:rsid w:val="000E0E45"/>
    <w:rsid w:val="000E0F64"/>
    <w:rsid w:val="000E21E1"/>
    <w:rsid w:val="000E2387"/>
    <w:rsid w:val="000E2422"/>
    <w:rsid w:val="000E2806"/>
    <w:rsid w:val="000E284B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8F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D50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139"/>
    <w:rsid w:val="000F7296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29B3"/>
    <w:rsid w:val="00103124"/>
    <w:rsid w:val="00103781"/>
    <w:rsid w:val="00103B0F"/>
    <w:rsid w:val="00103D91"/>
    <w:rsid w:val="00103DDE"/>
    <w:rsid w:val="00103E9C"/>
    <w:rsid w:val="00103FDA"/>
    <w:rsid w:val="001041C3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4E6D"/>
    <w:rsid w:val="001150C1"/>
    <w:rsid w:val="00115121"/>
    <w:rsid w:val="001152C9"/>
    <w:rsid w:val="001164CB"/>
    <w:rsid w:val="00116515"/>
    <w:rsid w:val="00116638"/>
    <w:rsid w:val="00116AAE"/>
    <w:rsid w:val="00116B1F"/>
    <w:rsid w:val="00116C6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6A9"/>
    <w:rsid w:val="0012272E"/>
    <w:rsid w:val="00122ABB"/>
    <w:rsid w:val="00122ABF"/>
    <w:rsid w:val="00122BA3"/>
    <w:rsid w:val="00122CBE"/>
    <w:rsid w:val="00122CD7"/>
    <w:rsid w:val="00123404"/>
    <w:rsid w:val="0012340D"/>
    <w:rsid w:val="00123539"/>
    <w:rsid w:val="001237A5"/>
    <w:rsid w:val="0012381E"/>
    <w:rsid w:val="00123A4A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52A"/>
    <w:rsid w:val="00136B35"/>
    <w:rsid w:val="00136D89"/>
    <w:rsid w:val="00136FA4"/>
    <w:rsid w:val="00137281"/>
    <w:rsid w:val="00137718"/>
    <w:rsid w:val="0013777C"/>
    <w:rsid w:val="001377B5"/>
    <w:rsid w:val="001378E2"/>
    <w:rsid w:val="00137DC4"/>
    <w:rsid w:val="00140029"/>
    <w:rsid w:val="001401A9"/>
    <w:rsid w:val="001402A1"/>
    <w:rsid w:val="001403C9"/>
    <w:rsid w:val="001404F6"/>
    <w:rsid w:val="001406F7"/>
    <w:rsid w:val="00140B48"/>
    <w:rsid w:val="00140F1C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4BFC"/>
    <w:rsid w:val="0014513A"/>
    <w:rsid w:val="00145D74"/>
    <w:rsid w:val="00146747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3D31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84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7F1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11"/>
    <w:rsid w:val="001700A4"/>
    <w:rsid w:val="00170112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67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3E5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72E"/>
    <w:rsid w:val="00185C64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6F9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2DB"/>
    <w:rsid w:val="00194617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0B4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1F64"/>
    <w:rsid w:val="001A2023"/>
    <w:rsid w:val="001A21DB"/>
    <w:rsid w:val="001A21F1"/>
    <w:rsid w:val="001A25EB"/>
    <w:rsid w:val="001A26D6"/>
    <w:rsid w:val="001A2719"/>
    <w:rsid w:val="001A2A36"/>
    <w:rsid w:val="001A2C73"/>
    <w:rsid w:val="001A2D48"/>
    <w:rsid w:val="001A31F1"/>
    <w:rsid w:val="001A3215"/>
    <w:rsid w:val="001A3D44"/>
    <w:rsid w:val="001A3E85"/>
    <w:rsid w:val="001A4061"/>
    <w:rsid w:val="001A4151"/>
    <w:rsid w:val="001A4631"/>
    <w:rsid w:val="001A4730"/>
    <w:rsid w:val="001A4E3F"/>
    <w:rsid w:val="001A4F63"/>
    <w:rsid w:val="001A5007"/>
    <w:rsid w:val="001A5856"/>
    <w:rsid w:val="001A5A80"/>
    <w:rsid w:val="001A5B86"/>
    <w:rsid w:val="001A5E61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672"/>
    <w:rsid w:val="001B3C47"/>
    <w:rsid w:val="001B3CC3"/>
    <w:rsid w:val="001B405A"/>
    <w:rsid w:val="001B4477"/>
    <w:rsid w:val="001B457F"/>
    <w:rsid w:val="001B4B86"/>
    <w:rsid w:val="001B4BE3"/>
    <w:rsid w:val="001B4EE5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639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6EE6"/>
    <w:rsid w:val="001C7020"/>
    <w:rsid w:val="001C715B"/>
    <w:rsid w:val="001C732E"/>
    <w:rsid w:val="001C7AF1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6D9"/>
    <w:rsid w:val="001D172B"/>
    <w:rsid w:val="001D18A8"/>
    <w:rsid w:val="001D1A18"/>
    <w:rsid w:val="001D1A6B"/>
    <w:rsid w:val="001D1AD0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5E7A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80"/>
    <w:rsid w:val="001E0CF4"/>
    <w:rsid w:val="001E0DE1"/>
    <w:rsid w:val="001E13CC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4EBF"/>
    <w:rsid w:val="001E51CE"/>
    <w:rsid w:val="001E5421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88B"/>
    <w:rsid w:val="001E79F9"/>
    <w:rsid w:val="001E7B46"/>
    <w:rsid w:val="001E7F31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23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792"/>
    <w:rsid w:val="001F5BE8"/>
    <w:rsid w:val="001F6463"/>
    <w:rsid w:val="001F662F"/>
    <w:rsid w:val="001F6A48"/>
    <w:rsid w:val="001F6E6C"/>
    <w:rsid w:val="001F7335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54A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92B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4F6E"/>
    <w:rsid w:val="0022501E"/>
    <w:rsid w:val="00225178"/>
    <w:rsid w:val="0022552D"/>
    <w:rsid w:val="00225B9F"/>
    <w:rsid w:val="002260BC"/>
    <w:rsid w:val="00226146"/>
    <w:rsid w:val="0022674D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27FBB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4C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491"/>
    <w:rsid w:val="0023452D"/>
    <w:rsid w:val="00234758"/>
    <w:rsid w:val="00234A78"/>
    <w:rsid w:val="00234F75"/>
    <w:rsid w:val="002353BA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AEE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5203"/>
    <w:rsid w:val="00245751"/>
    <w:rsid w:val="002465FB"/>
    <w:rsid w:val="002466B0"/>
    <w:rsid w:val="002467D9"/>
    <w:rsid w:val="00246AC5"/>
    <w:rsid w:val="00246DD3"/>
    <w:rsid w:val="00246E0A"/>
    <w:rsid w:val="00246EAA"/>
    <w:rsid w:val="00246F68"/>
    <w:rsid w:val="002470E7"/>
    <w:rsid w:val="00247175"/>
    <w:rsid w:val="00247E58"/>
    <w:rsid w:val="00247F9C"/>
    <w:rsid w:val="002503F8"/>
    <w:rsid w:val="002504DA"/>
    <w:rsid w:val="0025050F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945"/>
    <w:rsid w:val="002569A0"/>
    <w:rsid w:val="00256C75"/>
    <w:rsid w:val="00256F55"/>
    <w:rsid w:val="00256FD2"/>
    <w:rsid w:val="0025703C"/>
    <w:rsid w:val="00257155"/>
    <w:rsid w:val="002574B7"/>
    <w:rsid w:val="002574D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14B"/>
    <w:rsid w:val="002663CE"/>
    <w:rsid w:val="002664D2"/>
    <w:rsid w:val="002665E3"/>
    <w:rsid w:val="00266698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173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24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78C"/>
    <w:rsid w:val="00280A09"/>
    <w:rsid w:val="00280C97"/>
    <w:rsid w:val="002812CA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781"/>
    <w:rsid w:val="00286958"/>
    <w:rsid w:val="00286B5C"/>
    <w:rsid w:val="00286B6B"/>
    <w:rsid w:val="00286F3F"/>
    <w:rsid w:val="0028710F"/>
    <w:rsid w:val="002872C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5B35"/>
    <w:rsid w:val="0029637F"/>
    <w:rsid w:val="002963BA"/>
    <w:rsid w:val="00296687"/>
    <w:rsid w:val="002969F5"/>
    <w:rsid w:val="00296BAB"/>
    <w:rsid w:val="00296C9B"/>
    <w:rsid w:val="00296D00"/>
    <w:rsid w:val="00296D67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DE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D6F"/>
    <w:rsid w:val="002A3E47"/>
    <w:rsid w:val="002A401E"/>
    <w:rsid w:val="002A4528"/>
    <w:rsid w:val="002A4ACD"/>
    <w:rsid w:val="002A4D13"/>
    <w:rsid w:val="002A4F0F"/>
    <w:rsid w:val="002A552D"/>
    <w:rsid w:val="002A579F"/>
    <w:rsid w:val="002A580F"/>
    <w:rsid w:val="002A5852"/>
    <w:rsid w:val="002A58EA"/>
    <w:rsid w:val="002A5932"/>
    <w:rsid w:val="002A5947"/>
    <w:rsid w:val="002A6019"/>
    <w:rsid w:val="002A6861"/>
    <w:rsid w:val="002A6906"/>
    <w:rsid w:val="002A6CF0"/>
    <w:rsid w:val="002A6F3B"/>
    <w:rsid w:val="002A7307"/>
    <w:rsid w:val="002A7B52"/>
    <w:rsid w:val="002A7F2A"/>
    <w:rsid w:val="002B013F"/>
    <w:rsid w:val="002B0819"/>
    <w:rsid w:val="002B0952"/>
    <w:rsid w:val="002B0A80"/>
    <w:rsid w:val="002B0B0C"/>
    <w:rsid w:val="002B1198"/>
    <w:rsid w:val="002B1209"/>
    <w:rsid w:val="002B1266"/>
    <w:rsid w:val="002B1650"/>
    <w:rsid w:val="002B1709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38CD"/>
    <w:rsid w:val="002B411E"/>
    <w:rsid w:val="002B46DA"/>
    <w:rsid w:val="002B4D37"/>
    <w:rsid w:val="002B518D"/>
    <w:rsid w:val="002B52C1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FE3"/>
    <w:rsid w:val="002C6307"/>
    <w:rsid w:val="002C6439"/>
    <w:rsid w:val="002C665F"/>
    <w:rsid w:val="002C69B4"/>
    <w:rsid w:val="002C6E2F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FFE"/>
    <w:rsid w:val="002D3015"/>
    <w:rsid w:val="002D3729"/>
    <w:rsid w:val="002D38D1"/>
    <w:rsid w:val="002D3D0E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8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0A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1E10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6AE4"/>
    <w:rsid w:val="002F7074"/>
    <w:rsid w:val="002F720B"/>
    <w:rsid w:val="002F75AF"/>
    <w:rsid w:val="002F7945"/>
    <w:rsid w:val="002F797C"/>
    <w:rsid w:val="00300201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2F35"/>
    <w:rsid w:val="0030324D"/>
    <w:rsid w:val="00303275"/>
    <w:rsid w:val="0030343A"/>
    <w:rsid w:val="00303685"/>
    <w:rsid w:val="003036E0"/>
    <w:rsid w:val="00303D12"/>
    <w:rsid w:val="00303E9C"/>
    <w:rsid w:val="003040A8"/>
    <w:rsid w:val="00304AA5"/>
    <w:rsid w:val="00304F1C"/>
    <w:rsid w:val="0030501C"/>
    <w:rsid w:val="003054C4"/>
    <w:rsid w:val="003056D9"/>
    <w:rsid w:val="003057B0"/>
    <w:rsid w:val="00305B6D"/>
    <w:rsid w:val="00305BB4"/>
    <w:rsid w:val="00305C5C"/>
    <w:rsid w:val="00305CCD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1042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83"/>
    <w:rsid w:val="0031449E"/>
    <w:rsid w:val="00314586"/>
    <w:rsid w:val="003146A5"/>
    <w:rsid w:val="003147EA"/>
    <w:rsid w:val="00314A84"/>
    <w:rsid w:val="00314B80"/>
    <w:rsid w:val="003152F1"/>
    <w:rsid w:val="0031578A"/>
    <w:rsid w:val="003157B1"/>
    <w:rsid w:val="0031584C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88C"/>
    <w:rsid w:val="00326E2A"/>
    <w:rsid w:val="00326F67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968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4E6"/>
    <w:rsid w:val="00342757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47EE3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3F37"/>
    <w:rsid w:val="00354054"/>
    <w:rsid w:val="003544D7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34C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BDD"/>
    <w:rsid w:val="00360C71"/>
    <w:rsid w:val="00360D93"/>
    <w:rsid w:val="00361332"/>
    <w:rsid w:val="00361385"/>
    <w:rsid w:val="00361488"/>
    <w:rsid w:val="00361772"/>
    <w:rsid w:val="00361779"/>
    <w:rsid w:val="00362118"/>
    <w:rsid w:val="0036227F"/>
    <w:rsid w:val="00362647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2E0"/>
    <w:rsid w:val="00370D78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2DE7"/>
    <w:rsid w:val="00373359"/>
    <w:rsid w:val="003733FA"/>
    <w:rsid w:val="00373458"/>
    <w:rsid w:val="00373B04"/>
    <w:rsid w:val="003741E5"/>
    <w:rsid w:val="0037474E"/>
    <w:rsid w:val="00374DB3"/>
    <w:rsid w:val="00374EDF"/>
    <w:rsid w:val="003750B7"/>
    <w:rsid w:val="00375272"/>
    <w:rsid w:val="00375579"/>
    <w:rsid w:val="00375A2B"/>
    <w:rsid w:val="00376189"/>
    <w:rsid w:val="00376295"/>
    <w:rsid w:val="00376334"/>
    <w:rsid w:val="00376881"/>
    <w:rsid w:val="003768E7"/>
    <w:rsid w:val="00376B3C"/>
    <w:rsid w:val="00376B6E"/>
    <w:rsid w:val="0037714E"/>
    <w:rsid w:val="003776A3"/>
    <w:rsid w:val="00377A24"/>
    <w:rsid w:val="00377C28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79C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31F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268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0CE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5AD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6DA8"/>
    <w:rsid w:val="003A7C15"/>
    <w:rsid w:val="003A7C3B"/>
    <w:rsid w:val="003A7DE9"/>
    <w:rsid w:val="003B04E4"/>
    <w:rsid w:val="003B04EF"/>
    <w:rsid w:val="003B055F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6F66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D68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458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6C2"/>
    <w:rsid w:val="003D1DB2"/>
    <w:rsid w:val="003D1E40"/>
    <w:rsid w:val="003D20C6"/>
    <w:rsid w:val="003D22D5"/>
    <w:rsid w:val="003D2422"/>
    <w:rsid w:val="003D252A"/>
    <w:rsid w:val="003D2DC6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35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1D3"/>
    <w:rsid w:val="003E523F"/>
    <w:rsid w:val="003E5322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9DE"/>
    <w:rsid w:val="003F2AA2"/>
    <w:rsid w:val="003F2C4F"/>
    <w:rsid w:val="003F3165"/>
    <w:rsid w:val="003F3263"/>
    <w:rsid w:val="003F331E"/>
    <w:rsid w:val="003F333C"/>
    <w:rsid w:val="003F33AB"/>
    <w:rsid w:val="003F3A34"/>
    <w:rsid w:val="003F3B58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C9C"/>
    <w:rsid w:val="003F6CFA"/>
    <w:rsid w:val="003F7011"/>
    <w:rsid w:val="003F702E"/>
    <w:rsid w:val="003F71DF"/>
    <w:rsid w:val="003F75B8"/>
    <w:rsid w:val="003F7702"/>
    <w:rsid w:val="003F7765"/>
    <w:rsid w:val="003F778B"/>
    <w:rsid w:val="003F7827"/>
    <w:rsid w:val="004000AC"/>
    <w:rsid w:val="00400541"/>
    <w:rsid w:val="00400922"/>
    <w:rsid w:val="00400C06"/>
    <w:rsid w:val="00400D19"/>
    <w:rsid w:val="0040178B"/>
    <w:rsid w:val="00401B0A"/>
    <w:rsid w:val="00401C8E"/>
    <w:rsid w:val="00401CE5"/>
    <w:rsid w:val="0040216F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4FDD"/>
    <w:rsid w:val="004050E8"/>
    <w:rsid w:val="004054D4"/>
    <w:rsid w:val="00405598"/>
    <w:rsid w:val="0040563D"/>
    <w:rsid w:val="004056F0"/>
    <w:rsid w:val="00405980"/>
    <w:rsid w:val="00405A8C"/>
    <w:rsid w:val="00405EBC"/>
    <w:rsid w:val="00405EFB"/>
    <w:rsid w:val="0040618E"/>
    <w:rsid w:val="00406334"/>
    <w:rsid w:val="0040670A"/>
    <w:rsid w:val="00406728"/>
    <w:rsid w:val="00406E19"/>
    <w:rsid w:val="00407125"/>
    <w:rsid w:val="0040784D"/>
    <w:rsid w:val="00407AB3"/>
    <w:rsid w:val="00407BBA"/>
    <w:rsid w:val="00407BE5"/>
    <w:rsid w:val="00410160"/>
    <w:rsid w:val="00410220"/>
    <w:rsid w:val="00410855"/>
    <w:rsid w:val="00410B4B"/>
    <w:rsid w:val="00410ECB"/>
    <w:rsid w:val="00410ED6"/>
    <w:rsid w:val="00410EEA"/>
    <w:rsid w:val="0041156F"/>
    <w:rsid w:val="00411AC5"/>
    <w:rsid w:val="00411AD4"/>
    <w:rsid w:val="00411D74"/>
    <w:rsid w:val="004120B2"/>
    <w:rsid w:val="004129C3"/>
    <w:rsid w:val="00412B3C"/>
    <w:rsid w:val="00412EC5"/>
    <w:rsid w:val="00413558"/>
    <w:rsid w:val="0041380F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5ECD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6C2"/>
    <w:rsid w:val="004209C0"/>
    <w:rsid w:val="00420E72"/>
    <w:rsid w:val="00420FFE"/>
    <w:rsid w:val="004211C9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03"/>
    <w:rsid w:val="0042328F"/>
    <w:rsid w:val="0042360E"/>
    <w:rsid w:val="00423822"/>
    <w:rsid w:val="00423858"/>
    <w:rsid w:val="00423AE4"/>
    <w:rsid w:val="004245D2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858"/>
    <w:rsid w:val="00430F0D"/>
    <w:rsid w:val="0043124E"/>
    <w:rsid w:val="004312D6"/>
    <w:rsid w:val="0043131A"/>
    <w:rsid w:val="00431377"/>
    <w:rsid w:val="0043193E"/>
    <w:rsid w:val="00431C98"/>
    <w:rsid w:val="0043206A"/>
    <w:rsid w:val="00432337"/>
    <w:rsid w:val="00432568"/>
    <w:rsid w:val="004325B1"/>
    <w:rsid w:val="0043267E"/>
    <w:rsid w:val="004328A9"/>
    <w:rsid w:val="00432B6D"/>
    <w:rsid w:val="00432DF9"/>
    <w:rsid w:val="00432F11"/>
    <w:rsid w:val="00433472"/>
    <w:rsid w:val="004334DC"/>
    <w:rsid w:val="00433733"/>
    <w:rsid w:val="00433E49"/>
    <w:rsid w:val="00433EAB"/>
    <w:rsid w:val="00433F85"/>
    <w:rsid w:val="00434114"/>
    <w:rsid w:val="004341C0"/>
    <w:rsid w:val="00434324"/>
    <w:rsid w:val="004343A6"/>
    <w:rsid w:val="004348C5"/>
    <w:rsid w:val="00434BF8"/>
    <w:rsid w:val="00435069"/>
    <w:rsid w:val="004353EF"/>
    <w:rsid w:val="00435569"/>
    <w:rsid w:val="004358FC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B99"/>
    <w:rsid w:val="00436DEB"/>
    <w:rsid w:val="00436E5A"/>
    <w:rsid w:val="004370C3"/>
    <w:rsid w:val="0043730D"/>
    <w:rsid w:val="00437523"/>
    <w:rsid w:val="00437581"/>
    <w:rsid w:val="004377CF"/>
    <w:rsid w:val="00437DA2"/>
    <w:rsid w:val="00437E98"/>
    <w:rsid w:val="0044017B"/>
    <w:rsid w:val="004401A6"/>
    <w:rsid w:val="00440C63"/>
    <w:rsid w:val="0044145E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318"/>
    <w:rsid w:val="004434FA"/>
    <w:rsid w:val="00443641"/>
    <w:rsid w:val="00443C2B"/>
    <w:rsid w:val="004443E2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190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D97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51F"/>
    <w:rsid w:val="0045777F"/>
    <w:rsid w:val="00457A51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757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F3B"/>
    <w:rsid w:val="004720D3"/>
    <w:rsid w:val="00472BE6"/>
    <w:rsid w:val="0047303A"/>
    <w:rsid w:val="00473300"/>
    <w:rsid w:val="004736CC"/>
    <w:rsid w:val="00473DF0"/>
    <w:rsid w:val="00474200"/>
    <w:rsid w:val="004744EC"/>
    <w:rsid w:val="00474B14"/>
    <w:rsid w:val="00474F92"/>
    <w:rsid w:val="00475135"/>
    <w:rsid w:val="00475359"/>
    <w:rsid w:val="004755E9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3BE4"/>
    <w:rsid w:val="00484001"/>
    <w:rsid w:val="00484169"/>
    <w:rsid w:val="00484207"/>
    <w:rsid w:val="004842BC"/>
    <w:rsid w:val="00484360"/>
    <w:rsid w:val="00484366"/>
    <w:rsid w:val="00484374"/>
    <w:rsid w:val="00484610"/>
    <w:rsid w:val="00484624"/>
    <w:rsid w:val="00485205"/>
    <w:rsid w:val="00485316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4FE0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7D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7E8"/>
    <w:rsid w:val="004B0D71"/>
    <w:rsid w:val="004B0DDA"/>
    <w:rsid w:val="004B1004"/>
    <w:rsid w:val="004B118C"/>
    <w:rsid w:val="004B1AE7"/>
    <w:rsid w:val="004B2002"/>
    <w:rsid w:val="004B20A4"/>
    <w:rsid w:val="004B22B0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3D58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7E0"/>
    <w:rsid w:val="004B7CA7"/>
    <w:rsid w:val="004B7D75"/>
    <w:rsid w:val="004C0300"/>
    <w:rsid w:val="004C0B9E"/>
    <w:rsid w:val="004C0D37"/>
    <w:rsid w:val="004C0D52"/>
    <w:rsid w:val="004C0DA1"/>
    <w:rsid w:val="004C0F24"/>
    <w:rsid w:val="004C10B1"/>
    <w:rsid w:val="004C1384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0E"/>
    <w:rsid w:val="004C5730"/>
    <w:rsid w:val="004C5BE2"/>
    <w:rsid w:val="004C5FF6"/>
    <w:rsid w:val="004C6616"/>
    <w:rsid w:val="004C6751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8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8BF"/>
    <w:rsid w:val="004D4CF1"/>
    <w:rsid w:val="004D4E2E"/>
    <w:rsid w:val="004D4F13"/>
    <w:rsid w:val="004D521D"/>
    <w:rsid w:val="004D52AB"/>
    <w:rsid w:val="004D5817"/>
    <w:rsid w:val="004D60DB"/>
    <w:rsid w:val="004D6221"/>
    <w:rsid w:val="004D62A5"/>
    <w:rsid w:val="004D6A49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BA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679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AE8"/>
    <w:rsid w:val="00500DB1"/>
    <w:rsid w:val="00500F26"/>
    <w:rsid w:val="005011E9"/>
    <w:rsid w:val="0050138B"/>
    <w:rsid w:val="00501643"/>
    <w:rsid w:val="00501ED3"/>
    <w:rsid w:val="005023A4"/>
    <w:rsid w:val="005025C3"/>
    <w:rsid w:val="00502720"/>
    <w:rsid w:val="0050293F"/>
    <w:rsid w:val="0050294F"/>
    <w:rsid w:val="00502B75"/>
    <w:rsid w:val="00502BD4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0F9"/>
    <w:rsid w:val="00504130"/>
    <w:rsid w:val="00504331"/>
    <w:rsid w:val="00504BE7"/>
    <w:rsid w:val="00504C40"/>
    <w:rsid w:val="00504E33"/>
    <w:rsid w:val="00504FCF"/>
    <w:rsid w:val="005050AD"/>
    <w:rsid w:val="0050556D"/>
    <w:rsid w:val="00505B91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9A7"/>
    <w:rsid w:val="00510AA9"/>
    <w:rsid w:val="00510CC7"/>
    <w:rsid w:val="005113DD"/>
    <w:rsid w:val="00511477"/>
    <w:rsid w:val="00511819"/>
    <w:rsid w:val="00511CB3"/>
    <w:rsid w:val="00511D88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2F6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AE6"/>
    <w:rsid w:val="00525FA4"/>
    <w:rsid w:val="005260C3"/>
    <w:rsid w:val="0052616D"/>
    <w:rsid w:val="00526399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6B19"/>
    <w:rsid w:val="0053700F"/>
    <w:rsid w:val="00537440"/>
    <w:rsid w:val="00537980"/>
    <w:rsid w:val="00537C24"/>
    <w:rsid w:val="00537EC2"/>
    <w:rsid w:val="00540113"/>
    <w:rsid w:val="00540669"/>
    <w:rsid w:val="005413C1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47DDB"/>
    <w:rsid w:val="005501AC"/>
    <w:rsid w:val="0055057B"/>
    <w:rsid w:val="0055061B"/>
    <w:rsid w:val="00550826"/>
    <w:rsid w:val="005508B0"/>
    <w:rsid w:val="00550C5F"/>
    <w:rsid w:val="0055134F"/>
    <w:rsid w:val="00551B95"/>
    <w:rsid w:val="00551F5B"/>
    <w:rsid w:val="00551FAC"/>
    <w:rsid w:val="00552046"/>
    <w:rsid w:val="00552139"/>
    <w:rsid w:val="005525CC"/>
    <w:rsid w:val="005532EF"/>
    <w:rsid w:val="0055330E"/>
    <w:rsid w:val="005533E8"/>
    <w:rsid w:val="00553AF3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6F36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BD9"/>
    <w:rsid w:val="00564D3E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0EA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A19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2D3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5D3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D51"/>
    <w:rsid w:val="00592FB2"/>
    <w:rsid w:val="00593095"/>
    <w:rsid w:val="00593099"/>
    <w:rsid w:val="005930BD"/>
    <w:rsid w:val="00593468"/>
    <w:rsid w:val="0059352B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538"/>
    <w:rsid w:val="005A16EC"/>
    <w:rsid w:val="005A1C9F"/>
    <w:rsid w:val="005A1FC4"/>
    <w:rsid w:val="005A25B5"/>
    <w:rsid w:val="005A284E"/>
    <w:rsid w:val="005A2A1F"/>
    <w:rsid w:val="005A2A24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84"/>
    <w:rsid w:val="005A69FC"/>
    <w:rsid w:val="005A7108"/>
    <w:rsid w:val="005A7199"/>
    <w:rsid w:val="005A769C"/>
    <w:rsid w:val="005B0118"/>
    <w:rsid w:val="005B01B8"/>
    <w:rsid w:val="005B0C66"/>
    <w:rsid w:val="005B1127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0E2"/>
    <w:rsid w:val="005B31A5"/>
    <w:rsid w:val="005B3575"/>
    <w:rsid w:val="005B3787"/>
    <w:rsid w:val="005B3A8A"/>
    <w:rsid w:val="005B3C54"/>
    <w:rsid w:val="005B3C80"/>
    <w:rsid w:val="005B3E94"/>
    <w:rsid w:val="005B516A"/>
    <w:rsid w:val="005B52CB"/>
    <w:rsid w:val="005B5440"/>
    <w:rsid w:val="005B5529"/>
    <w:rsid w:val="005B5534"/>
    <w:rsid w:val="005B5B14"/>
    <w:rsid w:val="005B5CDC"/>
    <w:rsid w:val="005B5CDD"/>
    <w:rsid w:val="005B5F13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766"/>
    <w:rsid w:val="005D38C5"/>
    <w:rsid w:val="005D39FA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10"/>
    <w:rsid w:val="005D73A5"/>
    <w:rsid w:val="005D745D"/>
    <w:rsid w:val="005D7504"/>
    <w:rsid w:val="005D75D2"/>
    <w:rsid w:val="005D7AAD"/>
    <w:rsid w:val="005E059F"/>
    <w:rsid w:val="005E06AE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8FB"/>
    <w:rsid w:val="005E2D23"/>
    <w:rsid w:val="005E2FA0"/>
    <w:rsid w:val="005E30F4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406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96F"/>
    <w:rsid w:val="005F4A58"/>
    <w:rsid w:val="005F4C4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6D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416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A98"/>
    <w:rsid w:val="00613B89"/>
    <w:rsid w:val="00613E14"/>
    <w:rsid w:val="00613E1B"/>
    <w:rsid w:val="00613F20"/>
    <w:rsid w:val="006140E7"/>
    <w:rsid w:val="00614407"/>
    <w:rsid w:val="00614774"/>
    <w:rsid w:val="0061486F"/>
    <w:rsid w:val="00614C18"/>
    <w:rsid w:val="00615634"/>
    <w:rsid w:val="006157B7"/>
    <w:rsid w:val="006157C5"/>
    <w:rsid w:val="006157D5"/>
    <w:rsid w:val="0061598E"/>
    <w:rsid w:val="00615C9A"/>
    <w:rsid w:val="00615CF7"/>
    <w:rsid w:val="00615EE6"/>
    <w:rsid w:val="00615F54"/>
    <w:rsid w:val="00616222"/>
    <w:rsid w:val="0061628F"/>
    <w:rsid w:val="006169FC"/>
    <w:rsid w:val="00616A21"/>
    <w:rsid w:val="00616CFA"/>
    <w:rsid w:val="00616FCC"/>
    <w:rsid w:val="00617063"/>
    <w:rsid w:val="006170AB"/>
    <w:rsid w:val="006171C2"/>
    <w:rsid w:val="006178AA"/>
    <w:rsid w:val="00617B90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DAE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BD4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CDB"/>
    <w:rsid w:val="00632DE7"/>
    <w:rsid w:val="00633062"/>
    <w:rsid w:val="00633183"/>
    <w:rsid w:val="006331ED"/>
    <w:rsid w:val="006336CF"/>
    <w:rsid w:val="00633728"/>
    <w:rsid w:val="006337E2"/>
    <w:rsid w:val="00633B57"/>
    <w:rsid w:val="00633DD5"/>
    <w:rsid w:val="00633E56"/>
    <w:rsid w:val="00634203"/>
    <w:rsid w:val="0063432A"/>
    <w:rsid w:val="00634509"/>
    <w:rsid w:val="00634650"/>
    <w:rsid w:val="0063497E"/>
    <w:rsid w:val="00634AF7"/>
    <w:rsid w:val="00635EB9"/>
    <w:rsid w:val="006361ED"/>
    <w:rsid w:val="00636319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37ED3"/>
    <w:rsid w:val="006405D4"/>
    <w:rsid w:val="0064098C"/>
    <w:rsid w:val="00640CFA"/>
    <w:rsid w:val="00641404"/>
    <w:rsid w:val="006415FB"/>
    <w:rsid w:val="0064174F"/>
    <w:rsid w:val="006418F0"/>
    <w:rsid w:val="00641905"/>
    <w:rsid w:val="00641B44"/>
    <w:rsid w:val="00641BE6"/>
    <w:rsid w:val="00641C32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A0C"/>
    <w:rsid w:val="00645EE2"/>
    <w:rsid w:val="006465A5"/>
    <w:rsid w:val="00646A15"/>
    <w:rsid w:val="00646CA5"/>
    <w:rsid w:val="00646FED"/>
    <w:rsid w:val="00647187"/>
    <w:rsid w:val="0065007F"/>
    <w:rsid w:val="0065017C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BC5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35F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C9F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169"/>
    <w:rsid w:val="006734D9"/>
    <w:rsid w:val="0067378C"/>
    <w:rsid w:val="00673B4F"/>
    <w:rsid w:val="006746BB"/>
    <w:rsid w:val="00674C8A"/>
    <w:rsid w:val="00674E9F"/>
    <w:rsid w:val="006750E6"/>
    <w:rsid w:val="006751CF"/>
    <w:rsid w:val="0067525D"/>
    <w:rsid w:val="0067560B"/>
    <w:rsid w:val="0067575F"/>
    <w:rsid w:val="006759FB"/>
    <w:rsid w:val="00675BD0"/>
    <w:rsid w:val="0067627A"/>
    <w:rsid w:val="00676332"/>
    <w:rsid w:val="00676A49"/>
    <w:rsid w:val="00676BDF"/>
    <w:rsid w:val="0067747F"/>
    <w:rsid w:val="006776C9"/>
    <w:rsid w:val="00677A65"/>
    <w:rsid w:val="00677DCA"/>
    <w:rsid w:val="00677EC4"/>
    <w:rsid w:val="006800F2"/>
    <w:rsid w:val="00680228"/>
    <w:rsid w:val="0068030A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00A"/>
    <w:rsid w:val="0068333A"/>
    <w:rsid w:val="006837D3"/>
    <w:rsid w:val="0068383E"/>
    <w:rsid w:val="0068388B"/>
    <w:rsid w:val="00683C90"/>
    <w:rsid w:val="00683D1F"/>
    <w:rsid w:val="00684074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255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4A7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1B68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3FB4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0AC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92"/>
    <w:rsid w:val="006B45E8"/>
    <w:rsid w:val="006B47D1"/>
    <w:rsid w:val="006B483D"/>
    <w:rsid w:val="006B4CCD"/>
    <w:rsid w:val="006B4FB7"/>
    <w:rsid w:val="006B5AA8"/>
    <w:rsid w:val="006B5AD7"/>
    <w:rsid w:val="006B5C37"/>
    <w:rsid w:val="006B5FC8"/>
    <w:rsid w:val="006B5FCB"/>
    <w:rsid w:val="006B655C"/>
    <w:rsid w:val="006B69FE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C7A83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00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8DB"/>
    <w:rsid w:val="006E5EC1"/>
    <w:rsid w:val="006E683C"/>
    <w:rsid w:val="006E69C2"/>
    <w:rsid w:val="006E73BB"/>
    <w:rsid w:val="006E742B"/>
    <w:rsid w:val="006E7535"/>
    <w:rsid w:val="006E7859"/>
    <w:rsid w:val="006E7B63"/>
    <w:rsid w:val="006F02D9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557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54E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873"/>
    <w:rsid w:val="00701AC7"/>
    <w:rsid w:val="00701BB1"/>
    <w:rsid w:val="00702250"/>
    <w:rsid w:val="00702423"/>
    <w:rsid w:val="00702529"/>
    <w:rsid w:val="00702956"/>
    <w:rsid w:val="007029F4"/>
    <w:rsid w:val="00702BC9"/>
    <w:rsid w:val="0070304C"/>
    <w:rsid w:val="00703414"/>
    <w:rsid w:val="00703678"/>
    <w:rsid w:val="00703922"/>
    <w:rsid w:val="007039E1"/>
    <w:rsid w:val="007039F8"/>
    <w:rsid w:val="00704330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CF7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870"/>
    <w:rsid w:val="00713CC3"/>
    <w:rsid w:val="00713E53"/>
    <w:rsid w:val="00713F53"/>
    <w:rsid w:val="00714020"/>
    <w:rsid w:val="0071408A"/>
    <w:rsid w:val="0071411F"/>
    <w:rsid w:val="00715B91"/>
    <w:rsid w:val="00715CB0"/>
    <w:rsid w:val="00715CBA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BBB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3DE0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208"/>
    <w:rsid w:val="007279D5"/>
    <w:rsid w:val="00727E1B"/>
    <w:rsid w:val="007301D7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77E"/>
    <w:rsid w:val="00732D35"/>
    <w:rsid w:val="00732EFA"/>
    <w:rsid w:val="00732F34"/>
    <w:rsid w:val="0073301C"/>
    <w:rsid w:val="00733134"/>
    <w:rsid w:val="00733299"/>
    <w:rsid w:val="00733424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3EA"/>
    <w:rsid w:val="00736789"/>
    <w:rsid w:val="007369DE"/>
    <w:rsid w:val="00736D1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C91"/>
    <w:rsid w:val="00740DBA"/>
    <w:rsid w:val="00741495"/>
    <w:rsid w:val="007419AD"/>
    <w:rsid w:val="00741FDD"/>
    <w:rsid w:val="0074220C"/>
    <w:rsid w:val="007423B6"/>
    <w:rsid w:val="00742648"/>
    <w:rsid w:val="00742705"/>
    <w:rsid w:val="00742AE4"/>
    <w:rsid w:val="00742C35"/>
    <w:rsid w:val="0074301C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4B7"/>
    <w:rsid w:val="007524CC"/>
    <w:rsid w:val="00752CB3"/>
    <w:rsid w:val="00752FEE"/>
    <w:rsid w:val="007530C7"/>
    <w:rsid w:val="0075319A"/>
    <w:rsid w:val="0075320B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29D"/>
    <w:rsid w:val="0075564C"/>
    <w:rsid w:val="007557FF"/>
    <w:rsid w:val="0075585A"/>
    <w:rsid w:val="00755894"/>
    <w:rsid w:val="007559FD"/>
    <w:rsid w:val="00755DAC"/>
    <w:rsid w:val="00755EB6"/>
    <w:rsid w:val="0075606A"/>
    <w:rsid w:val="00756495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C58"/>
    <w:rsid w:val="00761DD0"/>
    <w:rsid w:val="00761F77"/>
    <w:rsid w:val="007626C9"/>
    <w:rsid w:val="0076278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462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1CFF"/>
    <w:rsid w:val="00771F06"/>
    <w:rsid w:val="0077237B"/>
    <w:rsid w:val="007723A3"/>
    <w:rsid w:val="00772679"/>
    <w:rsid w:val="00772690"/>
    <w:rsid w:val="00772719"/>
    <w:rsid w:val="00772D09"/>
    <w:rsid w:val="00772D80"/>
    <w:rsid w:val="00772E1A"/>
    <w:rsid w:val="007730CE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5EB0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D7E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8AB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2E6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29C"/>
    <w:rsid w:val="00794373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B14"/>
    <w:rsid w:val="007A2D63"/>
    <w:rsid w:val="007A2EA5"/>
    <w:rsid w:val="007A2F49"/>
    <w:rsid w:val="007A3053"/>
    <w:rsid w:val="007A347D"/>
    <w:rsid w:val="007A36BD"/>
    <w:rsid w:val="007A3718"/>
    <w:rsid w:val="007A393E"/>
    <w:rsid w:val="007A4119"/>
    <w:rsid w:val="007A42EF"/>
    <w:rsid w:val="007A4400"/>
    <w:rsid w:val="007A44F0"/>
    <w:rsid w:val="007A4C53"/>
    <w:rsid w:val="007A4F46"/>
    <w:rsid w:val="007A542E"/>
    <w:rsid w:val="007A56F9"/>
    <w:rsid w:val="007A56FB"/>
    <w:rsid w:val="007A5ADF"/>
    <w:rsid w:val="007A5D7F"/>
    <w:rsid w:val="007A61EA"/>
    <w:rsid w:val="007A6420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73"/>
    <w:rsid w:val="007B68E9"/>
    <w:rsid w:val="007B69E2"/>
    <w:rsid w:val="007B6C0F"/>
    <w:rsid w:val="007B70F9"/>
    <w:rsid w:val="007B7262"/>
    <w:rsid w:val="007B7298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766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DB3"/>
    <w:rsid w:val="007D6128"/>
    <w:rsid w:val="007D64CD"/>
    <w:rsid w:val="007D6ACE"/>
    <w:rsid w:val="007D6D8A"/>
    <w:rsid w:val="007D6DBF"/>
    <w:rsid w:val="007D73CA"/>
    <w:rsid w:val="007D7734"/>
    <w:rsid w:val="007D7A65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07A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19E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E7BD5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043"/>
    <w:rsid w:val="007F625A"/>
    <w:rsid w:val="007F657D"/>
    <w:rsid w:val="007F65DE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2E80"/>
    <w:rsid w:val="008030F6"/>
    <w:rsid w:val="00803155"/>
    <w:rsid w:val="008031C7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5F3C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CA4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1E"/>
    <w:rsid w:val="00821BA4"/>
    <w:rsid w:val="00821C42"/>
    <w:rsid w:val="008223C2"/>
    <w:rsid w:val="008224F4"/>
    <w:rsid w:val="00822BC8"/>
    <w:rsid w:val="00822C84"/>
    <w:rsid w:val="00822C8C"/>
    <w:rsid w:val="00822ED7"/>
    <w:rsid w:val="008230B1"/>
    <w:rsid w:val="0082335B"/>
    <w:rsid w:val="00823618"/>
    <w:rsid w:val="0082364C"/>
    <w:rsid w:val="0082367A"/>
    <w:rsid w:val="00823695"/>
    <w:rsid w:val="00823960"/>
    <w:rsid w:val="00823D7D"/>
    <w:rsid w:val="00823F7A"/>
    <w:rsid w:val="0082410E"/>
    <w:rsid w:val="0082418A"/>
    <w:rsid w:val="00824502"/>
    <w:rsid w:val="008245F4"/>
    <w:rsid w:val="00824615"/>
    <w:rsid w:val="00824C23"/>
    <w:rsid w:val="00824EEA"/>
    <w:rsid w:val="00824FE7"/>
    <w:rsid w:val="008254CD"/>
    <w:rsid w:val="0082586C"/>
    <w:rsid w:val="00825921"/>
    <w:rsid w:val="008259A6"/>
    <w:rsid w:val="00825DCC"/>
    <w:rsid w:val="00825F0B"/>
    <w:rsid w:val="00825F77"/>
    <w:rsid w:val="00826149"/>
    <w:rsid w:val="00826682"/>
    <w:rsid w:val="0082689D"/>
    <w:rsid w:val="00826ADA"/>
    <w:rsid w:val="00826CC8"/>
    <w:rsid w:val="00826E70"/>
    <w:rsid w:val="008270CA"/>
    <w:rsid w:val="008277DB"/>
    <w:rsid w:val="0082787F"/>
    <w:rsid w:val="008304F7"/>
    <w:rsid w:val="0083062D"/>
    <w:rsid w:val="00830741"/>
    <w:rsid w:val="00830878"/>
    <w:rsid w:val="008308BE"/>
    <w:rsid w:val="00830AAC"/>
    <w:rsid w:val="00830DE5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773"/>
    <w:rsid w:val="008427C9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BEF"/>
    <w:rsid w:val="00847EB2"/>
    <w:rsid w:val="00847F19"/>
    <w:rsid w:val="00850325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0EBE"/>
    <w:rsid w:val="0086132A"/>
    <w:rsid w:val="008613D1"/>
    <w:rsid w:val="0086165C"/>
    <w:rsid w:val="0086168F"/>
    <w:rsid w:val="00861C1E"/>
    <w:rsid w:val="00861D8D"/>
    <w:rsid w:val="00861F78"/>
    <w:rsid w:val="00862008"/>
    <w:rsid w:val="00862260"/>
    <w:rsid w:val="0086269B"/>
    <w:rsid w:val="00862A44"/>
    <w:rsid w:val="00862C93"/>
    <w:rsid w:val="0086320F"/>
    <w:rsid w:val="008632B7"/>
    <w:rsid w:val="008636C4"/>
    <w:rsid w:val="008637AC"/>
    <w:rsid w:val="00863BB2"/>
    <w:rsid w:val="00863F0F"/>
    <w:rsid w:val="008644F4"/>
    <w:rsid w:val="0086457B"/>
    <w:rsid w:val="00864838"/>
    <w:rsid w:val="00864CE7"/>
    <w:rsid w:val="0086548B"/>
    <w:rsid w:val="00865E13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2CD1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AC"/>
    <w:rsid w:val="008767B1"/>
    <w:rsid w:val="00876FBF"/>
    <w:rsid w:val="008771A1"/>
    <w:rsid w:val="00877423"/>
    <w:rsid w:val="00877941"/>
    <w:rsid w:val="008779FA"/>
    <w:rsid w:val="00877B27"/>
    <w:rsid w:val="00877B8C"/>
    <w:rsid w:val="00877D25"/>
    <w:rsid w:val="00877F7D"/>
    <w:rsid w:val="008805AE"/>
    <w:rsid w:val="0088107F"/>
    <w:rsid w:val="0088162A"/>
    <w:rsid w:val="00881A30"/>
    <w:rsid w:val="00881DFA"/>
    <w:rsid w:val="00882332"/>
    <w:rsid w:val="00882698"/>
    <w:rsid w:val="008829C1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E0E"/>
    <w:rsid w:val="00894FFE"/>
    <w:rsid w:val="00895179"/>
    <w:rsid w:val="00895A55"/>
    <w:rsid w:val="00895D99"/>
    <w:rsid w:val="0089613D"/>
    <w:rsid w:val="00896754"/>
    <w:rsid w:val="0089682E"/>
    <w:rsid w:val="00896B4B"/>
    <w:rsid w:val="00896D3E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0FAF"/>
    <w:rsid w:val="008A101C"/>
    <w:rsid w:val="008A1087"/>
    <w:rsid w:val="008A1245"/>
    <w:rsid w:val="008A14E7"/>
    <w:rsid w:val="008A15CA"/>
    <w:rsid w:val="008A19F3"/>
    <w:rsid w:val="008A1AB3"/>
    <w:rsid w:val="008A1F83"/>
    <w:rsid w:val="008A20AC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4FBC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72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3B7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292"/>
    <w:rsid w:val="008D7523"/>
    <w:rsid w:val="008D7580"/>
    <w:rsid w:val="008D758D"/>
    <w:rsid w:val="008D7BAF"/>
    <w:rsid w:val="008D7BFB"/>
    <w:rsid w:val="008D7C4B"/>
    <w:rsid w:val="008D7E37"/>
    <w:rsid w:val="008E0163"/>
    <w:rsid w:val="008E0204"/>
    <w:rsid w:val="008E0452"/>
    <w:rsid w:val="008E0468"/>
    <w:rsid w:val="008E0476"/>
    <w:rsid w:val="008E0F81"/>
    <w:rsid w:val="008E111E"/>
    <w:rsid w:val="008E121C"/>
    <w:rsid w:val="008E130F"/>
    <w:rsid w:val="008E187F"/>
    <w:rsid w:val="008E1EA6"/>
    <w:rsid w:val="008E1EA7"/>
    <w:rsid w:val="008E22C9"/>
    <w:rsid w:val="008E2440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3F78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340"/>
    <w:rsid w:val="008E67A7"/>
    <w:rsid w:val="008E68F8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B27"/>
    <w:rsid w:val="008F5D4F"/>
    <w:rsid w:val="008F5F4B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284"/>
    <w:rsid w:val="0090667F"/>
    <w:rsid w:val="00906838"/>
    <w:rsid w:val="00906C21"/>
    <w:rsid w:val="009072A1"/>
    <w:rsid w:val="00907628"/>
    <w:rsid w:val="00907768"/>
    <w:rsid w:val="009077A1"/>
    <w:rsid w:val="00907CA8"/>
    <w:rsid w:val="009100C8"/>
    <w:rsid w:val="00910E25"/>
    <w:rsid w:val="00910FAF"/>
    <w:rsid w:val="00911004"/>
    <w:rsid w:val="00911223"/>
    <w:rsid w:val="0091128F"/>
    <w:rsid w:val="009114B6"/>
    <w:rsid w:val="009115D3"/>
    <w:rsid w:val="00911A00"/>
    <w:rsid w:val="00911BE9"/>
    <w:rsid w:val="00911D10"/>
    <w:rsid w:val="00911F38"/>
    <w:rsid w:val="009126D9"/>
    <w:rsid w:val="0091351C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518"/>
    <w:rsid w:val="0092175E"/>
    <w:rsid w:val="00921E76"/>
    <w:rsid w:val="00921EA5"/>
    <w:rsid w:val="00921FA5"/>
    <w:rsid w:val="0092236C"/>
    <w:rsid w:val="009225F7"/>
    <w:rsid w:val="00922808"/>
    <w:rsid w:val="00922C8B"/>
    <w:rsid w:val="00922FA5"/>
    <w:rsid w:val="00923038"/>
    <w:rsid w:val="0092303E"/>
    <w:rsid w:val="00923121"/>
    <w:rsid w:val="00923927"/>
    <w:rsid w:val="00923B03"/>
    <w:rsid w:val="00923EF3"/>
    <w:rsid w:val="00924086"/>
    <w:rsid w:val="0092432B"/>
    <w:rsid w:val="00924637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362"/>
    <w:rsid w:val="0093064A"/>
    <w:rsid w:val="00930801"/>
    <w:rsid w:val="00930A0E"/>
    <w:rsid w:val="00930FB8"/>
    <w:rsid w:val="009311C2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601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D50"/>
    <w:rsid w:val="00935F8A"/>
    <w:rsid w:val="00936314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7F9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340"/>
    <w:rsid w:val="009435DB"/>
    <w:rsid w:val="00943655"/>
    <w:rsid w:val="00944094"/>
    <w:rsid w:val="009443A2"/>
    <w:rsid w:val="0094449A"/>
    <w:rsid w:val="0094491A"/>
    <w:rsid w:val="00944A10"/>
    <w:rsid w:val="00944B0A"/>
    <w:rsid w:val="00944B88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281"/>
    <w:rsid w:val="0094730D"/>
    <w:rsid w:val="00947864"/>
    <w:rsid w:val="009504A8"/>
    <w:rsid w:val="00950547"/>
    <w:rsid w:val="009509D2"/>
    <w:rsid w:val="00950F7D"/>
    <w:rsid w:val="00950FEF"/>
    <w:rsid w:val="00951113"/>
    <w:rsid w:val="00951254"/>
    <w:rsid w:val="0095136D"/>
    <w:rsid w:val="009513EE"/>
    <w:rsid w:val="0095144A"/>
    <w:rsid w:val="00951627"/>
    <w:rsid w:val="00952028"/>
    <w:rsid w:val="009521EC"/>
    <w:rsid w:val="00952885"/>
    <w:rsid w:val="009528A3"/>
    <w:rsid w:val="00952B61"/>
    <w:rsid w:val="00952D53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6BF"/>
    <w:rsid w:val="009636DE"/>
    <w:rsid w:val="009638AA"/>
    <w:rsid w:val="00963D6C"/>
    <w:rsid w:val="00963EA0"/>
    <w:rsid w:val="0096424D"/>
    <w:rsid w:val="009643B8"/>
    <w:rsid w:val="00964502"/>
    <w:rsid w:val="0096454B"/>
    <w:rsid w:val="009648F1"/>
    <w:rsid w:val="00964A2C"/>
    <w:rsid w:val="00964D3B"/>
    <w:rsid w:val="009657F6"/>
    <w:rsid w:val="00965B40"/>
    <w:rsid w:val="00965EC8"/>
    <w:rsid w:val="00965F14"/>
    <w:rsid w:val="00966591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BA0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20B"/>
    <w:rsid w:val="0097642B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2A57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90"/>
    <w:rsid w:val="009900C8"/>
    <w:rsid w:val="00990342"/>
    <w:rsid w:val="00990436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09B8"/>
    <w:rsid w:val="009A1657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4B46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A80"/>
    <w:rsid w:val="009A6B8E"/>
    <w:rsid w:val="009A7236"/>
    <w:rsid w:val="009A72BA"/>
    <w:rsid w:val="009A747A"/>
    <w:rsid w:val="009A7735"/>
    <w:rsid w:val="009A7798"/>
    <w:rsid w:val="009A77F0"/>
    <w:rsid w:val="009A7869"/>
    <w:rsid w:val="009A7B58"/>
    <w:rsid w:val="009B07D8"/>
    <w:rsid w:val="009B0C43"/>
    <w:rsid w:val="009B0EBC"/>
    <w:rsid w:val="009B1A3D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450"/>
    <w:rsid w:val="009C15B5"/>
    <w:rsid w:val="009C1691"/>
    <w:rsid w:val="009C1955"/>
    <w:rsid w:val="009C19CD"/>
    <w:rsid w:val="009C1AB9"/>
    <w:rsid w:val="009C1B82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2A5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5E35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849"/>
    <w:rsid w:val="009D1CC7"/>
    <w:rsid w:val="009D2351"/>
    <w:rsid w:val="009D271F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40C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0CD2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F0210"/>
    <w:rsid w:val="009F023C"/>
    <w:rsid w:val="009F0475"/>
    <w:rsid w:val="009F05CB"/>
    <w:rsid w:val="009F0702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DB6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10A"/>
    <w:rsid w:val="00A068FA"/>
    <w:rsid w:val="00A06D5A"/>
    <w:rsid w:val="00A06E2B"/>
    <w:rsid w:val="00A06EEE"/>
    <w:rsid w:val="00A06FC3"/>
    <w:rsid w:val="00A074CA"/>
    <w:rsid w:val="00A07BEA"/>
    <w:rsid w:val="00A07F8E"/>
    <w:rsid w:val="00A10012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66A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270C"/>
    <w:rsid w:val="00A22B1E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D83"/>
    <w:rsid w:val="00A23FB4"/>
    <w:rsid w:val="00A24020"/>
    <w:rsid w:val="00A240CE"/>
    <w:rsid w:val="00A242FD"/>
    <w:rsid w:val="00A24496"/>
    <w:rsid w:val="00A24CB9"/>
    <w:rsid w:val="00A24CEE"/>
    <w:rsid w:val="00A24D8E"/>
    <w:rsid w:val="00A24E40"/>
    <w:rsid w:val="00A25155"/>
    <w:rsid w:val="00A251E0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29E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C2"/>
    <w:rsid w:val="00A407D9"/>
    <w:rsid w:val="00A409B0"/>
    <w:rsid w:val="00A40DD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779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912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50C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29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34D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4A6"/>
    <w:rsid w:val="00A736B1"/>
    <w:rsid w:val="00A7372F"/>
    <w:rsid w:val="00A73C7E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AF4"/>
    <w:rsid w:val="00A76C6E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831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FB"/>
    <w:rsid w:val="00A84F6B"/>
    <w:rsid w:val="00A85A9F"/>
    <w:rsid w:val="00A85B82"/>
    <w:rsid w:val="00A85C59"/>
    <w:rsid w:val="00A85D49"/>
    <w:rsid w:val="00A85DC7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DFB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922"/>
    <w:rsid w:val="00A93BD8"/>
    <w:rsid w:val="00A93C19"/>
    <w:rsid w:val="00A93CF1"/>
    <w:rsid w:val="00A93EA8"/>
    <w:rsid w:val="00A941D4"/>
    <w:rsid w:val="00A94642"/>
    <w:rsid w:val="00A949FF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435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8C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39F"/>
    <w:rsid w:val="00AA34CA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2DCC"/>
    <w:rsid w:val="00AB33F3"/>
    <w:rsid w:val="00AB35C3"/>
    <w:rsid w:val="00AB360E"/>
    <w:rsid w:val="00AB37D6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C1"/>
    <w:rsid w:val="00AC6D5D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523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A03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0FA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13FE"/>
    <w:rsid w:val="00AE235A"/>
    <w:rsid w:val="00AE24A1"/>
    <w:rsid w:val="00AE2E4A"/>
    <w:rsid w:val="00AE306C"/>
    <w:rsid w:val="00AE3080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3B7"/>
    <w:rsid w:val="00AE5594"/>
    <w:rsid w:val="00AE5AAB"/>
    <w:rsid w:val="00AE5C98"/>
    <w:rsid w:val="00AE6079"/>
    <w:rsid w:val="00AE62FE"/>
    <w:rsid w:val="00AE64C9"/>
    <w:rsid w:val="00AE6579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064"/>
    <w:rsid w:val="00AF225B"/>
    <w:rsid w:val="00AF2458"/>
    <w:rsid w:val="00AF25FD"/>
    <w:rsid w:val="00AF2640"/>
    <w:rsid w:val="00AF2B67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D49"/>
    <w:rsid w:val="00AF6F7D"/>
    <w:rsid w:val="00AF6F81"/>
    <w:rsid w:val="00AF7092"/>
    <w:rsid w:val="00AF72BE"/>
    <w:rsid w:val="00AF7398"/>
    <w:rsid w:val="00AF7F48"/>
    <w:rsid w:val="00B00A0A"/>
    <w:rsid w:val="00B00A2D"/>
    <w:rsid w:val="00B00E39"/>
    <w:rsid w:val="00B01302"/>
    <w:rsid w:val="00B01413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2FF9"/>
    <w:rsid w:val="00B0367B"/>
    <w:rsid w:val="00B03692"/>
    <w:rsid w:val="00B03D3A"/>
    <w:rsid w:val="00B04A01"/>
    <w:rsid w:val="00B0517F"/>
    <w:rsid w:val="00B05492"/>
    <w:rsid w:val="00B054C4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4FB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1FC"/>
    <w:rsid w:val="00B20369"/>
    <w:rsid w:val="00B2087B"/>
    <w:rsid w:val="00B209A4"/>
    <w:rsid w:val="00B20AD5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31D"/>
    <w:rsid w:val="00B31700"/>
    <w:rsid w:val="00B31999"/>
    <w:rsid w:val="00B31A3C"/>
    <w:rsid w:val="00B321CD"/>
    <w:rsid w:val="00B321E5"/>
    <w:rsid w:val="00B3295F"/>
    <w:rsid w:val="00B33245"/>
    <w:rsid w:val="00B335B1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5A0"/>
    <w:rsid w:val="00B35796"/>
    <w:rsid w:val="00B357DD"/>
    <w:rsid w:val="00B35953"/>
    <w:rsid w:val="00B35B27"/>
    <w:rsid w:val="00B3605F"/>
    <w:rsid w:val="00B365EB"/>
    <w:rsid w:val="00B36794"/>
    <w:rsid w:val="00B37508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2685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5E3"/>
    <w:rsid w:val="00B516A7"/>
    <w:rsid w:val="00B51825"/>
    <w:rsid w:val="00B51BFA"/>
    <w:rsid w:val="00B51C3B"/>
    <w:rsid w:val="00B51E3F"/>
    <w:rsid w:val="00B51E41"/>
    <w:rsid w:val="00B51F96"/>
    <w:rsid w:val="00B51FA2"/>
    <w:rsid w:val="00B52085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2E1"/>
    <w:rsid w:val="00B5463C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4D9"/>
    <w:rsid w:val="00B60912"/>
    <w:rsid w:val="00B60A5D"/>
    <w:rsid w:val="00B60EC5"/>
    <w:rsid w:val="00B611B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B18"/>
    <w:rsid w:val="00B63C63"/>
    <w:rsid w:val="00B63CFE"/>
    <w:rsid w:val="00B63F95"/>
    <w:rsid w:val="00B640EB"/>
    <w:rsid w:val="00B64331"/>
    <w:rsid w:val="00B647FB"/>
    <w:rsid w:val="00B64A06"/>
    <w:rsid w:val="00B64C8D"/>
    <w:rsid w:val="00B64FF8"/>
    <w:rsid w:val="00B652AE"/>
    <w:rsid w:val="00B65E82"/>
    <w:rsid w:val="00B66104"/>
    <w:rsid w:val="00B66247"/>
    <w:rsid w:val="00B667A2"/>
    <w:rsid w:val="00B668F2"/>
    <w:rsid w:val="00B66AEB"/>
    <w:rsid w:val="00B66FA2"/>
    <w:rsid w:val="00B670B7"/>
    <w:rsid w:val="00B67189"/>
    <w:rsid w:val="00B67384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099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08D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3F02"/>
    <w:rsid w:val="00B84011"/>
    <w:rsid w:val="00B845A6"/>
    <w:rsid w:val="00B84D6E"/>
    <w:rsid w:val="00B84F9D"/>
    <w:rsid w:val="00B85055"/>
    <w:rsid w:val="00B85087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898"/>
    <w:rsid w:val="00B92B30"/>
    <w:rsid w:val="00B9323D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D3D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241"/>
    <w:rsid w:val="00BB64BF"/>
    <w:rsid w:val="00BB6508"/>
    <w:rsid w:val="00BB6723"/>
    <w:rsid w:val="00BB6ADE"/>
    <w:rsid w:val="00BB6CEE"/>
    <w:rsid w:val="00BB70D6"/>
    <w:rsid w:val="00BB7630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20"/>
    <w:rsid w:val="00BC2A6E"/>
    <w:rsid w:val="00BC2BE5"/>
    <w:rsid w:val="00BC2CA6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5F5E"/>
    <w:rsid w:val="00BC65EA"/>
    <w:rsid w:val="00BC671D"/>
    <w:rsid w:val="00BC6B37"/>
    <w:rsid w:val="00BC6D13"/>
    <w:rsid w:val="00BC6F4A"/>
    <w:rsid w:val="00BC768E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7C7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9FE"/>
    <w:rsid w:val="00BD3C5E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E00E2"/>
    <w:rsid w:val="00BE00EF"/>
    <w:rsid w:val="00BE0110"/>
    <w:rsid w:val="00BE018D"/>
    <w:rsid w:val="00BE0595"/>
    <w:rsid w:val="00BE0616"/>
    <w:rsid w:val="00BE094E"/>
    <w:rsid w:val="00BE0BA1"/>
    <w:rsid w:val="00BE0EB0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588E"/>
    <w:rsid w:val="00BE6289"/>
    <w:rsid w:val="00BE677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2DE9"/>
    <w:rsid w:val="00C03417"/>
    <w:rsid w:val="00C03626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1AB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8D9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DEC"/>
    <w:rsid w:val="00C13E30"/>
    <w:rsid w:val="00C143C7"/>
    <w:rsid w:val="00C14554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E98"/>
    <w:rsid w:val="00C16F19"/>
    <w:rsid w:val="00C17309"/>
    <w:rsid w:val="00C17526"/>
    <w:rsid w:val="00C17B3B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C11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0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2D28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BF8"/>
    <w:rsid w:val="00C376DE"/>
    <w:rsid w:val="00C37719"/>
    <w:rsid w:val="00C37801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252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CD1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749"/>
    <w:rsid w:val="00C509DA"/>
    <w:rsid w:val="00C51249"/>
    <w:rsid w:val="00C516A8"/>
    <w:rsid w:val="00C5181E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3B8E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57EA2"/>
    <w:rsid w:val="00C6064B"/>
    <w:rsid w:val="00C607E2"/>
    <w:rsid w:val="00C6116C"/>
    <w:rsid w:val="00C61426"/>
    <w:rsid w:val="00C61695"/>
    <w:rsid w:val="00C61892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633"/>
    <w:rsid w:val="00C6475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CB7"/>
    <w:rsid w:val="00C66D18"/>
    <w:rsid w:val="00C67583"/>
    <w:rsid w:val="00C675D9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82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77DA3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15B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69F"/>
    <w:rsid w:val="00C90794"/>
    <w:rsid w:val="00C9139C"/>
    <w:rsid w:val="00C91610"/>
    <w:rsid w:val="00C91828"/>
    <w:rsid w:val="00C91A19"/>
    <w:rsid w:val="00C91A1D"/>
    <w:rsid w:val="00C91CDA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5F22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CC5"/>
    <w:rsid w:val="00CA0E0D"/>
    <w:rsid w:val="00CA0E0F"/>
    <w:rsid w:val="00CA15A7"/>
    <w:rsid w:val="00CA1606"/>
    <w:rsid w:val="00CA1648"/>
    <w:rsid w:val="00CA1A91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A18"/>
    <w:rsid w:val="00CB1B15"/>
    <w:rsid w:val="00CB1B70"/>
    <w:rsid w:val="00CB1BF2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71"/>
    <w:rsid w:val="00CB3DA5"/>
    <w:rsid w:val="00CB4316"/>
    <w:rsid w:val="00CB4683"/>
    <w:rsid w:val="00CB4818"/>
    <w:rsid w:val="00CB48CE"/>
    <w:rsid w:val="00CB4DD1"/>
    <w:rsid w:val="00CB4E23"/>
    <w:rsid w:val="00CB4F81"/>
    <w:rsid w:val="00CB56EF"/>
    <w:rsid w:val="00CB6044"/>
    <w:rsid w:val="00CB6166"/>
    <w:rsid w:val="00CB6169"/>
    <w:rsid w:val="00CB618B"/>
    <w:rsid w:val="00CB61E0"/>
    <w:rsid w:val="00CB63CA"/>
    <w:rsid w:val="00CB65D7"/>
    <w:rsid w:val="00CB69F2"/>
    <w:rsid w:val="00CB6B7C"/>
    <w:rsid w:val="00CB6F0D"/>
    <w:rsid w:val="00CB6FA3"/>
    <w:rsid w:val="00CB72A9"/>
    <w:rsid w:val="00CB73B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BB8"/>
    <w:rsid w:val="00CC4CAC"/>
    <w:rsid w:val="00CC4CBF"/>
    <w:rsid w:val="00CC510D"/>
    <w:rsid w:val="00CC5149"/>
    <w:rsid w:val="00CC51AC"/>
    <w:rsid w:val="00CC51D1"/>
    <w:rsid w:val="00CC54EF"/>
    <w:rsid w:val="00CC5EF8"/>
    <w:rsid w:val="00CC65D9"/>
    <w:rsid w:val="00CC6698"/>
    <w:rsid w:val="00CC695F"/>
    <w:rsid w:val="00CC6965"/>
    <w:rsid w:val="00CC6A9A"/>
    <w:rsid w:val="00CC6C8B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1F0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1DDA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72A"/>
    <w:rsid w:val="00CE59D5"/>
    <w:rsid w:val="00CE5BC0"/>
    <w:rsid w:val="00CE633F"/>
    <w:rsid w:val="00CE67E6"/>
    <w:rsid w:val="00CE6C24"/>
    <w:rsid w:val="00CE6D36"/>
    <w:rsid w:val="00CE6FCD"/>
    <w:rsid w:val="00CE6FD6"/>
    <w:rsid w:val="00CE7577"/>
    <w:rsid w:val="00CE7A09"/>
    <w:rsid w:val="00CE7AB2"/>
    <w:rsid w:val="00CE7B26"/>
    <w:rsid w:val="00CE7C6C"/>
    <w:rsid w:val="00CE7C73"/>
    <w:rsid w:val="00CF0705"/>
    <w:rsid w:val="00CF0725"/>
    <w:rsid w:val="00CF07BA"/>
    <w:rsid w:val="00CF07BB"/>
    <w:rsid w:val="00CF0A03"/>
    <w:rsid w:val="00CF0C4A"/>
    <w:rsid w:val="00CF0C7E"/>
    <w:rsid w:val="00CF11D3"/>
    <w:rsid w:val="00CF1320"/>
    <w:rsid w:val="00CF133B"/>
    <w:rsid w:val="00CF1577"/>
    <w:rsid w:val="00CF1675"/>
    <w:rsid w:val="00CF1B33"/>
    <w:rsid w:val="00CF1CB1"/>
    <w:rsid w:val="00CF1D8C"/>
    <w:rsid w:val="00CF1F0A"/>
    <w:rsid w:val="00CF224C"/>
    <w:rsid w:val="00CF2421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052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CCD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8C"/>
    <w:rsid w:val="00D17B7B"/>
    <w:rsid w:val="00D17D56"/>
    <w:rsid w:val="00D17FAD"/>
    <w:rsid w:val="00D17FC0"/>
    <w:rsid w:val="00D202C0"/>
    <w:rsid w:val="00D20479"/>
    <w:rsid w:val="00D207F2"/>
    <w:rsid w:val="00D20E2B"/>
    <w:rsid w:val="00D20E4E"/>
    <w:rsid w:val="00D20F7B"/>
    <w:rsid w:val="00D21320"/>
    <w:rsid w:val="00D21F37"/>
    <w:rsid w:val="00D22030"/>
    <w:rsid w:val="00D22DC3"/>
    <w:rsid w:val="00D238B2"/>
    <w:rsid w:val="00D238FC"/>
    <w:rsid w:val="00D23DE6"/>
    <w:rsid w:val="00D24590"/>
    <w:rsid w:val="00D246DF"/>
    <w:rsid w:val="00D24D4C"/>
    <w:rsid w:val="00D24DB6"/>
    <w:rsid w:val="00D25311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590"/>
    <w:rsid w:val="00D318D8"/>
    <w:rsid w:val="00D31A17"/>
    <w:rsid w:val="00D31E22"/>
    <w:rsid w:val="00D3270D"/>
    <w:rsid w:val="00D32DB9"/>
    <w:rsid w:val="00D32E84"/>
    <w:rsid w:val="00D3303B"/>
    <w:rsid w:val="00D331C4"/>
    <w:rsid w:val="00D33440"/>
    <w:rsid w:val="00D338AF"/>
    <w:rsid w:val="00D33AD2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6CFF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0F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B09"/>
    <w:rsid w:val="00D43C81"/>
    <w:rsid w:val="00D442C2"/>
    <w:rsid w:val="00D443A0"/>
    <w:rsid w:val="00D445B7"/>
    <w:rsid w:val="00D44800"/>
    <w:rsid w:val="00D44821"/>
    <w:rsid w:val="00D44B09"/>
    <w:rsid w:val="00D44D43"/>
    <w:rsid w:val="00D44D9C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7A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2DC2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88F"/>
    <w:rsid w:val="00D549B0"/>
    <w:rsid w:val="00D54CA5"/>
    <w:rsid w:val="00D55001"/>
    <w:rsid w:val="00D55640"/>
    <w:rsid w:val="00D557DF"/>
    <w:rsid w:val="00D55B59"/>
    <w:rsid w:val="00D55F6F"/>
    <w:rsid w:val="00D5629F"/>
    <w:rsid w:val="00D56524"/>
    <w:rsid w:val="00D5657B"/>
    <w:rsid w:val="00D5679E"/>
    <w:rsid w:val="00D56828"/>
    <w:rsid w:val="00D56AFE"/>
    <w:rsid w:val="00D56DD0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9D3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B86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42F"/>
    <w:rsid w:val="00D73851"/>
    <w:rsid w:val="00D73BBC"/>
    <w:rsid w:val="00D73C00"/>
    <w:rsid w:val="00D73D94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476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5E"/>
    <w:rsid w:val="00D8107A"/>
    <w:rsid w:val="00D8116F"/>
    <w:rsid w:val="00D813D7"/>
    <w:rsid w:val="00D814B1"/>
    <w:rsid w:val="00D8163E"/>
    <w:rsid w:val="00D819F3"/>
    <w:rsid w:val="00D81A67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6BB0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0FB0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995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8E"/>
    <w:rsid w:val="00DA7D95"/>
    <w:rsid w:val="00DA7E26"/>
    <w:rsid w:val="00DB0095"/>
    <w:rsid w:val="00DB04B7"/>
    <w:rsid w:val="00DB0DF4"/>
    <w:rsid w:val="00DB1023"/>
    <w:rsid w:val="00DB1A47"/>
    <w:rsid w:val="00DB1D81"/>
    <w:rsid w:val="00DB1EBE"/>
    <w:rsid w:val="00DB1F84"/>
    <w:rsid w:val="00DB2DEB"/>
    <w:rsid w:val="00DB3397"/>
    <w:rsid w:val="00DB393E"/>
    <w:rsid w:val="00DB5302"/>
    <w:rsid w:val="00DB534E"/>
    <w:rsid w:val="00DB5587"/>
    <w:rsid w:val="00DB578F"/>
    <w:rsid w:val="00DB5975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210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6E6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0C2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93"/>
    <w:rsid w:val="00DD4ACE"/>
    <w:rsid w:val="00DD4C78"/>
    <w:rsid w:val="00DD4F2C"/>
    <w:rsid w:val="00DD5280"/>
    <w:rsid w:val="00DD55B4"/>
    <w:rsid w:val="00DD58C6"/>
    <w:rsid w:val="00DD5D6C"/>
    <w:rsid w:val="00DD6580"/>
    <w:rsid w:val="00DD6971"/>
    <w:rsid w:val="00DD6C13"/>
    <w:rsid w:val="00DD6C14"/>
    <w:rsid w:val="00DD6D1F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FA"/>
    <w:rsid w:val="00DE382C"/>
    <w:rsid w:val="00DE38E2"/>
    <w:rsid w:val="00DE38E5"/>
    <w:rsid w:val="00DE44FB"/>
    <w:rsid w:val="00DE4604"/>
    <w:rsid w:val="00DE4F70"/>
    <w:rsid w:val="00DE4F9B"/>
    <w:rsid w:val="00DE4FBD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C6E"/>
    <w:rsid w:val="00DF2FF6"/>
    <w:rsid w:val="00DF32F9"/>
    <w:rsid w:val="00DF34B8"/>
    <w:rsid w:val="00DF3618"/>
    <w:rsid w:val="00DF361B"/>
    <w:rsid w:val="00DF374C"/>
    <w:rsid w:val="00DF3D60"/>
    <w:rsid w:val="00DF3E60"/>
    <w:rsid w:val="00DF436A"/>
    <w:rsid w:val="00DF4A6B"/>
    <w:rsid w:val="00DF50A0"/>
    <w:rsid w:val="00DF53DA"/>
    <w:rsid w:val="00DF5558"/>
    <w:rsid w:val="00DF55C6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03"/>
    <w:rsid w:val="00E03135"/>
    <w:rsid w:val="00E031C9"/>
    <w:rsid w:val="00E032DA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BE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0D54"/>
    <w:rsid w:val="00E11CF3"/>
    <w:rsid w:val="00E11DCC"/>
    <w:rsid w:val="00E11E76"/>
    <w:rsid w:val="00E1280E"/>
    <w:rsid w:val="00E128CB"/>
    <w:rsid w:val="00E12CD9"/>
    <w:rsid w:val="00E12FCE"/>
    <w:rsid w:val="00E12FD4"/>
    <w:rsid w:val="00E13247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0C33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B8E"/>
    <w:rsid w:val="00E41DA8"/>
    <w:rsid w:val="00E41E18"/>
    <w:rsid w:val="00E41EB1"/>
    <w:rsid w:val="00E4215B"/>
    <w:rsid w:val="00E42383"/>
    <w:rsid w:val="00E42427"/>
    <w:rsid w:val="00E4242D"/>
    <w:rsid w:val="00E4243E"/>
    <w:rsid w:val="00E42953"/>
    <w:rsid w:val="00E4303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47CF0"/>
    <w:rsid w:val="00E504BB"/>
    <w:rsid w:val="00E50AA4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B2C"/>
    <w:rsid w:val="00E54F36"/>
    <w:rsid w:val="00E5520D"/>
    <w:rsid w:val="00E553B1"/>
    <w:rsid w:val="00E55742"/>
    <w:rsid w:val="00E56B2D"/>
    <w:rsid w:val="00E56C38"/>
    <w:rsid w:val="00E56E73"/>
    <w:rsid w:val="00E5742F"/>
    <w:rsid w:val="00E5787E"/>
    <w:rsid w:val="00E578E6"/>
    <w:rsid w:val="00E57916"/>
    <w:rsid w:val="00E57F28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4F05"/>
    <w:rsid w:val="00E6501B"/>
    <w:rsid w:val="00E658A6"/>
    <w:rsid w:val="00E6593E"/>
    <w:rsid w:val="00E65C21"/>
    <w:rsid w:val="00E65EEF"/>
    <w:rsid w:val="00E65FDD"/>
    <w:rsid w:val="00E66287"/>
    <w:rsid w:val="00E66399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31C"/>
    <w:rsid w:val="00E734AC"/>
    <w:rsid w:val="00E73A03"/>
    <w:rsid w:val="00E73A53"/>
    <w:rsid w:val="00E73BDC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686"/>
    <w:rsid w:val="00E816A0"/>
    <w:rsid w:val="00E81766"/>
    <w:rsid w:val="00E81833"/>
    <w:rsid w:val="00E81954"/>
    <w:rsid w:val="00E819B2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0FB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4FCA"/>
    <w:rsid w:val="00E951A3"/>
    <w:rsid w:val="00E95430"/>
    <w:rsid w:val="00E954EE"/>
    <w:rsid w:val="00E9562B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256"/>
    <w:rsid w:val="00EA2323"/>
    <w:rsid w:val="00EA242C"/>
    <w:rsid w:val="00EA25B2"/>
    <w:rsid w:val="00EA2B6C"/>
    <w:rsid w:val="00EA2F42"/>
    <w:rsid w:val="00EA2FE9"/>
    <w:rsid w:val="00EA3097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9D1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29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46D"/>
    <w:rsid w:val="00EC659B"/>
    <w:rsid w:val="00EC680A"/>
    <w:rsid w:val="00EC6AF5"/>
    <w:rsid w:val="00EC6CD3"/>
    <w:rsid w:val="00EC6EB8"/>
    <w:rsid w:val="00EC7045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41C"/>
    <w:rsid w:val="00EE3E62"/>
    <w:rsid w:val="00EE4764"/>
    <w:rsid w:val="00EE47EE"/>
    <w:rsid w:val="00EE4947"/>
    <w:rsid w:val="00EE4CBB"/>
    <w:rsid w:val="00EE4DAD"/>
    <w:rsid w:val="00EE5034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2C8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3A1C"/>
    <w:rsid w:val="00F04279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EAC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943"/>
    <w:rsid w:val="00F13D0B"/>
    <w:rsid w:val="00F13E9D"/>
    <w:rsid w:val="00F13F7E"/>
    <w:rsid w:val="00F1410A"/>
    <w:rsid w:val="00F141A6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0D8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146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27AED"/>
    <w:rsid w:val="00F3022B"/>
    <w:rsid w:val="00F3063D"/>
    <w:rsid w:val="00F30A3C"/>
    <w:rsid w:val="00F31070"/>
    <w:rsid w:val="00F310C0"/>
    <w:rsid w:val="00F311D1"/>
    <w:rsid w:val="00F31219"/>
    <w:rsid w:val="00F31382"/>
    <w:rsid w:val="00F313AB"/>
    <w:rsid w:val="00F3146E"/>
    <w:rsid w:val="00F3188D"/>
    <w:rsid w:val="00F31A01"/>
    <w:rsid w:val="00F31C61"/>
    <w:rsid w:val="00F31FA1"/>
    <w:rsid w:val="00F320B5"/>
    <w:rsid w:val="00F32184"/>
    <w:rsid w:val="00F32451"/>
    <w:rsid w:val="00F324F2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3CD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5AC"/>
    <w:rsid w:val="00F44829"/>
    <w:rsid w:val="00F4493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BF5"/>
    <w:rsid w:val="00F50F06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29C"/>
    <w:rsid w:val="00F55AB1"/>
    <w:rsid w:val="00F55CEC"/>
    <w:rsid w:val="00F55E0B"/>
    <w:rsid w:val="00F55EBA"/>
    <w:rsid w:val="00F55FDF"/>
    <w:rsid w:val="00F56151"/>
    <w:rsid w:val="00F56731"/>
    <w:rsid w:val="00F56784"/>
    <w:rsid w:val="00F569BC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1AB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C61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D98"/>
    <w:rsid w:val="00F73E27"/>
    <w:rsid w:val="00F73F94"/>
    <w:rsid w:val="00F741CD"/>
    <w:rsid w:val="00F743EB"/>
    <w:rsid w:val="00F7468C"/>
    <w:rsid w:val="00F748D9"/>
    <w:rsid w:val="00F748E0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38A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49A"/>
    <w:rsid w:val="00F8663D"/>
    <w:rsid w:val="00F866EF"/>
    <w:rsid w:val="00F868DD"/>
    <w:rsid w:val="00F8694B"/>
    <w:rsid w:val="00F87210"/>
    <w:rsid w:val="00F873C5"/>
    <w:rsid w:val="00F8751E"/>
    <w:rsid w:val="00F8798E"/>
    <w:rsid w:val="00F87D9A"/>
    <w:rsid w:val="00F87EB3"/>
    <w:rsid w:val="00F90AB5"/>
    <w:rsid w:val="00F90B71"/>
    <w:rsid w:val="00F90C6C"/>
    <w:rsid w:val="00F90D06"/>
    <w:rsid w:val="00F91054"/>
    <w:rsid w:val="00F91377"/>
    <w:rsid w:val="00F91996"/>
    <w:rsid w:val="00F92154"/>
    <w:rsid w:val="00F922A6"/>
    <w:rsid w:val="00F922EC"/>
    <w:rsid w:val="00F92703"/>
    <w:rsid w:val="00F92760"/>
    <w:rsid w:val="00F928B6"/>
    <w:rsid w:val="00F92AAA"/>
    <w:rsid w:val="00F92E17"/>
    <w:rsid w:val="00F93775"/>
    <w:rsid w:val="00F9377E"/>
    <w:rsid w:val="00F93F6F"/>
    <w:rsid w:val="00F942CC"/>
    <w:rsid w:val="00F946DA"/>
    <w:rsid w:val="00F947C3"/>
    <w:rsid w:val="00F947FD"/>
    <w:rsid w:val="00F94BEC"/>
    <w:rsid w:val="00F94C2B"/>
    <w:rsid w:val="00F95121"/>
    <w:rsid w:val="00F95248"/>
    <w:rsid w:val="00F952EA"/>
    <w:rsid w:val="00F956D5"/>
    <w:rsid w:val="00F958DA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3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3FE4"/>
    <w:rsid w:val="00FA441B"/>
    <w:rsid w:val="00FA4612"/>
    <w:rsid w:val="00FA4D5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FFE"/>
    <w:rsid w:val="00FB324A"/>
    <w:rsid w:val="00FB3544"/>
    <w:rsid w:val="00FB383A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114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D7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88A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509"/>
    <w:rsid w:val="00FD0A5A"/>
    <w:rsid w:val="00FD0EB0"/>
    <w:rsid w:val="00FD107A"/>
    <w:rsid w:val="00FD13B1"/>
    <w:rsid w:val="00FD14E4"/>
    <w:rsid w:val="00FD169D"/>
    <w:rsid w:val="00FD1862"/>
    <w:rsid w:val="00FD1DB6"/>
    <w:rsid w:val="00FD1E77"/>
    <w:rsid w:val="00FD1E78"/>
    <w:rsid w:val="00FD2CA8"/>
    <w:rsid w:val="00FD305D"/>
    <w:rsid w:val="00FD3652"/>
    <w:rsid w:val="00FD38C0"/>
    <w:rsid w:val="00FD3CED"/>
    <w:rsid w:val="00FD3E91"/>
    <w:rsid w:val="00FD4097"/>
    <w:rsid w:val="00FD423F"/>
    <w:rsid w:val="00FD42EC"/>
    <w:rsid w:val="00FD4804"/>
    <w:rsid w:val="00FD4AEA"/>
    <w:rsid w:val="00FD50C0"/>
    <w:rsid w:val="00FD52D2"/>
    <w:rsid w:val="00FD55B1"/>
    <w:rsid w:val="00FD55CB"/>
    <w:rsid w:val="00FD5700"/>
    <w:rsid w:val="00FD588A"/>
    <w:rsid w:val="00FD5959"/>
    <w:rsid w:val="00FD59BF"/>
    <w:rsid w:val="00FD5AE1"/>
    <w:rsid w:val="00FD5CF2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0D98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3B1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DED"/>
    <w:rsid w:val="00FE6E21"/>
    <w:rsid w:val="00FE6EFB"/>
    <w:rsid w:val="00FE6FFB"/>
    <w:rsid w:val="00FE712E"/>
    <w:rsid w:val="00FE72B9"/>
    <w:rsid w:val="00FE74EB"/>
    <w:rsid w:val="00FE7599"/>
    <w:rsid w:val="00FE7B2B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94B"/>
    <w:rsid w:val="00FF4C8C"/>
    <w:rsid w:val="00FF4CB0"/>
    <w:rsid w:val="00FF4D7F"/>
    <w:rsid w:val="00FF4F0B"/>
    <w:rsid w:val="00FF51DB"/>
    <w:rsid w:val="00FF5491"/>
    <w:rsid w:val="00FF5681"/>
    <w:rsid w:val="00FF5682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905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country-region"/>
  <w:smartTagType w:namespaceuri="urn:schemas-microsoft-com:office:smarttags" w:name="place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B8F792"/>
  <w15:chartTrackingRefBased/>
  <w15:docId w15:val="{B2193E45-C735-4EF6-ADA8-6A6D8B053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  <w:style w:type="paragraph" w:styleId="NormalWeb">
    <w:name w:val="Normal (Web)"/>
    <w:basedOn w:val="Normal"/>
    <w:uiPriority w:val="99"/>
    <w:semiHidden/>
    <w:unhideWhenUsed/>
    <w:rsid w:val="00F445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4</Pages>
  <Words>3115</Words>
  <Characters>17762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Somjai, Nigonyanont</cp:lastModifiedBy>
  <cp:revision>2</cp:revision>
  <cp:lastPrinted>2023-05-11T13:40:00Z</cp:lastPrinted>
  <dcterms:created xsi:type="dcterms:W3CDTF">2023-05-12T08:47:00Z</dcterms:created>
  <dcterms:modified xsi:type="dcterms:W3CDTF">2023-05-12T08:47:00Z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</Properties>
</file>