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29A" w:rsidRPr="00E74C85" w:rsidRDefault="00E5729A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Pr="00D40DC9" w:rsidRDefault="00E5729A" w:rsidP="006E63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t>ผลิตภัณฑ์คอนกรีตชลบุรี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จำกัด</w:t>
      </w:r>
      <w:r w:rsidR="00B05960">
        <w:rPr>
          <w:rFonts w:ascii="Angsana New" w:hAnsi="Angsana New"/>
          <w:sz w:val="30"/>
          <w:szCs w:val="30"/>
          <w:cs/>
        </w:rPr>
        <w:t xml:space="preserve"> (มหาชน)</w:t>
      </w:r>
      <w:r w:rsidR="00B05960">
        <w:rPr>
          <w:rFonts w:ascii="Angsana New" w:hAnsi="Angsana New" w:hint="cs"/>
          <w:sz w:val="30"/>
          <w:szCs w:val="30"/>
          <w:cs/>
        </w:rPr>
        <w:t xml:space="preserve"> </w:t>
      </w:r>
      <w:r w:rsidRPr="00D40DC9">
        <w:rPr>
          <w:rFonts w:ascii="Angsana New" w:hAnsi="Angsana New" w:hint="cs"/>
          <w:sz w:val="30"/>
          <w:szCs w:val="30"/>
        </w:rPr>
        <w:t>“</w:t>
      </w:r>
      <w:r w:rsidRPr="00D40DC9">
        <w:rPr>
          <w:rFonts w:ascii="Angsana New" w:hAnsi="Angsana New" w:hint="cs"/>
          <w:sz w:val="30"/>
          <w:szCs w:val="30"/>
          <w:cs/>
        </w:rPr>
        <w:t>บริษัท</w:t>
      </w:r>
      <w:r w:rsidRPr="00D40DC9">
        <w:rPr>
          <w:rFonts w:ascii="Angsana New" w:hAnsi="Angsana New" w:hint="cs"/>
          <w:sz w:val="30"/>
          <w:szCs w:val="30"/>
        </w:rPr>
        <w:t>”</w:t>
      </w:r>
      <w:r w:rsidRPr="00D40DC9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เป็นนิติบุคคลที่จัดตั้งขึ้นในประเทศไทย และที่อยู่จด</w:t>
      </w:r>
      <w:r w:rsidRPr="00D40DC9">
        <w:rPr>
          <w:rFonts w:ascii="Angsana New" w:hAnsi="Angsana New"/>
          <w:sz w:val="30"/>
          <w:szCs w:val="30"/>
          <w:cs/>
          <w:lang w:val="th-TH"/>
        </w:rPr>
        <w:t>ทะเบียน</w:t>
      </w:r>
      <w:r w:rsidRPr="00D40DC9">
        <w:rPr>
          <w:rFonts w:ascii="Angsana New" w:hAnsi="Angsana New"/>
          <w:sz w:val="30"/>
          <w:szCs w:val="30"/>
          <w:cs/>
        </w:rPr>
        <w:t>ตั้งอยู่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>
        <w:rPr>
          <w:rFonts w:ascii="Angsana New" w:hAnsi="Angsana New"/>
          <w:sz w:val="30"/>
          <w:szCs w:val="30"/>
        </w:rPr>
        <w:t>39/1</w:t>
      </w:r>
      <w:r w:rsidRPr="00D40DC9">
        <w:rPr>
          <w:rFonts w:ascii="Angsana New" w:hAnsi="Angsana New"/>
          <w:sz w:val="30"/>
          <w:szCs w:val="30"/>
          <w:cs/>
        </w:rPr>
        <w:t xml:space="preserve"> 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หมู่ </w:t>
      </w:r>
      <w:r w:rsidRPr="00D40DC9">
        <w:rPr>
          <w:rFonts w:ascii="Angsana New" w:hAnsi="Angsana New"/>
          <w:sz w:val="30"/>
          <w:szCs w:val="30"/>
          <w:cs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ถนนสุขุมวิท </w:t>
      </w:r>
      <w:r w:rsidRPr="00D40DC9">
        <w:rPr>
          <w:rFonts w:ascii="Angsana New" w:hAnsi="Angsana New"/>
          <w:sz w:val="30"/>
          <w:szCs w:val="30"/>
          <w:cs/>
          <w:lang w:val="th-TH"/>
        </w:rPr>
        <w:t>ตำบล</w:t>
      </w:r>
      <w:r>
        <w:rPr>
          <w:rFonts w:ascii="Angsana New" w:hAnsi="Angsana New" w:hint="cs"/>
          <w:sz w:val="30"/>
          <w:szCs w:val="30"/>
          <w:cs/>
          <w:lang w:val="th-TH"/>
        </w:rPr>
        <w:t>ห้วยกะปิ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อำเภอ</w:t>
      </w:r>
      <w:r>
        <w:rPr>
          <w:rFonts w:ascii="Angsana New" w:hAnsi="Angsana New" w:hint="cs"/>
          <w:sz w:val="30"/>
          <w:szCs w:val="30"/>
          <w:cs/>
          <w:lang w:val="th-TH"/>
        </w:rPr>
        <w:t>เมือง</w:t>
      </w:r>
      <w:r>
        <w:rPr>
          <w:rFonts w:ascii="Angsana New" w:hAnsi="Angsana New"/>
          <w:sz w:val="30"/>
          <w:szCs w:val="30"/>
          <w:cs/>
          <w:lang w:val="th-TH"/>
        </w:rPr>
        <w:t xml:space="preserve"> จังหวัดชลบุรี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E5729A" w:rsidRPr="00D40DC9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cs/>
        </w:rPr>
      </w:pPr>
      <w:r w:rsidRPr="00D40DC9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</w:t>
      </w:r>
      <w:r>
        <w:rPr>
          <w:rFonts w:ascii="Angsana New" w:hAnsi="Angsana New" w:hint="cs"/>
          <w:sz w:val="30"/>
          <w:szCs w:val="30"/>
          <w:cs/>
        </w:rPr>
        <w:t>แห่งประเทศไทย</w:t>
      </w:r>
      <w:r w:rsidRPr="00D40DC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40DC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16</w:t>
      </w:r>
      <w:r w:rsidRPr="00D40DC9">
        <w:rPr>
          <w:rFonts w:ascii="Angsana New" w:hAnsi="Angsana New"/>
          <w:sz w:val="30"/>
          <w:szCs w:val="30"/>
        </w:rPr>
        <w:t xml:space="preserve"> </w:t>
      </w:r>
      <w:r w:rsidRPr="00D40DC9">
        <w:rPr>
          <w:rFonts w:ascii="Angsana New" w:hAnsi="Angsana New" w:hint="cs"/>
          <w:sz w:val="30"/>
          <w:szCs w:val="30"/>
          <w:cs/>
        </w:rPr>
        <w:t>ธันวาคม 254</w:t>
      </w:r>
      <w:r>
        <w:rPr>
          <w:rFonts w:ascii="Angsana New" w:hAnsi="Angsana New"/>
          <w:sz w:val="30"/>
          <w:szCs w:val="30"/>
        </w:rPr>
        <w:t>6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</w:t>
      </w:r>
      <w:r w:rsidRPr="00D40DC9">
        <w:rPr>
          <w:rFonts w:ascii="Angsana New" w:hAnsi="Angsana New"/>
          <w:sz w:val="30"/>
          <w:szCs w:val="30"/>
          <w:cs/>
          <w:lang w:val="th-TH"/>
        </w:rPr>
        <w:t>ผลิต</w:t>
      </w:r>
      <w:r>
        <w:rPr>
          <w:rFonts w:ascii="Angsana New" w:hAnsi="Angsana New" w:hint="cs"/>
          <w:sz w:val="30"/>
          <w:szCs w:val="30"/>
          <w:cs/>
          <w:lang w:val="th-TH"/>
        </w:rPr>
        <w:t>และจำหน่ายผลิตภัณฑ์คอนกรีตและคอนกรีต</w:t>
      </w:r>
      <w:r w:rsidR="005967F4">
        <w:rPr>
          <w:rFonts w:ascii="Angsana New" w:hAnsi="Angsana New" w:hint="cs"/>
          <w:sz w:val="30"/>
          <w:szCs w:val="30"/>
          <w:cs/>
          <w:lang w:val="th-TH"/>
        </w:rPr>
        <w:t>ผสมเสร็จ</w:t>
      </w:r>
    </w:p>
    <w:p w:rsidR="00E5729A" w:rsidRPr="0025797F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417AD3" w:rsidRPr="007A66AF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:rsidR="00E5729A" w:rsidRPr="00C01DDF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  <w:r w:rsidRPr="007D4869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ข้อมูลทางการเงินระหว่างกาลนี้จัดทำขึ้นในรู</w:t>
      </w:r>
      <w:r w:rsidR="00A55539">
        <w:rPr>
          <w:rFonts w:ascii="Angsana New" w:hAnsi="Angsana New"/>
          <w:sz w:val="30"/>
          <w:szCs w:val="30"/>
          <w:cs/>
        </w:rPr>
        <w:t>ปแบบย่อและตามมาตรฐานการบัญชี</w:t>
      </w:r>
      <w:r w:rsidRPr="007D4869">
        <w:rPr>
          <w:rFonts w:ascii="Angsana New" w:hAnsi="Angsana New"/>
          <w:sz w:val="30"/>
          <w:szCs w:val="30"/>
          <w:cs/>
        </w:rPr>
        <w:t xml:space="preserve">ฉบับที่ </w:t>
      </w:r>
      <w:r w:rsidR="004A3E26">
        <w:rPr>
          <w:rFonts w:ascii="Angsana New" w:hAnsi="Angsana New"/>
          <w:sz w:val="30"/>
          <w:szCs w:val="30"/>
        </w:rPr>
        <w:t xml:space="preserve">34 </w:t>
      </w:r>
      <w:r w:rsidR="006A4AAB">
        <w:rPr>
          <w:rFonts w:ascii="Angsana New" w:hAnsi="Angsana New"/>
          <w:sz w:val="30"/>
          <w:szCs w:val="30"/>
          <w:cs/>
        </w:rPr>
        <w:t>เรื่อง “</w:t>
      </w:r>
      <w:r w:rsidR="00A55539">
        <w:rPr>
          <w:rFonts w:ascii="Angsana New" w:hAnsi="Angsana New" w:hint="cs"/>
          <w:sz w:val="30"/>
          <w:szCs w:val="30"/>
          <w:cs/>
        </w:rPr>
        <w:t>การ</w:t>
      </w:r>
      <w:r w:rsidR="006A4AAB">
        <w:rPr>
          <w:rFonts w:ascii="Angsana New" w:hAnsi="Angsana New" w:hint="cs"/>
          <w:sz w:val="30"/>
          <w:szCs w:val="30"/>
          <w:cs/>
        </w:rPr>
        <w:t>รายงานทาง</w:t>
      </w:r>
      <w:r w:rsidRPr="007D4869">
        <w:rPr>
          <w:rFonts w:ascii="Angsana New" w:hAnsi="Angsana New"/>
          <w:sz w:val="30"/>
          <w:szCs w:val="30"/>
          <w:cs/>
        </w:rPr>
        <w:t>การเงินระหว่างกาล” รวมถึงการตีความและแนวปฏิบัติทางการบัญชีที่ประกาศใช้โดยสภาวิชาชีพบัญชี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</w:t>
      </w:r>
      <w:r w:rsidR="00DB5DF4">
        <w:rPr>
          <w:rFonts w:ascii="Angsana New" w:hAnsi="Angsana New"/>
          <w:sz w:val="30"/>
          <w:szCs w:val="30"/>
        </w:rPr>
        <w:t xml:space="preserve"> </w:t>
      </w:r>
      <w:r w:rsidR="00DB5DF4">
        <w:rPr>
          <w:rFonts w:ascii="Angsana New" w:hAnsi="Angsana New" w:hint="cs"/>
          <w:sz w:val="30"/>
          <w:szCs w:val="30"/>
          <w:cs/>
        </w:rPr>
        <w:t>และประกาศกรมพัฒนาธุรกิจการค้า</w:t>
      </w:r>
      <w:r w:rsidR="00DB5DF4" w:rsidRPr="006F2967">
        <w:rPr>
          <w:rFonts w:ascii="Angsana New" w:hAnsi="Angsana New" w:hint="cs"/>
          <w:sz w:val="30"/>
          <w:szCs w:val="30"/>
          <w:cs/>
        </w:rPr>
        <w:t>ที่เกี่ยวข้อง</w:t>
      </w: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1C21DD" w:rsidRPr="004B6A18" w:rsidRDefault="001C21DD" w:rsidP="001C2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2D5C12">
        <w:rPr>
          <w:rFonts w:ascii="Angsana New" w:hAnsi="Angsana New"/>
          <w:sz w:val="30"/>
          <w:szCs w:val="30"/>
        </w:rPr>
        <w:t>256</w:t>
      </w:r>
      <w:r w:rsidR="00B05960">
        <w:rPr>
          <w:rFonts w:ascii="Angsana New" w:hAnsi="Angsana New" w:hint="cs"/>
          <w:sz w:val="30"/>
          <w:szCs w:val="30"/>
          <w:cs/>
        </w:rPr>
        <w:t>5</w:t>
      </w:r>
      <w:r w:rsidRPr="004B6A18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2D5C12">
        <w:rPr>
          <w:rFonts w:ascii="Angsana New" w:hAnsi="Angsana New"/>
          <w:sz w:val="30"/>
          <w:szCs w:val="30"/>
        </w:rPr>
        <w:t>256</w:t>
      </w:r>
      <w:r w:rsidR="00B05960">
        <w:rPr>
          <w:rFonts w:ascii="Angsana New" w:hAnsi="Angsana New" w:hint="cs"/>
          <w:sz w:val="30"/>
          <w:szCs w:val="30"/>
          <w:cs/>
        </w:rPr>
        <w:t>5</w:t>
      </w: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375097" w:rsidRDefault="007F7274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  <w:lang w:val="en-US"/>
        </w:rPr>
        <w:t>งบ</w:t>
      </w:r>
      <w:r w:rsidR="00284EE6" w:rsidRPr="004B6A18">
        <w:rPr>
          <w:rFonts w:ascii="Angsana New" w:hAnsi="Angsana New"/>
          <w:cs/>
        </w:rPr>
        <w:t>การเงินระหว่างกาล</w:t>
      </w:r>
      <w:r w:rsidR="00375097" w:rsidRPr="007D4869">
        <w:rPr>
          <w:rFonts w:ascii="Angsana New" w:hAnsi="Angsana New"/>
          <w:cs/>
        </w:rPr>
        <w:t>รวมของบริษัท ประกอบด้วยงบการเงินของบริษัทและบริษัทย่อย</w:t>
      </w:r>
      <w:r w:rsidR="00375097" w:rsidRPr="007D4869">
        <w:rPr>
          <w:rFonts w:ascii="Angsana New" w:hAnsi="Angsana New"/>
          <w:lang w:val="en-US"/>
        </w:rPr>
        <w:t xml:space="preserve"> </w:t>
      </w:r>
      <w:r w:rsidR="00375097" w:rsidRPr="007D4869">
        <w:rPr>
          <w:rFonts w:ascii="Angsana New" w:hAnsi="Angsana New"/>
          <w:cs/>
          <w:lang w:val="en-US"/>
        </w:rPr>
        <w:t xml:space="preserve">(รวมกันเรียกว่า “กลุ่มบริษัท”) </w:t>
      </w:r>
      <w:r w:rsidR="00375097" w:rsidRPr="007D4869">
        <w:rPr>
          <w:rFonts w:ascii="Angsana New" w:hAnsi="Angsana New"/>
          <w:lang w:val="en-US"/>
        </w:rPr>
        <w:t xml:space="preserve"> </w:t>
      </w:r>
      <w:r w:rsidR="00375097" w:rsidRPr="007D4869">
        <w:rPr>
          <w:rFonts w:ascii="Angsana New" w:hAnsi="Angsana New"/>
          <w:cs/>
        </w:rPr>
        <w:t>รายละเอียดบริษัทย่อยของบริษัทมีดังต่อไปนี้</w:t>
      </w:r>
    </w:p>
    <w:p w:rsidR="00375097" w:rsidRPr="009214A9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</w:p>
    <w:tbl>
      <w:tblPr>
        <w:tblW w:w="10314" w:type="dxa"/>
        <w:tblLayout w:type="fixed"/>
        <w:tblLook w:val="01E0"/>
      </w:tblPr>
      <w:tblGrid>
        <w:gridCol w:w="2942"/>
        <w:gridCol w:w="284"/>
        <w:gridCol w:w="2411"/>
        <w:gridCol w:w="283"/>
        <w:gridCol w:w="1278"/>
        <w:gridCol w:w="283"/>
        <w:gridCol w:w="1276"/>
        <w:gridCol w:w="284"/>
        <w:gridCol w:w="1273"/>
      </w:tblGrid>
      <w:tr w:rsidR="007A66AF" w:rsidRPr="00E66787" w:rsidTr="00636DEE">
        <w:tc>
          <w:tcPr>
            <w:tcW w:w="2942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:rsidR="007A66AF" w:rsidRPr="00E66787" w:rsidRDefault="007A66AF" w:rsidP="00755A1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A66AF" w:rsidRPr="00E66787" w:rsidTr="00636DEE">
        <w:tc>
          <w:tcPr>
            <w:tcW w:w="2942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A66AF" w:rsidRPr="00E66787" w:rsidRDefault="00281E31" w:rsidP="00B823C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C36D22" w:rsidRPr="00E66787" w:rsidTr="007F05B0">
        <w:tc>
          <w:tcPr>
            <w:tcW w:w="2942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375097">
              <w:rPr>
                <w:rFonts w:ascii="Angsana New" w:hAnsi="Angsana New"/>
                <w:sz w:val="30"/>
                <w:szCs w:val="30"/>
              </w:rPr>
              <w:t>6</w:t>
            </w:r>
            <w:r w:rsidR="00B05960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4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26CF3">
              <w:rPr>
                <w:rFonts w:ascii="Angsana New" w:hAnsi="Angsana New"/>
                <w:sz w:val="30"/>
                <w:szCs w:val="30"/>
              </w:rPr>
              <w:t>6</w:t>
            </w:r>
            <w:r w:rsidR="00B05960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ตะวันออกการขนส่ง 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EB666A" w:rsidRPr="00E66787" w:rsidRDefault="00887882" w:rsidP="0088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ลงทุนในกิจการอื่น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3F250B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250B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</w:tr>
      <w:tr w:rsidR="00EB666A" w:rsidRPr="0098492B" w:rsidTr="007F05B0">
        <w:tc>
          <w:tcPr>
            <w:tcW w:w="2942" w:type="dxa"/>
            <w:vAlign w:val="center"/>
          </w:tcPr>
          <w:p w:rsidR="00EB666A" w:rsidRPr="003F250B" w:rsidRDefault="00EB666A" w:rsidP="002D34A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3F250B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:rsidR="00EB666A" w:rsidRPr="003F250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:rsidR="00EB666A" w:rsidRPr="003F250B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3F250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3F250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3F250B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EB666A" w:rsidRPr="003F250B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B666A" w:rsidRPr="003F250B" w:rsidRDefault="00EB666A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EB666A" w:rsidRPr="003F250B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EB666A" w:rsidRPr="003F250B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666A" w:rsidRPr="00E66787" w:rsidTr="007F05B0">
        <w:tc>
          <w:tcPr>
            <w:tcW w:w="2942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</w:t>
            </w: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3F250B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250B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</w:tr>
    </w:tbl>
    <w:p w:rsidR="00284EE6" w:rsidRDefault="00284EE6"/>
    <w:p w:rsidR="0025797F" w:rsidRDefault="0025797F"/>
    <w:p w:rsidR="00887882" w:rsidRDefault="00887882"/>
    <w:p w:rsidR="004A3E26" w:rsidRDefault="004A3E26"/>
    <w:tbl>
      <w:tblPr>
        <w:tblW w:w="10314" w:type="dxa"/>
        <w:tblLayout w:type="fixed"/>
        <w:tblLook w:val="01E0"/>
      </w:tblPr>
      <w:tblGrid>
        <w:gridCol w:w="2942"/>
        <w:gridCol w:w="284"/>
        <w:gridCol w:w="2411"/>
        <w:gridCol w:w="283"/>
        <w:gridCol w:w="1278"/>
        <w:gridCol w:w="283"/>
        <w:gridCol w:w="1276"/>
        <w:gridCol w:w="284"/>
        <w:gridCol w:w="1273"/>
      </w:tblGrid>
      <w:tr w:rsidR="0025797F" w:rsidRPr="00E66787" w:rsidTr="008F6A38">
        <w:tc>
          <w:tcPr>
            <w:tcW w:w="2942" w:type="dxa"/>
          </w:tcPr>
          <w:p w:rsidR="0025797F" w:rsidRPr="00E66787" w:rsidRDefault="00FB7FAE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tab/>
            </w:r>
            <w:r>
              <w:tab/>
            </w:r>
            <w:r>
              <w:tab/>
            </w:r>
          </w:p>
        </w:tc>
        <w:tc>
          <w:tcPr>
            <w:tcW w:w="284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5797F" w:rsidRPr="00E66787" w:rsidTr="008F6A38">
        <w:tc>
          <w:tcPr>
            <w:tcW w:w="2942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25797F" w:rsidRPr="00E66787" w:rsidTr="008F6A38">
        <w:tc>
          <w:tcPr>
            <w:tcW w:w="2942" w:type="dxa"/>
            <w:tcBorders>
              <w:bottom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05960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4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05960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284EE6" w:rsidRPr="00E66787" w:rsidTr="004B1EAF">
        <w:tc>
          <w:tcPr>
            <w:tcW w:w="2942" w:type="dxa"/>
            <w:vAlign w:val="center"/>
          </w:tcPr>
          <w:p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284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จำหน่ายวัสดุก่อสร้างและ</w:t>
            </w:r>
          </w:p>
        </w:tc>
        <w:tc>
          <w:tcPr>
            <w:tcW w:w="283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284EE6" w:rsidRPr="003F250B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250B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  <w:tc>
          <w:tcPr>
            <w:tcW w:w="284" w:type="dxa"/>
            <w:vAlign w:val="center"/>
          </w:tcPr>
          <w:p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284EE6" w:rsidRPr="00EB666A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</w:tr>
      <w:tr w:rsidR="00284EE6" w:rsidRPr="00E66787" w:rsidTr="004B1EAF">
        <w:tc>
          <w:tcPr>
            <w:tcW w:w="2942" w:type="dxa"/>
            <w:vAlign w:val="center"/>
          </w:tcPr>
          <w:p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(ถือหุ้นโดยบริษัท</w:t>
            </w:r>
          </w:p>
        </w:tc>
        <w:tc>
          <w:tcPr>
            <w:tcW w:w="284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อุปกรณ์ตกแต่งบ้าน</w:t>
            </w:r>
          </w:p>
        </w:tc>
        <w:tc>
          <w:tcPr>
            <w:tcW w:w="283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284EE6" w:rsidRPr="003F250B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284EE6" w:rsidRPr="00EB666A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EE6" w:rsidRPr="00E66787" w:rsidTr="004B1EAF">
        <w:tc>
          <w:tcPr>
            <w:tcW w:w="2942" w:type="dxa"/>
            <w:vAlign w:val="center"/>
          </w:tcPr>
          <w:p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ตะวันออกการขนส่ง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จำกัด)</w:t>
            </w:r>
          </w:p>
        </w:tc>
        <w:tc>
          <w:tcPr>
            <w:tcW w:w="284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284EE6" w:rsidRPr="003F250B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284EE6" w:rsidRPr="00EB666A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EE6" w:rsidRPr="00284EE6" w:rsidTr="007F05B0">
        <w:tc>
          <w:tcPr>
            <w:tcW w:w="2942" w:type="dxa"/>
            <w:vAlign w:val="center"/>
          </w:tcPr>
          <w:p w:rsidR="00284EE6" w:rsidRPr="003F250B" w:rsidRDefault="00284EE6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284EE6" w:rsidRPr="003F250B" w:rsidRDefault="00284EE6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:rsidR="00284EE6" w:rsidRPr="003F250B" w:rsidRDefault="00284EE6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284EE6" w:rsidRPr="003F250B" w:rsidRDefault="00284EE6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284EE6" w:rsidRPr="003F250B" w:rsidRDefault="00284EE6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284EE6" w:rsidRPr="003F250B" w:rsidRDefault="00284EE6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284EE6" w:rsidRPr="003F250B" w:rsidRDefault="00284EE6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284EE6" w:rsidRPr="003F250B" w:rsidRDefault="00284EE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:rsidR="00284EE6" w:rsidRPr="003F250B" w:rsidRDefault="00284EE6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สมาร์ทคอนกรีต 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ผลิตและจำหน่ายคอนกรีต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3F250B" w:rsidRDefault="00097572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250B">
              <w:rPr>
                <w:rFonts w:ascii="Angsana New" w:hAnsi="Angsana New"/>
                <w:sz w:val="30"/>
                <w:szCs w:val="30"/>
              </w:rPr>
              <w:t>63.52</w:t>
            </w:r>
          </w:p>
        </w:tc>
        <w:tc>
          <w:tcPr>
            <w:tcW w:w="284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EB666A" w:rsidRDefault="00097572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63.52</w:t>
            </w: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C166DB">
            <w:pPr>
              <w:spacing w:line="260" w:lineRule="atLeast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(มหาชน) (ถือหุ้นทางตรงและ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มวลเบา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3F250B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8B3DE2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ทางอ้อมโดย บริษัท </w:t>
            </w:r>
            <w:r w:rsidR="00F81BA9"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3F250B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Default="00EB666A" w:rsidP="003B6A33">
            <w:pPr>
              <w:tabs>
                <w:tab w:val="clear" w:pos="227"/>
                <w:tab w:val="left" w:pos="142"/>
              </w:tabs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 จำกัด และ</w:t>
            </w:r>
            <w:r w:rsidR="00F81BA9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3F250B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Default="00EB666A" w:rsidP="00C166DB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ชลบุรีกันยง จำกัด)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Pr="002B676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3F250B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98492B" w:rsidTr="007F05B0">
        <w:tc>
          <w:tcPr>
            <w:tcW w:w="2942" w:type="dxa"/>
            <w:vAlign w:val="center"/>
          </w:tcPr>
          <w:p w:rsidR="00EB666A" w:rsidRPr="003F250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EB666A" w:rsidRPr="003F250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:rsidR="00EB666A" w:rsidRPr="003F250B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3F250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3F250B" w:rsidRDefault="00EB666A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3F250B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EB666A" w:rsidRPr="003F250B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EB666A" w:rsidRPr="003F250B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:rsidR="00EB666A" w:rsidRPr="003F250B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967F4" w:rsidRPr="00AC3902" w:rsidTr="007F05B0">
        <w:tc>
          <w:tcPr>
            <w:tcW w:w="2942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284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5967F4" w:rsidRPr="00E66787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ผลิตและจำหน่ายผลิตภัณฑ์</w:t>
            </w:r>
          </w:p>
        </w:tc>
        <w:tc>
          <w:tcPr>
            <w:tcW w:w="283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5967F4" w:rsidRPr="00E66787" w:rsidRDefault="005967F4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5967F4" w:rsidRPr="003F250B" w:rsidRDefault="005967F4" w:rsidP="0059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250B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:rsidR="005967F4" w:rsidRPr="00126CF3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3" w:type="dxa"/>
          </w:tcPr>
          <w:p w:rsidR="005967F4" w:rsidRPr="00EB666A" w:rsidRDefault="005967F4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Pr="00EB666A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EB666A" w:rsidRPr="00E66787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บล็อกคอนกรีต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DB0CEA" w:rsidRDefault="00EB666A" w:rsidP="00B64733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B823CD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B05960" w:rsidRPr="00AC3902" w:rsidTr="007F05B0">
        <w:tc>
          <w:tcPr>
            <w:tcW w:w="2942" w:type="dxa"/>
            <w:vAlign w:val="center"/>
          </w:tcPr>
          <w:p w:rsidR="00B05960" w:rsidRPr="00B05960" w:rsidRDefault="00B05960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B05960" w:rsidRPr="00B05960" w:rsidRDefault="00B05960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:rsidR="00B05960" w:rsidRPr="00B05960" w:rsidRDefault="00B05960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B05960" w:rsidRPr="00B05960" w:rsidRDefault="00B05960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B05960" w:rsidRPr="00B05960" w:rsidRDefault="00B05960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B05960" w:rsidRPr="00B05960" w:rsidRDefault="00B05960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05960" w:rsidRPr="00B05960" w:rsidRDefault="00B05960" w:rsidP="00B64733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B05960" w:rsidRPr="00B05960" w:rsidRDefault="00B05960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B05960" w:rsidRPr="00B05960" w:rsidRDefault="00B05960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B05960" w:rsidRPr="00AC3902" w:rsidTr="000C1757">
        <w:tc>
          <w:tcPr>
            <w:tcW w:w="2942" w:type="dxa"/>
          </w:tcPr>
          <w:p w:rsidR="00B05960" w:rsidRPr="004636E5" w:rsidRDefault="00B05960" w:rsidP="004636E5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4636E5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ชาลี ท็อป โลจิสติกส์ </w:t>
            </w:r>
          </w:p>
        </w:tc>
        <w:tc>
          <w:tcPr>
            <w:tcW w:w="284" w:type="dxa"/>
            <w:vAlign w:val="center"/>
          </w:tcPr>
          <w:p w:rsidR="00B05960" w:rsidRPr="00E66787" w:rsidRDefault="00B05960" w:rsidP="000C175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B05960" w:rsidRPr="004636E5" w:rsidRDefault="00B05960" w:rsidP="00463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36E5">
              <w:rPr>
                <w:rFonts w:ascii="Angsana New" w:hAnsi="Angsana New" w:hint="cs"/>
                <w:sz w:val="30"/>
                <w:szCs w:val="30"/>
                <w:cs/>
              </w:rPr>
              <w:t>ให้เช่าและบริการคลังสินค้า</w:t>
            </w:r>
          </w:p>
        </w:tc>
        <w:tc>
          <w:tcPr>
            <w:tcW w:w="283" w:type="dxa"/>
            <w:vAlign w:val="center"/>
          </w:tcPr>
          <w:p w:rsidR="00B05960" w:rsidRPr="00E66787" w:rsidRDefault="00B05960" w:rsidP="000C175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B05960" w:rsidRPr="00E66787" w:rsidRDefault="00B05960" w:rsidP="000C1757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B05960" w:rsidRPr="00E66787" w:rsidRDefault="00B05960" w:rsidP="000C1757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B05960" w:rsidRPr="00194112" w:rsidRDefault="00B05960" w:rsidP="00463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  <w:r w:rsidRPr="00194112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vAlign w:val="center"/>
          </w:tcPr>
          <w:p w:rsidR="00B05960" w:rsidRPr="00E66787" w:rsidRDefault="00B05960" w:rsidP="000C1757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B05960" w:rsidRPr="00194112" w:rsidRDefault="00B05960" w:rsidP="00463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  <w:r w:rsidRPr="00194112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B05960" w:rsidRPr="00AC3902" w:rsidTr="000C1757">
        <w:tc>
          <w:tcPr>
            <w:tcW w:w="2942" w:type="dxa"/>
          </w:tcPr>
          <w:p w:rsidR="00B05960" w:rsidRPr="004636E5" w:rsidRDefault="004636E5" w:rsidP="004636E5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4636E5">
              <w:rPr>
                <w:rFonts w:ascii="Angsana New" w:hAnsi="Angsana New" w:hint="cs"/>
                <w:sz w:val="30"/>
                <w:szCs w:val="30"/>
                <w:cs/>
              </w:rPr>
              <w:t xml:space="preserve">โซลูชั่น </w:t>
            </w:r>
            <w:r w:rsidR="00B05960" w:rsidRPr="004636E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="00355F3B"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  <w:tc>
          <w:tcPr>
            <w:tcW w:w="284" w:type="dxa"/>
            <w:vAlign w:val="center"/>
          </w:tcPr>
          <w:p w:rsidR="00B05960" w:rsidRPr="00E66787" w:rsidRDefault="00B05960" w:rsidP="000C175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B05960" w:rsidRDefault="00B05960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B05960" w:rsidRPr="00E66787" w:rsidRDefault="00B05960" w:rsidP="000C175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B05960" w:rsidRDefault="00B05960" w:rsidP="000C1757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B05960" w:rsidRPr="00E66787" w:rsidRDefault="00B05960" w:rsidP="000C1757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B05960" w:rsidRPr="00C80716" w:rsidRDefault="00B05960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B05960" w:rsidRPr="00E66787" w:rsidRDefault="00B05960" w:rsidP="000C1757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B05960" w:rsidRPr="00F81028" w:rsidRDefault="00B05960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457F5D" w:rsidRPr="00355F3B" w:rsidRDefault="00457F5D" w:rsidP="001B5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355F3B" w:rsidRPr="00355F3B" w:rsidRDefault="00355F3B" w:rsidP="00355F3B">
      <w:pPr>
        <w:pStyle w:val="a3"/>
        <w:tabs>
          <w:tab w:val="clear" w:pos="360"/>
          <w:tab w:val="clear" w:pos="720"/>
          <w:tab w:val="clear" w:pos="1080"/>
          <w:tab w:val="left" w:pos="0"/>
          <w:tab w:val="left" w:pos="284"/>
        </w:tabs>
        <w:ind w:left="284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355F3B">
        <w:rPr>
          <w:rFonts w:ascii="Angsana New" w:hAnsi="Angsana New" w:cs="Angsana New" w:hint="cs"/>
          <w:sz w:val="30"/>
          <w:szCs w:val="30"/>
          <w:cs/>
        </w:rPr>
        <w:t xml:space="preserve">* </w:t>
      </w:r>
      <w:r>
        <w:rPr>
          <w:rFonts w:ascii="Angsana New" w:hAnsi="Angsana New" w:cs="Angsana New" w:hint="cs"/>
          <w:sz w:val="30"/>
          <w:szCs w:val="30"/>
          <w:cs/>
        </w:rPr>
        <w:tab/>
      </w:r>
      <w:r w:rsidRPr="00355F3B">
        <w:rPr>
          <w:rFonts w:ascii="Angsana New" w:hAnsi="Angsana New" w:cs="Angsana New" w:hint="cs"/>
          <w:sz w:val="30"/>
          <w:szCs w:val="30"/>
          <w:cs/>
        </w:rPr>
        <w:t xml:space="preserve">บริษัท ชาลี ท็อป โลจิสติกส์ โซลูชั่น จำกัด </w:t>
      </w:r>
      <w:r>
        <w:rPr>
          <w:rFonts w:ascii="Angsana New" w:hAnsi="Angsana New" w:cs="Angsana New" w:hint="cs"/>
          <w:sz w:val="30"/>
          <w:szCs w:val="30"/>
          <w:cs/>
        </w:rPr>
        <w:t xml:space="preserve">(“บริษัทย่อย”) </w:t>
      </w:r>
      <w:r w:rsidRPr="00355F3B">
        <w:rPr>
          <w:rFonts w:ascii="Angsana New" w:hAnsi="Angsana New" w:cs="Angsana New" w:hint="cs"/>
          <w:sz w:val="30"/>
          <w:szCs w:val="30"/>
          <w:cs/>
        </w:rPr>
        <w:t xml:space="preserve">เป็นนิติบุคคลที่จัดตั้งขึ้นในประเทศไทยเมื่อวันที่ 10 พฤศจิกายน 2565 </w:t>
      </w:r>
      <w:r w:rsidRPr="00355F3B">
        <w:rPr>
          <w:rFonts w:ascii="Angsana New" w:hAnsi="Angsana New" w:cs="Angsana New"/>
          <w:sz w:val="30"/>
          <w:szCs w:val="30"/>
          <w:shd w:val="clear" w:color="auto" w:fill="FFFFFF"/>
          <w:cs/>
        </w:rPr>
        <w:t>ณ วันที่ 31 มีนาคม 256</w:t>
      </w:r>
      <w:r w:rsidR="002416C7">
        <w:rPr>
          <w:rFonts w:ascii="Angsana New" w:hAnsi="Angsana New" w:cs="Angsana New" w:hint="cs"/>
          <w:sz w:val="30"/>
          <w:szCs w:val="30"/>
          <w:shd w:val="clear" w:color="auto" w:fill="FFFFFF"/>
          <w:cs/>
        </w:rPr>
        <w:t>6</w:t>
      </w:r>
      <w:r w:rsidRPr="00355F3B">
        <w:rPr>
          <w:rFonts w:ascii="Angsana New" w:hAnsi="Angsana New" w:cs="Angsana New"/>
          <w:sz w:val="30"/>
          <w:szCs w:val="30"/>
          <w:shd w:val="clear" w:color="auto" w:fill="FFFFFF"/>
          <w:cs/>
        </w:rPr>
        <w:t xml:space="preserve"> บริษัทยังไม่ได้เริ่มดำเนินกิจกรรมหลักทางธุรกิจใดๆ</w:t>
      </w:r>
    </w:p>
    <w:p w:rsidR="00355F3B" w:rsidRPr="00355F3B" w:rsidRDefault="00355F3B" w:rsidP="00C8577C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C8577C" w:rsidRPr="002111C3" w:rsidRDefault="00C8577C" w:rsidP="00C8577C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รายกา</w:t>
      </w:r>
      <w:r>
        <w:rPr>
          <w:rFonts w:ascii="Angsana New" w:hAnsi="Angsana New" w:hint="cs"/>
          <w:cs/>
          <w:lang w:val="en-US"/>
        </w:rPr>
        <w:t>ร</w:t>
      </w:r>
      <w:r w:rsidRPr="002111C3">
        <w:rPr>
          <w:rFonts w:ascii="Angsana New" w:hAnsi="Angsana New" w:hint="cs"/>
          <w:cs/>
        </w:rPr>
        <w:t>ที่มีนัยสำคัญระหว่างบริษัทกับบริษัทย่อยได้ถูกตัดรายการในการทำ</w:t>
      </w:r>
      <w:r w:rsidR="00284EE6" w:rsidRPr="004B6A18">
        <w:rPr>
          <w:rFonts w:ascii="Angsana New" w:hAnsi="Angsana New"/>
          <w:cs/>
        </w:rPr>
        <w:t>ง</w:t>
      </w:r>
      <w:r w:rsidR="007F7274">
        <w:rPr>
          <w:rFonts w:ascii="Angsana New" w:hAnsi="Angsana New" w:hint="cs"/>
          <w:cs/>
        </w:rPr>
        <w:t>บ</w:t>
      </w:r>
      <w:r w:rsidR="00284EE6" w:rsidRPr="004B6A18">
        <w:rPr>
          <w:rFonts w:ascii="Angsana New" w:hAnsi="Angsana New"/>
          <w:cs/>
        </w:rPr>
        <w:t>การเงินระหว่างกาล</w:t>
      </w:r>
      <w:r w:rsidRPr="002111C3">
        <w:rPr>
          <w:rFonts w:ascii="Angsana New" w:hAnsi="Angsana New" w:hint="cs"/>
          <w:cs/>
        </w:rPr>
        <w:t>รวม</w:t>
      </w:r>
      <w:r w:rsidR="007F7274">
        <w:rPr>
          <w:rFonts w:ascii="Angsana New" w:hAnsi="Angsana New" w:hint="cs"/>
          <w:cs/>
        </w:rPr>
        <w:t>แล้ว</w:t>
      </w:r>
    </w:p>
    <w:p w:rsidR="004F2806" w:rsidRPr="00F46E28" w:rsidRDefault="004F2806" w:rsidP="00F46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7F7274" w:rsidRPr="004B6A18" w:rsidRDefault="00790D37" w:rsidP="007F7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เพื่อความสะดวกของผู้อ่าน</w:t>
      </w:r>
      <w:r w:rsidR="007F7274" w:rsidRPr="004B6A18">
        <w:rPr>
          <w:rFonts w:ascii="Angsana New" w:hAnsi="Angsana New"/>
          <w:sz w:val="30"/>
          <w:szCs w:val="30"/>
          <w:cs/>
        </w:rPr>
        <w:t>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:rsidR="004416F2" w:rsidRPr="004416F2" w:rsidRDefault="004416F2" w:rsidP="00C25EA7">
      <w:pPr>
        <w:jc w:val="thaiDistribute"/>
        <w:rPr>
          <w:rFonts w:ascii="Angsana New" w:hAnsi="Angsana New"/>
          <w:sz w:val="16"/>
          <w:szCs w:val="16"/>
        </w:rPr>
      </w:pPr>
    </w:p>
    <w:p w:rsidR="00790D37" w:rsidRDefault="00790D37" w:rsidP="00790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E5AD1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7E5AD1">
        <w:rPr>
          <w:rFonts w:ascii="Angsana New" w:hAnsi="Angsana New"/>
          <w:sz w:val="30"/>
          <w:szCs w:val="30"/>
        </w:rPr>
        <w:t xml:space="preserve">1 </w:t>
      </w:r>
      <w:r w:rsidRPr="007E5AD1">
        <w:rPr>
          <w:rFonts w:ascii="Angsana New" w:hAnsi="Angsana New"/>
          <w:sz w:val="30"/>
          <w:szCs w:val="30"/>
          <w:cs/>
        </w:rPr>
        <w:t xml:space="preserve">มกราคม </w:t>
      </w:r>
      <w:r w:rsidRPr="007E5AD1">
        <w:rPr>
          <w:rFonts w:ascii="Angsana New" w:hAnsi="Angsana New"/>
          <w:sz w:val="30"/>
          <w:szCs w:val="30"/>
        </w:rPr>
        <w:t>25</w:t>
      </w:r>
      <w:r w:rsidRPr="007E5AD1">
        <w:rPr>
          <w:rFonts w:ascii="Angsana New" w:hAnsi="Angsana New"/>
          <w:sz w:val="30"/>
          <w:szCs w:val="30"/>
          <w:cs/>
        </w:rPr>
        <w:t>6</w:t>
      </w:r>
      <w:r w:rsidR="008F2B77">
        <w:rPr>
          <w:rFonts w:ascii="Angsana New" w:hAnsi="Angsana New"/>
          <w:sz w:val="30"/>
          <w:szCs w:val="30"/>
        </w:rPr>
        <w:t>6</w:t>
      </w:r>
      <w:r w:rsidRPr="007E5AD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92766A">
        <w:rPr>
          <w:rFonts w:ascii="Angsana New" w:hAnsi="Angsana New"/>
          <w:sz w:val="30"/>
          <w:szCs w:val="30"/>
          <w:cs/>
        </w:rPr>
        <w:t>บริษัทได้นำมาตรฐานการรายงานทางการเงิ</w:t>
      </w:r>
      <w:r>
        <w:rPr>
          <w:rFonts w:ascii="Angsana New" w:hAnsi="Angsana New"/>
          <w:sz w:val="30"/>
          <w:szCs w:val="30"/>
          <w:cs/>
        </w:rPr>
        <w:t>นฉบับปรับปรุงโดยสภาวิชาชีพบัญชี</w:t>
      </w:r>
      <w:r w:rsidRPr="0092766A">
        <w:rPr>
          <w:rFonts w:ascii="Angsana New" w:hAnsi="Angsana New"/>
          <w:sz w:val="30"/>
          <w:szCs w:val="30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92766A">
        <w:rPr>
          <w:rFonts w:ascii="Angsana New" w:hAnsi="Angsana New"/>
          <w:sz w:val="30"/>
          <w:szCs w:val="30"/>
        </w:rPr>
        <w:t>1</w:t>
      </w:r>
      <w:r w:rsidRPr="0092766A">
        <w:rPr>
          <w:rFonts w:ascii="Angsana New" w:hAnsi="Angsana New"/>
          <w:sz w:val="30"/>
          <w:szCs w:val="30"/>
          <w:cs/>
        </w:rPr>
        <w:t xml:space="preserve"> มกราคม </w:t>
      </w:r>
      <w:r w:rsidR="008F2B77">
        <w:rPr>
          <w:rFonts w:ascii="Angsana New" w:hAnsi="Angsana New"/>
          <w:sz w:val="30"/>
          <w:szCs w:val="30"/>
        </w:rPr>
        <w:t>2566</w:t>
      </w:r>
      <w:r w:rsidRPr="0092766A">
        <w:rPr>
          <w:rFonts w:ascii="Angsana New" w:hAnsi="Angsana New"/>
          <w:sz w:val="30"/>
          <w:szCs w:val="30"/>
          <w:cs/>
        </w:rPr>
        <w:t xml:space="preserve"> มาถือปฏิบัติ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C23837">
        <w:rPr>
          <w:rFonts w:ascii="Angsana New" w:hAnsi="Angsana New" w:hint="cs"/>
          <w:sz w:val="30"/>
          <w:szCs w:val="30"/>
          <w:cs/>
        </w:rPr>
        <w:t>กลุ่ม</w:t>
      </w:r>
      <w:r w:rsidRPr="0092766A">
        <w:rPr>
          <w:rFonts w:ascii="Angsana New" w:hAnsi="Angsana New"/>
          <w:sz w:val="30"/>
          <w:szCs w:val="30"/>
          <w:cs/>
        </w:rPr>
        <w:t>บริษัท</w:t>
      </w:r>
    </w:p>
    <w:p w:rsidR="00097572" w:rsidRDefault="00097572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292624" w:rsidRPr="00C16FAD" w:rsidRDefault="00292624" w:rsidP="00292624">
      <w:pPr>
        <w:pStyle w:val="NoSpacing"/>
        <w:rPr>
          <w:rFonts w:ascii="Angsana New" w:hAnsi="Angsana New"/>
          <w:i/>
          <w:iCs/>
          <w:szCs w:val="30"/>
        </w:rPr>
      </w:pPr>
      <w:r w:rsidRPr="00C16FAD">
        <w:rPr>
          <w:rFonts w:ascii="Angsana New" w:hAnsi="Angsana New"/>
          <w:i/>
          <w:iCs/>
          <w:szCs w:val="30"/>
          <w:cs/>
        </w:rPr>
        <w:lastRenderedPageBreak/>
        <w:t>สรุปนโยบายการบัญชีที่สำคัญ</w:t>
      </w:r>
    </w:p>
    <w:p w:rsidR="00292624" w:rsidRPr="007C7676" w:rsidRDefault="00292624" w:rsidP="00292624">
      <w:pPr>
        <w:pStyle w:val="NoSpacing"/>
        <w:rPr>
          <w:rFonts w:ascii="Angsana New" w:hAnsi="Angsana New"/>
          <w:sz w:val="16"/>
          <w:szCs w:val="16"/>
        </w:rPr>
      </w:pPr>
    </w:p>
    <w:p w:rsidR="004416F2" w:rsidRPr="00FA287A" w:rsidRDefault="004416F2" w:rsidP="00441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กลุ่มบริษัทได้ใช้นโยบายการบัญชีที่สำคัญและวิธีการคำนวณ</w:t>
      </w:r>
      <w:r w:rsidR="0098656A">
        <w:rPr>
          <w:rFonts w:ascii="Angsana New" w:hAnsi="Angsana New" w:hint="cs"/>
          <w:sz w:val="30"/>
          <w:szCs w:val="30"/>
          <w:cs/>
        </w:rPr>
        <w:t xml:space="preserve">ต่างๆ </w:t>
      </w:r>
      <w:r>
        <w:rPr>
          <w:rFonts w:ascii="Angsana New" w:hAnsi="Angsana New" w:hint="cs"/>
          <w:sz w:val="30"/>
          <w:szCs w:val="30"/>
          <w:cs/>
        </w:rPr>
        <w:t>ใน</w:t>
      </w:r>
      <w:r w:rsidR="0098656A">
        <w:rPr>
          <w:rFonts w:ascii="Angsana New" w:hAnsi="Angsana New" w:hint="cs"/>
          <w:sz w:val="30"/>
          <w:szCs w:val="30"/>
          <w:cs/>
        </w:rPr>
        <w:t>การจัดทำ</w:t>
      </w:r>
      <w:r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ข้อมูลทางการเงินระหว่างกาลสำหรับงวดสามเดือนสิ้นสุดวันที่ 31 มีนาคม 256</w:t>
      </w:r>
      <w:r w:rsidR="000C1757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256</w:t>
      </w:r>
      <w:r w:rsidR="000C1757">
        <w:rPr>
          <w:rFonts w:ascii="Angsana New" w:hAnsi="Angsana New" w:hint="cs"/>
          <w:sz w:val="30"/>
          <w:szCs w:val="30"/>
          <w:cs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เช่นเดียวกับที่ใช้</w:t>
      </w:r>
      <w:r w:rsidR="0098656A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 xml:space="preserve">การจัดทำงบการเงินสำหรับปีสิ้นสุดวันที่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97572">
        <w:rPr>
          <w:rFonts w:ascii="Angsana New" w:hAnsi="Angsana New"/>
          <w:sz w:val="30"/>
          <w:szCs w:val="30"/>
        </w:rPr>
        <w:t>256</w:t>
      </w:r>
      <w:r w:rsidR="000C1757">
        <w:rPr>
          <w:rFonts w:ascii="Angsana New" w:hAnsi="Angsana New" w:hint="cs"/>
          <w:sz w:val="30"/>
          <w:szCs w:val="30"/>
          <w:cs/>
        </w:rPr>
        <w:t>5</w:t>
      </w:r>
    </w:p>
    <w:p w:rsidR="006752FE" w:rsidRDefault="00675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12E93" w:rsidRDefault="002E5B19" w:rsidP="004344C7">
      <w:pPr>
        <w:pStyle w:val="a"/>
        <w:tabs>
          <w:tab w:val="clear" w:pos="1080"/>
          <w:tab w:val="left" w:pos="567"/>
        </w:tabs>
        <w:ind w:right="-25"/>
        <w:jc w:val="both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t>3</w:t>
      </w:r>
      <w:r w:rsidR="00D12E93" w:rsidRPr="00316164">
        <w:rPr>
          <w:rFonts w:ascii="Angsana New" w:hAnsi="Angsana New"/>
          <w:b/>
          <w:bCs/>
          <w:cs/>
        </w:rPr>
        <w:t>.</w:t>
      </w:r>
      <w:r w:rsidR="00F62684">
        <w:rPr>
          <w:rFonts w:ascii="Angsana New" w:hAnsi="Angsana New" w:hint="cs"/>
          <w:b/>
          <w:bCs/>
          <w:cs/>
        </w:rPr>
        <w:tab/>
      </w:r>
      <w:r w:rsidR="00D12E93" w:rsidRPr="009F3CE7">
        <w:rPr>
          <w:rFonts w:ascii="Angsana New" w:hAnsi="Angsana New"/>
          <w:b/>
          <w:bCs/>
          <w:cs/>
        </w:rPr>
        <w:t>รายก</w:t>
      </w:r>
      <w:r w:rsidR="005967F4">
        <w:rPr>
          <w:rFonts w:ascii="Angsana New" w:hAnsi="Angsana New"/>
          <w:b/>
          <w:bCs/>
          <w:cs/>
        </w:rPr>
        <w:t>ารบัญชีและยอดคงเหลือกับบุคคล</w:t>
      </w:r>
      <w:r w:rsidR="005967F4">
        <w:rPr>
          <w:rFonts w:ascii="Angsana New" w:hAnsi="Angsana New" w:hint="cs"/>
          <w:b/>
          <w:bCs/>
          <w:cs/>
        </w:rPr>
        <w:t>และ</w:t>
      </w:r>
      <w:r w:rsidR="00D12E93" w:rsidRPr="009F3CE7">
        <w:rPr>
          <w:rFonts w:ascii="Angsana New" w:hAnsi="Angsana New"/>
          <w:b/>
          <w:bCs/>
          <w:cs/>
        </w:rPr>
        <w:t>กิจการที่เกี่ยวข้องกัน</w:t>
      </w:r>
    </w:p>
    <w:p w:rsidR="00F96A6A" w:rsidRDefault="00F96A6A" w:rsidP="00D12E93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D12E93" w:rsidRDefault="00D12E9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50FDD">
        <w:rPr>
          <w:rFonts w:ascii="Angsana New" w:hAnsi="Angsana New"/>
          <w:sz w:val="30"/>
          <w:szCs w:val="30"/>
          <w:cs/>
        </w:rPr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0C4184">
        <w:rPr>
          <w:rFonts w:ascii="Angsana New" w:hAnsi="Angsana New" w:hint="cs"/>
          <w:sz w:val="30"/>
          <w:szCs w:val="30"/>
          <w:cs/>
        </w:rPr>
        <w:t>งวดสาม</w:t>
      </w:r>
      <w:r w:rsidR="000A2799">
        <w:rPr>
          <w:rFonts w:ascii="Angsana New" w:hAnsi="Angsana New" w:hint="cs"/>
          <w:sz w:val="30"/>
          <w:szCs w:val="30"/>
          <w:cs/>
        </w:rPr>
        <w:t>เดือน</w:t>
      </w:r>
      <w:r w:rsidRPr="00950F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62684" w:rsidRPr="00950FDD">
        <w:rPr>
          <w:rFonts w:ascii="Angsana New" w:hAnsi="Angsana New"/>
          <w:sz w:val="30"/>
          <w:szCs w:val="30"/>
          <w:cs/>
        </w:rPr>
        <w:t>3</w:t>
      </w:r>
      <w:r w:rsidR="00A82EA3">
        <w:rPr>
          <w:rFonts w:ascii="Angsana New" w:hAnsi="Angsana New" w:hint="cs"/>
          <w:sz w:val="30"/>
          <w:szCs w:val="30"/>
          <w:cs/>
        </w:rPr>
        <w:t>1</w:t>
      </w:r>
      <w:r w:rsidR="00F62684" w:rsidRPr="00950FDD">
        <w:rPr>
          <w:rFonts w:ascii="Angsana New" w:hAnsi="Angsana New"/>
          <w:sz w:val="30"/>
          <w:szCs w:val="30"/>
          <w:cs/>
        </w:rPr>
        <w:t xml:space="preserve"> </w:t>
      </w:r>
      <w:r w:rsidR="00A82EA3">
        <w:rPr>
          <w:rFonts w:ascii="Angsana New" w:hAnsi="Angsana New" w:hint="cs"/>
          <w:sz w:val="30"/>
          <w:szCs w:val="30"/>
          <w:cs/>
        </w:rPr>
        <w:t>มีนาคม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 w:rsidR="005C19FE">
        <w:rPr>
          <w:rFonts w:ascii="Angsana New" w:hAnsi="Angsana New"/>
          <w:sz w:val="30"/>
          <w:szCs w:val="30"/>
          <w:cs/>
        </w:rPr>
        <w:t>25</w:t>
      </w:r>
      <w:r w:rsidR="00255C85">
        <w:rPr>
          <w:rFonts w:ascii="Angsana New" w:hAnsi="Angsana New" w:hint="cs"/>
          <w:sz w:val="30"/>
          <w:szCs w:val="30"/>
          <w:cs/>
        </w:rPr>
        <w:t>6</w:t>
      </w:r>
      <w:r w:rsidR="000C1757">
        <w:rPr>
          <w:rFonts w:ascii="Angsana New" w:hAnsi="Angsana New" w:hint="cs"/>
          <w:sz w:val="30"/>
          <w:szCs w:val="30"/>
          <w:cs/>
        </w:rPr>
        <w:t>6</w:t>
      </w:r>
      <w:r w:rsidRPr="00950FDD">
        <w:rPr>
          <w:rFonts w:ascii="Angsana New" w:hAnsi="Angsana New"/>
          <w:sz w:val="30"/>
          <w:szCs w:val="30"/>
          <w:cs/>
        </w:rPr>
        <w:t xml:space="preserve"> และ</w:t>
      </w:r>
      <w:r w:rsidRPr="00950FDD">
        <w:rPr>
          <w:rFonts w:ascii="Angsana New" w:hAnsi="Angsana New" w:hint="cs"/>
          <w:sz w:val="30"/>
          <w:szCs w:val="30"/>
          <w:cs/>
        </w:rPr>
        <w:t xml:space="preserve"> </w:t>
      </w:r>
      <w:r w:rsidR="00F96A6A" w:rsidRPr="00950FDD">
        <w:rPr>
          <w:rFonts w:ascii="Angsana New" w:hAnsi="Angsana New"/>
          <w:sz w:val="30"/>
          <w:szCs w:val="30"/>
          <w:cs/>
        </w:rPr>
        <w:t>25</w:t>
      </w:r>
      <w:r w:rsidR="00255C85">
        <w:rPr>
          <w:rFonts w:ascii="Angsana New" w:hAnsi="Angsana New" w:hint="cs"/>
          <w:sz w:val="30"/>
          <w:szCs w:val="30"/>
          <w:cs/>
        </w:rPr>
        <w:t>6</w:t>
      </w:r>
      <w:r w:rsidR="000C1757">
        <w:rPr>
          <w:rFonts w:ascii="Angsana New" w:hAnsi="Angsana New" w:hint="cs"/>
          <w:sz w:val="30"/>
          <w:szCs w:val="30"/>
          <w:cs/>
        </w:rPr>
        <w:t>5</w:t>
      </w:r>
      <w:r w:rsidRPr="00950FDD">
        <w:rPr>
          <w:rFonts w:ascii="Angsana New" w:hAnsi="Angsana New"/>
          <w:sz w:val="30"/>
          <w:szCs w:val="30"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:rsidR="00A82EA3" w:rsidRPr="00A92FC6" w:rsidRDefault="00A82EA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731" w:type="dxa"/>
        <w:tblInd w:w="18" w:type="dxa"/>
        <w:tblLayout w:type="fixed"/>
        <w:tblLook w:val="0000"/>
      </w:tblPr>
      <w:tblGrid>
        <w:gridCol w:w="3776"/>
        <w:gridCol w:w="1276"/>
        <w:gridCol w:w="284"/>
        <w:gridCol w:w="1275"/>
        <w:gridCol w:w="283"/>
        <w:gridCol w:w="1277"/>
        <w:gridCol w:w="284"/>
        <w:gridCol w:w="1276"/>
      </w:tblGrid>
      <w:tr w:rsidR="00A82EA3" w:rsidRPr="0013700D" w:rsidTr="00116893">
        <w:trPr>
          <w:cantSplit/>
        </w:trPr>
        <w:tc>
          <w:tcPr>
            <w:tcW w:w="3776" w:type="dxa"/>
          </w:tcPr>
          <w:p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:rsidR="00A82EA3" w:rsidRPr="0013700D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A82EA3" w:rsidRPr="0013700D" w:rsidTr="00116893">
        <w:trPr>
          <w:cantSplit/>
        </w:trPr>
        <w:tc>
          <w:tcPr>
            <w:tcW w:w="3776" w:type="dxa"/>
          </w:tcPr>
          <w:p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2EA3" w:rsidRPr="0013700D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1757" w:rsidRPr="0013700D" w:rsidTr="00116893">
        <w:trPr>
          <w:cantSplit/>
        </w:trPr>
        <w:tc>
          <w:tcPr>
            <w:tcW w:w="3776" w:type="dxa"/>
          </w:tcPr>
          <w:p w:rsidR="000C1757" w:rsidRPr="0013700D" w:rsidRDefault="000C1757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C1757" w:rsidRPr="0013700D" w:rsidRDefault="000C1757" w:rsidP="00A8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84" w:type="dxa"/>
          </w:tcPr>
          <w:p w:rsidR="000C1757" w:rsidRPr="0013700D" w:rsidRDefault="000C175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C1757" w:rsidRPr="0013700D" w:rsidRDefault="000C1757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</w:tcPr>
          <w:p w:rsidR="000C1757" w:rsidRPr="0013700D" w:rsidRDefault="000C1757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0C1757" w:rsidRPr="0013700D" w:rsidRDefault="000C1757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84" w:type="dxa"/>
          </w:tcPr>
          <w:p w:rsidR="000C1757" w:rsidRPr="0013700D" w:rsidRDefault="000C1757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C1757" w:rsidRPr="0013700D" w:rsidRDefault="000C1757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097572" w:rsidRPr="0013700D" w:rsidTr="00116893">
        <w:trPr>
          <w:cantSplit/>
        </w:trPr>
        <w:tc>
          <w:tcPr>
            <w:tcW w:w="3776" w:type="dxa"/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097572" w:rsidRPr="0013700D" w:rsidRDefault="00097572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097572" w:rsidRPr="0013700D" w:rsidRDefault="00097572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097572" w:rsidRPr="007E77D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97572" w:rsidRPr="0013700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C1757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0C1757" w:rsidRPr="0013700D" w:rsidRDefault="000C175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0C1757" w:rsidRPr="0013700D" w:rsidRDefault="000C175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0C1757" w:rsidRPr="0013700D" w:rsidRDefault="000C1757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0C1757" w:rsidRPr="0013700D" w:rsidRDefault="000C175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0C1757" w:rsidRPr="0013700D" w:rsidRDefault="000C1757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0C1757" w:rsidRPr="007E77DD" w:rsidRDefault="007E77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77DD">
              <w:rPr>
                <w:rFonts w:asciiTheme="majorBidi" w:hAnsiTheme="majorBidi" w:cstheme="majorBidi"/>
                <w:sz w:val="30"/>
                <w:szCs w:val="30"/>
              </w:rPr>
              <w:t>32,164</w:t>
            </w:r>
          </w:p>
        </w:tc>
        <w:tc>
          <w:tcPr>
            <w:tcW w:w="284" w:type="dxa"/>
          </w:tcPr>
          <w:p w:rsidR="000C1757" w:rsidRPr="0013700D" w:rsidRDefault="000C175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C1757" w:rsidRPr="001B66C5" w:rsidRDefault="000C1757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66C5">
              <w:rPr>
                <w:rFonts w:asciiTheme="majorBidi" w:hAnsiTheme="majorBidi" w:cstheme="majorBidi"/>
                <w:sz w:val="30"/>
                <w:szCs w:val="30"/>
              </w:rPr>
              <w:t>33,433</w:t>
            </w:r>
          </w:p>
        </w:tc>
      </w:tr>
      <w:tr w:rsidR="000C1757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0C1757" w:rsidRPr="0013700D" w:rsidRDefault="000C1757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C1757" w:rsidRPr="0013700D" w:rsidRDefault="000C1757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0C1757" w:rsidRPr="0013700D" w:rsidRDefault="000C1757" w:rsidP="001C21D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C1757" w:rsidRPr="0013700D" w:rsidRDefault="000C1757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0C1757" w:rsidRPr="0013700D" w:rsidRDefault="000C1757" w:rsidP="0080198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0C1757" w:rsidRPr="007E77DD" w:rsidRDefault="007E77DD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77DD">
              <w:rPr>
                <w:rFonts w:asciiTheme="majorBidi" w:hAnsiTheme="majorBidi" w:cstheme="majorBidi"/>
                <w:sz w:val="30"/>
                <w:szCs w:val="30"/>
              </w:rPr>
              <w:t>3,274</w:t>
            </w:r>
          </w:p>
        </w:tc>
        <w:tc>
          <w:tcPr>
            <w:tcW w:w="284" w:type="dxa"/>
          </w:tcPr>
          <w:p w:rsidR="000C1757" w:rsidRPr="0013700D" w:rsidRDefault="000C1757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0C1757" w:rsidRPr="001B66C5" w:rsidRDefault="000C1757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66C5">
              <w:rPr>
                <w:rFonts w:asciiTheme="majorBidi" w:hAnsiTheme="majorBidi" w:cstheme="majorBidi"/>
                <w:sz w:val="30"/>
                <w:szCs w:val="30"/>
              </w:rPr>
              <w:t>3,204</w:t>
            </w:r>
          </w:p>
        </w:tc>
      </w:tr>
      <w:tr w:rsidR="000C1757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0C1757" w:rsidRPr="0013700D" w:rsidRDefault="000C1757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C1757" w:rsidRPr="0013700D" w:rsidRDefault="000C1757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0C1757" w:rsidRPr="0013700D" w:rsidRDefault="000C1757" w:rsidP="0080198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C1757" w:rsidRPr="0013700D" w:rsidRDefault="000C1757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0C1757" w:rsidRPr="0013700D" w:rsidRDefault="000C1757" w:rsidP="0080198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0C1757" w:rsidRPr="007E77DD" w:rsidRDefault="007E77DD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77DD">
              <w:rPr>
                <w:rFonts w:asciiTheme="majorBidi" w:hAnsiTheme="majorBidi" w:cstheme="majorBidi"/>
                <w:sz w:val="30"/>
                <w:szCs w:val="30"/>
              </w:rPr>
              <w:t>14,230</w:t>
            </w:r>
          </w:p>
        </w:tc>
        <w:tc>
          <w:tcPr>
            <w:tcW w:w="284" w:type="dxa"/>
          </w:tcPr>
          <w:p w:rsidR="000C1757" w:rsidRPr="0013700D" w:rsidRDefault="000C1757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0C1757" w:rsidRPr="001B66C5" w:rsidRDefault="000C1757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66C5">
              <w:rPr>
                <w:rFonts w:asciiTheme="majorBidi" w:hAnsiTheme="majorBidi" w:cstheme="majorBidi"/>
                <w:sz w:val="30"/>
                <w:szCs w:val="30"/>
              </w:rPr>
              <w:t>15,467</w:t>
            </w:r>
          </w:p>
        </w:tc>
      </w:tr>
      <w:tr w:rsidR="007E77DD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7E77DD" w:rsidRPr="0013700D" w:rsidRDefault="007E77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E77DD" w:rsidRPr="0013700D" w:rsidRDefault="007E77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7E77DD" w:rsidRPr="0013700D" w:rsidRDefault="007E77D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E77DD" w:rsidRPr="0013700D" w:rsidRDefault="007E77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7E77DD" w:rsidRPr="0013700D" w:rsidRDefault="007E77D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7E77DD" w:rsidRPr="0013700D" w:rsidRDefault="007E77DD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E77DD" w:rsidRPr="0013700D" w:rsidRDefault="007E77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7E77DD" w:rsidRPr="001B66C5" w:rsidRDefault="007E77DD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66C5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</w:tr>
      <w:tr w:rsidR="007E77DD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7E77DD" w:rsidRPr="0013700D" w:rsidRDefault="007E77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E77DD" w:rsidRPr="0013700D" w:rsidRDefault="007E77DD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7E77DD" w:rsidRPr="0013700D" w:rsidRDefault="007E77DD" w:rsidP="001C21D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E77DD" w:rsidRPr="0013700D" w:rsidRDefault="007E77DD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7E77DD" w:rsidRPr="0013700D" w:rsidRDefault="007E77DD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E77DD" w:rsidRPr="0013700D" w:rsidRDefault="007E77DD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E77DD" w:rsidRPr="0013700D" w:rsidRDefault="007E77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7E77DD" w:rsidRPr="001B66C5" w:rsidRDefault="007E77DD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66C5"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</w:tr>
      <w:tr w:rsidR="007E77DD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7E77DD" w:rsidRPr="0013700D" w:rsidRDefault="007E77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E77DD" w:rsidRPr="0013700D" w:rsidRDefault="007E77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7E77DD" w:rsidRPr="0013700D" w:rsidRDefault="007E77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E77DD" w:rsidRPr="0013700D" w:rsidRDefault="007E77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7E77DD" w:rsidRPr="0013700D" w:rsidRDefault="007E77DD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E77DD" w:rsidRPr="007E77DD" w:rsidRDefault="007E77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77DD">
              <w:rPr>
                <w:rFonts w:asciiTheme="majorBidi" w:hAnsiTheme="majorBidi" w:cstheme="majorBidi"/>
                <w:sz w:val="30"/>
                <w:szCs w:val="30"/>
              </w:rPr>
              <w:t>2,232</w:t>
            </w:r>
          </w:p>
        </w:tc>
        <w:tc>
          <w:tcPr>
            <w:tcW w:w="284" w:type="dxa"/>
          </w:tcPr>
          <w:p w:rsidR="007E77DD" w:rsidRPr="0013700D" w:rsidRDefault="007E77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7E77DD" w:rsidRPr="001B66C5" w:rsidRDefault="007E77DD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66C5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1B66C5">
              <w:rPr>
                <w:rFonts w:asciiTheme="majorBidi" w:hAnsiTheme="majorBidi" w:cstheme="majorBidi"/>
                <w:sz w:val="30"/>
                <w:szCs w:val="30"/>
              </w:rPr>
              <w:t>,713</w:t>
            </w:r>
          </w:p>
        </w:tc>
      </w:tr>
      <w:tr w:rsidR="007E77DD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7E77DD" w:rsidRPr="0013700D" w:rsidRDefault="007E77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7E77DD" w:rsidRPr="0013700D" w:rsidRDefault="007E77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7E77DD" w:rsidRPr="0013700D" w:rsidRDefault="007E77D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7E77DD" w:rsidRPr="0013700D" w:rsidRDefault="007E77DD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7E77DD" w:rsidRPr="0013700D" w:rsidRDefault="007E77D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7E77DD" w:rsidRPr="007E77DD" w:rsidRDefault="007E77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77DD">
              <w:rPr>
                <w:rFonts w:asciiTheme="majorBidi" w:hAnsiTheme="majorBidi" w:cstheme="majorBidi"/>
                <w:sz w:val="30"/>
                <w:szCs w:val="30"/>
              </w:rPr>
              <w:t>51,444</w:t>
            </w:r>
          </w:p>
        </w:tc>
        <w:tc>
          <w:tcPr>
            <w:tcW w:w="284" w:type="dxa"/>
          </w:tcPr>
          <w:p w:rsidR="007E77DD" w:rsidRPr="0013700D" w:rsidRDefault="007E77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7E77DD" w:rsidRPr="001B66C5" w:rsidRDefault="007E77DD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66C5">
              <w:rPr>
                <w:rFonts w:asciiTheme="majorBidi" w:hAnsiTheme="majorBidi" w:cstheme="majorBidi"/>
                <w:sz w:val="30"/>
                <w:szCs w:val="30"/>
              </w:rPr>
              <w:t>55,846</w:t>
            </w:r>
          </w:p>
        </w:tc>
      </w:tr>
      <w:tr w:rsidR="007E77DD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7E77DD" w:rsidRPr="0013700D" w:rsidRDefault="007E77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E77DD" w:rsidRPr="0013700D" w:rsidRDefault="007E77DD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7E77DD" w:rsidRPr="0013700D" w:rsidRDefault="007E77D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E77DD" w:rsidRPr="0013700D" w:rsidRDefault="007E77DD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7E77DD" w:rsidRPr="0013700D" w:rsidRDefault="007E77D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7E77DD" w:rsidRPr="007E77DD" w:rsidRDefault="007E77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77DD">
              <w:rPr>
                <w:rFonts w:asciiTheme="majorBidi" w:hAnsiTheme="majorBidi" w:cstheme="majorBidi"/>
                <w:sz w:val="30"/>
                <w:szCs w:val="30"/>
              </w:rPr>
              <w:t>935</w:t>
            </w:r>
          </w:p>
        </w:tc>
        <w:tc>
          <w:tcPr>
            <w:tcW w:w="284" w:type="dxa"/>
          </w:tcPr>
          <w:p w:rsidR="007E77DD" w:rsidRPr="0013700D" w:rsidRDefault="007E77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7E77DD" w:rsidRPr="001B66C5" w:rsidRDefault="007E77DD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66C5">
              <w:rPr>
                <w:rFonts w:asciiTheme="majorBidi" w:hAnsiTheme="majorBidi" w:cstheme="majorBidi"/>
                <w:sz w:val="30"/>
                <w:szCs w:val="30"/>
              </w:rPr>
              <w:t>4,244</w:t>
            </w:r>
          </w:p>
        </w:tc>
      </w:tr>
      <w:tr w:rsidR="007E77DD" w:rsidRPr="0013700D" w:rsidTr="00100A07">
        <w:trPr>
          <w:cantSplit/>
        </w:trPr>
        <w:tc>
          <w:tcPr>
            <w:tcW w:w="3776" w:type="dxa"/>
            <w:shd w:val="clear" w:color="auto" w:fill="auto"/>
          </w:tcPr>
          <w:p w:rsidR="007E77DD" w:rsidRPr="0013700D" w:rsidRDefault="007E77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E77DD" w:rsidRPr="0013700D" w:rsidRDefault="007E77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7E77DD" w:rsidRPr="0013700D" w:rsidRDefault="007E77D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E77DD" w:rsidRPr="0013700D" w:rsidRDefault="007E77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7E77DD" w:rsidRPr="0013700D" w:rsidRDefault="007E77D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7E77DD" w:rsidRPr="007E77DD" w:rsidRDefault="007E77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  <w:tc>
          <w:tcPr>
            <w:tcW w:w="284" w:type="dxa"/>
          </w:tcPr>
          <w:p w:rsidR="007E77DD" w:rsidRPr="0013700D" w:rsidRDefault="007E77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7E77DD" w:rsidRPr="001B66C5" w:rsidRDefault="007E77DD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66C5">
              <w:rPr>
                <w:rFonts w:asciiTheme="majorBidi" w:hAnsiTheme="majorBidi" w:cstheme="majorBidi"/>
                <w:sz w:val="30"/>
                <w:szCs w:val="30"/>
              </w:rPr>
              <w:t>696</w:t>
            </w:r>
          </w:p>
        </w:tc>
      </w:tr>
      <w:tr w:rsidR="007E77DD" w:rsidRPr="0013700D" w:rsidTr="00100A07">
        <w:trPr>
          <w:cantSplit/>
        </w:trPr>
        <w:tc>
          <w:tcPr>
            <w:tcW w:w="3776" w:type="dxa"/>
          </w:tcPr>
          <w:p w:rsidR="007E77DD" w:rsidRPr="00293A18" w:rsidRDefault="007E77DD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7E77DD" w:rsidRPr="0013700D" w:rsidRDefault="007E77DD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E77DD" w:rsidRPr="0013700D" w:rsidRDefault="007E77DD" w:rsidP="000C3B6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7E77DD" w:rsidRPr="0013700D" w:rsidRDefault="007E77DD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7E77DD" w:rsidRPr="0013700D" w:rsidRDefault="007E77DD" w:rsidP="000C3B6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7E77DD" w:rsidRPr="007E77DD" w:rsidRDefault="007E77DD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77DD">
              <w:rPr>
                <w:rFonts w:ascii="Angsana New" w:hAnsi="Angsana New"/>
                <w:sz w:val="30"/>
                <w:szCs w:val="30"/>
              </w:rPr>
              <w:t>1,223</w:t>
            </w:r>
          </w:p>
        </w:tc>
        <w:tc>
          <w:tcPr>
            <w:tcW w:w="284" w:type="dxa"/>
          </w:tcPr>
          <w:p w:rsidR="007E77DD" w:rsidRPr="00293A18" w:rsidRDefault="007E77DD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7E77DD" w:rsidRPr="001B66C5" w:rsidRDefault="007E77DD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66C5">
              <w:rPr>
                <w:rFonts w:ascii="Angsana New" w:hAnsi="Angsana New"/>
                <w:sz w:val="30"/>
                <w:szCs w:val="30"/>
              </w:rPr>
              <w:t>1,223</w:t>
            </w:r>
          </w:p>
        </w:tc>
      </w:tr>
      <w:tr w:rsidR="007E77DD" w:rsidRPr="0013700D" w:rsidTr="00BD58E9">
        <w:trPr>
          <w:cantSplit/>
        </w:trPr>
        <w:tc>
          <w:tcPr>
            <w:tcW w:w="3776" w:type="dxa"/>
          </w:tcPr>
          <w:p w:rsidR="007E77DD" w:rsidRPr="00AB54B5" w:rsidRDefault="007E77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7E77DD" w:rsidRPr="0013700D" w:rsidRDefault="007E77DD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7E77DD" w:rsidRPr="0013700D" w:rsidRDefault="007E77DD" w:rsidP="000C1757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7E77DD" w:rsidRPr="0013700D" w:rsidRDefault="007E77DD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:rsidR="007E77DD" w:rsidRPr="0013700D" w:rsidRDefault="007E77DD" w:rsidP="000C3B6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7E77DD" w:rsidRPr="007E77DD" w:rsidRDefault="007E77DD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E77DD" w:rsidRPr="007E77DD" w:rsidRDefault="007E77DD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7E77DD" w:rsidRPr="007E77DD" w:rsidRDefault="007E77DD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58E9" w:rsidRPr="0013700D" w:rsidTr="00BD58E9">
        <w:trPr>
          <w:cantSplit/>
        </w:trPr>
        <w:tc>
          <w:tcPr>
            <w:tcW w:w="3776" w:type="dxa"/>
          </w:tcPr>
          <w:p w:rsidR="00BD58E9" w:rsidRPr="00AB54B5" w:rsidRDefault="00BD58E9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BD58E9" w:rsidRPr="0013700D" w:rsidRDefault="00BD58E9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BD58E9" w:rsidRPr="0013700D" w:rsidRDefault="00BD58E9" w:rsidP="00BD58E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BD58E9" w:rsidRPr="0013700D" w:rsidRDefault="00BD58E9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BD58E9" w:rsidRPr="0013700D" w:rsidRDefault="00BD58E9" w:rsidP="00BD58E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BD58E9" w:rsidRPr="007E77DD" w:rsidRDefault="00BD58E9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:rsidR="00BD58E9" w:rsidRPr="007E77DD" w:rsidRDefault="00BD58E9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BD58E9" w:rsidRPr="0013700D" w:rsidRDefault="00BD58E9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</w:tr>
      <w:tr w:rsidR="00BD58E9" w:rsidRPr="0013700D" w:rsidTr="00100A07">
        <w:trPr>
          <w:cantSplit/>
        </w:trPr>
        <w:tc>
          <w:tcPr>
            <w:tcW w:w="3776" w:type="dxa"/>
          </w:tcPr>
          <w:p w:rsidR="00BD58E9" w:rsidRPr="00AB54B5" w:rsidRDefault="00BD58E9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BD58E9" w:rsidRPr="0013700D" w:rsidRDefault="00BD58E9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BD58E9" w:rsidRPr="0013700D" w:rsidRDefault="00BD58E9" w:rsidP="00BD58E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BD58E9" w:rsidRPr="0013700D" w:rsidRDefault="00BD58E9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BD58E9" w:rsidRPr="0013700D" w:rsidRDefault="00BD58E9" w:rsidP="00BD58E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BD58E9" w:rsidRPr="007E77DD" w:rsidRDefault="00BD58E9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77DD">
              <w:rPr>
                <w:rFonts w:ascii="Angsana New" w:hAnsi="Angsana New"/>
                <w:sz w:val="30"/>
                <w:szCs w:val="30"/>
              </w:rPr>
              <w:t>596</w:t>
            </w:r>
          </w:p>
        </w:tc>
        <w:tc>
          <w:tcPr>
            <w:tcW w:w="284" w:type="dxa"/>
          </w:tcPr>
          <w:p w:rsidR="00BD58E9" w:rsidRPr="007E77DD" w:rsidRDefault="00BD58E9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BD58E9" w:rsidRPr="007E77DD" w:rsidRDefault="00BD58E9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77DD">
              <w:rPr>
                <w:rFonts w:ascii="Angsana New" w:hAnsi="Angsana New"/>
                <w:sz w:val="30"/>
                <w:szCs w:val="30"/>
              </w:rPr>
              <w:t>626</w:t>
            </w:r>
          </w:p>
        </w:tc>
      </w:tr>
    </w:tbl>
    <w:p w:rsidR="00364E65" w:rsidRDefault="00364E65"/>
    <w:p w:rsidR="00DE3401" w:rsidRDefault="00DE3401"/>
    <w:tbl>
      <w:tblPr>
        <w:tblW w:w="9731" w:type="dxa"/>
        <w:tblInd w:w="18" w:type="dxa"/>
        <w:tblLayout w:type="fixed"/>
        <w:tblLook w:val="0000"/>
      </w:tblPr>
      <w:tblGrid>
        <w:gridCol w:w="3776"/>
        <w:gridCol w:w="1276"/>
        <w:gridCol w:w="284"/>
        <w:gridCol w:w="1275"/>
        <w:gridCol w:w="283"/>
        <w:gridCol w:w="1276"/>
        <w:gridCol w:w="285"/>
        <w:gridCol w:w="1276"/>
      </w:tblGrid>
      <w:tr w:rsidR="00E55B20" w:rsidRPr="00E24209" w:rsidTr="00255C85">
        <w:trPr>
          <w:cantSplit/>
        </w:trPr>
        <w:tc>
          <w:tcPr>
            <w:tcW w:w="3776" w:type="dxa"/>
          </w:tcPr>
          <w:p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:rsidR="00E55B20" w:rsidRPr="00E24209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55B20" w:rsidRPr="00E24209" w:rsidTr="00255C85">
        <w:trPr>
          <w:cantSplit/>
        </w:trPr>
        <w:tc>
          <w:tcPr>
            <w:tcW w:w="3776" w:type="dxa"/>
          </w:tcPr>
          <w:p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55B20" w:rsidRPr="00E24209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E55B20" w:rsidRPr="00E24209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55B20" w:rsidRPr="00E24209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0C1757" w:rsidRPr="00F51F88" w:rsidTr="007E77DD">
        <w:trPr>
          <w:cantSplit/>
        </w:trPr>
        <w:tc>
          <w:tcPr>
            <w:tcW w:w="3776" w:type="dxa"/>
          </w:tcPr>
          <w:p w:rsidR="000C1757" w:rsidRPr="00E9777E" w:rsidRDefault="000C1757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C1757" w:rsidRPr="00F51F88" w:rsidRDefault="000C1757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84" w:type="dxa"/>
          </w:tcPr>
          <w:p w:rsidR="000C1757" w:rsidRPr="00F51F88" w:rsidRDefault="000C1757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C1757" w:rsidRPr="00F51F88" w:rsidRDefault="000C175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:rsidR="000C1757" w:rsidRPr="00F51F88" w:rsidRDefault="000C1757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C1757" w:rsidRPr="00F51F88" w:rsidRDefault="000C1757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85" w:type="dxa"/>
          </w:tcPr>
          <w:p w:rsidR="000C1757" w:rsidRPr="00F51F88" w:rsidRDefault="000C1757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C1757" w:rsidRPr="00F51F88" w:rsidRDefault="000C1757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97572" w:rsidRPr="00B14380" w:rsidTr="007E77DD">
        <w:trPr>
          <w:cantSplit/>
        </w:trPr>
        <w:tc>
          <w:tcPr>
            <w:tcW w:w="3776" w:type="dxa"/>
          </w:tcPr>
          <w:p w:rsidR="00097572" w:rsidRPr="004A2990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</w:t>
            </w: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:rsidR="00097572" w:rsidRPr="00F5193E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97572" w:rsidRPr="00F5193E" w:rsidRDefault="00097572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097572" w:rsidRPr="00F5193E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97572" w:rsidRPr="00F5193E" w:rsidRDefault="00097572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097572" w:rsidRPr="004C2E64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5" w:type="dxa"/>
          </w:tcPr>
          <w:p w:rsidR="00097572" w:rsidRPr="00F5193E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97572" w:rsidRPr="004C2E64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0C1757" w:rsidRPr="00B14380" w:rsidTr="007E77DD">
        <w:trPr>
          <w:cantSplit/>
        </w:trPr>
        <w:tc>
          <w:tcPr>
            <w:tcW w:w="3776" w:type="dxa"/>
          </w:tcPr>
          <w:p w:rsidR="000C1757" w:rsidRPr="005373A3" w:rsidRDefault="000C1757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C1757" w:rsidRPr="00197F1A" w:rsidRDefault="00197F1A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0C1757" w:rsidRPr="00197F1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BD58E9">
              <w:rPr>
                <w:rFonts w:ascii="Angsana New" w:hAnsi="Angsana New" w:hint="cs"/>
                <w:sz w:val="30"/>
                <w:szCs w:val="30"/>
                <w:cs/>
              </w:rPr>
              <w:t>49</w:t>
            </w:r>
          </w:p>
        </w:tc>
        <w:tc>
          <w:tcPr>
            <w:tcW w:w="284" w:type="dxa"/>
          </w:tcPr>
          <w:p w:rsidR="000C1757" w:rsidRPr="00B14380" w:rsidRDefault="000C1757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0C1757" w:rsidRPr="00D34786" w:rsidRDefault="000C1757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4786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D34786">
              <w:rPr>
                <w:rFonts w:ascii="Angsana New" w:hAnsi="Angsana New"/>
                <w:sz w:val="30"/>
                <w:szCs w:val="30"/>
              </w:rPr>
              <w:t>,</w:t>
            </w:r>
            <w:r w:rsidRPr="00D34786">
              <w:rPr>
                <w:rFonts w:ascii="Angsana New" w:hAnsi="Angsana New" w:hint="cs"/>
                <w:sz w:val="30"/>
                <w:szCs w:val="30"/>
                <w:cs/>
              </w:rPr>
              <w:t>193</w:t>
            </w:r>
          </w:p>
        </w:tc>
        <w:tc>
          <w:tcPr>
            <w:tcW w:w="283" w:type="dxa"/>
          </w:tcPr>
          <w:p w:rsidR="000C1757" w:rsidRPr="00B14380" w:rsidRDefault="000C1757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C1757" w:rsidRPr="007E77DD" w:rsidRDefault="000C1757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77D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0C1757" w:rsidRPr="00B14380" w:rsidRDefault="000C1757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C1757" w:rsidRPr="00353030" w:rsidRDefault="000C1757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303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0C1757" w:rsidRPr="00B14380" w:rsidTr="007E77DD">
        <w:trPr>
          <w:cantSplit/>
        </w:trPr>
        <w:tc>
          <w:tcPr>
            <w:tcW w:w="3776" w:type="dxa"/>
          </w:tcPr>
          <w:p w:rsidR="000C1757" w:rsidRPr="005373A3" w:rsidRDefault="000C1757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C1757" w:rsidRPr="00197F1A" w:rsidRDefault="000C1757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7F1A">
              <w:rPr>
                <w:rFonts w:ascii="Angsana New" w:hAnsi="Angsana New"/>
                <w:sz w:val="30"/>
                <w:szCs w:val="30"/>
              </w:rPr>
              <w:t>462</w:t>
            </w:r>
          </w:p>
        </w:tc>
        <w:tc>
          <w:tcPr>
            <w:tcW w:w="284" w:type="dxa"/>
          </w:tcPr>
          <w:p w:rsidR="000C1757" w:rsidRPr="00EA5359" w:rsidRDefault="000C1757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0C1757" w:rsidRPr="002B070B" w:rsidRDefault="000C1757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2B070B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83" w:type="dxa"/>
          </w:tcPr>
          <w:p w:rsidR="000C1757" w:rsidRPr="00EA5359" w:rsidRDefault="000C1757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0C1757" w:rsidRPr="007E77DD" w:rsidRDefault="000C1757" w:rsidP="00543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77D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0C1757" w:rsidRPr="00EA5359" w:rsidRDefault="000C1757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C1757" w:rsidRPr="001B66C5" w:rsidRDefault="000C1757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6C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7E77DD" w:rsidRPr="00B14380" w:rsidTr="007E77DD">
        <w:trPr>
          <w:cantSplit/>
        </w:trPr>
        <w:tc>
          <w:tcPr>
            <w:tcW w:w="3776" w:type="dxa"/>
          </w:tcPr>
          <w:p w:rsidR="007E77DD" w:rsidRPr="00F37565" w:rsidRDefault="007E77DD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7E77DD" w:rsidRPr="00197F1A" w:rsidRDefault="00197F1A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32</w:t>
            </w:r>
          </w:p>
        </w:tc>
        <w:tc>
          <w:tcPr>
            <w:tcW w:w="284" w:type="dxa"/>
          </w:tcPr>
          <w:p w:rsidR="007E77DD" w:rsidRPr="00EA5359" w:rsidRDefault="007E77DD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7E77DD" w:rsidRPr="00DD2DCB" w:rsidRDefault="007E77DD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</w:t>
            </w:r>
          </w:p>
        </w:tc>
        <w:tc>
          <w:tcPr>
            <w:tcW w:w="283" w:type="dxa"/>
          </w:tcPr>
          <w:p w:rsidR="007E77DD" w:rsidRPr="00EA5359" w:rsidRDefault="007E77DD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7E77DD" w:rsidRPr="007E77DD" w:rsidRDefault="007E77DD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77D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7E77DD" w:rsidRPr="00EA5359" w:rsidRDefault="007E77DD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7E77DD" w:rsidRPr="00DD2DCB" w:rsidRDefault="007E77DD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E77DD" w:rsidRPr="00B14380" w:rsidTr="007E77DD">
        <w:trPr>
          <w:cantSplit/>
        </w:trPr>
        <w:tc>
          <w:tcPr>
            <w:tcW w:w="3776" w:type="dxa"/>
          </w:tcPr>
          <w:p w:rsidR="007E77DD" w:rsidRDefault="007E77DD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ค่าน้ำมันรถ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7E77DD" w:rsidRPr="00197F1A" w:rsidRDefault="00197F1A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  <w:r w:rsidR="007E77DD" w:rsidRPr="00197F1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662</w:t>
            </w:r>
          </w:p>
        </w:tc>
        <w:tc>
          <w:tcPr>
            <w:tcW w:w="284" w:type="dxa"/>
          </w:tcPr>
          <w:p w:rsidR="007E77DD" w:rsidRPr="00B14380" w:rsidRDefault="007E77DD" w:rsidP="001C21D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7E77DD" w:rsidRPr="002B070B" w:rsidRDefault="007E77DD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70B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2B070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675</w:t>
            </w:r>
          </w:p>
        </w:tc>
        <w:tc>
          <w:tcPr>
            <w:tcW w:w="283" w:type="dxa"/>
          </w:tcPr>
          <w:p w:rsidR="007E77DD" w:rsidRPr="00B14380" w:rsidRDefault="007E77DD" w:rsidP="001C21D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7E77DD" w:rsidRPr="007E77DD" w:rsidRDefault="007E77DD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77DD">
              <w:rPr>
                <w:rFonts w:ascii="Angsana New" w:hAnsi="Angsana New"/>
                <w:sz w:val="30"/>
                <w:szCs w:val="30"/>
              </w:rPr>
              <w:t>35,816</w:t>
            </w:r>
          </w:p>
        </w:tc>
        <w:tc>
          <w:tcPr>
            <w:tcW w:w="285" w:type="dxa"/>
          </w:tcPr>
          <w:p w:rsidR="007E77DD" w:rsidRPr="007E77DD" w:rsidRDefault="007E77DD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7E77DD" w:rsidRPr="007E77DD" w:rsidRDefault="007E77DD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77DD"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  <w:r w:rsidRPr="007E77DD">
              <w:rPr>
                <w:rFonts w:ascii="Angsana New" w:hAnsi="Angsana New"/>
                <w:sz w:val="30"/>
                <w:szCs w:val="30"/>
              </w:rPr>
              <w:t>,459</w:t>
            </w:r>
          </w:p>
        </w:tc>
      </w:tr>
      <w:tr w:rsidR="00197F1A" w:rsidRPr="00B14380" w:rsidTr="007E77DD">
        <w:trPr>
          <w:cantSplit/>
        </w:trPr>
        <w:tc>
          <w:tcPr>
            <w:tcW w:w="3776" w:type="dxa"/>
          </w:tcPr>
          <w:p w:rsidR="00197F1A" w:rsidRDefault="00197F1A" w:rsidP="00C16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197F1A" w:rsidRPr="00197F1A" w:rsidRDefault="00197F1A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197F1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250</w:t>
            </w:r>
          </w:p>
        </w:tc>
        <w:tc>
          <w:tcPr>
            <w:tcW w:w="284" w:type="dxa"/>
          </w:tcPr>
          <w:p w:rsidR="00197F1A" w:rsidRPr="0066040A" w:rsidRDefault="00197F1A" w:rsidP="00C16F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197F1A" w:rsidRPr="00103454" w:rsidRDefault="00197F1A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03454">
              <w:rPr>
                <w:rFonts w:ascii="Angsana New" w:hAnsi="Angsana New" w:hint="cs"/>
                <w:sz w:val="30"/>
                <w:szCs w:val="30"/>
                <w:cs/>
              </w:rPr>
              <w:t>508</w:t>
            </w:r>
          </w:p>
        </w:tc>
        <w:tc>
          <w:tcPr>
            <w:tcW w:w="283" w:type="dxa"/>
          </w:tcPr>
          <w:p w:rsidR="00197F1A" w:rsidRPr="0066040A" w:rsidRDefault="00197F1A" w:rsidP="00C16F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197F1A" w:rsidRPr="007E77DD" w:rsidRDefault="00197F1A" w:rsidP="00C16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77DD"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285" w:type="dxa"/>
          </w:tcPr>
          <w:p w:rsidR="00197F1A" w:rsidRPr="007E77DD" w:rsidRDefault="00197F1A" w:rsidP="00C16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197F1A" w:rsidRPr="007E77DD" w:rsidRDefault="00197F1A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77DD">
              <w:rPr>
                <w:rFonts w:ascii="Angsana New" w:hAnsi="Angsana New"/>
                <w:sz w:val="30"/>
                <w:szCs w:val="30"/>
              </w:rPr>
              <w:t>116</w:t>
            </w:r>
          </w:p>
        </w:tc>
      </w:tr>
      <w:tr w:rsidR="007E77DD" w:rsidRPr="00B14380" w:rsidTr="007E77DD">
        <w:trPr>
          <w:cantSplit/>
        </w:trPr>
        <w:tc>
          <w:tcPr>
            <w:tcW w:w="3776" w:type="dxa"/>
          </w:tcPr>
          <w:p w:rsidR="007E77DD" w:rsidRDefault="007E77DD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7E77DD" w:rsidRPr="00197F1A" w:rsidRDefault="007E77DD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7F1A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197F1A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84" w:type="dxa"/>
          </w:tcPr>
          <w:p w:rsidR="007E77DD" w:rsidRPr="0066040A" w:rsidRDefault="007E77DD" w:rsidP="001C21D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7E77DD" w:rsidRPr="00103454" w:rsidRDefault="007E77DD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3454">
              <w:rPr>
                <w:rFonts w:ascii="Angsana New" w:hAnsi="Angsana New" w:hint="cs"/>
                <w:sz w:val="30"/>
                <w:szCs w:val="30"/>
                <w:cs/>
              </w:rPr>
              <w:t>33</w:t>
            </w:r>
          </w:p>
        </w:tc>
        <w:tc>
          <w:tcPr>
            <w:tcW w:w="283" w:type="dxa"/>
          </w:tcPr>
          <w:p w:rsidR="007E77DD" w:rsidRPr="0066040A" w:rsidRDefault="007E77DD" w:rsidP="001C21D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7E77DD" w:rsidRPr="007E77DD" w:rsidRDefault="007E77DD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77D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7E77DD" w:rsidRPr="007E77DD" w:rsidRDefault="007E77DD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7E77DD" w:rsidRPr="007E77DD" w:rsidRDefault="007E77DD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77D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97F1A" w:rsidRPr="00B14380" w:rsidTr="007E77DD">
        <w:trPr>
          <w:cantSplit/>
        </w:trPr>
        <w:tc>
          <w:tcPr>
            <w:tcW w:w="3776" w:type="dxa"/>
          </w:tcPr>
          <w:p w:rsidR="00197F1A" w:rsidRPr="00293A18" w:rsidRDefault="00197F1A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197F1A" w:rsidRPr="007E77DD" w:rsidRDefault="00197F1A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77DD">
              <w:rPr>
                <w:rFonts w:ascii="Angsana New" w:hAnsi="Angsana New"/>
                <w:sz w:val="30"/>
                <w:szCs w:val="30"/>
              </w:rPr>
              <w:t>512</w:t>
            </w:r>
          </w:p>
        </w:tc>
        <w:tc>
          <w:tcPr>
            <w:tcW w:w="284" w:type="dxa"/>
          </w:tcPr>
          <w:p w:rsidR="00197F1A" w:rsidRPr="0013700D" w:rsidRDefault="00197F1A" w:rsidP="000C3B6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197F1A" w:rsidRPr="00103454" w:rsidRDefault="00197F1A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03454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103454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83" w:type="dxa"/>
          </w:tcPr>
          <w:p w:rsidR="00197F1A" w:rsidRPr="0013700D" w:rsidRDefault="00197F1A" w:rsidP="000C3B6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197F1A" w:rsidRPr="007E77DD" w:rsidRDefault="00197F1A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77DD">
              <w:rPr>
                <w:rFonts w:ascii="Angsana New" w:hAnsi="Angsana New"/>
                <w:sz w:val="30"/>
                <w:szCs w:val="30"/>
              </w:rPr>
              <w:t>512</w:t>
            </w:r>
          </w:p>
        </w:tc>
        <w:tc>
          <w:tcPr>
            <w:tcW w:w="285" w:type="dxa"/>
          </w:tcPr>
          <w:p w:rsidR="00197F1A" w:rsidRPr="007E77DD" w:rsidRDefault="00197F1A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197F1A" w:rsidRPr="007E77DD" w:rsidRDefault="00197F1A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77DD">
              <w:rPr>
                <w:rFonts w:ascii="Angsana New" w:hAnsi="Angsana New"/>
                <w:sz w:val="30"/>
                <w:szCs w:val="30"/>
              </w:rPr>
              <w:t>339</w:t>
            </w:r>
          </w:p>
        </w:tc>
      </w:tr>
      <w:tr w:rsidR="00197F1A" w:rsidRPr="00B14380" w:rsidTr="007E77DD">
        <w:trPr>
          <w:cantSplit/>
        </w:trPr>
        <w:tc>
          <w:tcPr>
            <w:tcW w:w="3776" w:type="dxa"/>
          </w:tcPr>
          <w:p w:rsidR="00197F1A" w:rsidRPr="00AB54B5" w:rsidRDefault="00197F1A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  <w:r w:rsidRPr="00AB54B5"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197F1A" w:rsidRPr="007E77DD" w:rsidRDefault="00197F1A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77DD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284" w:type="dxa"/>
          </w:tcPr>
          <w:p w:rsidR="00197F1A" w:rsidRPr="0013700D" w:rsidRDefault="00197F1A" w:rsidP="000C1757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197F1A" w:rsidRPr="007E77DD" w:rsidRDefault="00197F1A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77DD"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83" w:type="dxa"/>
          </w:tcPr>
          <w:p w:rsidR="00197F1A" w:rsidRPr="0013700D" w:rsidRDefault="00197F1A" w:rsidP="000C1757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197F1A" w:rsidRPr="007E77DD" w:rsidRDefault="00197F1A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77DD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285" w:type="dxa"/>
          </w:tcPr>
          <w:p w:rsidR="00197F1A" w:rsidRPr="007E77DD" w:rsidRDefault="00197F1A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197F1A" w:rsidRPr="007E77DD" w:rsidRDefault="00197F1A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77DD">
              <w:rPr>
                <w:rFonts w:ascii="Angsana New" w:hAnsi="Angsana New"/>
                <w:sz w:val="30"/>
                <w:szCs w:val="30"/>
              </w:rPr>
              <w:t>117</w:t>
            </w:r>
          </w:p>
        </w:tc>
      </w:tr>
      <w:tr w:rsidR="007E77DD" w:rsidRPr="00A92FC6" w:rsidTr="007E77DD">
        <w:trPr>
          <w:cantSplit/>
        </w:trPr>
        <w:tc>
          <w:tcPr>
            <w:tcW w:w="3776" w:type="dxa"/>
          </w:tcPr>
          <w:p w:rsidR="007E77DD" w:rsidRPr="00A92FC6" w:rsidRDefault="007E77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7E77DD" w:rsidRPr="000C1757" w:rsidRDefault="007E77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7E77DD" w:rsidRPr="00A92FC6" w:rsidRDefault="007E77D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7E77DD" w:rsidRPr="00097572" w:rsidRDefault="007E77DD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7E77DD" w:rsidRPr="00A92FC6" w:rsidRDefault="007E77D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7E77DD" w:rsidRPr="00097572" w:rsidRDefault="007E77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5" w:type="dxa"/>
          </w:tcPr>
          <w:p w:rsidR="007E77DD" w:rsidRPr="00A92FC6" w:rsidRDefault="007E77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7E77DD" w:rsidRPr="00097572" w:rsidRDefault="007E77DD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7E77DD" w:rsidRPr="00B14380" w:rsidTr="007E77DD">
        <w:trPr>
          <w:cantSplit/>
        </w:trPr>
        <w:tc>
          <w:tcPr>
            <w:tcW w:w="3776" w:type="dxa"/>
          </w:tcPr>
          <w:p w:rsidR="007E77DD" w:rsidRDefault="007E77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:rsidR="007E77DD" w:rsidRPr="000C1757" w:rsidRDefault="007E77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7E77DD" w:rsidRPr="00B14380" w:rsidRDefault="007E77D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7E77DD" w:rsidRPr="00097572" w:rsidRDefault="007E77DD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7E77DD" w:rsidRPr="00B14380" w:rsidRDefault="007E77D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E77DD" w:rsidRPr="00097572" w:rsidRDefault="007E77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</w:tcPr>
          <w:p w:rsidR="007E77DD" w:rsidRPr="00B14380" w:rsidRDefault="007E77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7E77DD" w:rsidRPr="00097572" w:rsidRDefault="007E77DD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E77DD" w:rsidRPr="00B14380" w:rsidTr="007E77DD">
        <w:trPr>
          <w:cantSplit/>
        </w:trPr>
        <w:tc>
          <w:tcPr>
            <w:tcW w:w="3776" w:type="dxa"/>
          </w:tcPr>
          <w:p w:rsidR="007E77DD" w:rsidRDefault="007E77DD" w:rsidP="001468C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:rsidR="007E77DD" w:rsidRPr="000F1154" w:rsidRDefault="000F115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1154">
              <w:rPr>
                <w:rFonts w:ascii="Angsana New" w:hAnsi="Angsana New"/>
                <w:sz w:val="30"/>
                <w:szCs w:val="30"/>
              </w:rPr>
              <w:t>9,460</w:t>
            </w:r>
          </w:p>
        </w:tc>
        <w:tc>
          <w:tcPr>
            <w:tcW w:w="284" w:type="dxa"/>
          </w:tcPr>
          <w:p w:rsidR="007E77DD" w:rsidRPr="006E327A" w:rsidRDefault="007E77D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7E77DD" w:rsidRPr="003C404F" w:rsidRDefault="007E77DD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9,573</w:t>
            </w:r>
          </w:p>
        </w:tc>
        <w:tc>
          <w:tcPr>
            <w:tcW w:w="283" w:type="dxa"/>
          </w:tcPr>
          <w:p w:rsidR="007E77DD" w:rsidRPr="00B14380" w:rsidRDefault="007E77D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E77DD" w:rsidRPr="00160FC7" w:rsidRDefault="007E77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0FC7">
              <w:rPr>
                <w:rFonts w:ascii="Angsana New" w:hAnsi="Angsana New"/>
                <w:sz w:val="30"/>
                <w:szCs w:val="30"/>
              </w:rPr>
              <w:t>2,700</w:t>
            </w:r>
          </w:p>
        </w:tc>
        <w:tc>
          <w:tcPr>
            <w:tcW w:w="285" w:type="dxa"/>
          </w:tcPr>
          <w:p w:rsidR="007E77DD" w:rsidRPr="00B14380" w:rsidRDefault="007E77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7E77DD" w:rsidRPr="001B66C5" w:rsidRDefault="007E77DD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66C5">
              <w:rPr>
                <w:rFonts w:ascii="Angsana New" w:hAnsi="Angsana New"/>
                <w:sz w:val="30"/>
                <w:szCs w:val="30"/>
              </w:rPr>
              <w:t>3,048</w:t>
            </w:r>
          </w:p>
        </w:tc>
      </w:tr>
      <w:tr w:rsidR="007E77DD" w:rsidRPr="00B14380" w:rsidTr="007E77DD">
        <w:trPr>
          <w:cantSplit/>
        </w:trPr>
        <w:tc>
          <w:tcPr>
            <w:tcW w:w="3776" w:type="dxa"/>
          </w:tcPr>
          <w:p w:rsidR="007E77DD" w:rsidRDefault="007E77DD" w:rsidP="001468C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E77DD" w:rsidRPr="000F1154" w:rsidRDefault="000F115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1154">
              <w:rPr>
                <w:rFonts w:ascii="Angsana New" w:hAnsi="Angsana New"/>
                <w:sz w:val="30"/>
                <w:szCs w:val="30"/>
              </w:rPr>
              <w:t>362</w:t>
            </w:r>
          </w:p>
        </w:tc>
        <w:tc>
          <w:tcPr>
            <w:tcW w:w="284" w:type="dxa"/>
          </w:tcPr>
          <w:p w:rsidR="007E77DD" w:rsidRPr="00B43FA4" w:rsidRDefault="007E77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E77DD" w:rsidRPr="003C404F" w:rsidRDefault="007E77DD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326</w:t>
            </w:r>
          </w:p>
        </w:tc>
        <w:tc>
          <w:tcPr>
            <w:tcW w:w="283" w:type="dxa"/>
          </w:tcPr>
          <w:p w:rsidR="007E77DD" w:rsidRPr="00B14380" w:rsidRDefault="007E77D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E77DD" w:rsidRPr="00160FC7" w:rsidRDefault="007E77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0FC7">
              <w:rPr>
                <w:rFonts w:ascii="Angsana New" w:hAnsi="Angsana New"/>
                <w:sz w:val="30"/>
                <w:szCs w:val="30"/>
              </w:rPr>
              <w:t>152</w:t>
            </w:r>
          </w:p>
        </w:tc>
        <w:tc>
          <w:tcPr>
            <w:tcW w:w="285" w:type="dxa"/>
          </w:tcPr>
          <w:p w:rsidR="007E77DD" w:rsidRPr="00B14380" w:rsidRDefault="007E77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E77DD" w:rsidRPr="001B66C5" w:rsidRDefault="007E77DD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66C5">
              <w:rPr>
                <w:rFonts w:ascii="Angsana New" w:hAnsi="Angsana New"/>
                <w:sz w:val="30"/>
                <w:szCs w:val="30"/>
              </w:rPr>
              <w:t>134</w:t>
            </w:r>
          </w:p>
        </w:tc>
      </w:tr>
      <w:tr w:rsidR="007E77DD" w:rsidRPr="00B14380" w:rsidTr="007E77DD">
        <w:trPr>
          <w:cantSplit/>
        </w:trPr>
        <w:tc>
          <w:tcPr>
            <w:tcW w:w="3776" w:type="dxa"/>
          </w:tcPr>
          <w:p w:rsidR="007E77DD" w:rsidRPr="004C7AA6" w:rsidRDefault="007E77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7E77DD" w:rsidRPr="000F1154" w:rsidRDefault="000F115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1154">
              <w:rPr>
                <w:rFonts w:ascii="Angsana New" w:hAnsi="Angsana New"/>
                <w:sz w:val="30"/>
                <w:szCs w:val="30"/>
              </w:rPr>
              <w:t>9,822</w:t>
            </w:r>
          </w:p>
        </w:tc>
        <w:tc>
          <w:tcPr>
            <w:tcW w:w="284" w:type="dxa"/>
          </w:tcPr>
          <w:p w:rsidR="007E77DD" w:rsidRPr="006E327A" w:rsidRDefault="007E77D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7E77DD" w:rsidRPr="003C404F" w:rsidRDefault="007E77DD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9,899</w:t>
            </w:r>
          </w:p>
        </w:tc>
        <w:tc>
          <w:tcPr>
            <w:tcW w:w="283" w:type="dxa"/>
          </w:tcPr>
          <w:p w:rsidR="007E77DD" w:rsidRPr="00B14380" w:rsidRDefault="007E77D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7E77DD" w:rsidRPr="00160FC7" w:rsidRDefault="007E77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0FC7">
              <w:rPr>
                <w:rFonts w:ascii="Angsana New" w:hAnsi="Angsana New"/>
                <w:sz w:val="30"/>
                <w:szCs w:val="30"/>
              </w:rPr>
              <w:t>2,852</w:t>
            </w:r>
          </w:p>
        </w:tc>
        <w:tc>
          <w:tcPr>
            <w:tcW w:w="285" w:type="dxa"/>
          </w:tcPr>
          <w:p w:rsidR="007E77DD" w:rsidRPr="00B14380" w:rsidRDefault="007E77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7E77DD" w:rsidRPr="001B66C5" w:rsidRDefault="007E77DD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66C5">
              <w:rPr>
                <w:rFonts w:ascii="Angsana New" w:hAnsi="Angsana New"/>
                <w:sz w:val="30"/>
                <w:szCs w:val="30"/>
              </w:rPr>
              <w:t>3,182</w:t>
            </w:r>
          </w:p>
        </w:tc>
      </w:tr>
    </w:tbl>
    <w:p w:rsidR="00A51FEC" w:rsidRDefault="00A51FE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468CC" w:rsidRDefault="00C17EB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ยอดคงเหลือ</w:t>
      </w:r>
      <w:r w:rsidRPr="00F5193E">
        <w:rPr>
          <w:rFonts w:ascii="Angsana New" w:hAnsi="Angsana New" w:hint="cs"/>
          <w:sz w:val="30"/>
          <w:szCs w:val="30"/>
          <w:cs/>
        </w:rPr>
        <w:t>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ณ วันที่</w:t>
      </w:r>
      <w:r w:rsidR="00126CF3">
        <w:rPr>
          <w:rFonts w:ascii="Angsana New" w:hAnsi="Angsana New" w:hint="cs"/>
          <w:sz w:val="30"/>
          <w:szCs w:val="30"/>
          <w:cs/>
        </w:rPr>
        <w:t xml:space="preserve"> 31 มีนาคม 256</w:t>
      </w:r>
      <w:r w:rsidR="00E56112">
        <w:rPr>
          <w:rFonts w:ascii="Angsana New" w:hAnsi="Angsana New" w:hint="cs"/>
          <w:sz w:val="30"/>
          <w:szCs w:val="30"/>
          <w:cs/>
        </w:rPr>
        <w:t>6</w:t>
      </w:r>
      <w:r w:rsidR="005373A3">
        <w:rPr>
          <w:rFonts w:ascii="Angsana New" w:hAnsi="Angsana New" w:hint="cs"/>
          <w:sz w:val="30"/>
          <w:szCs w:val="30"/>
          <w:cs/>
        </w:rPr>
        <w:t xml:space="preserve"> และวันที่</w:t>
      </w:r>
      <w:r w:rsidR="001468CC" w:rsidRPr="00F5193E"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8F38E6">
        <w:rPr>
          <w:rFonts w:ascii="Angsana New" w:hAnsi="Angsana New" w:hint="cs"/>
          <w:sz w:val="30"/>
          <w:szCs w:val="30"/>
          <w:cs/>
        </w:rPr>
        <w:t xml:space="preserve">31 </w:t>
      </w:r>
      <w:r w:rsidR="001468CC">
        <w:rPr>
          <w:rFonts w:ascii="Angsana New" w:hAnsi="Angsana New" w:hint="cs"/>
          <w:sz w:val="30"/>
          <w:szCs w:val="30"/>
          <w:cs/>
        </w:rPr>
        <w:t>ธันวาคม</w:t>
      </w:r>
      <w:r w:rsidR="001468CC">
        <w:rPr>
          <w:rFonts w:ascii="Angsana New" w:hAnsi="Angsana New"/>
          <w:sz w:val="30"/>
          <w:szCs w:val="30"/>
        </w:rPr>
        <w:t xml:space="preserve"> </w:t>
      </w:r>
      <w:r w:rsidR="000A0D2A">
        <w:rPr>
          <w:rFonts w:ascii="Angsana New" w:hAnsi="Angsana New" w:hint="cs"/>
          <w:sz w:val="30"/>
          <w:szCs w:val="30"/>
          <w:cs/>
        </w:rPr>
        <w:t>25</w:t>
      </w:r>
      <w:r w:rsidR="00255C85">
        <w:rPr>
          <w:rFonts w:ascii="Angsana New" w:hAnsi="Angsana New" w:hint="cs"/>
          <w:sz w:val="30"/>
          <w:szCs w:val="30"/>
          <w:cs/>
        </w:rPr>
        <w:t>6</w:t>
      </w:r>
      <w:r w:rsidR="00E56112">
        <w:rPr>
          <w:rFonts w:ascii="Angsana New" w:hAnsi="Angsana New" w:hint="cs"/>
          <w:sz w:val="30"/>
          <w:szCs w:val="30"/>
          <w:cs/>
        </w:rPr>
        <w:t>5</w:t>
      </w:r>
      <w:r w:rsidR="001468CC"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A51FEC" w:rsidRPr="00A51FEC" w:rsidRDefault="00A51FE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725" w:type="dxa"/>
        <w:tblInd w:w="18" w:type="dxa"/>
        <w:tblLayout w:type="fixed"/>
        <w:tblLook w:val="0000"/>
      </w:tblPr>
      <w:tblGrid>
        <w:gridCol w:w="3755"/>
        <w:gridCol w:w="1275"/>
        <w:gridCol w:w="285"/>
        <w:gridCol w:w="1278"/>
        <w:gridCol w:w="290"/>
        <w:gridCol w:w="1272"/>
        <w:gridCol w:w="289"/>
        <w:gridCol w:w="1281"/>
      </w:tblGrid>
      <w:tr w:rsidR="00A51FEC" w:rsidRPr="00F51F88" w:rsidTr="00A51FEC">
        <w:trPr>
          <w:cantSplit/>
        </w:trPr>
        <w:tc>
          <w:tcPr>
            <w:tcW w:w="3755" w:type="dxa"/>
          </w:tcPr>
          <w:p w:rsidR="00A51FEC" w:rsidRPr="00F51F88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0" w:type="dxa"/>
            <w:gridSpan w:val="7"/>
            <w:tcBorders>
              <w:bottom w:val="single" w:sz="4" w:space="0" w:color="auto"/>
            </w:tcBorders>
          </w:tcPr>
          <w:p w:rsidR="00A51FEC" w:rsidRPr="008F38E6" w:rsidRDefault="00A51FEC" w:rsidP="00BD58E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51FEC" w:rsidRPr="00F51F88" w:rsidTr="00A51FEC">
        <w:trPr>
          <w:cantSplit/>
        </w:trPr>
        <w:tc>
          <w:tcPr>
            <w:tcW w:w="3755" w:type="dxa"/>
          </w:tcPr>
          <w:p w:rsidR="00A51FEC" w:rsidRPr="00F51F88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51FEC" w:rsidRPr="008F38E6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A51FEC" w:rsidRPr="008F38E6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51FEC" w:rsidRPr="008F38E6" w:rsidRDefault="00A51FEC" w:rsidP="00BD58E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51FEC" w:rsidRPr="00F51F88" w:rsidTr="00A51FEC">
        <w:trPr>
          <w:cantSplit/>
        </w:trPr>
        <w:tc>
          <w:tcPr>
            <w:tcW w:w="3755" w:type="dxa"/>
          </w:tcPr>
          <w:p w:rsidR="00A51FEC" w:rsidRPr="00F51F88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51FEC" w:rsidRPr="008F38E6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มีนาคม2566</w:t>
            </w:r>
          </w:p>
        </w:tc>
        <w:tc>
          <w:tcPr>
            <w:tcW w:w="285" w:type="dxa"/>
          </w:tcPr>
          <w:p w:rsidR="00A51FEC" w:rsidRPr="008F38E6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A51FEC" w:rsidRPr="008F38E6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</w:p>
        </w:tc>
        <w:tc>
          <w:tcPr>
            <w:tcW w:w="290" w:type="dxa"/>
          </w:tcPr>
          <w:p w:rsidR="00A51FEC" w:rsidRPr="008F38E6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A51FEC" w:rsidRPr="008F38E6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มีนาคม2566</w:t>
            </w:r>
          </w:p>
        </w:tc>
        <w:tc>
          <w:tcPr>
            <w:tcW w:w="289" w:type="dxa"/>
          </w:tcPr>
          <w:p w:rsidR="00A51FEC" w:rsidRPr="008F38E6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A51FEC" w:rsidRPr="008F38E6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</w:p>
        </w:tc>
      </w:tr>
      <w:tr w:rsidR="00A51FEC" w:rsidRPr="00E24209" w:rsidTr="00A51FEC">
        <w:trPr>
          <w:cantSplit/>
        </w:trPr>
        <w:tc>
          <w:tcPr>
            <w:tcW w:w="3755" w:type="dxa"/>
          </w:tcPr>
          <w:p w:rsidR="00A51FEC" w:rsidRPr="00D9141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91419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5" w:type="dxa"/>
          </w:tcPr>
          <w:p w:rsidR="00A51FEC" w:rsidRPr="004E4492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A51FEC" w:rsidRPr="004E4492" w:rsidRDefault="00A51FEC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A51FEC" w:rsidRPr="004E4492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A51FEC" w:rsidRPr="004E4492" w:rsidRDefault="00A51FEC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A51FEC" w:rsidRPr="004E4492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9" w:type="dxa"/>
          </w:tcPr>
          <w:p w:rsidR="00A51FEC" w:rsidRPr="00E2420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:rsidR="00A51FEC" w:rsidRPr="00E2420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A51FEC" w:rsidRPr="00E24209" w:rsidTr="00A51FEC">
        <w:trPr>
          <w:cantSplit/>
        </w:trPr>
        <w:tc>
          <w:tcPr>
            <w:tcW w:w="3755" w:type="dxa"/>
          </w:tcPr>
          <w:p w:rsidR="00A51FEC" w:rsidRPr="00802B2B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:rsidR="00A51FEC" w:rsidRPr="0047616D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616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A51FEC" w:rsidRPr="004E4492" w:rsidRDefault="00A51FEC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A51FEC" w:rsidRPr="00CB785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85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A51FEC" w:rsidRPr="004E4492" w:rsidRDefault="00A51FEC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A51FEC" w:rsidRPr="00D91D97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1D97">
              <w:rPr>
                <w:rFonts w:ascii="Angsana New" w:hAnsi="Angsana New"/>
                <w:sz w:val="30"/>
                <w:szCs w:val="30"/>
              </w:rPr>
              <w:t>25,957</w:t>
            </w:r>
          </w:p>
        </w:tc>
        <w:tc>
          <w:tcPr>
            <w:tcW w:w="289" w:type="dxa"/>
          </w:tcPr>
          <w:p w:rsidR="00A51FEC" w:rsidRPr="00E2420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:rsidR="00A51FEC" w:rsidRPr="001A4E4A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Pr="001A4E4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840</w:t>
            </w:r>
          </w:p>
        </w:tc>
      </w:tr>
      <w:tr w:rsidR="00A51FEC" w:rsidRPr="00E24209" w:rsidTr="00A51FEC">
        <w:trPr>
          <w:cantSplit/>
        </w:trPr>
        <w:tc>
          <w:tcPr>
            <w:tcW w:w="3755" w:type="dxa"/>
          </w:tcPr>
          <w:p w:rsidR="00A51FEC" w:rsidRPr="00802B2B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A51FEC" w:rsidRPr="0047616D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47616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667</w:t>
            </w:r>
          </w:p>
        </w:tc>
        <w:tc>
          <w:tcPr>
            <w:tcW w:w="285" w:type="dxa"/>
          </w:tcPr>
          <w:p w:rsidR="00A51FEC" w:rsidRPr="004E4492" w:rsidRDefault="00A51FEC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A51FEC" w:rsidRPr="00CB785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2,188</w:t>
            </w:r>
          </w:p>
        </w:tc>
        <w:tc>
          <w:tcPr>
            <w:tcW w:w="290" w:type="dxa"/>
          </w:tcPr>
          <w:p w:rsidR="00A51FEC" w:rsidRPr="004E4492" w:rsidRDefault="00A51FEC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:rsidR="00A51FEC" w:rsidRPr="00D91D97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1D9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A51FEC" w:rsidRPr="00E2420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A51FEC" w:rsidRPr="00CB785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85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A51FEC" w:rsidRPr="00E24209" w:rsidTr="00A51FEC">
        <w:trPr>
          <w:cantSplit/>
        </w:trPr>
        <w:tc>
          <w:tcPr>
            <w:tcW w:w="3755" w:type="dxa"/>
          </w:tcPr>
          <w:p w:rsidR="00A51FEC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1FEC" w:rsidRPr="0047616D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47616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667</w:t>
            </w:r>
          </w:p>
        </w:tc>
        <w:tc>
          <w:tcPr>
            <w:tcW w:w="285" w:type="dxa"/>
          </w:tcPr>
          <w:p w:rsidR="00A51FEC" w:rsidRPr="004E4492" w:rsidRDefault="00A51FEC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A51FEC" w:rsidRPr="00CB785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2,188</w:t>
            </w:r>
          </w:p>
        </w:tc>
        <w:tc>
          <w:tcPr>
            <w:tcW w:w="290" w:type="dxa"/>
          </w:tcPr>
          <w:p w:rsidR="00A51FEC" w:rsidRPr="004E4492" w:rsidRDefault="00A51FEC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1FEC" w:rsidRPr="00D91D97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91D97">
              <w:rPr>
                <w:rFonts w:ascii="Angsana New" w:hAnsi="Angsana New"/>
                <w:sz w:val="30"/>
                <w:szCs w:val="30"/>
              </w:rPr>
              <w:t>25,957</w:t>
            </w:r>
          </w:p>
        </w:tc>
        <w:tc>
          <w:tcPr>
            <w:tcW w:w="289" w:type="dxa"/>
          </w:tcPr>
          <w:p w:rsidR="00A51FEC" w:rsidRPr="00E2420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:rsidR="00A51FEC" w:rsidRPr="001A4E4A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Pr="001A4E4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840</w:t>
            </w:r>
          </w:p>
        </w:tc>
      </w:tr>
      <w:tr w:rsidR="00A51FEC" w:rsidRPr="00E24209" w:rsidTr="00A51FEC">
        <w:trPr>
          <w:cantSplit/>
        </w:trPr>
        <w:tc>
          <w:tcPr>
            <w:tcW w:w="3755" w:type="dxa"/>
          </w:tcPr>
          <w:p w:rsidR="00A51FEC" w:rsidRPr="00C8610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:rsidR="00A51FEC" w:rsidRPr="00097572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5" w:type="dxa"/>
          </w:tcPr>
          <w:p w:rsidR="00A51FEC" w:rsidRPr="00C86109" w:rsidRDefault="00A51FEC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:rsidR="00A51FEC" w:rsidRPr="00C8610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0" w:type="dxa"/>
          </w:tcPr>
          <w:p w:rsidR="00A51FEC" w:rsidRPr="00C86109" w:rsidRDefault="00A51FEC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  <w:shd w:val="clear" w:color="auto" w:fill="auto"/>
          </w:tcPr>
          <w:p w:rsidR="00A51FEC" w:rsidRPr="00097572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9" w:type="dxa"/>
          </w:tcPr>
          <w:p w:rsidR="00A51FEC" w:rsidRPr="00C8610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double" w:sz="4" w:space="0" w:color="auto"/>
            </w:tcBorders>
          </w:tcPr>
          <w:p w:rsidR="00A51FEC" w:rsidRPr="00C8610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</w:tbl>
    <w:p w:rsidR="00A51FEC" w:rsidRDefault="00A51FEC"/>
    <w:tbl>
      <w:tblPr>
        <w:tblW w:w="9731" w:type="dxa"/>
        <w:tblInd w:w="18" w:type="dxa"/>
        <w:tblLayout w:type="fixed"/>
        <w:tblLook w:val="0000"/>
      </w:tblPr>
      <w:tblGrid>
        <w:gridCol w:w="3755"/>
        <w:gridCol w:w="1275"/>
        <w:gridCol w:w="285"/>
        <w:gridCol w:w="8"/>
        <w:gridCol w:w="1270"/>
        <w:gridCol w:w="290"/>
        <w:gridCol w:w="1272"/>
        <w:gridCol w:w="289"/>
        <w:gridCol w:w="1281"/>
        <w:gridCol w:w="6"/>
      </w:tblGrid>
      <w:tr w:rsidR="001468CC" w:rsidRPr="00F51F88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0" w:type="dxa"/>
            <w:gridSpan w:val="8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8755D6" w:rsidRPr="00F51F88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8755D6" w:rsidRPr="00F51F88" w:rsidRDefault="008755D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755D6" w:rsidRPr="008F38E6" w:rsidRDefault="008755D6" w:rsidP="0053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</w:t>
            </w:r>
            <w:r w:rsidR="00E5611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5" w:type="dxa"/>
          </w:tcPr>
          <w:p w:rsidR="008755D6" w:rsidRPr="008F38E6" w:rsidRDefault="008755D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8755D6" w:rsidRPr="008F38E6" w:rsidRDefault="008755D6" w:rsidP="0012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E5611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90" w:type="dxa"/>
          </w:tcPr>
          <w:p w:rsidR="008755D6" w:rsidRPr="008F38E6" w:rsidRDefault="008755D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8755D6" w:rsidRPr="008F38E6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</w:t>
            </w:r>
            <w:r w:rsidR="00E5611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9" w:type="dxa"/>
          </w:tcPr>
          <w:p w:rsidR="008755D6" w:rsidRPr="008F38E6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8755D6" w:rsidRPr="008F38E6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E5611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097572" w:rsidRPr="001E6302" w:rsidTr="00E55B20">
        <w:trPr>
          <w:gridAfter w:val="1"/>
          <w:wAfter w:w="6" w:type="dxa"/>
          <w:cantSplit/>
        </w:trPr>
        <w:tc>
          <w:tcPr>
            <w:tcW w:w="5030" w:type="dxa"/>
            <w:gridSpan w:val="2"/>
          </w:tcPr>
          <w:p w:rsidR="00097572" w:rsidRPr="002A2A32" w:rsidRDefault="00097572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A2A3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Pr="002A2A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285" w:type="dxa"/>
          </w:tcPr>
          <w:p w:rsidR="00097572" w:rsidRPr="001E6302" w:rsidRDefault="00097572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:rsidR="00097572" w:rsidRPr="001E6302" w:rsidRDefault="00097572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097572" w:rsidRPr="0009757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9" w:type="dxa"/>
          </w:tcPr>
          <w:p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97572" w:rsidRPr="001E6302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097572" w:rsidRPr="0009757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5" w:type="dxa"/>
          </w:tcPr>
          <w:p w:rsidR="00097572" w:rsidRPr="001E6302" w:rsidRDefault="00097572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8" w:type="dxa"/>
            <w:gridSpan w:val="2"/>
          </w:tcPr>
          <w:p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0" w:type="dxa"/>
          </w:tcPr>
          <w:p w:rsidR="00097572" w:rsidRPr="001E6302" w:rsidRDefault="00097572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097572" w:rsidRPr="0009757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9" w:type="dxa"/>
          </w:tcPr>
          <w:p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91D97" w:rsidRPr="001E6302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D91D97" w:rsidRPr="00161CAE" w:rsidRDefault="00D91D97" w:rsidP="001E630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5" w:type="dxa"/>
            <w:shd w:val="clear" w:color="auto" w:fill="auto"/>
          </w:tcPr>
          <w:p w:rsidR="00D91D97" w:rsidRPr="0047616D" w:rsidRDefault="0047616D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4,663</w:t>
            </w:r>
          </w:p>
        </w:tc>
        <w:tc>
          <w:tcPr>
            <w:tcW w:w="285" w:type="dxa"/>
          </w:tcPr>
          <w:p w:rsidR="00D91D97" w:rsidRPr="007E2CE7" w:rsidRDefault="00D91D97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D91D97" w:rsidRPr="00C77031" w:rsidRDefault="00D91D97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1,263</w:t>
            </w:r>
          </w:p>
        </w:tc>
        <w:tc>
          <w:tcPr>
            <w:tcW w:w="290" w:type="dxa"/>
          </w:tcPr>
          <w:p w:rsidR="00D91D97" w:rsidRPr="000233DF" w:rsidRDefault="00D91D97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D91D97" w:rsidRPr="00D91D97" w:rsidRDefault="00D91D97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1D97">
              <w:rPr>
                <w:rFonts w:ascii="Angsana New" w:hAnsi="Angsana New"/>
                <w:sz w:val="30"/>
                <w:szCs w:val="30"/>
              </w:rPr>
              <w:t>25,957</w:t>
            </w:r>
          </w:p>
        </w:tc>
        <w:tc>
          <w:tcPr>
            <w:tcW w:w="289" w:type="dxa"/>
          </w:tcPr>
          <w:p w:rsidR="00D91D97" w:rsidRPr="000233DF" w:rsidRDefault="00D91D97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:rsidR="00D91D97" w:rsidRPr="00265994" w:rsidRDefault="00D91D97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Pr="00265994">
              <w:rPr>
                <w:rFonts w:ascii="Angsana New" w:hAnsi="Angsana New"/>
                <w:sz w:val="30"/>
                <w:szCs w:val="30"/>
              </w:rPr>
              <w:t>,8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B05A36" w:rsidRPr="001E6302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B05A36" w:rsidRPr="00161CAE" w:rsidRDefault="00B05A36" w:rsidP="001E630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:rsidR="00B05A36" w:rsidRPr="0047616D" w:rsidRDefault="00B05A36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:rsidR="00B05A36" w:rsidRPr="007E2CE7" w:rsidRDefault="00B05A36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B05A36" w:rsidRPr="00C77031" w:rsidRDefault="00B05A36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0" w:type="dxa"/>
          </w:tcPr>
          <w:p w:rsidR="00B05A36" w:rsidRPr="000233DF" w:rsidRDefault="00B05A36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B05A36" w:rsidRPr="00B05A36" w:rsidRDefault="00B05A36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B05A36" w:rsidRPr="000233DF" w:rsidRDefault="00B05A36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:rsidR="00B05A36" w:rsidRPr="002A165C" w:rsidRDefault="00B05A36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D91D97" w:rsidRPr="001E6302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D91D97" w:rsidRPr="00161CAE" w:rsidRDefault="00D91D97" w:rsidP="001E6302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5" w:type="dxa"/>
            <w:shd w:val="clear" w:color="auto" w:fill="auto"/>
          </w:tcPr>
          <w:p w:rsidR="00D91D97" w:rsidRPr="0047616D" w:rsidRDefault="0047616D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5" w:type="dxa"/>
          </w:tcPr>
          <w:p w:rsidR="00D91D97" w:rsidRPr="007E2CE7" w:rsidRDefault="00D91D97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D91D97" w:rsidRPr="00C77031" w:rsidRDefault="00D91D97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925</w:t>
            </w:r>
          </w:p>
        </w:tc>
        <w:tc>
          <w:tcPr>
            <w:tcW w:w="290" w:type="dxa"/>
          </w:tcPr>
          <w:p w:rsidR="00D91D97" w:rsidRPr="000233DF" w:rsidRDefault="00D91D97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D91D97" w:rsidRPr="00D91D97" w:rsidRDefault="00D91D97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1D9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D91D97" w:rsidRPr="000233DF" w:rsidRDefault="00D91D97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:rsidR="00D91D97" w:rsidRPr="00265994" w:rsidRDefault="00D91D97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D91D97" w:rsidRPr="001E6302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D91D97" w:rsidRPr="00E24209" w:rsidRDefault="00D91D97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1D97" w:rsidRPr="0047616D" w:rsidRDefault="0047616D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D91D97" w:rsidRPr="0047616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667</w:t>
            </w:r>
          </w:p>
        </w:tc>
        <w:tc>
          <w:tcPr>
            <w:tcW w:w="285" w:type="dxa"/>
          </w:tcPr>
          <w:p w:rsidR="00D91D97" w:rsidRPr="007E2CE7" w:rsidRDefault="00D91D97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91D97" w:rsidRPr="00C77031" w:rsidRDefault="00D91D97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7031">
              <w:rPr>
                <w:rFonts w:ascii="Angsana New" w:hAnsi="Angsana New"/>
                <w:sz w:val="30"/>
                <w:szCs w:val="30"/>
              </w:rPr>
              <w:t>2,188</w:t>
            </w:r>
          </w:p>
        </w:tc>
        <w:tc>
          <w:tcPr>
            <w:tcW w:w="290" w:type="dxa"/>
          </w:tcPr>
          <w:p w:rsidR="00D91D97" w:rsidRPr="000233DF" w:rsidRDefault="00D91D97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1D97" w:rsidRPr="00D91D97" w:rsidRDefault="00D91D97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1D97">
              <w:rPr>
                <w:rFonts w:ascii="Angsana New" w:hAnsi="Angsana New"/>
                <w:sz w:val="30"/>
                <w:szCs w:val="30"/>
              </w:rPr>
              <w:t>25,957</w:t>
            </w:r>
          </w:p>
        </w:tc>
        <w:tc>
          <w:tcPr>
            <w:tcW w:w="289" w:type="dxa"/>
          </w:tcPr>
          <w:p w:rsidR="00D91D97" w:rsidRPr="000233DF" w:rsidRDefault="00D91D97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:rsidR="00D91D97" w:rsidRPr="001A4E4A" w:rsidRDefault="00D91D97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Pr="001A4E4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840</w:t>
            </w:r>
          </w:p>
        </w:tc>
      </w:tr>
      <w:tr w:rsidR="00097572" w:rsidRPr="00E55B20" w:rsidTr="00E55B20">
        <w:trPr>
          <w:cantSplit/>
        </w:trPr>
        <w:tc>
          <w:tcPr>
            <w:tcW w:w="3755" w:type="dxa"/>
          </w:tcPr>
          <w:p w:rsidR="00097572" w:rsidRPr="00E55B20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:rsidR="00097572" w:rsidRPr="00B05A36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097572" w:rsidRPr="00E55B20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</w:tcPr>
          <w:p w:rsidR="00097572" w:rsidRPr="00E55B20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0" w:type="dxa"/>
          </w:tcPr>
          <w:p w:rsidR="00097572" w:rsidRPr="00E55B20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</w:tcPr>
          <w:p w:rsidR="00097572" w:rsidRPr="00B05A36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097572" w:rsidRPr="00E55B20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</w:tcPr>
          <w:p w:rsidR="00097572" w:rsidRPr="00E55B20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097572" w:rsidRPr="00E24209" w:rsidTr="00E55B20">
        <w:trPr>
          <w:cantSplit/>
        </w:trPr>
        <w:tc>
          <w:tcPr>
            <w:tcW w:w="3755" w:type="dxa"/>
          </w:tcPr>
          <w:p w:rsidR="00097572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5" w:type="dxa"/>
          </w:tcPr>
          <w:p w:rsidR="00097572" w:rsidRPr="00B05A36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097572" w:rsidRPr="00B05A36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097572" w:rsidRPr="00E24209" w:rsidTr="00E55B20">
        <w:trPr>
          <w:cantSplit/>
        </w:trPr>
        <w:tc>
          <w:tcPr>
            <w:tcW w:w="3755" w:type="dxa"/>
          </w:tcPr>
          <w:p w:rsidR="00097572" w:rsidRPr="0069708B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6970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5" w:type="dxa"/>
          </w:tcPr>
          <w:p w:rsidR="00097572" w:rsidRPr="00B05A36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097572" w:rsidRPr="00B05A36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B05A36" w:rsidRPr="00E24209" w:rsidTr="00E55B20">
        <w:trPr>
          <w:cantSplit/>
        </w:trPr>
        <w:tc>
          <w:tcPr>
            <w:tcW w:w="3755" w:type="dxa"/>
          </w:tcPr>
          <w:p w:rsidR="00B05A36" w:rsidRPr="00802B2B" w:rsidRDefault="00B05A3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B05A36" w:rsidRPr="0047616D" w:rsidRDefault="00B05A3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47616D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B05A36" w:rsidRPr="00E24209" w:rsidRDefault="00B05A36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B05A36" w:rsidRPr="00B30A45" w:rsidRDefault="00B05A36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0A4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B05A36" w:rsidRPr="00E24209" w:rsidRDefault="00B05A36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B05A36" w:rsidRPr="00D91D97" w:rsidRDefault="00D91D97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1D97">
              <w:rPr>
                <w:rFonts w:ascii="Angsana New" w:hAnsi="Angsana New"/>
                <w:sz w:val="30"/>
                <w:szCs w:val="30"/>
              </w:rPr>
              <w:t>1,</w:t>
            </w:r>
            <w:r w:rsidRPr="00D91D97">
              <w:rPr>
                <w:rFonts w:ascii="Angsana New" w:hAnsi="Angsana New" w:hint="cs"/>
                <w:sz w:val="30"/>
                <w:szCs w:val="30"/>
                <w:cs/>
              </w:rPr>
              <w:t>223</w:t>
            </w:r>
          </w:p>
        </w:tc>
        <w:tc>
          <w:tcPr>
            <w:tcW w:w="289" w:type="dxa"/>
          </w:tcPr>
          <w:p w:rsidR="00B05A36" w:rsidRPr="00E24209" w:rsidRDefault="00B05A3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B05A36" w:rsidRPr="00265994" w:rsidRDefault="00B05A36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2659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445</w:t>
            </w:r>
          </w:p>
        </w:tc>
      </w:tr>
      <w:tr w:rsidR="00F13645" w:rsidRPr="00E24209" w:rsidTr="00E55B20">
        <w:trPr>
          <w:cantSplit/>
        </w:trPr>
        <w:tc>
          <w:tcPr>
            <w:tcW w:w="3755" w:type="dxa"/>
          </w:tcPr>
          <w:p w:rsidR="00F13645" w:rsidRPr="00802B2B" w:rsidRDefault="00F13645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</w:tcPr>
          <w:p w:rsidR="00F13645" w:rsidRPr="00D13286" w:rsidRDefault="00F13645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423</w:t>
            </w:r>
          </w:p>
        </w:tc>
        <w:tc>
          <w:tcPr>
            <w:tcW w:w="293" w:type="dxa"/>
            <w:gridSpan w:val="2"/>
          </w:tcPr>
          <w:p w:rsidR="00F13645" w:rsidRPr="00E24209" w:rsidRDefault="00F13645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F13645" w:rsidRPr="00D13286" w:rsidRDefault="00F13645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290" w:type="dxa"/>
          </w:tcPr>
          <w:p w:rsidR="00F13645" w:rsidRPr="00E24209" w:rsidRDefault="00F13645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F13645" w:rsidRPr="00265994" w:rsidRDefault="00F13645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599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F13645" w:rsidRPr="00E24209" w:rsidRDefault="00F13645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F13645" w:rsidRPr="00265994" w:rsidRDefault="00F13645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599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F13645" w:rsidRPr="00B05A36" w:rsidTr="00DE3401">
        <w:trPr>
          <w:cantSplit/>
        </w:trPr>
        <w:tc>
          <w:tcPr>
            <w:tcW w:w="3755" w:type="dxa"/>
          </w:tcPr>
          <w:p w:rsidR="00F13645" w:rsidRPr="00B05A36" w:rsidRDefault="00F13645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13645" w:rsidRPr="00D13286" w:rsidRDefault="00F13645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423</w:t>
            </w:r>
          </w:p>
        </w:tc>
        <w:tc>
          <w:tcPr>
            <w:tcW w:w="293" w:type="dxa"/>
            <w:gridSpan w:val="2"/>
          </w:tcPr>
          <w:p w:rsidR="00F13645" w:rsidRPr="00B05A36" w:rsidRDefault="00F13645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F13645" w:rsidRPr="00D13286" w:rsidRDefault="00F13645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290" w:type="dxa"/>
          </w:tcPr>
          <w:p w:rsidR="00F13645" w:rsidRPr="00B05A36" w:rsidRDefault="00F13645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F13645" w:rsidRPr="00D91D97" w:rsidRDefault="00F13645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1D97">
              <w:rPr>
                <w:rFonts w:ascii="Angsana New" w:hAnsi="Angsana New"/>
                <w:sz w:val="30"/>
                <w:szCs w:val="30"/>
              </w:rPr>
              <w:t>1,</w:t>
            </w:r>
            <w:r w:rsidRPr="00D91D97">
              <w:rPr>
                <w:rFonts w:ascii="Angsana New" w:hAnsi="Angsana New" w:hint="cs"/>
                <w:sz w:val="30"/>
                <w:szCs w:val="30"/>
                <w:cs/>
              </w:rPr>
              <w:t>223</w:t>
            </w:r>
          </w:p>
        </w:tc>
        <w:tc>
          <w:tcPr>
            <w:tcW w:w="289" w:type="dxa"/>
          </w:tcPr>
          <w:p w:rsidR="00F13645" w:rsidRPr="00B05A36" w:rsidRDefault="00F13645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</w:tcPr>
          <w:p w:rsidR="00F13645" w:rsidRPr="00265994" w:rsidRDefault="00F13645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2659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445</w:t>
            </w:r>
          </w:p>
        </w:tc>
      </w:tr>
      <w:tr w:rsidR="00C74AEE" w:rsidRPr="00E24209" w:rsidTr="00DE3401">
        <w:trPr>
          <w:cantSplit/>
        </w:trPr>
        <w:tc>
          <w:tcPr>
            <w:tcW w:w="3755" w:type="dxa"/>
          </w:tcPr>
          <w:p w:rsidR="00C74AEE" w:rsidRPr="00DE3401" w:rsidRDefault="00C74AEE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74AEE" w:rsidRPr="00B05A36" w:rsidRDefault="00C74AEE" w:rsidP="00710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C74AEE" w:rsidRPr="00DE3401" w:rsidRDefault="00C74AEE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C74AEE" w:rsidRPr="00DE3401" w:rsidRDefault="00C74AEE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0" w:type="dxa"/>
          </w:tcPr>
          <w:p w:rsidR="00C74AEE" w:rsidRPr="00DE3401" w:rsidRDefault="00C74AEE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C74AEE" w:rsidRPr="00B05A36" w:rsidRDefault="00C74AEE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C74AEE" w:rsidRPr="00DE3401" w:rsidRDefault="00C74AEE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</w:tcPr>
          <w:p w:rsidR="00C74AEE" w:rsidRPr="00DE3401" w:rsidRDefault="00C74AEE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74AEE" w:rsidRPr="00E24209" w:rsidTr="0069708B">
        <w:trPr>
          <w:cantSplit/>
        </w:trPr>
        <w:tc>
          <w:tcPr>
            <w:tcW w:w="3755" w:type="dxa"/>
          </w:tcPr>
          <w:p w:rsidR="00C74AEE" w:rsidRPr="0025797F" w:rsidRDefault="00C74AE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5797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75" w:type="dxa"/>
          </w:tcPr>
          <w:p w:rsidR="00C74AEE" w:rsidRPr="00B05A36" w:rsidRDefault="00C74AEE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C74AEE" w:rsidRPr="00E24209" w:rsidRDefault="00C74AEE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C74AEE" w:rsidRPr="00E24209" w:rsidRDefault="00C74AEE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C74AEE" w:rsidRPr="00E24209" w:rsidRDefault="00C74AEE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C74AEE" w:rsidRPr="00B05A36" w:rsidRDefault="00C74AEE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C74AEE" w:rsidRPr="00E24209" w:rsidRDefault="00C74AEE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C74AEE" w:rsidRPr="00E24209" w:rsidRDefault="00C74AEE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47616D" w:rsidRPr="00E24209" w:rsidTr="0069708B">
        <w:trPr>
          <w:cantSplit/>
        </w:trPr>
        <w:tc>
          <w:tcPr>
            <w:tcW w:w="3755" w:type="dxa"/>
          </w:tcPr>
          <w:p w:rsidR="0047616D" w:rsidRPr="00802B2B" w:rsidRDefault="0047616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7616D" w:rsidRPr="00C77031" w:rsidRDefault="0047616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293" w:type="dxa"/>
            <w:gridSpan w:val="2"/>
          </w:tcPr>
          <w:p w:rsidR="0047616D" w:rsidRPr="00E24209" w:rsidRDefault="0047616D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47616D" w:rsidRPr="00C77031" w:rsidRDefault="0047616D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290" w:type="dxa"/>
          </w:tcPr>
          <w:p w:rsidR="0047616D" w:rsidRPr="00E24209" w:rsidRDefault="0047616D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47616D" w:rsidRPr="00D91D97" w:rsidRDefault="0047616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D91D97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9" w:type="dxa"/>
          </w:tcPr>
          <w:p w:rsidR="0047616D" w:rsidRPr="00E24209" w:rsidRDefault="0047616D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47616D" w:rsidRPr="00B30A45" w:rsidRDefault="0047616D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B30A45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F13645" w:rsidRPr="00E24209" w:rsidTr="0069708B">
        <w:trPr>
          <w:cantSplit/>
        </w:trPr>
        <w:tc>
          <w:tcPr>
            <w:tcW w:w="3755" w:type="dxa"/>
          </w:tcPr>
          <w:p w:rsidR="00F13645" w:rsidRPr="006167C3" w:rsidRDefault="00F1364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F13645" w:rsidRPr="0047616D" w:rsidRDefault="00F1364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582</w:t>
            </w:r>
          </w:p>
        </w:tc>
        <w:tc>
          <w:tcPr>
            <w:tcW w:w="293" w:type="dxa"/>
            <w:gridSpan w:val="2"/>
          </w:tcPr>
          <w:p w:rsidR="00F13645" w:rsidRPr="00E24209" w:rsidRDefault="00F13645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F13645" w:rsidRPr="00C77031" w:rsidRDefault="00F13645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584</w:t>
            </w:r>
          </w:p>
        </w:tc>
        <w:tc>
          <w:tcPr>
            <w:tcW w:w="290" w:type="dxa"/>
          </w:tcPr>
          <w:p w:rsidR="00F13645" w:rsidRPr="00E24209" w:rsidRDefault="00F13645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F13645" w:rsidRPr="00D91D97" w:rsidRDefault="00F13645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1D97">
              <w:rPr>
                <w:rFonts w:ascii="Angsana New" w:hAnsi="Angsana New"/>
                <w:sz w:val="30"/>
                <w:szCs w:val="30"/>
              </w:rPr>
              <w:t>1,</w:t>
            </w:r>
            <w:r w:rsidRPr="00D91D97">
              <w:rPr>
                <w:rFonts w:ascii="Angsana New" w:hAnsi="Angsana New" w:hint="cs"/>
                <w:sz w:val="30"/>
                <w:szCs w:val="30"/>
                <w:cs/>
              </w:rPr>
              <w:t>223</w:t>
            </w:r>
          </w:p>
        </w:tc>
        <w:tc>
          <w:tcPr>
            <w:tcW w:w="289" w:type="dxa"/>
          </w:tcPr>
          <w:p w:rsidR="00F13645" w:rsidRPr="00E24209" w:rsidRDefault="00F13645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13645" w:rsidRPr="00265994" w:rsidRDefault="00F13645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2659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445</w:t>
            </w:r>
          </w:p>
        </w:tc>
      </w:tr>
      <w:tr w:rsidR="00C74AEE" w:rsidRPr="00E24209" w:rsidTr="0069708B">
        <w:trPr>
          <w:cantSplit/>
        </w:trPr>
        <w:tc>
          <w:tcPr>
            <w:tcW w:w="3755" w:type="dxa"/>
          </w:tcPr>
          <w:p w:rsidR="00C74AEE" w:rsidRPr="00D752DD" w:rsidRDefault="00C74AE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C74AEE" w:rsidRPr="00D752DD" w:rsidRDefault="00C74AEE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C74AEE" w:rsidRPr="00D752DD" w:rsidRDefault="00C74AEE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C74AEE" w:rsidRPr="00D752DD" w:rsidRDefault="00C74AEE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0" w:type="dxa"/>
          </w:tcPr>
          <w:p w:rsidR="00C74AEE" w:rsidRPr="00D752DD" w:rsidRDefault="00C74AEE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:rsidR="00C74AEE" w:rsidRPr="00D752DD" w:rsidRDefault="00C74AEE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C74AEE" w:rsidRPr="00D752DD" w:rsidRDefault="00C74AEE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:rsidR="00C74AEE" w:rsidRPr="00D752DD" w:rsidRDefault="00C74AEE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D752DD" w:rsidRPr="00C632CF" w:rsidTr="00BD58E9">
        <w:trPr>
          <w:cantSplit/>
        </w:trPr>
        <w:tc>
          <w:tcPr>
            <w:tcW w:w="3755" w:type="dxa"/>
          </w:tcPr>
          <w:p w:rsidR="00D752DD" w:rsidRPr="00D91419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5" w:type="dxa"/>
          </w:tcPr>
          <w:p w:rsidR="00D752DD" w:rsidRPr="00F500D4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:rsidR="00D752DD" w:rsidRPr="00E24209" w:rsidRDefault="00D752DD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D752DD" w:rsidRPr="00A90430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0" w:type="dxa"/>
          </w:tcPr>
          <w:p w:rsidR="00D752DD" w:rsidRPr="00E24209" w:rsidRDefault="00D752DD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D752DD" w:rsidRPr="00F500D4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D752DD" w:rsidRPr="00E24209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D752DD" w:rsidRPr="004C2E64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D752DD" w:rsidRPr="00C632CF" w:rsidTr="00BD58E9">
        <w:trPr>
          <w:cantSplit/>
        </w:trPr>
        <w:tc>
          <w:tcPr>
            <w:tcW w:w="3755" w:type="dxa"/>
          </w:tcPr>
          <w:p w:rsidR="00D752DD" w:rsidRPr="00802B2B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D752DD" w:rsidRPr="0047616D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7616D"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93" w:type="dxa"/>
            <w:gridSpan w:val="2"/>
          </w:tcPr>
          <w:p w:rsidR="00D752DD" w:rsidRPr="00A2716F" w:rsidRDefault="00D752DD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double" w:sz="4" w:space="0" w:color="auto"/>
            </w:tcBorders>
          </w:tcPr>
          <w:p w:rsidR="00D752DD" w:rsidRPr="00B30A45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90" w:type="dxa"/>
          </w:tcPr>
          <w:p w:rsidR="00D752DD" w:rsidRPr="00A2716F" w:rsidRDefault="00D752DD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double" w:sz="4" w:space="0" w:color="auto"/>
            </w:tcBorders>
          </w:tcPr>
          <w:p w:rsidR="00D752DD" w:rsidRPr="00386FDD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6FD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D752DD" w:rsidRPr="00E24209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double" w:sz="4" w:space="0" w:color="auto"/>
            </w:tcBorders>
          </w:tcPr>
          <w:p w:rsidR="00D752DD" w:rsidRPr="00386FDD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6FD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D752DD" w:rsidRPr="00C632CF" w:rsidTr="00BD58E9">
        <w:trPr>
          <w:cantSplit/>
        </w:trPr>
        <w:tc>
          <w:tcPr>
            <w:tcW w:w="3755" w:type="dxa"/>
          </w:tcPr>
          <w:p w:rsidR="00D752DD" w:rsidRPr="00230745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D752DD" w:rsidRPr="00183C5D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:rsidR="00D752DD" w:rsidRPr="00A2716F" w:rsidRDefault="00D752DD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D752DD" w:rsidRPr="00A2716F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0" w:type="dxa"/>
          </w:tcPr>
          <w:p w:rsidR="00D752DD" w:rsidRPr="00A2716F" w:rsidRDefault="00D752DD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:rsidR="00D752DD" w:rsidRPr="00183C5D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D752DD" w:rsidRPr="00230745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:rsidR="00D752DD" w:rsidRPr="00230745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D752DD" w:rsidRPr="00734C60" w:rsidTr="00BD58E9">
        <w:trPr>
          <w:cantSplit/>
        </w:trPr>
        <w:tc>
          <w:tcPr>
            <w:tcW w:w="3755" w:type="dxa"/>
          </w:tcPr>
          <w:p w:rsidR="00D752DD" w:rsidRPr="00F957A3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5" w:type="dxa"/>
          </w:tcPr>
          <w:p w:rsidR="00D752DD" w:rsidRPr="00183C5D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D752DD" w:rsidRPr="00A2716F" w:rsidRDefault="00D752DD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D752DD" w:rsidRPr="00A2716F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D752DD" w:rsidRPr="00A2716F" w:rsidRDefault="00D752DD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D752DD" w:rsidRPr="00D91D97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9" w:type="dxa"/>
          </w:tcPr>
          <w:p w:rsidR="00D752DD" w:rsidRPr="0076366C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D752DD" w:rsidRPr="00211056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D752DD" w:rsidRPr="00734C60" w:rsidTr="00BD58E9">
        <w:trPr>
          <w:cantSplit/>
        </w:trPr>
        <w:tc>
          <w:tcPr>
            <w:tcW w:w="3755" w:type="dxa"/>
          </w:tcPr>
          <w:p w:rsidR="00D752DD" w:rsidRPr="00802B2B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D752DD" w:rsidRPr="0047616D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616D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D752DD" w:rsidRPr="00A2716F" w:rsidRDefault="00D752DD" w:rsidP="00BD58E9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</w:tcPr>
          <w:p w:rsidR="00D752DD" w:rsidRPr="00B30A45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D752DD" w:rsidRPr="00A2716F" w:rsidRDefault="00D752DD" w:rsidP="00BD58E9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</w:tcPr>
          <w:p w:rsidR="00D752DD" w:rsidRPr="00D91D97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1D97">
              <w:rPr>
                <w:rFonts w:ascii="Angsana New" w:hAnsi="Angsana New" w:hint="cs"/>
                <w:sz w:val="30"/>
                <w:szCs w:val="30"/>
                <w:cs/>
              </w:rPr>
              <w:t>42,258</w:t>
            </w:r>
          </w:p>
        </w:tc>
        <w:tc>
          <w:tcPr>
            <w:tcW w:w="289" w:type="dxa"/>
          </w:tcPr>
          <w:p w:rsidR="00D752DD" w:rsidRPr="0076366C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D752DD" w:rsidRPr="00265994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</w:t>
            </w:r>
            <w:r w:rsidRPr="0026599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838</w:t>
            </w:r>
          </w:p>
        </w:tc>
      </w:tr>
      <w:tr w:rsidR="00D752DD" w:rsidRPr="00734C60" w:rsidTr="00BD58E9">
        <w:trPr>
          <w:cantSplit/>
        </w:trPr>
        <w:tc>
          <w:tcPr>
            <w:tcW w:w="3755" w:type="dxa"/>
          </w:tcPr>
          <w:p w:rsidR="00D752DD" w:rsidRPr="00802B2B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752DD" w:rsidRPr="00D91D97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1D97">
              <w:rPr>
                <w:rFonts w:ascii="Angsana New" w:hAnsi="Angsana New" w:hint="cs"/>
                <w:sz w:val="30"/>
                <w:szCs w:val="30"/>
                <w:cs/>
              </w:rPr>
              <w:t>5,70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93" w:type="dxa"/>
            <w:gridSpan w:val="2"/>
          </w:tcPr>
          <w:p w:rsidR="00D752DD" w:rsidRPr="00A2716F" w:rsidRDefault="00D752DD" w:rsidP="00BD58E9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D752DD" w:rsidRPr="00C77031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3,058</w:t>
            </w:r>
          </w:p>
        </w:tc>
        <w:tc>
          <w:tcPr>
            <w:tcW w:w="290" w:type="dxa"/>
          </w:tcPr>
          <w:p w:rsidR="00D752DD" w:rsidRPr="00A2716F" w:rsidRDefault="00D752DD" w:rsidP="00BD58E9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D752DD" w:rsidRPr="00D91D97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1D97">
              <w:rPr>
                <w:rFonts w:ascii="Angsana New" w:hAnsi="Angsana New" w:hint="cs"/>
                <w:sz w:val="30"/>
                <w:szCs w:val="30"/>
                <w:cs/>
              </w:rPr>
              <w:t>5,70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9" w:type="dxa"/>
          </w:tcPr>
          <w:p w:rsidR="00D752DD" w:rsidRPr="0076366C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D752DD" w:rsidRPr="00265994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26599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642</w:t>
            </w:r>
          </w:p>
        </w:tc>
      </w:tr>
      <w:tr w:rsidR="00D752DD" w:rsidRPr="00734C60" w:rsidTr="00BD58E9">
        <w:trPr>
          <w:cantSplit/>
        </w:trPr>
        <w:tc>
          <w:tcPr>
            <w:tcW w:w="3755" w:type="dxa"/>
          </w:tcPr>
          <w:p w:rsidR="00D752DD" w:rsidRPr="00802B2B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D752DD" w:rsidRPr="00D91D97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1D97">
              <w:rPr>
                <w:rFonts w:ascii="Angsana New" w:hAnsi="Angsana New" w:hint="cs"/>
                <w:sz w:val="30"/>
                <w:szCs w:val="30"/>
                <w:cs/>
              </w:rPr>
              <w:t>5,70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93" w:type="dxa"/>
            <w:gridSpan w:val="2"/>
          </w:tcPr>
          <w:p w:rsidR="00D752DD" w:rsidRPr="00A2716F" w:rsidRDefault="00D752DD" w:rsidP="00BD58E9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D752DD" w:rsidRPr="00C77031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3,058</w:t>
            </w:r>
          </w:p>
        </w:tc>
        <w:tc>
          <w:tcPr>
            <w:tcW w:w="290" w:type="dxa"/>
          </w:tcPr>
          <w:p w:rsidR="00D752DD" w:rsidRPr="00A2716F" w:rsidRDefault="00D752DD" w:rsidP="00BD58E9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D752DD" w:rsidRPr="00D91D97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1D97">
              <w:rPr>
                <w:rFonts w:ascii="Angsana New" w:hAnsi="Angsana New" w:hint="cs"/>
                <w:sz w:val="30"/>
                <w:szCs w:val="30"/>
                <w:cs/>
              </w:rPr>
              <w:t>47,9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9" w:type="dxa"/>
          </w:tcPr>
          <w:p w:rsidR="00D752DD" w:rsidRPr="0076366C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752DD" w:rsidRPr="00265994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</w:t>
            </w:r>
            <w:r w:rsidRPr="00265994">
              <w:rPr>
                <w:rFonts w:ascii="Angsana New" w:hAnsi="Angsana New"/>
                <w:bCs/>
                <w:sz w:val="30"/>
                <w:szCs w:val="30"/>
              </w:rPr>
              <w:t>,4</w:t>
            </w:r>
            <w:r>
              <w:rPr>
                <w:rFonts w:ascii="Angsana New" w:hAnsi="Angsana New"/>
                <w:bCs/>
                <w:sz w:val="30"/>
                <w:szCs w:val="30"/>
              </w:rPr>
              <w:t>80</w:t>
            </w:r>
          </w:p>
        </w:tc>
      </w:tr>
      <w:tr w:rsidR="00D752DD" w:rsidRPr="00734C60" w:rsidTr="00BD58E9">
        <w:trPr>
          <w:cantSplit/>
        </w:trPr>
        <w:tc>
          <w:tcPr>
            <w:tcW w:w="3755" w:type="dxa"/>
          </w:tcPr>
          <w:p w:rsidR="00D752DD" w:rsidRPr="00144D58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D752DD" w:rsidRPr="00183C5D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D752DD" w:rsidRPr="00A2716F" w:rsidRDefault="00D752DD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D752DD" w:rsidRPr="00A2716F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0" w:type="dxa"/>
          </w:tcPr>
          <w:p w:rsidR="00D752DD" w:rsidRPr="00A2716F" w:rsidRDefault="00D752DD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:rsidR="00D752DD" w:rsidRPr="00183C5D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D752DD" w:rsidRPr="00144D58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:rsidR="00D752DD" w:rsidRPr="00144D58" w:rsidRDefault="00D752D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</w:tr>
    </w:tbl>
    <w:p w:rsidR="00D752DD" w:rsidRDefault="00D752DD"/>
    <w:p w:rsidR="00B86A2F" w:rsidRDefault="00B86A2F"/>
    <w:p w:rsidR="00B86A2F" w:rsidRDefault="00B86A2F"/>
    <w:tbl>
      <w:tblPr>
        <w:tblW w:w="9731" w:type="dxa"/>
        <w:tblInd w:w="18" w:type="dxa"/>
        <w:tblLayout w:type="fixed"/>
        <w:tblLook w:val="0000"/>
      </w:tblPr>
      <w:tblGrid>
        <w:gridCol w:w="3755"/>
        <w:gridCol w:w="1275"/>
        <w:gridCol w:w="285"/>
        <w:gridCol w:w="8"/>
        <w:gridCol w:w="1270"/>
        <w:gridCol w:w="290"/>
        <w:gridCol w:w="1272"/>
        <w:gridCol w:w="289"/>
        <w:gridCol w:w="1281"/>
        <w:gridCol w:w="6"/>
      </w:tblGrid>
      <w:tr w:rsidR="00C74AEE" w:rsidRPr="008F38E6" w:rsidTr="00FD7957">
        <w:trPr>
          <w:gridAfter w:val="1"/>
          <w:wAfter w:w="6" w:type="dxa"/>
          <w:cantSplit/>
        </w:trPr>
        <w:tc>
          <w:tcPr>
            <w:tcW w:w="3755" w:type="dxa"/>
          </w:tcPr>
          <w:p w:rsidR="00C74AEE" w:rsidRPr="00F51F88" w:rsidRDefault="00C74AEE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0" w:type="dxa"/>
            <w:gridSpan w:val="8"/>
            <w:tcBorders>
              <w:bottom w:val="single" w:sz="4" w:space="0" w:color="auto"/>
            </w:tcBorders>
          </w:tcPr>
          <w:p w:rsidR="00C74AEE" w:rsidRPr="008F38E6" w:rsidRDefault="00C74AEE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74AEE" w:rsidRPr="008F38E6" w:rsidTr="00FD7957">
        <w:trPr>
          <w:gridAfter w:val="1"/>
          <w:wAfter w:w="6" w:type="dxa"/>
          <w:cantSplit/>
        </w:trPr>
        <w:tc>
          <w:tcPr>
            <w:tcW w:w="3755" w:type="dxa"/>
          </w:tcPr>
          <w:p w:rsidR="00C74AEE" w:rsidRPr="00F51F88" w:rsidRDefault="00C74AEE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74AEE" w:rsidRPr="008F38E6" w:rsidRDefault="00C74AEE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C74AEE" w:rsidRPr="008F38E6" w:rsidRDefault="00C74AEE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74AEE" w:rsidRPr="008F38E6" w:rsidRDefault="00C74AEE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C74AEE" w:rsidRPr="008F38E6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C74AEE" w:rsidRPr="00286BF5" w:rsidRDefault="00C74AEE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74AEE" w:rsidRPr="008F38E6" w:rsidRDefault="00C74AEE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มีนาคม2566</w:t>
            </w:r>
          </w:p>
        </w:tc>
        <w:tc>
          <w:tcPr>
            <w:tcW w:w="285" w:type="dxa"/>
          </w:tcPr>
          <w:p w:rsidR="00C74AEE" w:rsidRPr="008F38E6" w:rsidRDefault="00C74AEE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C74AEE" w:rsidRPr="008F38E6" w:rsidRDefault="00C74AEE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</w:p>
        </w:tc>
        <w:tc>
          <w:tcPr>
            <w:tcW w:w="290" w:type="dxa"/>
          </w:tcPr>
          <w:p w:rsidR="00C74AEE" w:rsidRPr="008F38E6" w:rsidRDefault="00C74AEE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C74AEE" w:rsidRPr="008F38E6" w:rsidRDefault="00C74AEE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มีนาคม2566</w:t>
            </w:r>
          </w:p>
        </w:tc>
        <w:tc>
          <w:tcPr>
            <w:tcW w:w="289" w:type="dxa"/>
          </w:tcPr>
          <w:p w:rsidR="00C74AEE" w:rsidRPr="008F38E6" w:rsidRDefault="00C74AEE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C74AEE" w:rsidRPr="008F38E6" w:rsidRDefault="00C74AEE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</w:p>
        </w:tc>
      </w:tr>
      <w:tr w:rsidR="00C74AEE" w:rsidRPr="00775D54" w:rsidTr="00F500D4">
        <w:trPr>
          <w:cantSplit/>
        </w:trPr>
        <w:tc>
          <w:tcPr>
            <w:tcW w:w="3755" w:type="dxa"/>
          </w:tcPr>
          <w:p w:rsidR="00C74AEE" w:rsidRPr="00F957A3" w:rsidRDefault="00C74AE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หมุนเวียน</w:t>
            </w: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275" w:type="dxa"/>
          </w:tcPr>
          <w:p w:rsidR="00C74AEE" w:rsidRPr="00183C5D" w:rsidRDefault="00C74AE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C74AEE" w:rsidRPr="0076366C" w:rsidRDefault="00C74AEE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C74AEE" w:rsidRPr="00211056" w:rsidRDefault="00C74AE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0" w:type="dxa"/>
          </w:tcPr>
          <w:p w:rsidR="00C74AEE" w:rsidRPr="0076366C" w:rsidRDefault="00C74AEE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C74AEE" w:rsidRPr="00183C5D" w:rsidRDefault="00C74AE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C74AEE" w:rsidRPr="0076366C" w:rsidRDefault="00C74AE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C74AEE" w:rsidRPr="00211056" w:rsidRDefault="00C74AE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C74AEE" w:rsidRPr="00775D54" w:rsidTr="00F500D4">
        <w:trPr>
          <w:cantSplit/>
        </w:trPr>
        <w:tc>
          <w:tcPr>
            <w:tcW w:w="3755" w:type="dxa"/>
          </w:tcPr>
          <w:p w:rsidR="00C74AEE" w:rsidRPr="0069708B" w:rsidRDefault="00C74AEE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เจ้า</w:t>
            </w:r>
            <w:r w:rsidRPr="006970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หนี้อื่น</w:t>
            </w:r>
          </w:p>
        </w:tc>
        <w:tc>
          <w:tcPr>
            <w:tcW w:w="1275" w:type="dxa"/>
          </w:tcPr>
          <w:p w:rsidR="00C74AEE" w:rsidRPr="00183C5D" w:rsidRDefault="00C74AEE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:rsidR="00C74AEE" w:rsidRPr="0022335A" w:rsidRDefault="00C74AEE" w:rsidP="00E56CA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</w:tcPr>
          <w:p w:rsidR="00C74AEE" w:rsidRPr="00B30A45" w:rsidRDefault="00C74AEE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:rsidR="00C74AEE" w:rsidRPr="0076366C" w:rsidRDefault="00C74AEE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C74AEE" w:rsidRPr="000B6884" w:rsidRDefault="00C74AEE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9" w:type="dxa"/>
          </w:tcPr>
          <w:p w:rsidR="00C74AEE" w:rsidRPr="0076366C" w:rsidRDefault="00C74AE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C74AEE" w:rsidRDefault="00C74AEE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74AEE" w:rsidRPr="00775D54" w:rsidTr="00F500D4">
        <w:trPr>
          <w:cantSplit/>
        </w:trPr>
        <w:tc>
          <w:tcPr>
            <w:tcW w:w="3755" w:type="dxa"/>
          </w:tcPr>
          <w:p w:rsidR="00C74AEE" w:rsidRPr="00802B2B" w:rsidRDefault="00C74AE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C74AEE" w:rsidRPr="001D1A80" w:rsidRDefault="00C74AEE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1A80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C74AEE" w:rsidRPr="0022335A" w:rsidRDefault="00C74AEE" w:rsidP="00E56CA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</w:tcPr>
          <w:p w:rsidR="00C74AEE" w:rsidRPr="00B30A45" w:rsidRDefault="00C74AEE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C74AEE" w:rsidRPr="0076366C" w:rsidRDefault="00C74AEE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C74AEE" w:rsidRPr="000B6884" w:rsidRDefault="00C74AEE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6884">
              <w:rPr>
                <w:rFonts w:ascii="Angsana New" w:hAnsi="Angsana New" w:hint="cs"/>
                <w:sz w:val="30"/>
                <w:szCs w:val="30"/>
                <w:cs/>
              </w:rPr>
              <w:t>1,690</w:t>
            </w:r>
          </w:p>
        </w:tc>
        <w:tc>
          <w:tcPr>
            <w:tcW w:w="289" w:type="dxa"/>
          </w:tcPr>
          <w:p w:rsidR="00C74AEE" w:rsidRPr="0076366C" w:rsidRDefault="00C74AE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C74AEE" w:rsidRPr="00265994" w:rsidRDefault="00C74AEE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26599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290</w:t>
            </w:r>
          </w:p>
        </w:tc>
      </w:tr>
      <w:tr w:rsidR="00C74AEE" w:rsidRPr="00775D54" w:rsidTr="00F500D4">
        <w:trPr>
          <w:cantSplit/>
        </w:trPr>
        <w:tc>
          <w:tcPr>
            <w:tcW w:w="3755" w:type="dxa"/>
          </w:tcPr>
          <w:p w:rsidR="00C74AEE" w:rsidRPr="00802B2B" w:rsidRDefault="00C74AE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74AEE" w:rsidRPr="001D1A80" w:rsidRDefault="00C74AEE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D1A80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Pr="001D1A80">
              <w:rPr>
                <w:rFonts w:ascii="Angsana New" w:hAnsi="Angsana New"/>
                <w:sz w:val="30"/>
                <w:szCs w:val="30"/>
              </w:rPr>
              <w:t>8,</w:t>
            </w:r>
            <w:r w:rsidR="001D1A80"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293" w:type="dxa"/>
            <w:gridSpan w:val="2"/>
          </w:tcPr>
          <w:p w:rsidR="00C74AEE" w:rsidRPr="0076366C" w:rsidRDefault="00C74AEE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C74AEE" w:rsidRPr="00C77031" w:rsidRDefault="00C74AEE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12,658</w:t>
            </w:r>
          </w:p>
        </w:tc>
        <w:tc>
          <w:tcPr>
            <w:tcW w:w="290" w:type="dxa"/>
          </w:tcPr>
          <w:p w:rsidR="00C74AEE" w:rsidRPr="0076366C" w:rsidRDefault="00C74AEE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C74AEE" w:rsidRPr="000B6884" w:rsidRDefault="00C74AEE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6884"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</w:p>
        </w:tc>
        <w:tc>
          <w:tcPr>
            <w:tcW w:w="289" w:type="dxa"/>
          </w:tcPr>
          <w:p w:rsidR="00C74AEE" w:rsidRPr="0076366C" w:rsidRDefault="00C74AE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C74AEE" w:rsidRPr="00265994" w:rsidRDefault="00C74AEE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</w:t>
            </w:r>
          </w:p>
        </w:tc>
      </w:tr>
      <w:tr w:rsidR="001D1A80" w:rsidRPr="00775D54" w:rsidTr="008C373A">
        <w:trPr>
          <w:cantSplit/>
        </w:trPr>
        <w:tc>
          <w:tcPr>
            <w:tcW w:w="3755" w:type="dxa"/>
          </w:tcPr>
          <w:p w:rsidR="001D1A80" w:rsidRPr="0076366C" w:rsidRDefault="001D1A80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D1A80" w:rsidRPr="001D1A80" w:rsidRDefault="001D1A80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D1A80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Pr="001D1A80">
              <w:rPr>
                <w:rFonts w:ascii="Angsana New" w:hAnsi="Angsana New"/>
                <w:sz w:val="30"/>
                <w:szCs w:val="30"/>
              </w:rPr>
              <w:t>8,</w:t>
            </w:r>
            <w:r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293" w:type="dxa"/>
            <w:gridSpan w:val="2"/>
          </w:tcPr>
          <w:p w:rsidR="001D1A80" w:rsidRPr="0076366C" w:rsidRDefault="001D1A80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1D1A80" w:rsidRPr="00C77031" w:rsidRDefault="001D1A80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12,658</w:t>
            </w:r>
          </w:p>
        </w:tc>
        <w:tc>
          <w:tcPr>
            <w:tcW w:w="290" w:type="dxa"/>
          </w:tcPr>
          <w:p w:rsidR="001D1A80" w:rsidRPr="0076366C" w:rsidRDefault="001D1A80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1D1A80" w:rsidRPr="000B6884" w:rsidRDefault="001D1A80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6884">
              <w:rPr>
                <w:rFonts w:ascii="Angsana New" w:hAnsi="Angsana New" w:hint="cs"/>
                <w:sz w:val="30"/>
                <w:szCs w:val="30"/>
                <w:cs/>
              </w:rPr>
              <w:t>1,754</w:t>
            </w:r>
          </w:p>
        </w:tc>
        <w:tc>
          <w:tcPr>
            <w:tcW w:w="289" w:type="dxa"/>
          </w:tcPr>
          <w:p w:rsidR="001D1A80" w:rsidRPr="0076366C" w:rsidRDefault="001D1A80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A80" w:rsidRPr="00265994" w:rsidRDefault="001D1A80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26599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320</w:t>
            </w:r>
          </w:p>
        </w:tc>
      </w:tr>
      <w:tr w:rsidR="00C74AEE" w:rsidRPr="00775D54" w:rsidTr="008C373A">
        <w:trPr>
          <w:cantSplit/>
        </w:trPr>
        <w:tc>
          <w:tcPr>
            <w:tcW w:w="3755" w:type="dxa"/>
          </w:tcPr>
          <w:p w:rsidR="00C74AEE" w:rsidRPr="0069708B" w:rsidRDefault="00C74AE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74AEE" w:rsidRPr="00183C5D" w:rsidRDefault="00C74AEE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:rsidR="00C74AEE" w:rsidRPr="0069708B" w:rsidRDefault="00C74AEE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C74AEE" w:rsidRPr="0069708B" w:rsidRDefault="00C74AEE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90" w:type="dxa"/>
          </w:tcPr>
          <w:p w:rsidR="00C74AEE" w:rsidRPr="0069708B" w:rsidRDefault="00C74AEE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C74AEE" w:rsidRPr="00183C5D" w:rsidRDefault="00C74AE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C74AEE" w:rsidRPr="0069708B" w:rsidRDefault="00C74AE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</w:tcPr>
          <w:p w:rsidR="00C74AEE" w:rsidRPr="0069708B" w:rsidRDefault="00C74AEE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C74AEE" w:rsidRPr="00A90330" w:rsidTr="00A90330">
        <w:trPr>
          <w:cantSplit/>
        </w:trPr>
        <w:tc>
          <w:tcPr>
            <w:tcW w:w="3755" w:type="dxa"/>
          </w:tcPr>
          <w:p w:rsidR="00C74AEE" w:rsidRPr="0025797F" w:rsidRDefault="00C74AEE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5797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จ่าย</w:t>
            </w:r>
          </w:p>
        </w:tc>
        <w:tc>
          <w:tcPr>
            <w:tcW w:w="1275" w:type="dxa"/>
          </w:tcPr>
          <w:p w:rsidR="00C74AEE" w:rsidRPr="00A90330" w:rsidRDefault="00C74AEE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:rsidR="00C74AEE" w:rsidRPr="00A90330" w:rsidRDefault="00C74AEE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C74AEE" w:rsidRPr="00A90330" w:rsidRDefault="00C74AEE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:rsidR="00C74AEE" w:rsidRPr="00A90330" w:rsidRDefault="00C74AEE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C74AEE" w:rsidRPr="00A90330" w:rsidRDefault="00C74AE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C74AEE" w:rsidRPr="00A90330" w:rsidRDefault="00C74AE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C74AEE" w:rsidRPr="00A90330" w:rsidRDefault="00C74AEE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74AEE" w:rsidRPr="00A90330" w:rsidTr="00A90330">
        <w:trPr>
          <w:cantSplit/>
        </w:trPr>
        <w:tc>
          <w:tcPr>
            <w:tcW w:w="3755" w:type="dxa"/>
          </w:tcPr>
          <w:p w:rsidR="00C74AEE" w:rsidRPr="00802B2B" w:rsidRDefault="00C74AEE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C74AEE" w:rsidRPr="001D1A80" w:rsidRDefault="00C74AEE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1A80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C74AEE" w:rsidRPr="00A90330" w:rsidRDefault="00C74AEE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C74AEE" w:rsidRPr="00B30A45" w:rsidRDefault="00C74AEE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C74AEE" w:rsidRPr="00A90330" w:rsidRDefault="00C74AEE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C74AEE" w:rsidRPr="000B6884" w:rsidRDefault="001D1A80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89" w:type="dxa"/>
          </w:tcPr>
          <w:p w:rsidR="00C74AEE" w:rsidRPr="00A90330" w:rsidRDefault="00C74AE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C74AEE" w:rsidRPr="00B30A45" w:rsidRDefault="00C74AEE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C74AEE" w:rsidRPr="00A90330" w:rsidTr="006D6B5E">
        <w:trPr>
          <w:cantSplit/>
        </w:trPr>
        <w:tc>
          <w:tcPr>
            <w:tcW w:w="3755" w:type="dxa"/>
          </w:tcPr>
          <w:p w:rsidR="00C74AEE" w:rsidRPr="006167C3" w:rsidRDefault="00C74AEE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C74AEE" w:rsidRPr="001D1A80" w:rsidRDefault="00C74AEE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1A80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C74AEE" w:rsidRPr="00A90330" w:rsidRDefault="00C74AEE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C74AEE" w:rsidRPr="00B30A45" w:rsidRDefault="00C74AEE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C74AEE" w:rsidRPr="00A90330" w:rsidRDefault="00C74AEE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C74AEE" w:rsidRPr="008C373A" w:rsidRDefault="001D1A80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1,762</w:t>
            </w:r>
          </w:p>
        </w:tc>
        <w:tc>
          <w:tcPr>
            <w:tcW w:w="289" w:type="dxa"/>
          </w:tcPr>
          <w:p w:rsidR="00C74AEE" w:rsidRPr="00A90330" w:rsidRDefault="00C74AE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74AEE" w:rsidRPr="00B30A45" w:rsidRDefault="00C74AEE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6D6B5E" w:rsidRPr="00A90330" w:rsidTr="006D6B5E">
        <w:trPr>
          <w:cantSplit/>
        </w:trPr>
        <w:tc>
          <w:tcPr>
            <w:tcW w:w="3755" w:type="dxa"/>
          </w:tcPr>
          <w:p w:rsidR="006D6B5E" w:rsidRPr="006D6B5E" w:rsidRDefault="006D6B5E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6D6B5E" w:rsidRPr="006D6B5E" w:rsidRDefault="006D6B5E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3" w:type="dxa"/>
            <w:gridSpan w:val="2"/>
          </w:tcPr>
          <w:p w:rsidR="006D6B5E" w:rsidRPr="006D6B5E" w:rsidRDefault="006D6B5E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6D6B5E" w:rsidRPr="006D6B5E" w:rsidRDefault="006D6B5E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0" w:type="dxa"/>
          </w:tcPr>
          <w:p w:rsidR="006D6B5E" w:rsidRPr="006D6B5E" w:rsidRDefault="006D6B5E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:rsidR="006D6B5E" w:rsidRPr="006D6B5E" w:rsidRDefault="006D6B5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9" w:type="dxa"/>
          </w:tcPr>
          <w:p w:rsidR="006D6B5E" w:rsidRPr="006D6B5E" w:rsidRDefault="006D6B5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:rsidR="006D6B5E" w:rsidRPr="006D6B5E" w:rsidRDefault="006D6B5E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D6B5E" w:rsidRPr="00A90330" w:rsidTr="006D6B5E">
        <w:trPr>
          <w:cantSplit/>
        </w:trPr>
        <w:tc>
          <w:tcPr>
            <w:tcW w:w="3755" w:type="dxa"/>
          </w:tcPr>
          <w:p w:rsidR="006D6B5E" w:rsidRPr="00571CF4" w:rsidRDefault="006D6B5E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5" w:type="dxa"/>
          </w:tcPr>
          <w:p w:rsidR="006D6B5E" w:rsidRPr="00183C5D" w:rsidRDefault="006D6B5E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:rsidR="006D6B5E" w:rsidRPr="0076366C" w:rsidRDefault="006D6B5E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6D6B5E" w:rsidRPr="00C0031F" w:rsidRDefault="006D6B5E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:rsidR="006D6B5E" w:rsidRPr="0076366C" w:rsidRDefault="006D6B5E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6D6B5E" w:rsidRPr="00183C5D" w:rsidRDefault="006D6B5E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6D6B5E" w:rsidRPr="0076366C" w:rsidRDefault="006D6B5E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6D6B5E" w:rsidRDefault="006D6B5E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D6B5E" w:rsidRPr="00A90330" w:rsidTr="006D6B5E">
        <w:trPr>
          <w:cantSplit/>
        </w:trPr>
        <w:tc>
          <w:tcPr>
            <w:tcW w:w="3755" w:type="dxa"/>
          </w:tcPr>
          <w:p w:rsidR="006D6B5E" w:rsidRPr="00802B2B" w:rsidRDefault="006D6B5E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6D6B5E" w:rsidRPr="001D1A80" w:rsidRDefault="006D6B5E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1A80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6D6B5E" w:rsidRPr="0076366C" w:rsidRDefault="006D6B5E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6D6B5E" w:rsidRPr="00B30A45" w:rsidRDefault="006D6B5E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6D6B5E" w:rsidRPr="0076366C" w:rsidRDefault="006D6B5E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6D6B5E" w:rsidRPr="00D91D97" w:rsidRDefault="006D6B5E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3,738</w:t>
            </w:r>
          </w:p>
        </w:tc>
        <w:tc>
          <w:tcPr>
            <w:tcW w:w="289" w:type="dxa"/>
          </w:tcPr>
          <w:p w:rsidR="006D6B5E" w:rsidRPr="0076366C" w:rsidRDefault="006D6B5E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6D6B5E" w:rsidRPr="00B30A45" w:rsidRDefault="006D6B5E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6D6B5E" w:rsidRPr="00A90330" w:rsidTr="006D6B5E">
        <w:trPr>
          <w:cantSplit/>
        </w:trPr>
        <w:tc>
          <w:tcPr>
            <w:tcW w:w="3755" w:type="dxa"/>
          </w:tcPr>
          <w:p w:rsidR="006D6B5E" w:rsidRPr="009C6189" w:rsidRDefault="006D6B5E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nil"/>
            </w:tcBorders>
          </w:tcPr>
          <w:p w:rsidR="006D6B5E" w:rsidRPr="009C6189" w:rsidRDefault="006D6B5E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3" w:type="dxa"/>
            <w:gridSpan w:val="2"/>
            <w:tcBorders>
              <w:bottom w:val="nil"/>
            </w:tcBorders>
          </w:tcPr>
          <w:p w:rsidR="006D6B5E" w:rsidRPr="009C6189" w:rsidRDefault="006D6B5E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  <w:bottom w:val="nil"/>
            </w:tcBorders>
          </w:tcPr>
          <w:p w:rsidR="006D6B5E" w:rsidRPr="009C6189" w:rsidRDefault="006D6B5E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0" w:type="dxa"/>
            <w:tcBorders>
              <w:bottom w:val="nil"/>
            </w:tcBorders>
          </w:tcPr>
          <w:p w:rsidR="006D6B5E" w:rsidRPr="009C6189" w:rsidRDefault="006D6B5E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  <w:bottom w:val="nil"/>
            </w:tcBorders>
          </w:tcPr>
          <w:p w:rsidR="006D6B5E" w:rsidRPr="009C6189" w:rsidRDefault="006D6B5E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9" w:type="dxa"/>
            <w:tcBorders>
              <w:bottom w:val="nil"/>
            </w:tcBorders>
          </w:tcPr>
          <w:p w:rsidR="006D6B5E" w:rsidRPr="009C6189" w:rsidRDefault="006D6B5E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  <w:bottom w:val="nil"/>
            </w:tcBorders>
          </w:tcPr>
          <w:p w:rsidR="006D6B5E" w:rsidRPr="009C6189" w:rsidRDefault="006D6B5E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C373A" w:rsidRPr="00775D54" w:rsidTr="008C373A">
        <w:trPr>
          <w:cantSplit/>
        </w:trPr>
        <w:tc>
          <w:tcPr>
            <w:tcW w:w="3755" w:type="dxa"/>
          </w:tcPr>
          <w:p w:rsidR="008C373A" w:rsidRPr="00571CF4" w:rsidRDefault="008C373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71CF4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5" w:type="dxa"/>
          </w:tcPr>
          <w:p w:rsidR="008C373A" w:rsidRPr="00183C5D" w:rsidRDefault="008C373A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:rsidR="008C373A" w:rsidRPr="0076366C" w:rsidRDefault="008C373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8C373A" w:rsidRPr="00C0031F" w:rsidRDefault="008C373A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:rsidR="008C373A" w:rsidRPr="0076366C" w:rsidRDefault="008C373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8C373A" w:rsidRPr="00183C5D" w:rsidRDefault="008C373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8C373A" w:rsidRPr="0076366C" w:rsidRDefault="008C373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8C373A" w:rsidRDefault="008C373A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C373A" w:rsidRPr="00775D54" w:rsidTr="0069708B">
        <w:trPr>
          <w:cantSplit/>
        </w:trPr>
        <w:tc>
          <w:tcPr>
            <w:tcW w:w="3755" w:type="dxa"/>
          </w:tcPr>
          <w:p w:rsidR="008C373A" w:rsidRPr="001308D4" w:rsidRDefault="008C373A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308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75" w:type="dxa"/>
          </w:tcPr>
          <w:p w:rsidR="008C373A" w:rsidRPr="00183C5D" w:rsidRDefault="008C373A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:rsidR="008C373A" w:rsidRPr="0076366C" w:rsidRDefault="008C373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8C373A" w:rsidRPr="00C0031F" w:rsidRDefault="008C373A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:rsidR="008C373A" w:rsidRPr="0076366C" w:rsidRDefault="008C373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8C373A" w:rsidRPr="00183C5D" w:rsidRDefault="008C373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8C373A" w:rsidRPr="0076366C" w:rsidRDefault="008C373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8C373A" w:rsidRDefault="008C373A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C373A" w:rsidRPr="00775D54" w:rsidTr="0069708B">
        <w:trPr>
          <w:cantSplit/>
        </w:trPr>
        <w:tc>
          <w:tcPr>
            <w:tcW w:w="3755" w:type="dxa"/>
          </w:tcPr>
          <w:p w:rsidR="008C373A" w:rsidRPr="00802B2B" w:rsidRDefault="008C373A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8C373A" w:rsidRPr="001D1A80" w:rsidRDefault="008C373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1A80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8C373A" w:rsidRPr="0076366C" w:rsidRDefault="008C373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8C373A" w:rsidRPr="00B30A45" w:rsidRDefault="008C373A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8C373A" w:rsidRPr="0076366C" w:rsidRDefault="008C373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8C373A" w:rsidRPr="00406FEA" w:rsidRDefault="00406FEA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6FEA">
              <w:rPr>
                <w:rFonts w:ascii="Angsana New" w:hAnsi="Angsana New"/>
                <w:sz w:val="30"/>
                <w:szCs w:val="30"/>
              </w:rPr>
              <w:t>2,586</w:t>
            </w:r>
          </w:p>
        </w:tc>
        <w:tc>
          <w:tcPr>
            <w:tcW w:w="289" w:type="dxa"/>
          </w:tcPr>
          <w:p w:rsidR="008C373A" w:rsidRPr="0076366C" w:rsidRDefault="008C373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8C373A" w:rsidRPr="00265994" w:rsidRDefault="008C373A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5994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>
              <w:rPr>
                <w:rFonts w:ascii="Angsana New" w:hAnsi="Angsana New"/>
                <w:bCs/>
                <w:sz w:val="30"/>
                <w:szCs w:val="30"/>
              </w:rPr>
              <w:t>555</w:t>
            </w:r>
          </w:p>
        </w:tc>
      </w:tr>
      <w:tr w:rsidR="001D1A80" w:rsidRPr="00775D54" w:rsidTr="00571CF4">
        <w:trPr>
          <w:cantSplit/>
        </w:trPr>
        <w:tc>
          <w:tcPr>
            <w:tcW w:w="3755" w:type="dxa"/>
          </w:tcPr>
          <w:p w:rsidR="001D1A80" w:rsidRPr="00802B2B" w:rsidRDefault="001D1A80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D1A80" w:rsidRPr="00C77031" w:rsidRDefault="001D1A80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1,424</w:t>
            </w:r>
          </w:p>
        </w:tc>
        <w:tc>
          <w:tcPr>
            <w:tcW w:w="293" w:type="dxa"/>
            <w:gridSpan w:val="2"/>
          </w:tcPr>
          <w:p w:rsidR="001D1A80" w:rsidRPr="0076366C" w:rsidRDefault="001D1A80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1D1A80" w:rsidRPr="00C77031" w:rsidRDefault="001D1A80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1,408</w:t>
            </w:r>
          </w:p>
        </w:tc>
        <w:tc>
          <w:tcPr>
            <w:tcW w:w="290" w:type="dxa"/>
          </w:tcPr>
          <w:p w:rsidR="001D1A80" w:rsidRPr="0076366C" w:rsidRDefault="001D1A80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1D1A80" w:rsidRPr="00406FEA" w:rsidRDefault="001D1A80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6FEA">
              <w:rPr>
                <w:rFonts w:ascii="Angsana New" w:hAnsi="Angsana New" w:hint="cs"/>
                <w:sz w:val="30"/>
                <w:szCs w:val="30"/>
                <w:cs/>
              </w:rPr>
              <w:t>1,424</w:t>
            </w:r>
          </w:p>
        </w:tc>
        <w:tc>
          <w:tcPr>
            <w:tcW w:w="289" w:type="dxa"/>
          </w:tcPr>
          <w:p w:rsidR="001D1A80" w:rsidRPr="0076366C" w:rsidRDefault="001D1A80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1D1A80" w:rsidRPr="00B30A45" w:rsidRDefault="001D1A80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1,408</w:t>
            </w:r>
          </w:p>
        </w:tc>
      </w:tr>
      <w:tr w:rsidR="001D1A80" w:rsidRPr="00775D54" w:rsidTr="00571CF4">
        <w:trPr>
          <w:cantSplit/>
        </w:trPr>
        <w:tc>
          <w:tcPr>
            <w:tcW w:w="3755" w:type="dxa"/>
          </w:tcPr>
          <w:p w:rsidR="001D1A80" w:rsidRPr="005F0D81" w:rsidRDefault="001D1A80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D1A80" w:rsidRPr="00C77031" w:rsidRDefault="001D1A80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1,424</w:t>
            </w:r>
          </w:p>
        </w:tc>
        <w:tc>
          <w:tcPr>
            <w:tcW w:w="293" w:type="dxa"/>
            <w:gridSpan w:val="2"/>
          </w:tcPr>
          <w:p w:rsidR="001D1A80" w:rsidRPr="0076366C" w:rsidRDefault="001D1A80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1D1A80" w:rsidRPr="00C77031" w:rsidRDefault="001D1A80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1,408</w:t>
            </w:r>
          </w:p>
        </w:tc>
        <w:tc>
          <w:tcPr>
            <w:tcW w:w="290" w:type="dxa"/>
          </w:tcPr>
          <w:p w:rsidR="001D1A80" w:rsidRPr="0076366C" w:rsidRDefault="001D1A80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1D1A80" w:rsidRPr="00406FEA" w:rsidRDefault="001D1A80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6FEA">
              <w:rPr>
                <w:rFonts w:ascii="Angsana New" w:hAnsi="Angsana New" w:hint="cs"/>
                <w:sz w:val="30"/>
                <w:szCs w:val="30"/>
                <w:cs/>
              </w:rPr>
              <w:t>4,010</w:t>
            </w:r>
          </w:p>
        </w:tc>
        <w:tc>
          <w:tcPr>
            <w:tcW w:w="289" w:type="dxa"/>
          </w:tcPr>
          <w:p w:rsidR="001D1A80" w:rsidRPr="0076366C" w:rsidRDefault="001D1A80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A80" w:rsidRPr="00265994" w:rsidRDefault="001D1A80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5994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>
              <w:rPr>
                <w:rFonts w:ascii="Angsana New" w:hAnsi="Angsana New"/>
                <w:bCs/>
                <w:sz w:val="30"/>
                <w:szCs w:val="30"/>
              </w:rPr>
              <w:t>963</w:t>
            </w:r>
          </w:p>
        </w:tc>
      </w:tr>
      <w:tr w:rsidR="009C6189" w:rsidRPr="009C6189" w:rsidTr="00571CF4">
        <w:trPr>
          <w:cantSplit/>
        </w:trPr>
        <w:tc>
          <w:tcPr>
            <w:tcW w:w="3755" w:type="dxa"/>
          </w:tcPr>
          <w:p w:rsidR="009C6189" w:rsidRPr="009C6189" w:rsidRDefault="009C6189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9C6189" w:rsidRPr="009C6189" w:rsidRDefault="009C6189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:rsidR="009C6189" w:rsidRPr="009C6189" w:rsidRDefault="009C6189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9C6189" w:rsidRPr="009C6189" w:rsidRDefault="009C6189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90" w:type="dxa"/>
          </w:tcPr>
          <w:p w:rsidR="009C6189" w:rsidRPr="009C6189" w:rsidRDefault="009C6189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9C6189" w:rsidRPr="009C6189" w:rsidRDefault="009C6189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9" w:type="dxa"/>
          </w:tcPr>
          <w:p w:rsidR="009C6189" w:rsidRPr="009C6189" w:rsidRDefault="009C6189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</w:tcPr>
          <w:p w:rsidR="009C6189" w:rsidRPr="009C6189" w:rsidRDefault="009C6189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</w:tr>
      <w:tr w:rsidR="008C373A" w:rsidRPr="00775D54" w:rsidTr="009C6189">
        <w:trPr>
          <w:cantSplit/>
        </w:trPr>
        <w:tc>
          <w:tcPr>
            <w:tcW w:w="3755" w:type="dxa"/>
          </w:tcPr>
          <w:p w:rsidR="008C373A" w:rsidRPr="001308D4" w:rsidRDefault="008C373A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ส่วนที่ถึงกำหนดชำระหลังจาก</w:t>
            </w:r>
            <w:r w:rsidRPr="001308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275" w:type="dxa"/>
          </w:tcPr>
          <w:p w:rsidR="008C373A" w:rsidRPr="00183C5D" w:rsidRDefault="008C373A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:rsidR="008C373A" w:rsidRPr="0076366C" w:rsidRDefault="008C373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8C373A" w:rsidRPr="00B30A45" w:rsidRDefault="008C373A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:rsidR="008C373A" w:rsidRPr="0076366C" w:rsidRDefault="008C373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8C373A" w:rsidRPr="00406FEA" w:rsidRDefault="008C373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9" w:type="dxa"/>
          </w:tcPr>
          <w:p w:rsidR="008C373A" w:rsidRPr="0076366C" w:rsidRDefault="008C373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8C373A" w:rsidRPr="00386FDD" w:rsidRDefault="008C373A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8C373A" w:rsidRPr="00775D54" w:rsidTr="0069708B">
        <w:trPr>
          <w:cantSplit/>
        </w:trPr>
        <w:tc>
          <w:tcPr>
            <w:tcW w:w="3755" w:type="dxa"/>
          </w:tcPr>
          <w:p w:rsidR="008C373A" w:rsidRPr="00802B2B" w:rsidRDefault="008C373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8C373A" w:rsidRPr="001D1A80" w:rsidRDefault="008C373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1A80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8C373A" w:rsidRPr="0076366C" w:rsidRDefault="008C373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8C373A" w:rsidRPr="00B30A45" w:rsidRDefault="008C373A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8C373A" w:rsidRPr="0076366C" w:rsidRDefault="008C373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8C373A" w:rsidRPr="00406FEA" w:rsidRDefault="00406FEA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6FEA">
              <w:rPr>
                <w:rFonts w:ascii="Angsana New" w:hAnsi="Angsana New"/>
                <w:sz w:val="30"/>
                <w:szCs w:val="30"/>
              </w:rPr>
              <w:t>46,674</w:t>
            </w:r>
          </w:p>
        </w:tc>
        <w:tc>
          <w:tcPr>
            <w:tcW w:w="289" w:type="dxa"/>
          </w:tcPr>
          <w:p w:rsidR="008C373A" w:rsidRPr="0076366C" w:rsidRDefault="008C373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8C373A" w:rsidRPr="007F40AD" w:rsidRDefault="008C373A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47,332</w:t>
            </w:r>
          </w:p>
        </w:tc>
      </w:tr>
      <w:tr w:rsidR="001D1A80" w:rsidRPr="00775D54" w:rsidTr="00571CF4">
        <w:trPr>
          <w:cantSplit/>
        </w:trPr>
        <w:tc>
          <w:tcPr>
            <w:tcW w:w="3755" w:type="dxa"/>
          </w:tcPr>
          <w:p w:rsidR="001D1A80" w:rsidRPr="00802B2B" w:rsidRDefault="001D1A80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D1A80" w:rsidRPr="00406FEA" w:rsidRDefault="001D1A80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6FEA">
              <w:rPr>
                <w:rFonts w:ascii="Angsana New" w:hAnsi="Angsana New"/>
                <w:sz w:val="30"/>
                <w:szCs w:val="30"/>
              </w:rPr>
              <w:t>13,135</w:t>
            </w:r>
          </w:p>
        </w:tc>
        <w:tc>
          <w:tcPr>
            <w:tcW w:w="293" w:type="dxa"/>
            <w:gridSpan w:val="2"/>
          </w:tcPr>
          <w:p w:rsidR="001D1A80" w:rsidRPr="0076366C" w:rsidRDefault="001D1A80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1D1A80" w:rsidRPr="00C77031" w:rsidRDefault="001D1A80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13,380</w:t>
            </w:r>
          </w:p>
        </w:tc>
        <w:tc>
          <w:tcPr>
            <w:tcW w:w="290" w:type="dxa"/>
          </w:tcPr>
          <w:p w:rsidR="001D1A80" w:rsidRPr="0076366C" w:rsidRDefault="001D1A80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1D1A80" w:rsidRPr="00406FEA" w:rsidRDefault="001D1A80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6FEA">
              <w:rPr>
                <w:rFonts w:ascii="Angsana New" w:hAnsi="Angsana New"/>
                <w:sz w:val="30"/>
                <w:szCs w:val="30"/>
              </w:rPr>
              <w:t>13,135</w:t>
            </w:r>
          </w:p>
        </w:tc>
        <w:tc>
          <w:tcPr>
            <w:tcW w:w="289" w:type="dxa"/>
          </w:tcPr>
          <w:p w:rsidR="001D1A80" w:rsidRPr="0076366C" w:rsidRDefault="001D1A80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1D1A80" w:rsidRPr="007F40AD" w:rsidRDefault="001D1A80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13,380</w:t>
            </w:r>
          </w:p>
        </w:tc>
      </w:tr>
      <w:tr w:rsidR="001D1A80" w:rsidRPr="00775D54" w:rsidTr="00571CF4">
        <w:trPr>
          <w:cantSplit/>
        </w:trPr>
        <w:tc>
          <w:tcPr>
            <w:tcW w:w="3755" w:type="dxa"/>
          </w:tcPr>
          <w:p w:rsidR="001D1A80" w:rsidRDefault="001D1A80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D1A80" w:rsidRPr="00406FEA" w:rsidRDefault="001D1A80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6FEA">
              <w:rPr>
                <w:rFonts w:ascii="Angsana New" w:hAnsi="Angsana New"/>
                <w:sz w:val="30"/>
                <w:szCs w:val="30"/>
              </w:rPr>
              <w:t>13,135</w:t>
            </w:r>
          </w:p>
        </w:tc>
        <w:tc>
          <w:tcPr>
            <w:tcW w:w="293" w:type="dxa"/>
            <w:gridSpan w:val="2"/>
          </w:tcPr>
          <w:p w:rsidR="001D1A80" w:rsidRPr="0076366C" w:rsidRDefault="001D1A80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1D1A80" w:rsidRPr="00C77031" w:rsidRDefault="001D1A80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13,380</w:t>
            </w:r>
          </w:p>
        </w:tc>
        <w:tc>
          <w:tcPr>
            <w:tcW w:w="290" w:type="dxa"/>
          </w:tcPr>
          <w:p w:rsidR="001D1A80" w:rsidRPr="0076366C" w:rsidRDefault="001D1A80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1D1A80" w:rsidRPr="00406FEA" w:rsidRDefault="001D1A80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6FEA">
              <w:rPr>
                <w:rFonts w:ascii="Angsana New" w:hAnsi="Angsana New"/>
                <w:sz w:val="30"/>
                <w:szCs w:val="30"/>
              </w:rPr>
              <w:t>59,809</w:t>
            </w:r>
          </w:p>
        </w:tc>
        <w:tc>
          <w:tcPr>
            <w:tcW w:w="289" w:type="dxa"/>
          </w:tcPr>
          <w:p w:rsidR="001D1A80" w:rsidRPr="0076366C" w:rsidRDefault="001D1A80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1A80" w:rsidRPr="007F40AD" w:rsidRDefault="001D1A80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60,712</w:t>
            </w:r>
          </w:p>
        </w:tc>
      </w:tr>
      <w:tr w:rsidR="008C373A" w:rsidRPr="00775D54" w:rsidTr="00571CF4">
        <w:trPr>
          <w:cantSplit/>
        </w:trPr>
        <w:tc>
          <w:tcPr>
            <w:tcW w:w="3755" w:type="dxa"/>
          </w:tcPr>
          <w:p w:rsidR="008C373A" w:rsidRDefault="008C373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8C373A" w:rsidRPr="001D1A80" w:rsidRDefault="008C373A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1A80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="001D1A80">
              <w:rPr>
                <w:rFonts w:ascii="Angsana New" w:hAnsi="Angsana New"/>
                <w:sz w:val="30"/>
                <w:szCs w:val="30"/>
              </w:rPr>
              <w:t>14,559</w:t>
            </w:r>
          </w:p>
        </w:tc>
        <w:tc>
          <w:tcPr>
            <w:tcW w:w="293" w:type="dxa"/>
            <w:gridSpan w:val="2"/>
          </w:tcPr>
          <w:p w:rsidR="008C373A" w:rsidRPr="0076366C" w:rsidRDefault="008C373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8C373A" w:rsidRPr="00C77031" w:rsidRDefault="008C373A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14,788</w:t>
            </w:r>
          </w:p>
        </w:tc>
        <w:tc>
          <w:tcPr>
            <w:tcW w:w="290" w:type="dxa"/>
          </w:tcPr>
          <w:p w:rsidR="008C373A" w:rsidRPr="0076366C" w:rsidRDefault="008C373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8C373A" w:rsidRPr="00406FEA" w:rsidRDefault="00406FEA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6FEA">
              <w:rPr>
                <w:rFonts w:ascii="Angsana New" w:hAnsi="Angsana New"/>
                <w:sz w:val="30"/>
                <w:szCs w:val="30"/>
              </w:rPr>
              <w:t>63,819</w:t>
            </w:r>
          </w:p>
        </w:tc>
        <w:tc>
          <w:tcPr>
            <w:tcW w:w="289" w:type="dxa"/>
          </w:tcPr>
          <w:p w:rsidR="008C373A" w:rsidRPr="0076366C" w:rsidRDefault="008C373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C373A" w:rsidRPr="007F40AD" w:rsidRDefault="008C373A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64</w:t>
            </w:r>
            <w:r w:rsidRPr="007F40A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675</w:t>
            </w:r>
          </w:p>
        </w:tc>
      </w:tr>
    </w:tbl>
    <w:p w:rsidR="00DE42F3" w:rsidRDefault="00DE42F3" w:rsidP="00157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157D58" w:rsidRDefault="001468CC" w:rsidP="00157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lastRenderedPageBreak/>
        <w:t>รายการเคลื่อนไหวระหว่าง</w:t>
      </w:r>
      <w:r w:rsidR="00D9656E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E4718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E47182">
        <w:rPr>
          <w:rFonts w:ascii="Angsana New" w:hAnsi="Angsana New"/>
          <w:sz w:val="30"/>
          <w:szCs w:val="30"/>
        </w:rPr>
        <w:t xml:space="preserve">31 </w:t>
      </w:r>
      <w:r w:rsidR="00D9656E">
        <w:rPr>
          <w:rFonts w:ascii="Angsana New" w:hAnsi="Angsana New" w:hint="cs"/>
          <w:sz w:val="30"/>
          <w:szCs w:val="30"/>
          <w:cs/>
        </w:rPr>
        <w:t>มีน</w:t>
      </w:r>
      <w:r w:rsidRPr="00E47182">
        <w:rPr>
          <w:rFonts w:ascii="Angsana New" w:hAnsi="Angsana New"/>
          <w:sz w:val="30"/>
          <w:szCs w:val="30"/>
          <w:cs/>
        </w:rPr>
        <w:t xml:space="preserve">าคม </w:t>
      </w:r>
      <w:r w:rsidR="00F554B3">
        <w:rPr>
          <w:rFonts w:ascii="Angsana New" w:hAnsi="Angsana New"/>
          <w:sz w:val="30"/>
          <w:szCs w:val="30"/>
        </w:rPr>
        <w:t>256</w:t>
      </w:r>
      <w:r w:rsidR="00183C5D">
        <w:rPr>
          <w:rFonts w:ascii="Angsana New" w:hAnsi="Angsana New" w:hint="cs"/>
          <w:sz w:val="30"/>
          <w:szCs w:val="30"/>
          <w:cs/>
        </w:rPr>
        <w:t>6</w:t>
      </w:r>
      <w:r w:rsidRPr="00161CA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F554B3">
        <w:rPr>
          <w:rFonts w:ascii="Angsana New" w:hAnsi="Angsana New"/>
          <w:sz w:val="30"/>
          <w:szCs w:val="30"/>
        </w:rPr>
        <w:t>256</w:t>
      </w:r>
      <w:r w:rsidR="00183C5D">
        <w:rPr>
          <w:rFonts w:ascii="Angsana New" w:hAnsi="Angsana New" w:hint="cs"/>
          <w:sz w:val="30"/>
          <w:szCs w:val="30"/>
          <w:cs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 w:rsidR="00157D58">
        <w:rPr>
          <w:rFonts w:ascii="Angsana New" w:hAnsi="Angsana New" w:hint="cs"/>
          <w:sz w:val="30"/>
          <w:szCs w:val="30"/>
          <w:cs/>
        </w:rPr>
        <w:t>สำหรับเงินให้กู้ยืมระยะสั้นแก่และเงินกู้ยืมระยะสั้นจาก</w:t>
      </w:r>
      <w:r w:rsidR="009D6F4E">
        <w:rPr>
          <w:rFonts w:ascii="Angsana New" w:hAnsi="Angsana New" w:hint="cs"/>
          <w:sz w:val="30"/>
          <w:szCs w:val="30"/>
          <w:cs/>
        </w:rPr>
        <w:t>กิจการ</w:t>
      </w:r>
      <w:r w:rsidR="00157D58">
        <w:rPr>
          <w:rFonts w:ascii="Angsana New" w:hAnsi="Angsana New" w:hint="cs"/>
          <w:sz w:val="30"/>
          <w:szCs w:val="30"/>
          <w:cs/>
        </w:rPr>
        <w:t>ที่เกี่ยวข้องกันมีดังนี้</w:t>
      </w:r>
    </w:p>
    <w:p w:rsidR="001468CC" w:rsidRPr="009D3502" w:rsidRDefault="001468CC" w:rsidP="00157D58">
      <w:pPr>
        <w:rPr>
          <w:rFonts w:ascii="Angsana New" w:hAnsi="Angsana New"/>
          <w:b/>
          <w:bCs/>
          <w:sz w:val="16"/>
          <w:szCs w:val="16"/>
        </w:rPr>
      </w:pPr>
    </w:p>
    <w:tbl>
      <w:tblPr>
        <w:tblW w:w="9984" w:type="dxa"/>
        <w:tblInd w:w="18" w:type="dxa"/>
        <w:tblLayout w:type="fixed"/>
        <w:tblLook w:val="0000"/>
      </w:tblPr>
      <w:tblGrid>
        <w:gridCol w:w="4059"/>
        <w:gridCol w:w="1276"/>
        <w:gridCol w:w="284"/>
        <w:gridCol w:w="1275"/>
        <w:gridCol w:w="283"/>
        <w:gridCol w:w="1277"/>
        <w:gridCol w:w="284"/>
        <w:gridCol w:w="1246"/>
      </w:tblGrid>
      <w:tr w:rsidR="001468CC" w:rsidRPr="00F51F88" w:rsidTr="00783015">
        <w:trPr>
          <w:cantSplit/>
        </w:trPr>
        <w:tc>
          <w:tcPr>
            <w:tcW w:w="4059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5" w:type="dxa"/>
            <w:gridSpan w:val="7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:rsidTr="00783015">
        <w:trPr>
          <w:cantSplit/>
        </w:trPr>
        <w:tc>
          <w:tcPr>
            <w:tcW w:w="4059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7" w:type="dxa"/>
            <w:gridSpan w:val="3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351766" w:rsidRPr="00F51F88" w:rsidTr="00783015">
        <w:trPr>
          <w:cantSplit/>
        </w:trPr>
        <w:tc>
          <w:tcPr>
            <w:tcW w:w="4059" w:type="dxa"/>
          </w:tcPr>
          <w:p w:rsidR="00351766" w:rsidRPr="00D413D6" w:rsidRDefault="0035176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1766" w:rsidRPr="00D413D6" w:rsidRDefault="00351766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83C5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4" w:type="dxa"/>
          </w:tcPr>
          <w:p w:rsidR="00351766" w:rsidRPr="00D413D6" w:rsidRDefault="003517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51766" w:rsidRPr="00D413D6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83C5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:rsidR="00351766" w:rsidRPr="00D413D6" w:rsidRDefault="0035176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351766" w:rsidRPr="00D413D6" w:rsidRDefault="00351766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83C5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4" w:type="dxa"/>
          </w:tcPr>
          <w:p w:rsidR="00351766" w:rsidRPr="00D413D6" w:rsidRDefault="00351766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351766" w:rsidRPr="00D413D6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83C5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51766" w:rsidRPr="00E24209" w:rsidTr="00783015">
        <w:trPr>
          <w:cantSplit/>
        </w:trPr>
        <w:tc>
          <w:tcPr>
            <w:tcW w:w="4059" w:type="dxa"/>
          </w:tcPr>
          <w:p w:rsidR="00351766" w:rsidRPr="00D91419" w:rsidRDefault="00351766" w:rsidP="00815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351766" w:rsidRPr="00BE06E7" w:rsidRDefault="003517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351766" w:rsidRPr="00E24209" w:rsidRDefault="0035176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51766" w:rsidRPr="00BE06E7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351766" w:rsidRPr="00E24209" w:rsidRDefault="0035176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351766" w:rsidRPr="00E24209" w:rsidRDefault="003517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351766" w:rsidRPr="00E24209" w:rsidRDefault="003517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351766" w:rsidRPr="00E24209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F7897" w:rsidRPr="00E24209" w:rsidTr="00783015">
        <w:trPr>
          <w:cantSplit/>
        </w:trPr>
        <w:tc>
          <w:tcPr>
            <w:tcW w:w="4059" w:type="dxa"/>
          </w:tcPr>
          <w:p w:rsidR="001F7897" w:rsidRPr="00840E3A" w:rsidRDefault="001F789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1F7897" w:rsidRPr="009D6F4E" w:rsidRDefault="001F7897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D6F4E"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84" w:type="dxa"/>
          </w:tcPr>
          <w:p w:rsidR="001F7897" w:rsidRPr="00E24209" w:rsidRDefault="001F7897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1F7897" w:rsidRPr="000974AA" w:rsidRDefault="001F7897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37,50</w:t>
            </w:r>
            <w:r w:rsidRPr="000974AA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:rsidR="001F7897" w:rsidRPr="00E24209" w:rsidRDefault="001F7897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1F7897" w:rsidRPr="004B1EAF" w:rsidRDefault="001F7897" w:rsidP="001F7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F7897" w:rsidRPr="00D413D6" w:rsidRDefault="001F7897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1F7897" w:rsidRPr="00E1788B" w:rsidRDefault="001F7897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788B">
              <w:rPr>
                <w:rFonts w:ascii="Angsana New" w:hAnsi="Angsana New"/>
                <w:bCs/>
                <w:sz w:val="30"/>
                <w:szCs w:val="30"/>
              </w:rPr>
              <w:t>27,300</w:t>
            </w:r>
          </w:p>
        </w:tc>
      </w:tr>
      <w:tr w:rsidR="001F7897" w:rsidRPr="00E24209" w:rsidTr="00783015">
        <w:trPr>
          <w:cantSplit/>
        </w:trPr>
        <w:tc>
          <w:tcPr>
            <w:tcW w:w="4059" w:type="dxa"/>
          </w:tcPr>
          <w:p w:rsidR="001F7897" w:rsidRPr="00B97542" w:rsidRDefault="001F789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1F7897" w:rsidRPr="009D6F4E" w:rsidRDefault="001F7897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6F4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F7897" w:rsidRPr="00EC7D7C" w:rsidRDefault="001F789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1F7897" w:rsidRPr="004B1EAF" w:rsidRDefault="001F7897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1F7897" w:rsidRPr="00EC7D7C" w:rsidRDefault="001F789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1F7897" w:rsidRPr="000974AA" w:rsidRDefault="001F7897" w:rsidP="001F7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74A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F7897" w:rsidRPr="00EC7D7C" w:rsidRDefault="001F789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:rsidR="001F7897" w:rsidRPr="00E1788B" w:rsidRDefault="001F7897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E1788B">
              <w:rPr>
                <w:rFonts w:ascii="Angsana New" w:hAnsi="Angsana New"/>
                <w:bCs/>
                <w:sz w:val="30"/>
                <w:szCs w:val="30"/>
              </w:rPr>
              <w:t>13,000</w:t>
            </w:r>
          </w:p>
        </w:tc>
      </w:tr>
      <w:tr w:rsidR="001F7897" w:rsidRPr="00E24209" w:rsidTr="00862576">
        <w:trPr>
          <w:cantSplit/>
        </w:trPr>
        <w:tc>
          <w:tcPr>
            <w:tcW w:w="4059" w:type="dxa"/>
          </w:tcPr>
          <w:p w:rsidR="001F7897" w:rsidRPr="00B97542" w:rsidRDefault="001F789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F7897" w:rsidRPr="009D6F4E" w:rsidRDefault="001F7897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6F4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F7897" w:rsidRPr="00EC7D7C" w:rsidRDefault="001F789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F7897" w:rsidRPr="000974AA" w:rsidRDefault="001F7897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74A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1F7897" w:rsidRPr="00EC7D7C" w:rsidRDefault="001F789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1F7897" w:rsidRPr="004B1EAF" w:rsidRDefault="001F7897" w:rsidP="001F7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F7897" w:rsidRPr="00EC7D7C" w:rsidRDefault="001F789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1F7897" w:rsidRPr="00E1788B" w:rsidRDefault="001F7897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(5</w:t>
            </w:r>
            <w:r w:rsidRPr="00E1788B">
              <w:rPr>
                <w:rFonts w:ascii="Angsana New" w:hAnsi="Angsana New"/>
                <w:bCs/>
                <w:sz w:val="30"/>
                <w:szCs w:val="30"/>
              </w:rPr>
              <w:t>,000</w:t>
            </w:r>
            <w:r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1F7897" w:rsidRPr="00E24209" w:rsidTr="00157D58">
        <w:trPr>
          <w:cantSplit/>
        </w:trPr>
        <w:tc>
          <w:tcPr>
            <w:tcW w:w="4059" w:type="dxa"/>
          </w:tcPr>
          <w:p w:rsidR="001F7897" w:rsidRPr="00840E3A" w:rsidRDefault="001F7897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E47182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E47182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7897" w:rsidRPr="009D6F4E" w:rsidRDefault="001F7897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D6F4E"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84" w:type="dxa"/>
          </w:tcPr>
          <w:p w:rsidR="001F7897" w:rsidRPr="00EC7D7C" w:rsidRDefault="001F789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1F7897" w:rsidRPr="000974AA" w:rsidRDefault="001F7897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37,50</w:t>
            </w:r>
            <w:r w:rsidRPr="000974AA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:rsidR="001F7897" w:rsidRPr="00EC7D7C" w:rsidRDefault="001F789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7897" w:rsidRPr="000974AA" w:rsidRDefault="001F7897" w:rsidP="001F7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74A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F7897" w:rsidRPr="00EC7D7C" w:rsidRDefault="001F789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1F7897" w:rsidRPr="00E1788B" w:rsidRDefault="001F7897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1788B">
              <w:rPr>
                <w:rFonts w:ascii="Angsana New" w:hAnsi="Angsana New"/>
                <w:bCs/>
                <w:sz w:val="30"/>
                <w:szCs w:val="30"/>
              </w:rPr>
              <w:t>35</w:t>
            </w:r>
            <w:r w:rsidRPr="00E1788B">
              <w:rPr>
                <w:rFonts w:ascii="Angsana New" w:hAnsi="Angsana New" w:hint="cs"/>
                <w:b/>
                <w:sz w:val="30"/>
                <w:szCs w:val="30"/>
                <w:cs/>
              </w:rPr>
              <w:t>,300</w:t>
            </w:r>
          </w:p>
        </w:tc>
      </w:tr>
      <w:tr w:rsidR="00157D58" w:rsidRPr="00E24209" w:rsidTr="008C373A">
        <w:trPr>
          <w:cantSplit/>
        </w:trPr>
        <w:tc>
          <w:tcPr>
            <w:tcW w:w="4059" w:type="dxa"/>
          </w:tcPr>
          <w:p w:rsidR="00157D58" w:rsidRPr="00157D58" w:rsidRDefault="00157D58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157D58" w:rsidRPr="00157D58" w:rsidRDefault="00157D58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57D58" w:rsidRPr="00157D58" w:rsidRDefault="00157D5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157D58" w:rsidRPr="00157D58" w:rsidRDefault="00157D58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157D58" w:rsidRPr="00157D58" w:rsidRDefault="00157D5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:rsidR="00157D58" w:rsidRPr="00157D58" w:rsidRDefault="00157D58" w:rsidP="001F7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157D58" w:rsidRPr="00157D58" w:rsidRDefault="00157D5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:rsidR="00157D58" w:rsidRPr="00157D58" w:rsidRDefault="00157D58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0B6884" w:rsidRPr="00E24209" w:rsidTr="008C373A">
        <w:trPr>
          <w:cantSplit/>
        </w:trPr>
        <w:tc>
          <w:tcPr>
            <w:tcW w:w="4059" w:type="dxa"/>
          </w:tcPr>
          <w:p w:rsidR="000B6884" w:rsidRPr="00D91419" w:rsidRDefault="000B6884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:rsidR="000B6884" w:rsidRPr="00183C5D" w:rsidRDefault="000B6884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0B6884" w:rsidRPr="00EC7D7C" w:rsidRDefault="000B688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0B6884" w:rsidRDefault="000B6884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0B6884" w:rsidRPr="00EC7D7C" w:rsidRDefault="000B688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0B6884" w:rsidRPr="000974AA" w:rsidRDefault="000B6884" w:rsidP="001F7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0B6884" w:rsidRPr="00EC7D7C" w:rsidRDefault="000B688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:rsidR="000B6884" w:rsidRPr="00E1788B" w:rsidRDefault="000B6884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0B6884" w:rsidRPr="00E24209" w:rsidTr="00157D58">
        <w:trPr>
          <w:cantSplit/>
        </w:trPr>
        <w:tc>
          <w:tcPr>
            <w:tcW w:w="4059" w:type="dxa"/>
          </w:tcPr>
          <w:p w:rsidR="000B6884" w:rsidRPr="00840E3A" w:rsidRDefault="000B6884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0B6884" w:rsidRPr="009D6F4E" w:rsidRDefault="000B6884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6F4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0B6884" w:rsidRPr="00EC7D7C" w:rsidRDefault="000B688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0B6884" w:rsidRPr="004B1EAF" w:rsidRDefault="000B6884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0B6884" w:rsidRPr="00EC7D7C" w:rsidRDefault="000B688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0B6884" w:rsidRPr="004B1EAF" w:rsidRDefault="000B6884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0B6884" w:rsidRPr="00EC7D7C" w:rsidRDefault="000B688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:rsidR="000B6884" w:rsidRPr="004B1EAF" w:rsidRDefault="000B6884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0B6884" w:rsidRPr="00E24209" w:rsidTr="00157D58">
        <w:trPr>
          <w:cantSplit/>
        </w:trPr>
        <w:tc>
          <w:tcPr>
            <w:tcW w:w="4059" w:type="dxa"/>
          </w:tcPr>
          <w:p w:rsidR="000B6884" w:rsidRPr="00B97542" w:rsidRDefault="000B6884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0B6884" w:rsidRPr="009D6F4E" w:rsidRDefault="000B6884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6F4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0B6884" w:rsidRPr="00EC7D7C" w:rsidRDefault="000B688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0B6884" w:rsidRPr="000974AA" w:rsidRDefault="000B6884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74A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0B6884" w:rsidRPr="00EC7D7C" w:rsidRDefault="000B688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0B6884" w:rsidRPr="000974AA" w:rsidRDefault="000B6884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3,738</w:t>
            </w:r>
          </w:p>
        </w:tc>
        <w:tc>
          <w:tcPr>
            <w:tcW w:w="284" w:type="dxa"/>
          </w:tcPr>
          <w:p w:rsidR="000B6884" w:rsidRPr="00EC7D7C" w:rsidRDefault="000B688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:rsidR="000B6884" w:rsidRPr="000974AA" w:rsidRDefault="000B6884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74A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0B6884" w:rsidRPr="00E24209" w:rsidTr="00157D58">
        <w:trPr>
          <w:cantSplit/>
        </w:trPr>
        <w:tc>
          <w:tcPr>
            <w:tcW w:w="4059" w:type="dxa"/>
          </w:tcPr>
          <w:p w:rsidR="000B6884" w:rsidRPr="00B97542" w:rsidRDefault="000B6884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B6884" w:rsidRPr="009D6F4E" w:rsidRDefault="000B6884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6F4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0B6884" w:rsidRPr="00EC7D7C" w:rsidRDefault="000B688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B6884" w:rsidRPr="004B1EAF" w:rsidRDefault="000B6884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0B6884" w:rsidRPr="00EC7D7C" w:rsidRDefault="000B688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0B6884" w:rsidRPr="004B1EAF" w:rsidRDefault="000B6884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0B6884" w:rsidRPr="00EC7D7C" w:rsidRDefault="000B688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0B6884" w:rsidRPr="004B1EAF" w:rsidRDefault="000B6884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0B6884" w:rsidRPr="00E24209" w:rsidTr="00157D58">
        <w:trPr>
          <w:cantSplit/>
        </w:trPr>
        <w:tc>
          <w:tcPr>
            <w:tcW w:w="4059" w:type="dxa"/>
          </w:tcPr>
          <w:p w:rsidR="000B6884" w:rsidRPr="00840E3A" w:rsidRDefault="000B6884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E47182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E47182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B6884" w:rsidRPr="009D6F4E" w:rsidRDefault="000B6884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6F4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0B6884" w:rsidRPr="00EC7D7C" w:rsidRDefault="000B688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0B6884" w:rsidRPr="000974AA" w:rsidRDefault="000B6884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74A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0B6884" w:rsidRPr="00EC7D7C" w:rsidRDefault="000B688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B6884" w:rsidRPr="000974AA" w:rsidRDefault="000B6884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3,738</w:t>
            </w:r>
          </w:p>
        </w:tc>
        <w:tc>
          <w:tcPr>
            <w:tcW w:w="284" w:type="dxa"/>
          </w:tcPr>
          <w:p w:rsidR="000B6884" w:rsidRPr="00EC7D7C" w:rsidRDefault="000B688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0B6884" w:rsidRPr="000974AA" w:rsidRDefault="000B6884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74A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</w:tbl>
    <w:p w:rsidR="00E55B20" w:rsidRDefault="00E55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1468CC" w:rsidRPr="00161CAE" w:rsidRDefault="00AC2583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4.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="001468CC" w:rsidRPr="00161CA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4E551F">
        <w:rPr>
          <w:rFonts w:ascii="Angsana New" w:hAnsi="Angsana New" w:hint="cs"/>
          <w:b/>
          <w:bCs/>
          <w:sz w:val="30"/>
          <w:szCs w:val="30"/>
          <w:cs/>
        </w:rPr>
        <w:t>และลูกหนี้หมุนเวียนอื่น</w:t>
      </w:r>
      <w:r w:rsidR="001468CC">
        <w:rPr>
          <w:rFonts w:ascii="Angsana New" w:hAnsi="Angsana New"/>
          <w:b/>
          <w:bCs/>
          <w:sz w:val="30"/>
          <w:szCs w:val="30"/>
        </w:rPr>
        <w:t xml:space="preserve"> </w:t>
      </w:r>
      <w:r w:rsidR="001468CC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10083" w:type="dxa"/>
        <w:tblInd w:w="-72" w:type="dxa"/>
        <w:tblLayout w:type="fixed"/>
        <w:tblLook w:val="0000"/>
      </w:tblPr>
      <w:tblGrid>
        <w:gridCol w:w="4149"/>
        <w:gridCol w:w="1275"/>
        <w:gridCol w:w="270"/>
        <w:gridCol w:w="1293"/>
        <w:gridCol w:w="288"/>
        <w:gridCol w:w="1271"/>
        <w:gridCol w:w="284"/>
        <w:gridCol w:w="1253"/>
      </w:tblGrid>
      <w:tr w:rsidR="004E551F" w:rsidRPr="004F07C8" w:rsidTr="00FB7FAE">
        <w:trPr>
          <w:cantSplit/>
        </w:trPr>
        <w:tc>
          <w:tcPr>
            <w:tcW w:w="4149" w:type="dxa"/>
          </w:tcPr>
          <w:p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4" w:type="dxa"/>
            <w:gridSpan w:val="7"/>
            <w:tcBorders>
              <w:bottom w:val="single" w:sz="4" w:space="0" w:color="auto"/>
            </w:tcBorders>
          </w:tcPr>
          <w:p w:rsidR="004E551F" w:rsidRPr="004F07C8" w:rsidRDefault="004E551F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551F" w:rsidRPr="004F07C8" w:rsidTr="00FB7FAE">
        <w:trPr>
          <w:cantSplit/>
        </w:trPr>
        <w:tc>
          <w:tcPr>
            <w:tcW w:w="4149" w:type="dxa"/>
          </w:tcPr>
          <w:p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E551F" w:rsidRPr="004F07C8" w:rsidRDefault="004E551F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750F9" w:rsidRPr="00D413D6" w:rsidTr="00FB7FAE">
        <w:trPr>
          <w:cantSplit/>
        </w:trPr>
        <w:tc>
          <w:tcPr>
            <w:tcW w:w="4149" w:type="dxa"/>
          </w:tcPr>
          <w:p w:rsidR="005750F9" w:rsidRPr="00F51F8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</w:t>
            </w:r>
            <w:r w:rsidR="00183C5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83C5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8" w:type="dxa"/>
          </w:tcPr>
          <w:p w:rsidR="005750F9" w:rsidRPr="008F38E6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</w:t>
            </w:r>
            <w:r w:rsidR="00183C5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4" w:type="dxa"/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83C5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4E551F" w:rsidRPr="002918CA" w:rsidTr="00FB7FAE">
        <w:trPr>
          <w:cantSplit/>
        </w:trPr>
        <w:tc>
          <w:tcPr>
            <w:tcW w:w="4149" w:type="dxa"/>
          </w:tcPr>
          <w:p w:rsidR="004E551F" w:rsidRPr="002918CA" w:rsidRDefault="004E551F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18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E551F" w:rsidRPr="002918CA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4E551F" w:rsidRPr="002918CA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:rsidR="004E551F" w:rsidRPr="002918CA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:rsidR="004E551F" w:rsidRPr="002918CA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4E551F" w:rsidRPr="002918CA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4E551F" w:rsidRPr="002918CA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:rsidR="004E551F" w:rsidRPr="002918CA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183C5D" w:rsidRPr="005F7388" w:rsidTr="00FB7FAE">
        <w:trPr>
          <w:cantSplit/>
        </w:trPr>
        <w:tc>
          <w:tcPr>
            <w:tcW w:w="4149" w:type="dxa"/>
          </w:tcPr>
          <w:p w:rsidR="00183C5D" w:rsidRPr="00161CAE" w:rsidRDefault="00183C5D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บุคคลและกิจการที่เกี่ยวข้องกัน</w:t>
            </w:r>
          </w:p>
        </w:tc>
        <w:tc>
          <w:tcPr>
            <w:tcW w:w="1275" w:type="dxa"/>
          </w:tcPr>
          <w:p w:rsidR="00183C5D" w:rsidRPr="00E23066" w:rsidRDefault="00E23066" w:rsidP="000F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183C5D" w:rsidRPr="00E2306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667</w:t>
            </w:r>
          </w:p>
        </w:tc>
        <w:tc>
          <w:tcPr>
            <w:tcW w:w="270" w:type="dxa"/>
          </w:tcPr>
          <w:p w:rsidR="00183C5D" w:rsidRPr="007E2CE7" w:rsidRDefault="00183C5D" w:rsidP="00482755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:rsidR="00183C5D" w:rsidRPr="000F1154" w:rsidRDefault="00183C5D" w:rsidP="000F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F1154">
              <w:rPr>
                <w:rFonts w:ascii="Angsana New" w:hAnsi="Angsana New"/>
                <w:bCs/>
                <w:sz w:val="30"/>
                <w:szCs w:val="30"/>
              </w:rPr>
              <w:t>2,188</w:t>
            </w:r>
          </w:p>
        </w:tc>
        <w:tc>
          <w:tcPr>
            <w:tcW w:w="288" w:type="dxa"/>
          </w:tcPr>
          <w:p w:rsidR="00183C5D" w:rsidRPr="000233DF" w:rsidRDefault="00183C5D" w:rsidP="00482755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183C5D" w:rsidRPr="00ED236F" w:rsidRDefault="00ED236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D236F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183C5D" w:rsidRPr="00ED236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E23066">
              <w:rPr>
                <w:rFonts w:ascii="Angsana New" w:hAnsi="Angsana New"/>
                <w:bCs/>
                <w:sz w:val="30"/>
                <w:szCs w:val="30"/>
              </w:rPr>
              <w:t>957</w:t>
            </w:r>
          </w:p>
        </w:tc>
        <w:tc>
          <w:tcPr>
            <w:tcW w:w="284" w:type="dxa"/>
          </w:tcPr>
          <w:p w:rsidR="00183C5D" w:rsidRPr="000233DF" w:rsidRDefault="00183C5D" w:rsidP="00482755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:rsidR="00183C5D" w:rsidRPr="001A6380" w:rsidRDefault="00183C5D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21,840</w:t>
            </w:r>
          </w:p>
        </w:tc>
      </w:tr>
      <w:tr w:rsidR="00183C5D" w:rsidRPr="005F7388" w:rsidTr="00FB7FAE">
        <w:trPr>
          <w:cantSplit/>
        </w:trPr>
        <w:tc>
          <w:tcPr>
            <w:tcW w:w="4149" w:type="dxa"/>
          </w:tcPr>
          <w:p w:rsidR="00183C5D" w:rsidRPr="00161CAE" w:rsidRDefault="00183C5D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- สุทธิ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83C5D" w:rsidRPr="00E23066" w:rsidRDefault="00E2306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421</w:t>
            </w:r>
            <w:r w:rsidR="00183C5D" w:rsidRPr="00E2306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816</w:t>
            </w:r>
          </w:p>
        </w:tc>
        <w:tc>
          <w:tcPr>
            <w:tcW w:w="270" w:type="dxa"/>
          </w:tcPr>
          <w:p w:rsidR="00183C5D" w:rsidRPr="00B9369C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183C5D" w:rsidRPr="00EC567A" w:rsidRDefault="00183C5D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378</w:t>
            </w:r>
            <w:r w:rsidRPr="00EC567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574</w:t>
            </w:r>
          </w:p>
        </w:tc>
        <w:tc>
          <w:tcPr>
            <w:tcW w:w="288" w:type="dxa"/>
          </w:tcPr>
          <w:p w:rsidR="00183C5D" w:rsidRPr="00B9369C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183C5D" w:rsidRPr="00ED236F" w:rsidRDefault="00ED236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D236F">
              <w:rPr>
                <w:rFonts w:ascii="Angsana New" w:hAnsi="Angsana New"/>
                <w:bCs/>
                <w:sz w:val="30"/>
                <w:szCs w:val="30"/>
              </w:rPr>
              <w:t>197</w:t>
            </w:r>
            <w:r w:rsidR="00183C5D" w:rsidRPr="00ED236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092D27">
              <w:rPr>
                <w:rFonts w:ascii="Angsana New" w:hAnsi="Angsana New"/>
                <w:bCs/>
                <w:sz w:val="30"/>
                <w:szCs w:val="30"/>
              </w:rPr>
              <w:t>080</w:t>
            </w:r>
          </w:p>
        </w:tc>
        <w:tc>
          <w:tcPr>
            <w:tcW w:w="284" w:type="dxa"/>
          </w:tcPr>
          <w:p w:rsidR="00183C5D" w:rsidRPr="00B9369C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183C5D" w:rsidRPr="001A6380" w:rsidRDefault="00183C5D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163,128</w:t>
            </w:r>
          </w:p>
        </w:tc>
      </w:tr>
      <w:tr w:rsidR="00183C5D" w:rsidRPr="005F7388" w:rsidTr="00FB7FAE">
        <w:trPr>
          <w:cantSplit/>
        </w:trPr>
        <w:tc>
          <w:tcPr>
            <w:tcW w:w="4149" w:type="dxa"/>
          </w:tcPr>
          <w:p w:rsidR="00183C5D" w:rsidRPr="00161CAE" w:rsidRDefault="00183C5D" w:rsidP="00482755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83C5D" w:rsidRPr="00E23066" w:rsidRDefault="00E2306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426,483</w:t>
            </w:r>
          </w:p>
        </w:tc>
        <w:tc>
          <w:tcPr>
            <w:tcW w:w="270" w:type="dxa"/>
          </w:tcPr>
          <w:p w:rsidR="00183C5D" w:rsidRPr="00B9369C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:rsidR="00183C5D" w:rsidRPr="00EC567A" w:rsidRDefault="00183C5D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380,762</w:t>
            </w:r>
          </w:p>
        </w:tc>
        <w:tc>
          <w:tcPr>
            <w:tcW w:w="288" w:type="dxa"/>
          </w:tcPr>
          <w:p w:rsidR="00183C5D" w:rsidRPr="00B9369C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183C5D" w:rsidRPr="00ED236F" w:rsidRDefault="00ED236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D236F">
              <w:rPr>
                <w:rFonts w:ascii="Angsana New" w:hAnsi="Angsana New"/>
                <w:bCs/>
                <w:sz w:val="30"/>
                <w:szCs w:val="30"/>
              </w:rPr>
              <w:t>22</w:t>
            </w:r>
            <w:r w:rsidR="00E23066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092D2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E23066">
              <w:rPr>
                <w:rFonts w:ascii="Angsana New" w:hAnsi="Angsana New"/>
                <w:bCs/>
                <w:sz w:val="30"/>
                <w:szCs w:val="30"/>
              </w:rPr>
              <w:t>037</w:t>
            </w:r>
          </w:p>
        </w:tc>
        <w:tc>
          <w:tcPr>
            <w:tcW w:w="284" w:type="dxa"/>
          </w:tcPr>
          <w:p w:rsidR="00183C5D" w:rsidRPr="00B9369C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183C5D" w:rsidRPr="001A6380" w:rsidRDefault="00183C5D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184,968</w:t>
            </w:r>
          </w:p>
        </w:tc>
      </w:tr>
      <w:tr w:rsidR="00183C5D" w:rsidRPr="002918CA" w:rsidTr="00FB7FAE">
        <w:trPr>
          <w:cantSplit/>
        </w:trPr>
        <w:tc>
          <w:tcPr>
            <w:tcW w:w="4149" w:type="dxa"/>
          </w:tcPr>
          <w:p w:rsidR="00183C5D" w:rsidRPr="002918CA" w:rsidRDefault="00183C5D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18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83C5D" w:rsidRPr="00E23066" w:rsidRDefault="00183C5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83C5D" w:rsidRPr="002918CA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:rsidR="00183C5D" w:rsidRPr="00EC567A" w:rsidRDefault="00183C5D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:rsidR="00183C5D" w:rsidRPr="002918CA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183C5D" w:rsidRPr="00ED236F" w:rsidRDefault="00183C5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183C5D" w:rsidRPr="002918CA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:rsidR="00183C5D" w:rsidRPr="001A6380" w:rsidRDefault="00183C5D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183C5D" w:rsidRPr="005F7388" w:rsidTr="00FB7FAE">
        <w:trPr>
          <w:cantSplit/>
        </w:trPr>
        <w:tc>
          <w:tcPr>
            <w:tcW w:w="4149" w:type="dxa"/>
          </w:tcPr>
          <w:p w:rsidR="00183C5D" w:rsidRPr="00161CAE" w:rsidRDefault="00183C5D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- บุคคลและกิจการที่เกี่ยวข้องกัน</w:t>
            </w:r>
          </w:p>
        </w:tc>
        <w:tc>
          <w:tcPr>
            <w:tcW w:w="1275" w:type="dxa"/>
          </w:tcPr>
          <w:p w:rsidR="00183C5D" w:rsidRPr="00E23066" w:rsidRDefault="00E2306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582</w:t>
            </w:r>
          </w:p>
        </w:tc>
        <w:tc>
          <w:tcPr>
            <w:tcW w:w="270" w:type="dxa"/>
          </w:tcPr>
          <w:p w:rsidR="00183C5D" w:rsidRPr="00B9369C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:rsidR="00183C5D" w:rsidRPr="00EC567A" w:rsidRDefault="00183C5D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584</w:t>
            </w:r>
          </w:p>
        </w:tc>
        <w:tc>
          <w:tcPr>
            <w:tcW w:w="288" w:type="dxa"/>
          </w:tcPr>
          <w:p w:rsidR="00183C5D" w:rsidRPr="00B9369C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183C5D" w:rsidRPr="00ED236F" w:rsidRDefault="00183C5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D236F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907E27">
              <w:rPr>
                <w:rFonts w:ascii="Angsana New" w:hAnsi="Angsana New"/>
                <w:bCs/>
                <w:sz w:val="30"/>
                <w:szCs w:val="30"/>
              </w:rPr>
              <w:t>22</w:t>
            </w:r>
            <w:r w:rsidR="00ED236F" w:rsidRPr="00ED236F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183C5D" w:rsidRPr="00B9369C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</w:tcPr>
          <w:p w:rsidR="00183C5D" w:rsidRPr="001A6380" w:rsidRDefault="00183C5D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1,445</w:t>
            </w:r>
          </w:p>
        </w:tc>
      </w:tr>
      <w:tr w:rsidR="00183C5D" w:rsidRPr="005F7388" w:rsidTr="00FB7FAE">
        <w:trPr>
          <w:cantSplit/>
        </w:trPr>
        <w:tc>
          <w:tcPr>
            <w:tcW w:w="4149" w:type="dxa"/>
          </w:tcPr>
          <w:p w:rsidR="00183C5D" w:rsidRPr="00161CAE" w:rsidRDefault="00183C5D" w:rsidP="00494C13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275" w:type="dxa"/>
          </w:tcPr>
          <w:p w:rsidR="00183C5D" w:rsidRPr="00E23066" w:rsidRDefault="00E23066" w:rsidP="00494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28,214</w:t>
            </w:r>
          </w:p>
        </w:tc>
        <w:tc>
          <w:tcPr>
            <w:tcW w:w="270" w:type="dxa"/>
          </w:tcPr>
          <w:p w:rsidR="00183C5D" w:rsidRPr="00B9369C" w:rsidRDefault="00183C5D" w:rsidP="00494C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:rsidR="00183C5D" w:rsidRPr="00EC567A" w:rsidRDefault="00183C5D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16,142</w:t>
            </w:r>
          </w:p>
        </w:tc>
        <w:tc>
          <w:tcPr>
            <w:tcW w:w="288" w:type="dxa"/>
          </w:tcPr>
          <w:p w:rsidR="00183C5D" w:rsidRPr="00B9369C" w:rsidRDefault="00183C5D" w:rsidP="00494C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183C5D" w:rsidRPr="00ED236F" w:rsidRDefault="00ED236F" w:rsidP="00494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D236F">
              <w:rPr>
                <w:rFonts w:ascii="Angsana New" w:hAnsi="Angsana New"/>
                <w:bCs/>
                <w:sz w:val="30"/>
                <w:szCs w:val="30"/>
              </w:rPr>
              <w:t>21,582</w:t>
            </w:r>
          </w:p>
        </w:tc>
        <w:tc>
          <w:tcPr>
            <w:tcW w:w="284" w:type="dxa"/>
          </w:tcPr>
          <w:p w:rsidR="00183C5D" w:rsidRPr="00B9369C" w:rsidRDefault="00183C5D" w:rsidP="00494C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</w:tcPr>
          <w:p w:rsidR="00183C5D" w:rsidRPr="001A6380" w:rsidRDefault="00183C5D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13,135</w:t>
            </w:r>
          </w:p>
        </w:tc>
      </w:tr>
      <w:tr w:rsidR="00183C5D" w:rsidRPr="005F7388" w:rsidTr="00FB7FAE">
        <w:trPr>
          <w:cantSplit/>
        </w:trPr>
        <w:tc>
          <w:tcPr>
            <w:tcW w:w="4149" w:type="dxa"/>
          </w:tcPr>
          <w:p w:rsidR="00183C5D" w:rsidRPr="00161CAE" w:rsidRDefault="00183C5D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ส่วนลดค้างรับ </w:t>
            </w:r>
          </w:p>
        </w:tc>
        <w:tc>
          <w:tcPr>
            <w:tcW w:w="1275" w:type="dxa"/>
          </w:tcPr>
          <w:p w:rsidR="00183C5D" w:rsidRPr="00E23066" w:rsidRDefault="00E2306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7,393</w:t>
            </w:r>
          </w:p>
        </w:tc>
        <w:tc>
          <w:tcPr>
            <w:tcW w:w="270" w:type="dxa"/>
          </w:tcPr>
          <w:p w:rsidR="00183C5D" w:rsidRPr="00B9369C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:rsidR="00183C5D" w:rsidRPr="00EC567A" w:rsidRDefault="00183C5D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7,963</w:t>
            </w:r>
          </w:p>
        </w:tc>
        <w:tc>
          <w:tcPr>
            <w:tcW w:w="288" w:type="dxa"/>
          </w:tcPr>
          <w:p w:rsidR="00183C5D" w:rsidRPr="00B9369C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183C5D" w:rsidRPr="00ED236F" w:rsidRDefault="00ED236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D236F">
              <w:rPr>
                <w:rFonts w:ascii="Angsana New" w:hAnsi="Angsana New"/>
                <w:bCs/>
                <w:sz w:val="30"/>
                <w:szCs w:val="30"/>
              </w:rPr>
              <w:t>6,307</w:t>
            </w:r>
          </w:p>
        </w:tc>
        <w:tc>
          <w:tcPr>
            <w:tcW w:w="284" w:type="dxa"/>
          </w:tcPr>
          <w:p w:rsidR="00183C5D" w:rsidRPr="00B9369C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</w:tcPr>
          <w:p w:rsidR="00183C5D" w:rsidRPr="001A6380" w:rsidRDefault="00183C5D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6,724</w:t>
            </w:r>
          </w:p>
        </w:tc>
      </w:tr>
      <w:tr w:rsidR="00183C5D" w:rsidRPr="005F7388" w:rsidTr="00FB7FAE">
        <w:trPr>
          <w:cantSplit/>
        </w:trPr>
        <w:tc>
          <w:tcPr>
            <w:tcW w:w="4149" w:type="dxa"/>
          </w:tcPr>
          <w:p w:rsidR="00183C5D" w:rsidRPr="00161CAE" w:rsidRDefault="00183C5D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83C5D" w:rsidRPr="00E23066" w:rsidRDefault="00E2306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7,768</w:t>
            </w:r>
          </w:p>
        </w:tc>
        <w:tc>
          <w:tcPr>
            <w:tcW w:w="270" w:type="dxa"/>
          </w:tcPr>
          <w:p w:rsidR="00183C5D" w:rsidRPr="00AF3FEE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183C5D" w:rsidRPr="00EC567A" w:rsidRDefault="00183C5D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3,577</w:t>
            </w:r>
          </w:p>
        </w:tc>
        <w:tc>
          <w:tcPr>
            <w:tcW w:w="288" w:type="dxa"/>
          </w:tcPr>
          <w:p w:rsidR="00183C5D" w:rsidRPr="00AF3FEE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183C5D" w:rsidRPr="00ED236F" w:rsidRDefault="00ED236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D236F">
              <w:rPr>
                <w:rFonts w:ascii="Angsana New" w:hAnsi="Angsana New"/>
                <w:bCs/>
                <w:sz w:val="30"/>
                <w:szCs w:val="30"/>
              </w:rPr>
              <w:t>12,270</w:t>
            </w:r>
          </w:p>
        </w:tc>
        <w:tc>
          <w:tcPr>
            <w:tcW w:w="284" w:type="dxa"/>
          </w:tcPr>
          <w:p w:rsidR="00183C5D" w:rsidRPr="00AF3FEE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183C5D" w:rsidRPr="001A6380" w:rsidRDefault="00183C5D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7,733</w:t>
            </w:r>
          </w:p>
        </w:tc>
      </w:tr>
      <w:tr w:rsidR="00183C5D" w:rsidRPr="005F7388" w:rsidTr="00FB7FAE">
        <w:trPr>
          <w:cantSplit/>
        </w:trPr>
        <w:tc>
          <w:tcPr>
            <w:tcW w:w="4149" w:type="dxa"/>
          </w:tcPr>
          <w:p w:rsidR="00183C5D" w:rsidRPr="00161CAE" w:rsidRDefault="00183C5D" w:rsidP="00482755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83C5D" w:rsidRPr="00E23066" w:rsidRDefault="00E2306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43,957</w:t>
            </w:r>
          </w:p>
        </w:tc>
        <w:tc>
          <w:tcPr>
            <w:tcW w:w="270" w:type="dxa"/>
          </w:tcPr>
          <w:p w:rsidR="00183C5D" w:rsidRPr="00AF3FEE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:rsidR="00183C5D" w:rsidRPr="00EC567A" w:rsidRDefault="00183C5D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28,266</w:t>
            </w:r>
          </w:p>
        </w:tc>
        <w:tc>
          <w:tcPr>
            <w:tcW w:w="288" w:type="dxa"/>
          </w:tcPr>
          <w:p w:rsidR="00183C5D" w:rsidRPr="00AF3FEE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183C5D" w:rsidRPr="00ED236F" w:rsidRDefault="00ED236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D236F">
              <w:rPr>
                <w:rFonts w:ascii="Angsana New" w:hAnsi="Angsana New"/>
                <w:bCs/>
                <w:sz w:val="30"/>
                <w:szCs w:val="30"/>
              </w:rPr>
              <w:t>41,382</w:t>
            </w:r>
          </w:p>
        </w:tc>
        <w:tc>
          <w:tcPr>
            <w:tcW w:w="284" w:type="dxa"/>
          </w:tcPr>
          <w:p w:rsidR="00183C5D" w:rsidRPr="00AF3FEE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183C5D" w:rsidRPr="001A6380" w:rsidRDefault="00183C5D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29,037</w:t>
            </w:r>
          </w:p>
        </w:tc>
      </w:tr>
      <w:tr w:rsidR="00183C5D" w:rsidRPr="005F7388" w:rsidTr="00FB7FAE">
        <w:trPr>
          <w:cantSplit/>
        </w:trPr>
        <w:tc>
          <w:tcPr>
            <w:tcW w:w="4149" w:type="dxa"/>
          </w:tcPr>
          <w:p w:rsidR="00183C5D" w:rsidRPr="00161CAE" w:rsidRDefault="00183C5D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183C5D" w:rsidRPr="00E23066" w:rsidRDefault="00E2306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470,440</w:t>
            </w:r>
          </w:p>
        </w:tc>
        <w:tc>
          <w:tcPr>
            <w:tcW w:w="270" w:type="dxa"/>
          </w:tcPr>
          <w:p w:rsidR="00183C5D" w:rsidRPr="00AF3FEE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:rsidR="00183C5D" w:rsidRPr="00EC567A" w:rsidRDefault="00183C5D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409,028</w:t>
            </w:r>
          </w:p>
        </w:tc>
        <w:tc>
          <w:tcPr>
            <w:tcW w:w="288" w:type="dxa"/>
          </w:tcPr>
          <w:p w:rsidR="00183C5D" w:rsidRPr="00AF3FEE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:rsidR="00183C5D" w:rsidRPr="00ED236F" w:rsidRDefault="00183C5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D236F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ED236F" w:rsidRPr="00ED236F">
              <w:rPr>
                <w:rFonts w:ascii="Angsana New" w:hAnsi="Angsana New"/>
                <w:bCs/>
                <w:sz w:val="30"/>
                <w:szCs w:val="30"/>
              </w:rPr>
              <w:t>64,</w:t>
            </w:r>
            <w:r w:rsidR="00E23066">
              <w:rPr>
                <w:rFonts w:ascii="Angsana New" w:hAnsi="Angsana New"/>
                <w:bCs/>
                <w:sz w:val="30"/>
                <w:szCs w:val="30"/>
              </w:rPr>
              <w:t>419</w:t>
            </w:r>
          </w:p>
        </w:tc>
        <w:tc>
          <w:tcPr>
            <w:tcW w:w="284" w:type="dxa"/>
          </w:tcPr>
          <w:p w:rsidR="00183C5D" w:rsidRPr="00AF3FEE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:rsidR="00183C5D" w:rsidRPr="001A6380" w:rsidRDefault="00183C5D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214,005</w:t>
            </w:r>
          </w:p>
        </w:tc>
      </w:tr>
    </w:tbl>
    <w:p w:rsidR="00157D58" w:rsidRDefault="00157D58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C373A" w:rsidRDefault="008C373A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C373A" w:rsidRDefault="008C373A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C373A" w:rsidRDefault="008C373A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C373A" w:rsidRDefault="008C373A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C373A" w:rsidRDefault="008C373A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C373A" w:rsidRDefault="008C373A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C373A" w:rsidRDefault="008C373A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C373A" w:rsidRDefault="008C373A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C373A" w:rsidRDefault="008C373A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C373A" w:rsidRDefault="008C373A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57D58" w:rsidRDefault="00157D58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51766" w:rsidRDefault="00A82CEF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ยอดคงเหลือของลูกหนี้การค้า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บริษัทอื่น ซึ่งแยกตามอายุหนี้ที่ค้างชำระได้ดังนี้</w:t>
      </w:r>
    </w:p>
    <w:p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819" w:type="dxa"/>
        <w:tblInd w:w="-72" w:type="dxa"/>
        <w:tblLayout w:type="fixed"/>
        <w:tblLook w:val="0000"/>
      </w:tblPr>
      <w:tblGrid>
        <w:gridCol w:w="3866"/>
        <w:gridCol w:w="1275"/>
        <w:gridCol w:w="270"/>
        <w:gridCol w:w="1290"/>
        <w:gridCol w:w="288"/>
        <w:gridCol w:w="1271"/>
        <w:gridCol w:w="284"/>
        <w:gridCol w:w="1275"/>
      </w:tblGrid>
      <w:tr w:rsidR="005750F9" w:rsidRPr="004F07C8" w:rsidTr="00255549">
        <w:trPr>
          <w:cantSplit/>
        </w:trPr>
        <w:tc>
          <w:tcPr>
            <w:tcW w:w="3866" w:type="dxa"/>
          </w:tcPr>
          <w:p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5750F9" w:rsidRPr="004F07C8" w:rsidRDefault="005750F9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750F9" w:rsidRPr="004F07C8" w:rsidTr="00255549">
        <w:trPr>
          <w:cantSplit/>
        </w:trPr>
        <w:tc>
          <w:tcPr>
            <w:tcW w:w="3866" w:type="dxa"/>
          </w:tcPr>
          <w:p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750F9" w:rsidRPr="004F07C8" w:rsidRDefault="005750F9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750F9" w:rsidRPr="00D413D6" w:rsidTr="00255549">
        <w:trPr>
          <w:cantSplit/>
        </w:trPr>
        <w:tc>
          <w:tcPr>
            <w:tcW w:w="3866" w:type="dxa"/>
          </w:tcPr>
          <w:p w:rsidR="005750F9" w:rsidRPr="00F51F8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</w:t>
            </w:r>
            <w:r w:rsidR="00D7054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D7054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8" w:type="dxa"/>
          </w:tcPr>
          <w:p w:rsidR="005750F9" w:rsidRPr="008F38E6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</w:t>
            </w:r>
            <w:r w:rsidR="00D7054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4" w:type="dxa"/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D7054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5750F9" w:rsidRPr="00E24209" w:rsidTr="00255549">
        <w:trPr>
          <w:cantSplit/>
        </w:trPr>
        <w:tc>
          <w:tcPr>
            <w:tcW w:w="3866" w:type="dxa"/>
          </w:tcPr>
          <w:p w:rsidR="005750F9" w:rsidRPr="00FC6AA5" w:rsidRDefault="005750F9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 - อื่น</w:t>
            </w:r>
            <w:r w:rsidRPr="00FC6AA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ๆ </w:t>
            </w:r>
          </w:p>
        </w:tc>
        <w:tc>
          <w:tcPr>
            <w:tcW w:w="1275" w:type="dxa"/>
          </w:tcPr>
          <w:p w:rsidR="005750F9" w:rsidRPr="00DB2B00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5750F9" w:rsidRPr="00DB2B00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70548" w:rsidRPr="00E24209" w:rsidTr="00255549">
        <w:trPr>
          <w:cantSplit/>
        </w:trPr>
        <w:tc>
          <w:tcPr>
            <w:tcW w:w="3866" w:type="dxa"/>
          </w:tcPr>
          <w:p w:rsidR="00D70548" w:rsidRPr="00161CAE" w:rsidRDefault="00D70548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5" w:type="dxa"/>
          </w:tcPr>
          <w:p w:rsidR="00D70548" w:rsidRPr="000F1154" w:rsidRDefault="000F115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1154">
              <w:rPr>
                <w:rFonts w:ascii="Angsana New" w:hAnsi="Angsana New"/>
                <w:bCs/>
                <w:sz w:val="30"/>
                <w:szCs w:val="30"/>
              </w:rPr>
              <w:t>326,681</w:t>
            </w:r>
          </w:p>
        </w:tc>
        <w:tc>
          <w:tcPr>
            <w:tcW w:w="270" w:type="dxa"/>
          </w:tcPr>
          <w:p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D70548" w:rsidRPr="007B46BE" w:rsidRDefault="00D70548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269,537</w:t>
            </w:r>
          </w:p>
        </w:tc>
        <w:tc>
          <w:tcPr>
            <w:tcW w:w="288" w:type="dxa"/>
          </w:tcPr>
          <w:p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D70548" w:rsidRPr="00092D27" w:rsidRDefault="00D70548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92D27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092D27" w:rsidRPr="00092D27">
              <w:rPr>
                <w:rFonts w:ascii="Angsana New" w:hAnsi="Angsana New"/>
                <w:bCs/>
                <w:sz w:val="30"/>
                <w:szCs w:val="30"/>
              </w:rPr>
              <w:t>43,059</w:t>
            </w:r>
          </w:p>
        </w:tc>
        <w:tc>
          <w:tcPr>
            <w:tcW w:w="284" w:type="dxa"/>
          </w:tcPr>
          <w:p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D70548" w:rsidRPr="005A6F8C" w:rsidRDefault="00D70548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100,433</w:t>
            </w:r>
          </w:p>
        </w:tc>
      </w:tr>
      <w:tr w:rsidR="00D70548" w:rsidRPr="00E24209" w:rsidTr="00255549">
        <w:trPr>
          <w:cantSplit/>
        </w:trPr>
        <w:tc>
          <w:tcPr>
            <w:tcW w:w="3866" w:type="dxa"/>
          </w:tcPr>
          <w:p w:rsidR="00D70548" w:rsidRPr="00161CAE" w:rsidRDefault="00D70548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75" w:type="dxa"/>
          </w:tcPr>
          <w:p w:rsidR="00D70548" w:rsidRPr="000F1154" w:rsidRDefault="00D70548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D70548" w:rsidRPr="007B46BE" w:rsidRDefault="00D70548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D70548" w:rsidRPr="00092D27" w:rsidRDefault="00D70548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D70548" w:rsidRPr="005A6F8C" w:rsidRDefault="00D70548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70548" w:rsidRPr="00E24209" w:rsidTr="00255549">
        <w:trPr>
          <w:cantSplit/>
        </w:trPr>
        <w:tc>
          <w:tcPr>
            <w:tcW w:w="3866" w:type="dxa"/>
          </w:tcPr>
          <w:p w:rsidR="00D70548" w:rsidRPr="00161CAE" w:rsidRDefault="00D70548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5" w:type="dxa"/>
          </w:tcPr>
          <w:p w:rsidR="00D70548" w:rsidRPr="000F1154" w:rsidRDefault="000F115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1154">
              <w:rPr>
                <w:rFonts w:ascii="Angsana New" w:hAnsi="Angsana New"/>
                <w:bCs/>
                <w:sz w:val="30"/>
                <w:szCs w:val="30"/>
              </w:rPr>
              <w:t>69,837</w:t>
            </w:r>
          </w:p>
        </w:tc>
        <w:tc>
          <w:tcPr>
            <w:tcW w:w="270" w:type="dxa"/>
          </w:tcPr>
          <w:p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D70548" w:rsidRPr="007B46BE" w:rsidRDefault="00D70548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86,646</w:t>
            </w:r>
          </w:p>
        </w:tc>
        <w:tc>
          <w:tcPr>
            <w:tcW w:w="288" w:type="dxa"/>
          </w:tcPr>
          <w:p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D70548" w:rsidRPr="00092D27" w:rsidRDefault="00092D27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92D27">
              <w:rPr>
                <w:rFonts w:ascii="Angsana New" w:hAnsi="Angsana New"/>
                <w:bCs/>
                <w:sz w:val="30"/>
                <w:szCs w:val="30"/>
              </w:rPr>
              <w:t>39,685</w:t>
            </w:r>
          </w:p>
        </w:tc>
        <w:tc>
          <w:tcPr>
            <w:tcW w:w="284" w:type="dxa"/>
          </w:tcPr>
          <w:p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D70548" w:rsidRPr="005A6F8C" w:rsidRDefault="00D70548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48,061</w:t>
            </w:r>
          </w:p>
        </w:tc>
      </w:tr>
      <w:tr w:rsidR="00D70548" w:rsidRPr="00E24209" w:rsidTr="00255549">
        <w:trPr>
          <w:cantSplit/>
        </w:trPr>
        <w:tc>
          <w:tcPr>
            <w:tcW w:w="3866" w:type="dxa"/>
          </w:tcPr>
          <w:p w:rsidR="00D70548" w:rsidRPr="00161CAE" w:rsidRDefault="00D70548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275" w:type="dxa"/>
          </w:tcPr>
          <w:p w:rsidR="00D70548" w:rsidRPr="000F1154" w:rsidRDefault="000F115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1154">
              <w:rPr>
                <w:rFonts w:ascii="Angsana New" w:hAnsi="Angsana New"/>
                <w:bCs/>
                <w:sz w:val="30"/>
                <w:szCs w:val="30"/>
              </w:rPr>
              <w:t>12,418</w:t>
            </w:r>
          </w:p>
        </w:tc>
        <w:tc>
          <w:tcPr>
            <w:tcW w:w="270" w:type="dxa"/>
          </w:tcPr>
          <w:p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D70548" w:rsidRPr="007B46BE" w:rsidRDefault="00D70548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15,657</w:t>
            </w:r>
          </w:p>
        </w:tc>
        <w:tc>
          <w:tcPr>
            <w:tcW w:w="288" w:type="dxa"/>
          </w:tcPr>
          <w:p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D70548" w:rsidRPr="00092D27" w:rsidRDefault="00092D27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92D27">
              <w:rPr>
                <w:rFonts w:ascii="Angsana New" w:hAnsi="Angsana New"/>
                <w:bCs/>
                <w:sz w:val="30"/>
                <w:szCs w:val="30"/>
              </w:rPr>
              <w:t>8,009</w:t>
            </w:r>
          </w:p>
        </w:tc>
        <w:tc>
          <w:tcPr>
            <w:tcW w:w="284" w:type="dxa"/>
          </w:tcPr>
          <w:p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D70548" w:rsidRPr="005A6F8C" w:rsidRDefault="00D70548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10,711</w:t>
            </w:r>
          </w:p>
        </w:tc>
      </w:tr>
      <w:tr w:rsidR="00D70548" w:rsidRPr="00E24209" w:rsidTr="00255549">
        <w:trPr>
          <w:cantSplit/>
        </w:trPr>
        <w:tc>
          <w:tcPr>
            <w:tcW w:w="3866" w:type="dxa"/>
          </w:tcPr>
          <w:p w:rsidR="00D70548" w:rsidRPr="00161CAE" w:rsidRDefault="00D70548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6 เดือน ถึง 12 เดือน</w:t>
            </w:r>
          </w:p>
        </w:tc>
        <w:tc>
          <w:tcPr>
            <w:tcW w:w="1275" w:type="dxa"/>
          </w:tcPr>
          <w:p w:rsidR="00D70548" w:rsidRPr="000F1154" w:rsidRDefault="000F115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1154">
              <w:rPr>
                <w:rFonts w:ascii="Angsana New" w:hAnsi="Angsana New"/>
                <w:bCs/>
                <w:sz w:val="30"/>
                <w:szCs w:val="30"/>
              </w:rPr>
              <w:t>10,430</w:t>
            </w:r>
          </w:p>
        </w:tc>
        <w:tc>
          <w:tcPr>
            <w:tcW w:w="270" w:type="dxa"/>
          </w:tcPr>
          <w:p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D70548" w:rsidRPr="007B46BE" w:rsidRDefault="00D70548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10,557</w:t>
            </w:r>
          </w:p>
        </w:tc>
        <w:tc>
          <w:tcPr>
            <w:tcW w:w="288" w:type="dxa"/>
          </w:tcPr>
          <w:p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D70548" w:rsidRPr="00092D27" w:rsidRDefault="00092D27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92D27">
              <w:rPr>
                <w:rFonts w:ascii="Angsana New" w:hAnsi="Angsana New"/>
                <w:bCs/>
                <w:sz w:val="30"/>
                <w:szCs w:val="30"/>
              </w:rPr>
              <w:t>7,149</w:t>
            </w:r>
          </w:p>
        </w:tc>
        <w:tc>
          <w:tcPr>
            <w:tcW w:w="284" w:type="dxa"/>
          </w:tcPr>
          <w:p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D70548" w:rsidRPr="005A6F8C" w:rsidRDefault="00D70548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4,273</w:t>
            </w:r>
          </w:p>
        </w:tc>
      </w:tr>
      <w:tr w:rsidR="00D70548" w:rsidRPr="00E24209" w:rsidTr="00255549">
        <w:trPr>
          <w:cantSplit/>
        </w:trPr>
        <w:tc>
          <w:tcPr>
            <w:tcW w:w="3866" w:type="dxa"/>
          </w:tcPr>
          <w:p w:rsidR="00D70548" w:rsidRPr="00161CAE" w:rsidRDefault="00D70548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70548" w:rsidRPr="000F1154" w:rsidRDefault="000F115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1154">
              <w:rPr>
                <w:rFonts w:ascii="Angsana New" w:hAnsi="Angsana New"/>
                <w:bCs/>
                <w:sz w:val="30"/>
                <w:szCs w:val="30"/>
              </w:rPr>
              <w:t>22,846</w:t>
            </w:r>
          </w:p>
        </w:tc>
        <w:tc>
          <w:tcPr>
            <w:tcW w:w="270" w:type="dxa"/>
          </w:tcPr>
          <w:p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D70548" w:rsidRPr="007B46BE" w:rsidRDefault="00D70548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16,886</w:t>
            </w:r>
          </w:p>
        </w:tc>
        <w:tc>
          <w:tcPr>
            <w:tcW w:w="288" w:type="dxa"/>
          </w:tcPr>
          <w:p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D70548" w:rsidRPr="00092D27" w:rsidRDefault="00092D27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92D27">
              <w:rPr>
                <w:rFonts w:ascii="Angsana New" w:hAnsi="Angsana New"/>
                <w:bCs/>
                <w:sz w:val="30"/>
                <w:szCs w:val="30"/>
              </w:rPr>
              <w:t>12,905</w:t>
            </w:r>
          </w:p>
        </w:tc>
        <w:tc>
          <w:tcPr>
            <w:tcW w:w="284" w:type="dxa"/>
          </w:tcPr>
          <w:p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70548" w:rsidRPr="005A6F8C" w:rsidRDefault="00D70548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11,244</w:t>
            </w:r>
          </w:p>
        </w:tc>
      </w:tr>
      <w:tr w:rsidR="00D70548" w:rsidRPr="00E24209" w:rsidTr="00255549">
        <w:trPr>
          <w:cantSplit/>
        </w:trPr>
        <w:tc>
          <w:tcPr>
            <w:tcW w:w="3866" w:type="dxa"/>
          </w:tcPr>
          <w:p w:rsidR="00D70548" w:rsidRPr="00161CAE" w:rsidRDefault="00D70548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70548" w:rsidRPr="000F1154" w:rsidRDefault="000F115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1154">
              <w:rPr>
                <w:rFonts w:ascii="Angsana New" w:hAnsi="Angsana New"/>
                <w:bCs/>
                <w:sz w:val="30"/>
                <w:szCs w:val="30"/>
              </w:rPr>
              <w:t>442,212</w:t>
            </w:r>
          </w:p>
        </w:tc>
        <w:tc>
          <w:tcPr>
            <w:tcW w:w="270" w:type="dxa"/>
          </w:tcPr>
          <w:p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D70548" w:rsidRPr="007B46BE" w:rsidRDefault="00D70548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399,283</w:t>
            </w:r>
          </w:p>
        </w:tc>
        <w:tc>
          <w:tcPr>
            <w:tcW w:w="288" w:type="dxa"/>
          </w:tcPr>
          <w:p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D70548" w:rsidRPr="00092D27" w:rsidRDefault="00092D27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92D27">
              <w:rPr>
                <w:rFonts w:ascii="Angsana New" w:hAnsi="Angsana New"/>
                <w:bCs/>
                <w:sz w:val="30"/>
                <w:szCs w:val="30"/>
              </w:rPr>
              <w:t>210,807</w:t>
            </w:r>
          </w:p>
        </w:tc>
        <w:tc>
          <w:tcPr>
            <w:tcW w:w="284" w:type="dxa"/>
          </w:tcPr>
          <w:p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70548" w:rsidRPr="005A6F8C" w:rsidRDefault="00D70548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174,722</w:t>
            </w:r>
          </w:p>
        </w:tc>
      </w:tr>
      <w:tr w:rsidR="00D70548" w:rsidRPr="00E24209" w:rsidTr="00255549">
        <w:trPr>
          <w:cantSplit/>
        </w:trPr>
        <w:tc>
          <w:tcPr>
            <w:tcW w:w="3866" w:type="dxa"/>
          </w:tcPr>
          <w:p w:rsidR="00D70548" w:rsidRPr="00161CAE" w:rsidRDefault="00D70548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="00BD58E9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1275" w:type="dxa"/>
          </w:tcPr>
          <w:p w:rsidR="00D70548" w:rsidRPr="000F1154" w:rsidRDefault="00D70548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D70548" w:rsidRPr="007B46BE" w:rsidRDefault="00D70548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D70548" w:rsidRPr="00092D27" w:rsidRDefault="00D70548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D70548" w:rsidRPr="005A6F8C" w:rsidRDefault="00D70548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70548" w:rsidRPr="00E24209" w:rsidTr="00255549">
        <w:trPr>
          <w:cantSplit/>
        </w:trPr>
        <w:tc>
          <w:tcPr>
            <w:tcW w:w="3866" w:type="dxa"/>
          </w:tcPr>
          <w:p w:rsidR="00D70548" w:rsidRPr="00161CAE" w:rsidRDefault="00D70548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ที่คาดว่าจะเกิดขึ้น</w:t>
            </w:r>
          </w:p>
        </w:tc>
        <w:tc>
          <w:tcPr>
            <w:tcW w:w="1275" w:type="dxa"/>
          </w:tcPr>
          <w:p w:rsidR="00D70548" w:rsidRPr="000F1154" w:rsidRDefault="000F115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1154">
              <w:rPr>
                <w:rFonts w:ascii="Angsana New" w:hAnsi="Angsana New"/>
                <w:bCs/>
                <w:sz w:val="30"/>
                <w:szCs w:val="30"/>
              </w:rPr>
              <w:t xml:space="preserve">   (20,396</w:t>
            </w:r>
            <w:r w:rsidR="00D70548" w:rsidRPr="000F1154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D70548" w:rsidRPr="007B46BE" w:rsidRDefault="00D70548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(20,709</w:t>
            </w:r>
            <w:r w:rsidRPr="007B46BE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D70548" w:rsidRPr="00092D27" w:rsidRDefault="00092D27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92D27">
              <w:rPr>
                <w:rFonts w:ascii="Angsana New" w:hAnsi="Angsana New"/>
                <w:bCs/>
                <w:sz w:val="30"/>
                <w:szCs w:val="30"/>
              </w:rPr>
              <w:t xml:space="preserve">   (13,727</w:t>
            </w:r>
            <w:r w:rsidR="00D70548" w:rsidRPr="00092D27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D70548" w:rsidRPr="005A6F8C" w:rsidRDefault="00D70548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(11,594</w:t>
            </w:r>
            <w:r w:rsidRPr="005A6F8C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D70548" w:rsidRPr="00E24209" w:rsidTr="00255549">
        <w:trPr>
          <w:cantSplit/>
        </w:trPr>
        <w:tc>
          <w:tcPr>
            <w:tcW w:w="3866" w:type="dxa"/>
          </w:tcPr>
          <w:p w:rsidR="00D70548" w:rsidRPr="00161CAE" w:rsidRDefault="00D70548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D70548" w:rsidRPr="000F1154" w:rsidRDefault="000F115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F1154">
              <w:rPr>
                <w:rFonts w:ascii="Angsana New" w:hAnsi="Angsana New"/>
                <w:bCs/>
                <w:sz w:val="30"/>
                <w:szCs w:val="30"/>
              </w:rPr>
              <w:t>421,816</w:t>
            </w:r>
          </w:p>
        </w:tc>
        <w:tc>
          <w:tcPr>
            <w:tcW w:w="270" w:type="dxa"/>
          </w:tcPr>
          <w:p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:rsidR="00D70548" w:rsidRPr="007B46BE" w:rsidRDefault="00D70548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378</w:t>
            </w:r>
            <w:r w:rsidRPr="007B46B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574</w:t>
            </w:r>
          </w:p>
        </w:tc>
        <w:tc>
          <w:tcPr>
            <w:tcW w:w="288" w:type="dxa"/>
          </w:tcPr>
          <w:p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:rsidR="00D70548" w:rsidRPr="00092D27" w:rsidRDefault="00092D27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92D27">
              <w:rPr>
                <w:rFonts w:ascii="Angsana New" w:hAnsi="Angsana New"/>
                <w:bCs/>
                <w:sz w:val="30"/>
                <w:szCs w:val="30"/>
              </w:rPr>
              <w:t>197,080</w:t>
            </w:r>
          </w:p>
        </w:tc>
        <w:tc>
          <w:tcPr>
            <w:tcW w:w="284" w:type="dxa"/>
          </w:tcPr>
          <w:p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D70548" w:rsidRPr="005A6F8C" w:rsidRDefault="00D70548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163,128</w:t>
            </w:r>
          </w:p>
        </w:tc>
      </w:tr>
    </w:tbl>
    <w:p w:rsidR="005750F9" w:rsidRDefault="005750F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4B0212" w:rsidRDefault="004B0212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4B0212" w:rsidRDefault="004B0212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CF7DA9" w:rsidRDefault="00CF7DA9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CF7DA9" w:rsidRDefault="00CF7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0C3B69" w:rsidRDefault="000C3B69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Pr="00161CAE">
        <w:rPr>
          <w:rFonts w:ascii="Angsana New" w:hAnsi="Angsana New"/>
          <w:b/>
          <w:bCs/>
          <w:sz w:val="30"/>
          <w:szCs w:val="30"/>
        </w:rPr>
        <w:t>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  <w:r>
        <w:rPr>
          <w:rFonts w:ascii="Angsana New" w:hAnsi="Angsana New"/>
          <w:b/>
          <w:bCs/>
          <w:sz w:val="30"/>
          <w:szCs w:val="30"/>
          <w:cs/>
        </w:rPr>
        <w:t>–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:rsidR="000C3B69" w:rsidRPr="00920DE6" w:rsidRDefault="000C3B69" w:rsidP="000C3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961" w:type="dxa"/>
        <w:tblInd w:w="-72" w:type="dxa"/>
        <w:tblLayout w:type="fixed"/>
        <w:tblLook w:val="0000"/>
      </w:tblPr>
      <w:tblGrid>
        <w:gridCol w:w="4149"/>
        <w:gridCol w:w="1276"/>
        <w:gridCol w:w="270"/>
        <w:gridCol w:w="1147"/>
        <w:gridCol w:w="284"/>
        <w:gridCol w:w="1276"/>
        <w:gridCol w:w="283"/>
        <w:gridCol w:w="1276"/>
      </w:tblGrid>
      <w:tr w:rsidR="000C3B69" w:rsidRPr="004F07C8" w:rsidTr="000C3B69">
        <w:trPr>
          <w:cantSplit/>
        </w:trPr>
        <w:tc>
          <w:tcPr>
            <w:tcW w:w="4149" w:type="dxa"/>
          </w:tcPr>
          <w:p w:rsidR="000C3B69" w:rsidRPr="005111CE" w:rsidRDefault="000C3B69" w:rsidP="000C3B69">
            <w:pPr>
              <w:pStyle w:val="3"/>
              <w:tabs>
                <w:tab w:val="clear" w:pos="360"/>
                <w:tab w:val="clear" w:pos="720"/>
                <w:tab w:val="clear" w:pos="900"/>
                <w:tab w:val="clear" w:pos="1242"/>
                <w:tab w:val="clear" w:pos="1422"/>
                <w:tab w:val="clear" w:pos="1782"/>
                <w:tab w:val="left" w:pos="0"/>
                <w:tab w:val="left" w:pos="3869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</w:tcPr>
          <w:p w:rsidR="000C3B69" w:rsidRPr="004F07C8" w:rsidRDefault="000C3B69" w:rsidP="000C3B6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0C3B69" w:rsidRPr="004F07C8" w:rsidTr="000C3B69">
        <w:trPr>
          <w:cantSplit/>
        </w:trPr>
        <w:tc>
          <w:tcPr>
            <w:tcW w:w="4149" w:type="dxa"/>
          </w:tcPr>
          <w:p w:rsidR="000C3B69" w:rsidRPr="004F07C8" w:rsidRDefault="000C3B69" w:rsidP="000C3B6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C3B69" w:rsidRPr="004F07C8" w:rsidRDefault="000C3B69" w:rsidP="000C3B6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0C3B69" w:rsidRPr="004F07C8" w:rsidRDefault="000C3B69" w:rsidP="000C3B6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C3B69" w:rsidRPr="004F07C8" w:rsidRDefault="000C3B69" w:rsidP="000C3B6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357201" w:rsidRPr="00F51F88" w:rsidTr="000C3B69">
        <w:trPr>
          <w:cantSplit/>
        </w:trPr>
        <w:tc>
          <w:tcPr>
            <w:tcW w:w="4149" w:type="dxa"/>
          </w:tcPr>
          <w:p w:rsidR="00357201" w:rsidRPr="00F51F88" w:rsidRDefault="00357201" w:rsidP="000C3B6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7201" w:rsidRPr="00E24209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 w:rsidR="004B021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:rsidR="00357201" w:rsidRPr="00D413D6" w:rsidRDefault="00357201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357201" w:rsidRPr="00E24209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 w:rsidR="004B021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357201" w:rsidRPr="00D413D6" w:rsidRDefault="00357201" w:rsidP="000C3B6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7201" w:rsidRPr="00E24209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 w:rsidR="004B021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</w:tcPr>
          <w:p w:rsidR="00357201" w:rsidRPr="00D413D6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7201" w:rsidRPr="00E24209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 w:rsidR="004B021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4B0212" w:rsidRPr="00E24209" w:rsidTr="000C3B69">
        <w:trPr>
          <w:cantSplit/>
        </w:trPr>
        <w:tc>
          <w:tcPr>
            <w:tcW w:w="4149" w:type="dxa"/>
          </w:tcPr>
          <w:p w:rsidR="004B0212" w:rsidRPr="00161CAE" w:rsidRDefault="004B0212" w:rsidP="000C3B6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สินค้าสำเร็จรูปและสินค้าซื้อมาเพื่อขาย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B0212" w:rsidRPr="002D5AF2" w:rsidRDefault="002D5AF2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204</w:t>
            </w:r>
            <w:r w:rsidR="004B0212" w:rsidRPr="002D5AF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796</w:t>
            </w:r>
          </w:p>
        </w:tc>
        <w:tc>
          <w:tcPr>
            <w:tcW w:w="270" w:type="dxa"/>
          </w:tcPr>
          <w:p w:rsidR="004B0212" w:rsidRPr="00D40D00" w:rsidRDefault="004B0212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4B0212" w:rsidRPr="00407BF7" w:rsidRDefault="004B0212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209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403</w:t>
            </w:r>
          </w:p>
        </w:tc>
        <w:tc>
          <w:tcPr>
            <w:tcW w:w="284" w:type="dxa"/>
          </w:tcPr>
          <w:p w:rsidR="004B0212" w:rsidRPr="00C844F6" w:rsidRDefault="004B0212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B0212" w:rsidRPr="00D835E0" w:rsidRDefault="004B0212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35E0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D835E0" w:rsidRPr="00D835E0">
              <w:rPr>
                <w:rFonts w:ascii="Angsana New" w:hAnsi="Angsana New"/>
                <w:bCs/>
                <w:sz w:val="30"/>
                <w:szCs w:val="30"/>
              </w:rPr>
              <w:t>17,860</w:t>
            </w:r>
          </w:p>
        </w:tc>
        <w:tc>
          <w:tcPr>
            <w:tcW w:w="283" w:type="dxa"/>
          </w:tcPr>
          <w:p w:rsidR="004B0212" w:rsidRPr="000233DF" w:rsidRDefault="004B0212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B0212" w:rsidRPr="00407BF7" w:rsidRDefault="004B0212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123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384</w:t>
            </w:r>
          </w:p>
        </w:tc>
      </w:tr>
      <w:tr w:rsidR="004B0212" w:rsidRPr="00E24209" w:rsidTr="000C3B69">
        <w:trPr>
          <w:cantSplit/>
        </w:trPr>
        <w:tc>
          <w:tcPr>
            <w:tcW w:w="4149" w:type="dxa"/>
          </w:tcPr>
          <w:p w:rsidR="004B0212" w:rsidRDefault="004B0212" w:rsidP="000C3B6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สินค้ากึ่งสำเร็จรูปและงานระหว่างทำ</w:t>
            </w:r>
          </w:p>
        </w:tc>
        <w:tc>
          <w:tcPr>
            <w:tcW w:w="1276" w:type="dxa"/>
          </w:tcPr>
          <w:p w:rsidR="004B0212" w:rsidRPr="002D5AF2" w:rsidRDefault="002D5AF2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4B0212" w:rsidRPr="002D5AF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830</w:t>
            </w:r>
          </w:p>
        </w:tc>
        <w:tc>
          <w:tcPr>
            <w:tcW w:w="270" w:type="dxa"/>
          </w:tcPr>
          <w:p w:rsidR="004B0212" w:rsidRPr="00D40D00" w:rsidRDefault="004B0212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4B0212" w:rsidRPr="00407BF7" w:rsidRDefault="004B0212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295</w:t>
            </w:r>
          </w:p>
        </w:tc>
        <w:tc>
          <w:tcPr>
            <w:tcW w:w="284" w:type="dxa"/>
          </w:tcPr>
          <w:p w:rsidR="004B0212" w:rsidRPr="00C844F6" w:rsidRDefault="004B0212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4B0212" w:rsidRPr="00D835E0" w:rsidRDefault="00D835E0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35E0">
              <w:rPr>
                <w:rFonts w:ascii="Angsana New" w:hAnsi="Angsana New"/>
                <w:bCs/>
                <w:sz w:val="30"/>
                <w:szCs w:val="30"/>
              </w:rPr>
              <w:t>4,548</w:t>
            </w:r>
          </w:p>
        </w:tc>
        <w:tc>
          <w:tcPr>
            <w:tcW w:w="283" w:type="dxa"/>
          </w:tcPr>
          <w:p w:rsidR="004B0212" w:rsidRPr="000233DF" w:rsidRDefault="004B0212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4B0212" w:rsidRPr="00407BF7" w:rsidRDefault="004B0212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196</w:t>
            </w:r>
          </w:p>
        </w:tc>
      </w:tr>
      <w:tr w:rsidR="004B0212" w:rsidRPr="00E24209" w:rsidTr="000C3B69">
        <w:trPr>
          <w:cantSplit/>
        </w:trPr>
        <w:tc>
          <w:tcPr>
            <w:tcW w:w="4149" w:type="dxa"/>
          </w:tcPr>
          <w:p w:rsidR="004B0212" w:rsidRPr="00161CAE" w:rsidRDefault="004B0212" w:rsidP="000C3B6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76" w:type="dxa"/>
          </w:tcPr>
          <w:p w:rsidR="004B0212" w:rsidRPr="002D5AF2" w:rsidRDefault="002D5AF2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93</w:t>
            </w:r>
            <w:r w:rsidR="004B0212" w:rsidRPr="002D5AF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644</w:t>
            </w:r>
          </w:p>
        </w:tc>
        <w:tc>
          <w:tcPr>
            <w:tcW w:w="270" w:type="dxa"/>
          </w:tcPr>
          <w:p w:rsidR="004B0212" w:rsidRPr="00D40D00" w:rsidRDefault="004B0212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4B0212" w:rsidRPr="00407BF7" w:rsidRDefault="004B0212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79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229</w:t>
            </w:r>
          </w:p>
        </w:tc>
        <w:tc>
          <w:tcPr>
            <w:tcW w:w="284" w:type="dxa"/>
          </w:tcPr>
          <w:p w:rsidR="004B0212" w:rsidRPr="00C844F6" w:rsidRDefault="004B0212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4B0212" w:rsidRPr="00D835E0" w:rsidRDefault="004B0212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35E0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D835E0" w:rsidRPr="00D835E0">
              <w:rPr>
                <w:rFonts w:ascii="Angsana New" w:hAnsi="Angsana New"/>
                <w:bCs/>
                <w:sz w:val="30"/>
                <w:szCs w:val="30"/>
              </w:rPr>
              <w:t>1,377</w:t>
            </w:r>
          </w:p>
        </w:tc>
        <w:tc>
          <w:tcPr>
            <w:tcW w:w="283" w:type="dxa"/>
          </w:tcPr>
          <w:p w:rsidR="004B0212" w:rsidRPr="000233DF" w:rsidRDefault="004B0212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4B0212" w:rsidRPr="00407BF7" w:rsidRDefault="004B0212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56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602</w:t>
            </w:r>
          </w:p>
        </w:tc>
      </w:tr>
      <w:tr w:rsidR="004B0212" w:rsidRPr="00E24209" w:rsidTr="000C3B69">
        <w:trPr>
          <w:cantSplit/>
        </w:trPr>
        <w:tc>
          <w:tcPr>
            <w:tcW w:w="4149" w:type="dxa"/>
          </w:tcPr>
          <w:p w:rsidR="004B0212" w:rsidRPr="00161CAE" w:rsidRDefault="004B0212" w:rsidP="000C3B6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1276" w:type="dxa"/>
          </w:tcPr>
          <w:p w:rsidR="004B0212" w:rsidRPr="002D5AF2" w:rsidRDefault="002D5AF2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47</w:t>
            </w:r>
            <w:r w:rsidR="004B0212" w:rsidRPr="002D5AF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853</w:t>
            </w:r>
          </w:p>
        </w:tc>
        <w:tc>
          <w:tcPr>
            <w:tcW w:w="270" w:type="dxa"/>
          </w:tcPr>
          <w:p w:rsidR="004B0212" w:rsidRPr="00D40D00" w:rsidRDefault="004B0212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4B0212" w:rsidRPr="00407BF7" w:rsidRDefault="004B0212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48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511</w:t>
            </w:r>
          </w:p>
        </w:tc>
        <w:tc>
          <w:tcPr>
            <w:tcW w:w="284" w:type="dxa"/>
          </w:tcPr>
          <w:p w:rsidR="004B0212" w:rsidRPr="00C844F6" w:rsidRDefault="004B0212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4B0212" w:rsidRPr="00D835E0" w:rsidRDefault="00D835E0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35E0">
              <w:rPr>
                <w:rFonts w:ascii="Angsana New" w:hAnsi="Angsana New"/>
                <w:bCs/>
                <w:sz w:val="30"/>
                <w:szCs w:val="30"/>
              </w:rPr>
              <w:t>30,602</w:t>
            </w:r>
          </w:p>
        </w:tc>
        <w:tc>
          <w:tcPr>
            <w:tcW w:w="283" w:type="dxa"/>
          </w:tcPr>
          <w:p w:rsidR="004B0212" w:rsidRPr="000233DF" w:rsidRDefault="004B0212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4B0212" w:rsidRPr="00407BF7" w:rsidRDefault="004B0212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684</w:t>
            </w:r>
          </w:p>
        </w:tc>
      </w:tr>
      <w:tr w:rsidR="002D5AF2" w:rsidRPr="00E24209" w:rsidTr="000C3B69">
        <w:trPr>
          <w:cantSplit/>
        </w:trPr>
        <w:tc>
          <w:tcPr>
            <w:tcW w:w="4149" w:type="dxa"/>
          </w:tcPr>
          <w:p w:rsidR="002D5AF2" w:rsidRPr="00161CAE" w:rsidRDefault="002D5AF2" w:rsidP="000C3B6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76" w:type="dxa"/>
          </w:tcPr>
          <w:p w:rsidR="002D5AF2" w:rsidRPr="00D835E0" w:rsidRDefault="002D5AF2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35E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:rsidR="002D5AF2" w:rsidRPr="00D40D00" w:rsidRDefault="002D5AF2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2D5AF2" w:rsidRPr="00407BF7" w:rsidRDefault="002D5AF2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188</w:t>
            </w:r>
          </w:p>
        </w:tc>
        <w:tc>
          <w:tcPr>
            <w:tcW w:w="284" w:type="dxa"/>
          </w:tcPr>
          <w:p w:rsidR="002D5AF2" w:rsidRPr="00C844F6" w:rsidRDefault="002D5AF2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D5AF2" w:rsidRPr="00D835E0" w:rsidRDefault="002D5AF2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35E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2D5AF2" w:rsidRPr="000233DF" w:rsidRDefault="002D5AF2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D5AF2" w:rsidRPr="00407BF7" w:rsidRDefault="002D5AF2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7BF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4B0212" w:rsidRPr="00E24209" w:rsidTr="000C3B69">
        <w:trPr>
          <w:cantSplit/>
        </w:trPr>
        <w:tc>
          <w:tcPr>
            <w:tcW w:w="4149" w:type="dxa"/>
          </w:tcPr>
          <w:p w:rsidR="004B0212" w:rsidRPr="00161CAE" w:rsidRDefault="004B0212" w:rsidP="000C3B6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B0212" w:rsidRPr="002D5AF2" w:rsidRDefault="002D5AF2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352</w:t>
            </w:r>
            <w:r w:rsidR="004B0212" w:rsidRPr="002D5AF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123</w:t>
            </w:r>
          </w:p>
        </w:tc>
        <w:tc>
          <w:tcPr>
            <w:tcW w:w="270" w:type="dxa"/>
          </w:tcPr>
          <w:p w:rsidR="004B0212" w:rsidRPr="00D40D00" w:rsidRDefault="004B0212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4B0212" w:rsidRPr="00407BF7" w:rsidRDefault="004B0212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347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626</w:t>
            </w:r>
          </w:p>
        </w:tc>
        <w:tc>
          <w:tcPr>
            <w:tcW w:w="284" w:type="dxa"/>
          </w:tcPr>
          <w:p w:rsidR="004B0212" w:rsidRPr="00C844F6" w:rsidRDefault="004B0212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B0212" w:rsidRPr="00D835E0" w:rsidRDefault="004B0212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35E0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D835E0" w:rsidRPr="00D835E0">
              <w:rPr>
                <w:rFonts w:ascii="Angsana New" w:hAnsi="Angsana New"/>
                <w:bCs/>
                <w:sz w:val="30"/>
                <w:szCs w:val="30"/>
              </w:rPr>
              <w:t>24,387</w:t>
            </w:r>
          </w:p>
        </w:tc>
        <w:tc>
          <w:tcPr>
            <w:tcW w:w="283" w:type="dxa"/>
          </w:tcPr>
          <w:p w:rsidR="004B0212" w:rsidRPr="000233DF" w:rsidRDefault="004B0212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B0212" w:rsidRPr="00407BF7" w:rsidRDefault="004B0212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212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866</w:t>
            </w:r>
          </w:p>
        </w:tc>
      </w:tr>
      <w:tr w:rsidR="004B0212" w:rsidRPr="00E24209" w:rsidTr="000C3B69">
        <w:trPr>
          <w:cantSplit/>
        </w:trPr>
        <w:tc>
          <w:tcPr>
            <w:tcW w:w="4149" w:type="dxa"/>
          </w:tcPr>
          <w:p w:rsidR="004B0212" w:rsidRDefault="004B0212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การลดลงของมูลค่า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276" w:type="dxa"/>
          </w:tcPr>
          <w:p w:rsidR="004B0212" w:rsidRPr="002D5AF2" w:rsidRDefault="004B0212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B0212" w:rsidRPr="00D40D00" w:rsidRDefault="004B0212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4B0212" w:rsidRPr="00407BF7" w:rsidRDefault="004B0212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4B0212" w:rsidRPr="00C844F6" w:rsidRDefault="004B0212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4B0212" w:rsidRPr="00D835E0" w:rsidRDefault="004B0212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4B0212" w:rsidRPr="000233DF" w:rsidRDefault="004B0212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4B0212" w:rsidRPr="00407BF7" w:rsidRDefault="004B0212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B0212" w:rsidRPr="00E24209" w:rsidTr="000C3B69">
        <w:trPr>
          <w:cantSplit/>
        </w:trPr>
        <w:tc>
          <w:tcPr>
            <w:tcW w:w="4149" w:type="dxa"/>
          </w:tcPr>
          <w:p w:rsidR="004B0212" w:rsidRPr="00161CAE" w:rsidRDefault="004B0212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เสื่อมสภาพ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และเคลื่อนไหวช้า</w:t>
            </w:r>
          </w:p>
        </w:tc>
        <w:tc>
          <w:tcPr>
            <w:tcW w:w="1276" w:type="dxa"/>
          </w:tcPr>
          <w:p w:rsidR="004B0212" w:rsidRPr="002D5AF2" w:rsidRDefault="002D5AF2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(24,397</w:t>
            </w:r>
            <w:r w:rsidR="004B0212" w:rsidRPr="002D5AF2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4B0212" w:rsidRPr="00D40D00" w:rsidRDefault="004B0212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4B0212" w:rsidRPr="00407BF7" w:rsidRDefault="004B0212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(26,574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4B0212" w:rsidRPr="00C844F6" w:rsidRDefault="004B0212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4B0212" w:rsidRPr="00D835E0" w:rsidRDefault="00D835E0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35E0">
              <w:rPr>
                <w:rFonts w:ascii="Angsana New" w:hAnsi="Angsana New"/>
                <w:bCs/>
                <w:sz w:val="30"/>
                <w:szCs w:val="30"/>
              </w:rPr>
              <w:t>(8,127</w:t>
            </w:r>
            <w:r w:rsidR="004B0212" w:rsidRPr="00D835E0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4B0212" w:rsidRPr="000233DF" w:rsidRDefault="004B0212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4B0212" w:rsidRPr="00407BF7" w:rsidRDefault="004B0212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(9,049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4B0212" w:rsidRPr="00E24209" w:rsidTr="000C3B69">
        <w:trPr>
          <w:cantSplit/>
        </w:trPr>
        <w:tc>
          <w:tcPr>
            <w:tcW w:w="4149" w:type="dxa"/>
          </w:tcPr>
          <w:p w:rsidR="004B0212" w:rsidRPr="00161CAE" w:rsidRDefault="004B0212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4B0212" w:rsidRPr="002D5AF2" w:rsidRDefault="002D5AF2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327</w:t>
            </w:r>
            <w:r w:rsidR="004B0212" w:rsidRPr="002D5AF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726</w:t>
            </w:r>
          </w:p>
        </w:tc>
        <w:tc>
          <w:tcPr>
            <w:tcW w:w="270" w:type="dxa"/>
          </w:tcPr>
          <w:p w:rsidR="004B0212" w:rsidRPr="00D40D00" w:rsidRDefault="004B0212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4B0212" w:rsidRPr="00407BF7" w:rsidRDefault="004B0212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321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052</w:t>
            </w:r>
          </w:p>
        </w:tc>
        <w:tc>
          <w:tcPr>
            <w:tcW w:w="284" w:type="dxa"/>
          </w:tcPr>
          <w:p w:rsidR="004B0212" w:rsidRPr="00C844F6" w:rsidRDefault="004B0212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4B0212" w:rsidRPr="00D835E0" w:rsidRDefault="004B0212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835E0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D835E0" w:rsidRPr="00D835E0">
              <w:rPr>
                <w:rFonts w:ascii="Angsana New" w:hAnsi="Angsana New"/>
                <w:bCs/>
                <w:sz w:val="30"/>
                <w:szCs w:val="30"/>
              </w:rPr>
              <w:t>16,260</w:t>
            </w:r>
          </w:p>
        </w:tc>
        <w:tc>
          <w:tcPr>
            <w:tcW w:w="283" w:type="dxa"/>
          </w:tcPr>
          <w:p w:rsidR="004B0212" w:rsidRPr="000233DF" w:rsidRDefault="004B0212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4B0212" w:rsidRPr="00407BF7" w:rsidRDefault="004B0212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203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817</w:t>
            </w:r>
          </w:p>
        </w:tc>
      </w:tr>
    </w:tbl>
    <w:p w:rsidR="004B0212" w:rsidRDefault="004B0212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</w:rPr>
      </w:pPr>
    </w:p>
    <w:p w:rsidR="004D5821" w:rsidRDefault="004D5821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</w:rPr>
      </w:pPr>
    </w:p>
    <w:p w:rsidR="004D5821" w:rsidRDefault="004D5821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</w:rPr>
      </w:pPr>
    </w:p>
    <w:p w:rsidR="004D5821" w:rsidRDefault="004D5821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</w:rPr>
      </w:pPr>
    </w:p>
    <w:p w:rsidR="004D5821" w:rsidRDefault="004D5821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</w:rPr>
      </w:pPr>
    </w:p>
    <w:p w:rsidR="004D5821" w:rsidRDefault="004D5821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</w:rPr>
      </w:pPr>
    </w:p>
    <w:p w:rsidR="004D5821" w:rsidRDefault="004D5821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</w:rPr>
      </w:pPr>
    </w:p>
    <w:p w:rsidR="004D5821" w:rsidRDefault="004D5821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</w:rPr>
      </w:pPr>
    </w:p>
    <w:p w:rsidR="004D5821" w:rsidRDefault="004D5821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</w:rPr>
      </w:pPr>
    </w:p>
    <w:p w:rsidR="004D5821" w:rsidRDefault="004D5821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</w:rPr>
      </w:pPr>
    </w:p>
    <w:p w:rsidR="004D5821" w:rsidRDefault="004D5821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</w:rPr>
      </w:pPr>
    </w:p>
    <w:p w:rsidR="004D5821" w:rsidRDefault="004D5821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</w:rPr>
      </w:pPr>
    </w:p>
    <w:p w:rsidR="004D5821" w:rsidRDefault="004D5821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</w:rPr>
      </w:pPr>
    </w:p>
    <w:p w:rsidR="004D5821" w:rsidRDefault="004D5821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</w:rPr>
      </w:pPr>
    </w:p>
    <w:p w:rsidR="004B0212" w:rsidRPr="00BD1CD2" w:rsidRDefault="004B0212" w:rsidP="004B0212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</w:pPr>
      <w:r>
        <w:rPr>
          <w:rFonts w:ascii="Angsana New" w:hAnsi="Angsana New"/>
          <w:b/>
          <w:bCs/>
          <w:sz w:val="30"/>
          <w:szCs w:val="30"/>
        </w:rPr>
        <w:lastRenderedPageBreak/>
        <w:t>6.</w:t>
      </w:r>
      <w:r w:rsidRPr="007D1E49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:rsidR="004B0212" w:rsidRDefault="004B0212" w:rsidP="004B0212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16"/>
          <w:szCs w:val="16"/>
          <w:highlight w:val="yellow"/>
        </w:rPr>
      </w:pPr>
    </w:p>
    <w:tbl>
      <w:tblPr>
        <w:tblW w:w="9962" w:type="dxa"/>
        <w:tblInd w:w="-72" w:type="dxa"/>
        <w:tblLayout w:type="fixed"/>
        <w:tblLook w:val="0000"/>
      </w:tblPr>
      <w:tblGrid>
        <w:gridCol w:w="4575"/>
        <w:gridCol w:w="1134"/>
        <w:gridCol w:w="270"/>
        <w:gridCol w:w="1147"/>
        <w:gridCol w:w="284"/>
        <w:gridCol w:w="1134"/>
        <w:gridCol w:w="284"/>
        <w:gridCol w:w="1134"/>
      </w:tblGrid>
      <w:tr w:rsidR="004B0212" w:rsidRPr="004F07C8" w:rsidTr="004F4C12">
        <w:trPr>
          <w:cantSplit/>
        </w:trPr>
        <w:tc>
          <w:tcPr>
            <w:tcW w:w="4575" w:type="dxa"/>
          </w:tcPr>
          <w:p w:rsidR="004B0212" w:rsidRPr="004F07C8" w:rsidRDefault="004B0212" w:rsidP="00D265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:rsidR="004B0212" w:rsidRPr="004F07C8" w:rsidRDefault="004B0212" w:rsidP="00D265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B0212" w:rsidRPr="004F07C8" w:rsidTr="004F4C12">
        <w:trPr>
          <w:cantSplit/>
        </w:trPr>
        <w:tc>
          <w:tcPr>
            <w:tcW w:w="4575" w:type="dxa"/>
          </w:tcPr>
          <w:p w:rsidR="004B0212" w:rsidRPr="004F07C8" w:rsidRDefault="004B0212" w:rsidP="00D265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B0212" w:rsidRPr="004F07C8" w:rsidRDefault="004B0212" w:rsidP="00D265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4B0212" w:rsidRPr="004F07C8" w:rsidRDefault="004B0212" w:rsidP="00D265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B0212" w:rsidRPr="004F07C8" w:rsidRDefault="004B0212" w:rsidP="00D265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4B0212" w:rsidRPr="00F51F88" w:rsidTr="004F4C12">
        <w:trPr>
          <w:cantSplit/>
        </w:trPr>
        <w:tc>
          <w:tcPr>
            <w:tcW w:w="4575" w:type="dxa"/>
          </w:tcPr>
          <w:p w:rsidR="004B0212" w:rsidRPr="00F51F88" w:rsidRDefault="004B0212" w:rsidP="00D265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0212" w:rsidRPr="00E24209" w:rsidRDefault="004B0212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2566</w:t>
            </w:r>
          </w:p>
        </w:tc>
        <w:tc>
          <w:tcPr>
            <w:tcW w:w="270" w:type="dxa"/>
          </w:tcPr>
          <w:p w:rsidR="004B0212" w:rsidRPr="00D413D6" w:rsidRDefault="004B0212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4B0212" w:rsidRPr="00E24209" w:rsidRDefault="004B0212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2565</w:t>
            </w:r>
          </w:p>
        </w:tc>
        <w:tc>
          <w:tcPr>
            <w:tcW w:w="284" w:type="dxa"/>
          </w:tcPr>
          <w:p w:rsidR="004B0212" w:rsidRPr="00D413D6" w:rsidRDefault="004B0212" w:rsidP="00D265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0212" w:rsidRPr="00E24209" w:rsidRDefault="004B0212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2566</w:t>
            </w:r>
          </w:p>
        </w:tc>
        <w:tc>
          <w:tcPr>
            <w:tcW w:w="284" w:type="dxa"/>
          </w:tcPr>
          <w:p w:rsidR="004B0212" w:rsidRPr="00D413D6" w:rsidRDefault="004B0212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0212" w:rsidRPr="00E24209" w:rsidRDefault="004B0212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2565</w:t>
            </w:r>
          </w:p>
        </w:tc>
      </w:tr>
      <w:tr w:rsidR="004B0212" w:rsidRPr="00C844F6" w:rsidTr="004F4C12">
        <w:trPr>
          <w:cantSplit/>
        </w:trPr>
        <w:tc>
          <w:tcPr>
            <w:tcW w:w="4575" w:type="dxa"/>
          </w:tcPr>
          <w:p w:rsidR="004B0212" w:rsidRPr="00A2371B" w:rsidRDefault="004B0212" w:rsidP="00D265D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2371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เงินฝากประจำกับธนาคาร </w:t>
            </w:r>
          </w:p>
        </w:tc>
        <w:tc>
          <w:tcPr>
            <w:tcW w:w="1134" w:type="dxa"/>
          </w:tcPr>
          <w:p w:rsidR="004B0212" w:rsidRPr="006F07A9" w:rsidRDefault="004B0212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B0212" w:rsidRPr="00D40D00" w:rsidRDefault="004B0212" w:rsidP="00D265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vAlign w:val="bottom"/>
          </w:tcPr>
          <w:p w:rsidR="004B0212" w:rsidRPr="006F07A9" w:rsidRDefault="004B0212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4B0212" w:rsidRPr="00C844F6" w:rsidRDefault="004B0212" w:rsidP="00D265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4B0212" w:rsidRPr="006F07A9" w:rsidRDefault="004B0212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4B0212" w:rsidRPr="000233DF" w:rsidRDefault="004B0212" w:rsidP="00D265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4B0212" w:rsidRPr="006F07A9" w:rsidRDefault="004B0212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B0212" w:rsidRPr="00C844F6" w:rsidTr="004F4C12">
        <w:trPr>
          <w:cantSplit/>
        </w:trPr>
        <w:tc>
          <w:tcPr>
            <w:tcW w:w="4575" w:type="dxa"/>
          </w:tcPr>
          <w:p w:rsidR="004B0212" w:rsidRPr="007B063E" w:rsidRDefault="004B0212" w:rsidP="00D265D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063E">
              <w:rPr>
                <w:rFonts w:ascii="Angsana New" w:hAnsi="Angsana New" w:hint="cs"/>
                <w:sz w:val="30"/>
                <w:szCs w:val="30"/>
                <w:cs/>
              </w:rPr>
              <w:t xml:space="preserve">- 6 เดือน (อัตราดอกเบี้ยร้อยละ </w:t>
            </w:r>
            <w:r w:rsidR="007B063E" w:rsidRPr="007B063E">
              <w:rPr>
                <w:rFonts w:ascii="Angsana New" w:hAnsi="Angsana New" w:hint="cs"/>
                <w:sz w:val="30"/>
                <w:szCs w:val="30"/>
                <w:cs/>
              </w:rPr>
              <w:t>0.</w:t>
            </w:r>
            <w:r w:rsidR="007B063E" w:rsidRPr="007B063E">
              <w:rPr>
                <w:rFonts w:ascii="Angsana New" w:hAnsi="Angsana New"/>
                <w:sz w:val="30"/>
                <w:szCs w:val="30"/>
              </w:rPr>
              <w:t>40</w:t>
            </w:r>
            <w:r w:rsidR="007B063E" w:rsidRPr="007B063E">
              <w:rPr>
                <w:rFonts w:ascii="Angsana New" w:hAnsi="Angsana New" w:hint="cs"/>
                <w:sz w:val="30"/>
                <w:szCs w:val="30"/>
                <w:cs/>
              </w:rPr>
              <w:t xml:space="preserve"> ถึง 0.</w:t>
            </w:r>
            <w:r w:rsidR="007B063E" w:rsidRPr="007B063E">
              <w:rPr>
                <w:rFonts w:ascii="Angsana New" w:hAnsi="Angsana New"/>
                <w:sz w:val="30"/>
                <w:szCs w:val="30"/>
              </w:rPr>
              <w:t>6</w:t>
            </w:r>
            <w:r w:rsidRPr="007B063E">
              <w:rPr>
                <w:rFonts w:ascii="Angsana New" w:hAnsi="Angsana New" w:hint="cs"/>
                <w:sz w:val="30"/>
                <w:szCs w:val="30"/>
                <w:cs/>
              </w:rPr>
              <w:t>5 ต่อปี)</w:t>
            </w:r>
          </w:p>
        </w:tc>
        <w:tc>
          <w:tcPr>
            <w:tcW w:w="1134" w:type="dxa"/>
          </w:tcPr>
          <w:p w:rsidR="004B0212" w:rsidRPr="007B063E" w:rsidRDefault="004B0212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B063E">
              <w:rPr>
                <w:rFonts w:ascii="Angsana New" w:hAnsi="Angsana New"/>
                <w:bCs/>
                <w:sz w:val="30"/>
                <w:szCs w:val="30"/>
              </w:rPr>
              <w:t>50,</w:t>
            </w:r>
            <w:r w:rsidR="007B063E" w:rsidRPr="007B063E">
              <w:rPr>
                <w:rFonts w:ascii="Angsana New" w:hAnsi="Angsana New"/>
                <w:bCs/>
                <w:sz w:val="30"/>
                <w:szCs w:val="30"/>
              </w:rPr>
              <w:t>143</w:t>
            </w:r>
          </w:p>
        </w:tc>
        <w:tc>
          <w:tcPr>
            <w:tcW w:w="270" w:type="dxa"/>
          </w:tcPr>
          <w:p w:rsidR="004B0212" w:rsidRPr="00D40D00" w:rsidRDefault="004B0212" w:rsidP="00D265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4B0212" w:rsidRPr="00A64A3C" w:rsidRDefault="004B0212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50,005</w:t>
            </w:r>
          </w:p>
        </w:tc>
        <w:tc>
          <w:tcPr>
            <w:tcW w:w="284" w:type="dxa"/>
          </w:tcPr>
          <w:p w:rsidR="004B0212" w:rsidRPr="00C844F6" w:rsidRDefault="004B0212" w:rsidP="00D265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4B0212" w:rsidRPr="006F07A9" w:rsidRDefault="004B0212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522C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4B0212" w:rsidRPr="000233DF" w:rsidRDefault="004B0212" w:rsidP="00D265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4B0212" w:rsidRPr="006F07A9" w:rsidRDefault="004B0212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522C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4F4C12" w:rsidRPr="00C844F6" w:rsidTr="004F4C12">
        <w:trPr>
          <w:cantSplit/>
        </w:trPr>
        <w:tc>
          <w:tcPr>
            <w:tcW w:w="4575" w:type="dxa"/>
          </w:tcPr>
          <w:p w:rsidR="004F4C12" w:rsidRPr="007B063E" w:rsidRDefault="004F4C12" w:rsidP="00BD58E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063E">
              <w:rPr>
                <w:rFonts w:ascii="Angsana New" w:hAnsi="Angsana New" w:hint="cs"/>
                <w:sz w:val="30"/>
                <w:szCs w:val="30"/>
                <w:cs/>
              </w:rPr>
              <w:t>- 12 เดือน (อัตราดอกเบี้ยร้อยละ 0.375</w:t>
            </w:r>
            <w:r w:rsidRPr="007B06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063E">
              <w:rPr>
                <w:rFonts w:ascii="Angsana New" w:hAnsi="Angsana New" w:hint="cs"/>
                <w:sz w:val="30"/>
                <w:szCs w:val="30"/>
                <w:cs/>
              </w:rPr>
              <w:t>ถึง 0.</w:t>
            </w:r>
            <w:r w:rsidRPr="007B063E">
              <w:rPr>
                <w:rFonts w:ascii="Angsana New" w:hAnsi="Angsana New"/>
                <w:sz w:val="30"/>
                <w:szCs w:val="30"/>
              </w:rPr>
              <w:t>750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371B">
              <w:rPr>
                <w:rFonts w:ascii="Angsana New" w:hAnsi="Angsana New" w:hint="cs"/>
                <w:sz w:val="30"/>
                <w:szCs w:val="30"/>
                <w:cs/>
              </w:rPr>
              <w:t>ต่อปี)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F4C12" w:rsidRPr="007B063E" w:rsidRDefault="004F4C12" w:rsidP="001F7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B063E">
              <w:rPr>
                <w:rFonts w:ascii="Angsana New" w:hAnsi="Angsana New" w:hint="cs"/>
                <w:b/>
                <w:sz w:val="30"/>
                <w:szCs w:val="30"/>
                <w:cs/>
              </w:rPr>
              <w:t>495</w:t>
            </w:r>
          </w:p>
        </w:tc>
        <w:tc>
          <w:tcPr>
            <w:tcW w:w="270" w:type="dxa"/>
          </w:tcPr>
          <w:p w:rsidR="004F4C12" w:rsidRPr="00D40D00" w:rsidRDefault="004F4C12" w:rsidP="001F789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4F4C12" w:rsidRPr="00A64A3C" w:rsidRDefault="004F4C12" w:rsidP="001F7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A64A3C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95</w:t>
            </w:r>
          </w:p>
        </w:tc>
        <w:tc>
          <w:tcPr>
            <w:tcW w:w="284" w:type="dxa"/>
          </w:tcPr>
          <w:p w:rsidR="004F4C12" w:rsidRPr="00C844F6" w:rsidRDefault="004F4C12" w:rsidP="001F789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F4C12" w:rsidRPr="006F07A9" w:rsidRDefault="004F4C12" w:rsidP="001F7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522C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4F4C12" w:rsidRPr="000233DF" w:rsidRDefault="004F4C12" w:rsidP="001F789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F4C12" w:rsidRPr="006F07A9" w:rsidRDefault="004F4C12" w:rsidP="001F7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522C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7B063E" w:rsidRPr="00C844F6" w:rsidTr="004F4C12">
        <w:trPr>
          <w:cantSplit/>
        </w:trPr>
        <w:tc>
          <w:tcPr>
            <w:tcW w:w="4575" w:type="dxa"/>
          </w:tcPr>
          <w:p w:rsidR="007B063E" w:rsidRPr="00C946D0" w:rsidRDefault="007B063E" w:rsidP="00D265D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B063E" w:rsidRPr="007B063E" w:rsidRDefault="007B063E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B063E">
              <w:rPr>
                <w:rFonts w:ascii="Angsana New" w:hAnsi="Angsana New"/>
                <w:bCs/>
                <w:sz w:val="30"/>
                <w:szCs w:val="30"/>
              </w:rPr>
              <w:t>50,638</w:t>
            </w:r>
          </w:p>
        </w:tc>
        <w:tc>
          <w:tcPr>
            <w:tcW w:w="270" w:type="dxa"/>
          </w:tcPr>
          <w:p w:rsidR="007B063E" w:rsidRPr="00D40D00" w:rsidRDefault="007B063E" w:rsidP="00D265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7B063E" w:rsidRPr="00A64A3C" w:rsidRDefault="007B063E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50</w:t>
            </w:r>
            <w:r w:rsidRPr="00A64A3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500</w:t>
            </w:r>
          </w:p>
        </w:tc>
        <w:tc>
          <w:tcPr>
            <w:tcW w:w="284" w:type="dxa"/>
          </w:tcPr>
          <w:p w:rsidR="007B063E" w:rsidRPr="00C844F6" w:rsidRDefault="007B063E" w:rsidP="00D265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7B063E" w:rsidRPr="006F07A9" w:rsidRDefault="007B063E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522C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7B063E" w:rsidRPr="000233DF" w:rsidRDefault="007B063E" w:rsidP="00D265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7B063E" w:rsidRPr="006F07A9" w:rsidRDefault="007B063E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522C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7B063E" w:rsidRPr="00B63C99" w:rsidTr="004F4C12">
        <w:trPr>
          <w:cantSplit/>
        </w:trPr>
        <w:tc>
          <w:tcPr>
            <w:tcW w:w="4575" w:type="dxa"/>
          </w:tcPr>
          <w:p w:rsidR="007B063E" w:rsidRPr="00B63C99" w:rsidRDefault="007B063E" w:rsidP="00D265D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</w:tcPr>
          <w:p w:rsidR="007B063E" w:rsidRPr="007B063E" w:rsidRDefault="007B063E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7B063E" w:rsidRPr="00B63C99" w:rsidRDefault="007B063E" w:rsidP="00D265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147" w:type="dxa"/>
          </w:tcPr>
          <w:p w:rsidR="007B063E" w:rsidRPr="00A64A3C" w:rsidRDefault="007B063E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7B063E" w:rsidRPr="00B63C99" w:rsidRDefault="007B063E" w:rsidP="00D265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7B063E" w:rsidRPr="00B63C99" w:rsidRDefault="007B063E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7B063E" w:rsidRPr="00B63C99" w:rsidRDefault="007B063E" w:rsidP="00D265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134" w:type="dxa"/>
          </w:tcPr>
          <w:p w:rsidR="007B063E" w:rsidRPr="00B63C99" w:rsidRDefault="007B063E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7B063E" w:rsidRPr="00C844F6" w:rsidTr="004F4C12">
        <w:trPr>
          <w:cantSplit/>
        </w:trPr>
        <w:tc>
          <w:tcPr>
            <w:tcW w:w="4575" w:type="dxa"/>
          </w:tcPr>
          <w:p w:rsidR="007B063E" w:rsidRPr="00161CAE" w:rsidRDefault="007B063E" w:rsidP="00D265D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เงินลงทุนในตราสารทุน -วัดมูลค่ายุติธรรม </w:t>
            </w:r>
          </w:p>
        </w:tc>
        <w:tc>
          <w:tcPr>
            <w:tcW w:w="1134" w:type="dxa"/>
          </w:tcPr>
          <w:p w:rsidR="007B063E" w:rsidRPr="007B063E" w:rsidRDefault="007B063E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B063E" w:rsidRPr="00D40D00" w:rsidRDefault="007B063E" w:rsidP="00D265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7B063E" w:rsidRPr="00A64A3C" w:rsidRDefault="007B063E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7B063E" w:rsidRPr="00C844F6" w:rsidRDefault="007B063E" w:rsidP="00D265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7B063E" w:rsidRPr="00754CD2" w:rsidRDefault="007B063E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7B063E" w:rsidRPr="000233DF" w:rsidRDefault="007B063E" w:rsidP="00D265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7B063E" w:rsidRPr="00D17730" w:rsidRDefault="007B063E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B063E" w:rsidRPr="00C844F6" w:rsidTr="004F4C12">
        <w:trPr>
          <w:cantSplit/>
        </w:trPr>
        <w:tc>
          <w:tcPr>
            <w:tcW w:w="4575" w:type="dxa"/>
          </w:tcPr>
          <w:p w:rsidR="007B063E" w:rsidRDefault="007B063E" w:rsidP="00D265D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(ข้อมูลระดับ 2) ผ่านกำไรหรือขาดทุน</w:t>
            </w:r>
          </w:p>
        </w:tc>
        <w:tc>
          <w:tcPr>
            <w:tcW w:w="1134" w:type="dxa"/>
          </w:tcPr>
          <w:p w:rsidR="007B063E" w:rsidRPr="007B063E" w:rsidRDefault="007B063E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B063E">
              <w:rPr>
                <w:rFonts w:ascii="Angsana New" w:hAnsi="Angsana New"/>
                <w:bCs/>
                <w:sz w:val="30"/>
                <w:szCs w:val="30"/>
              </w:rPr>
              <w:t>865</w:t>
            </w:r>
          </w:p>
        </w:tc>
        <w:tc>
          <w:tcPr>
            <w:tcW w:w="270" w:type="dxa"/>
          </w:tcPr>
          <w:p w:rsidR="007B063E" w:rsidRPr="00D40D00" w:rsidRDefault="007B063E" w:rsidP="00D265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7B063E" w:rsidRPr="00A64A3C" w:rsidRDefault="007B063E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64A3C">
              <w:rPr>
                <w:rFonts w:ascii="Angsana New" w:hAnsi="Angsana New"/>
                <w:bCs/>
                <w:sz w:val="30"/>
                <w:szCs w:val="30"/>
              </w:rPr>
              <w:t>1,010</w:t>
            </w:r>
          </w:p>
        </w:tc>
        <w:tc>
          <w:tcPr>
            <w:tcW w:w="284" w:type="dxa"/>
          </w:tcPr>
          <w:p w:rsidR="007B063E" w:rsidRPr="00C844F6" w:rsidRDefault="007B063E" w:rsidP="00D265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7B063E" w:rsidRPr="00A64A3C" w:rsidRDefault="007B063E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64A3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7B063E" w:rsidRPr="000233DF" w:rsidRDefault="007B063E" w:rsidP="00D265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7B063E" w:rsidRPr="006F07A9" w:rsidRDefault="007B063E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522C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7B063E" w:rsidRPr="00C844F6" w:rsidTr="004F4C12">
        <w:trPr>
          <w:cantSplit/>
        </w:trPr>
        <w:tc>
          <w:tcPr>
            <w:tcW w:w="4575" w:type="dxa"/>
          </w:tcPr>
          <w:p w:rsidR="007B063E" w:rsidRPr="00CA1333" w:rsidRDefault="007B063E" w:rsidP="00D265D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A1333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B063E" w:rsidRPr="007B063E" w:rsidRDefault="007B063E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B063E">
              <w:rPr>
                <w:rFonts w:ascii="Angsana New" w:hAnsi="Angsana New" w:hint="cs"/>
                <w:b/>
                <w:sz w:val="30"/>
                <w:szCs w:val="30"/>
                <w:cs/>
              </w:rPr>
              <w:t>15</w:t>
            </w:r>
          </w:p>
        </w:tc>
        <w:tc>
          <w:tcPr>
            <w:tcW w:w="270" w:type="dxa"/>
          </w:tcPr>
          <w:p w:rsidR="007B063E" w:rsidRPr="00D40D00" w:rsidRDefault="007B063E" w:rsidP="00D265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7B063E" w:rsidRPr="00A64A3C" w:rsidRDefault="007B063E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15</w:t>
            </w:r>
          </w:p>
        </w:tc>
        <w:tc>
          <w:tcPr>
            <w:tcW w:w="284" w:type="dxa"/>
          </w:tcPr>
          <w:p w:rsidR="007B063E" w:rsidRPr="00C844F6" w:rsidRDefault="007B063E" w:rsidP="00D265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B063E" w:rsidRPr="00A64A3C" w:rsidRDefault="007B063E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64A3C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:rsidR="007B063E" w:rsidRPr="000233DF" w:rsidRDefault="007B063E" w:rsidP="00D265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B063E" w:rsidRPr="009522C3" w:rsidRDefault="007B063E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522C3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</w:tr>
      <w:tr w:rsidR="007B063E" w:rsidRPr="00C844F6" w:rsidTr="004F4C12">
        <w:trPr>
          <w:cantSplit/>
        </w:trPr>
        <w:tc>
          <w:tcPr>
            <w:tcW w:w="4575" w:type="dxa"/>
          </w:tcPr>
          <w:p w:rsidR="007B063E" w:rsidRPr="00161CAE" w:rsidRDefault="007B063E" w:rsidP="00D265D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7B063E" w:rsidRPr="007B063E" w:rsidRDefault="007B063E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B063E">
              <w:rPr>
                <w:rFonts w:ascii="Angsana New" w:hAnsi="Angsana New"/>
                <w:bCs/>
                <w:sz w:val="30"/>
                <w:szCs w:val="30"/>
              </w:rPr>
              <w:t>51,518</w:t>
            </w:r>
          </w:p>
        </w:tc>
        <w:tc>
          <w:tcPr>
            <w:tcW w:w="270" w:type="dxa"/>
          </w:tcPr>
          <w:p w:rsidR="007B063E" w:rsidRPr="00D40D00" w:rsidRDefault="007B063E" w:rsidP="00D265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7B063E" w:rsidRPr="00A64A3C" w:rsidRDefault="007B063E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51</w:t>
            </w:r>
            <w:r w:rsidRPr="00A64A3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525</w:t>
            </w:r>
          </w:p>
        </w:tc>
        <w:tc>
          <w:tcPr>
            <w:tcW w:w="284" w:type="dxa"/>
          </w:tcPr>
          <w:p w:rsidR="007B063E" w:rsidRPr="00C844F6" w:rsidRDefault="007B063E" w:rsidP="00D265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7B063E" w:rsidRPr="00A64A3C" w:rsidRDefault="007B063E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64A3C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:rsidR="007B063E" w:rsidRPr="000233DF" w:rsidRDefault="007B063E" w:rsidP="00D265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7B063E" w:rsidRPr="006F07A9" w:rsidRDefault="007B063E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522C3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</w:tr>
    </w:tbl>
    <w:p w:rsidR="004D5821" w:rsidRDefault="004D5821" w:rsidP="004D5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4D5821" w:rsidRPr="009C4823" w:rsidRDefault="004D5821" w:rsidP="004D5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Pr="000F2E4F">
        <w:rPr>
          <w:rFonts w:ascii="Angsana New" w:hAnsi="Angsana New"/>
          <w:b/>
          <w:bCs/>
          <w:sz w:val="30"/>
          <w:szCs w:val="30"/>
        </w:rPr>
        <w:t xml:space="preserve">. </w:t>
      </w:r>
      <w:r w:rsidRPr="000F2E4F">
        <w:rPr>
          <w:rFonts w:ascii="Angsana New" w:hAnsi="Angsana New" w:hint="cs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:rsidR="004D5821" w:rsidRPr="009C4823" w:rsidRDefault="004D5821" w:rsidP="004D5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4D5821" w:rsidRDefault="004D5821" w:rsidP="004D5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  <w:cs/>
        </w:rPr>
      </w:pPr>
      <w:r>
        <w:rPr>
          <w:rFonts w:ascii="Angsana New" w:hAnsi="Angsana New" w:hint="cs"/>
          <w:sz w:val="30"/>
          <w:szCs w:val="30"/>
          <w:cs/>
        </w:rPr>
        <w:t>ณ วันที่ 31 มีนาคม 2566</w:t>
      </w:r>
      <w:r>
        <w:rPr>
          <w:rFonts w:ascii="Angsana New" w:hAnsi="Angsana New"/>
          <w:sz w:val="30"/>
          <w:szCs w:val="30"/>
        </w:rPr>
        <w:t xml:space="preserve"> </w:t>
      </w:r>
      <w:r w:rsidR="00C02141">
        <w:rPr>
          <w:rFonts w:ascii="Angsana New" w:hAnsi="Angsana New" w:hint="cs"/>
          <w:sz w:val="30"/>
          <w:szCs w:val="30"/>
          <w:cs/>
        </w:rPr>
        <w:t xml:space="preserve">และวันที่ 31 ธันวาคม 2565 </w:t>
      </w:r>
      <w:r w:rsidRPr="00250018">
        <w:rPr>
          <w:rFonts w:ascii="Angsana New" w:hAnsi="Angsana New" w:hint="cs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</w:t>
      </w:r>
      <w:r w:rsidRPr="00250018">
        <w:rPr>
          <w:rFonts w:ascii="Angsana New" w:hAnsi="Angsana New" w:hint="cs"/>
          <w:sz w:val="30"/>
          <w:szCs w:val="30"/>
          <w:cs/>
        </w:rPr>
        <w:t>หุ้นกู้</w:t>
      </w:r>
      <w:r>
        <w:rPr>
          <w:rFonts w:ascii="Angsana New" w:hAnsi="Angsana New" w:hint="cs"/>
          <w:sz w:val="30"/>
          <w:szCs w:val="30"/>
          <w:cs/>
        </w:rPr>
        <w:t>ที่จะ</w:t>
      </w:r>
      <w:r w:rsidRPr="00250018">
        <w:rPr>
          <w:rFonts w:ascii="Angsana New" w:hAnsi="Angsana New" w:hint="cs"/>
          <w:sz w:val="30"/>
          <w:szCs w:val="30"/>
          <w:cs/>
        </w:rPr>
        <w:t>ถือจนครบกำหนด</w:t>
      </w:r>
      <w:r>
        <w:rPr>
          <w:rFonts w:ascii="Angsana New" w:hAnsi="Angsana New" w:hint="cs"/>
          <w:sz w:val="30"/>
          <w:szCs w:val="30"/>
          <w:cs/>
        </w:rPr>
        <w:t>ไถ่ถอน</w:t>
      </w:r>
      <w:r w:rsidR="00C02141">
        <w:rPr>
          <w:rFonts w:ascii="Angsana New" w:hAnsi="Angsana New" w:hint="cs"/>
          <w:sz w:val="30"/>
          <w:szCs w:val="30"/>
          <w:cs/>
        </w:rPr>
        <w:t>ในงบการเงินรวมมีรายละเอียดดังต่อไปนี้</w:t>
      </w:r>
    </w:p>
    <w:p w:rsidR="004D5821" w:rsidRDefault="004D5821" w:rsidP="004D5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10174" w:type="dxa"/>
        <w:tblLook w:val="01E0"/>
      </w:tblPr>
      <w:tblGrid>
        <w:gridCol w:w="2518"/>
        <w:gridCol w:w="235"/>
        <w:gridCol w:w="899"/>
        <w:gridCol w:w="235"/>
        <w:gridCol w:w="1750"/>
        <w:gridCol w:w="238"/>
        <w:gridCol w:w="1605"/>
        <w:gridCol w:w="235"/>
        <w:gridCol w:w="1183"/>
        <w:gridCol w:w="236"/>
        <w:gridCol w:w="1040"/>
      </w:tblGrid>
      <w:tr w:rsidR="004D5821" w:rsidRPr="004F1BCB" w:rsidTr="00C02141">
        <w:tc>
          <w:tcPr>
            <w:tcW w:w="3652" w:type="dxa"/>
            <w:gridSpan w:val="3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5" w:type="dxa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50" w:type="dxa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5" w:type="dxa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235" w:type="dxa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" w:type="dxa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5821" w:rsidRPr="004F1BCB" w:rsidTr="00D265D9">
        <w:tc>
          <w:tcPr>
            <w:tcW w:w="3652" w:type="dxa"/>
            <w:gridSpan w:val="3"/>
            <w:tcBorders>
              <w:bottom w:val="single" w:sz="4" w:space="0" w:color="auto"/>
            </w:tcBorders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ชื่อหุ้นกู้</w:t>
            </w:r>
          </w:p>
        </w:tc>
        <w:tc>
          <w:tcPr>
            <w:tcW w:w="235" w:type="dxa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วันที่ออกหุ้นกู้</w:t>
            </w:r>
          </w:p>
        </w:tc>
        <w:tc>
          <w:tcPr>
            <w:tcW w:w="238" w:type="dxa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/>
                <w:sz w:val="26"/>
                <w:szCs w:val="26"/>
                <w:cs/>
              </w:rPr>
              <w:t>ไถ่ถอน</w:t>
            </w:r>
          </w:p>
        </w:tc>
        <w:tc>
          <w:tcPr>
            <w:tcW w:w="235" w:type="dxa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36" w:type="dxa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4D5821" w:rsidRPr="004F1BCB" w:rsidTr="00D265D9">
        <w:tc>
          <w:tcPr>
            <w:tcW w:w="3652" w:type="dxa"/>
            <w:gridSpan w:val="3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 xml:space="preserve">หุ้นกู้ 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บริษัท เอก-ชัย ดีสทริบิวชั่น ซิสเทม จำกัด</w:t>
            </w:r>
          </w:p>
        </w:tc>
        <w:tc>
          <w:tcPr>
            <w:tcW w:w="235" w:type="dxa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0" w:type="dxa"/>
            <w:tcBorders>
              <w:top w:val="single" w:sz="4" w:space="0" w:color="auto"/>
            </w:tcBorders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ตุลา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คม 256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8" w:type="dxa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5" w:type="dxa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ตุลา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คม 256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235" w:type="dxa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" w:type="dxa"/>
            <w:vAlign w:val="center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36" w:type="dxa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vAlign w:val="center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4D5821" w:rsidRPr="004F1BCB" w:rsidTr="00D265D9">
        <w:tc>
          <w:tcPr>
            <w:tcW w:w="3652" w:type="dxa"/>
            <w:gridSpan w:val="3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 xml:space="preserve">หุ้นกู้ 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บริษัท สตาร์ค คอร์เปอเรชั่น จำกัด (มหาชน)</w:t>
            </w:r>
          </w:p>
        </w:tc>
        <w:tc>
          <w:tcPr>
            <w:tcW w:w="235" w:type="dxa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0" w:type="dxa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17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พฤศจิกายน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8" w:type="dxa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5" w:type="dxa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17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 xml:space="preserve">กุมภาพันธ์ 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35" w:type="dxa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" w:type="dxa"/>
            <w:vAlign w:val="center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236" w:type="dxa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vAlign w:val="center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4D5821" w:rsidRPr="004F1BCB" w:rsidTr="00D265D9">
        <w:tc>
          <w:tcPr>
            <w:tcW w:w="3652" w:type="dxa"/>
            <w:gridSpan w:val="3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 xml:space="preserve">หุ้นกู้ 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บริษัท ศรีสวัสดิ์ คอร์ปอเรชั่น จำกัด (มหาชน)</w:t>
            </w:r>
          </w:p>
        </w:tc>
        <w:tc>
          <w:tcPr>
            <w:tcW w:w="235" w:type="dxa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0" w:type="dxa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16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คม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 256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8" w:type="dxa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5" w:type="dxa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16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 256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235" w:type="dxa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" w:type="dxa"/>
            <w:vAlign w:val="center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/>
                <w:sz w:val="26"/>
                <w:szCs w:val="26"/>
              </w:rPr>
              <w:t>3.75</w:t>
            </w:r>
          </w:p>
        </w:tc>
        <w:tc>
          <w:tcPr>
            <w:tcW w:w="236" w:type="dxa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center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4D5821" w:rsidRPr="004F1BCB" w:rsidTr="00D265D9">
        <w:tc>
          <w:tcPr>
            <w:tcW w:w="2518" w:type="dxa"/>
          </w:tcPr>
          <w:p w:rsidR="004D5821" w:rsidRPr="004F1BCB" w:rsidRDefault="004D5821" w:rsidP="00D265D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5" w:type="dxa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5" w:type="dxa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0" w:type="dxa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5" w:type="dxa"/>
            <w:vAlign w:val="center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" w:type="dxa"/>
            <w:vAlign w:val="center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D5821" w:rsidRPr="004F1BCB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</w:tr>
      <w:tr w:rsidR="004D5821" w:rsidRPr="00C02141" w:rsidTr="00D265D9">
        <w:tc>
          <w:tcPr>
            <w:tcW w:w="2518" w:type="dxa"/>
          </w:tcPr>
          <w:p w:rsidR="004D5821" w:rsidRPr="00C02141" w:rsidRDefault="004D5821" w:rsidP="00D265D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5" w:type="dxa"/>
          </w:tcPr>
          <w:p w:rsidR="004D5821" w:rsidRPr="00C02141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9" w:type="dxa"/>
          </w:tcPr>
          <w:p w:rsidR="004D5821" w:rsidRPr="00C02141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5" w:type="dxa"/>
          </w:tcPr>
          <w:p w:rsidR="004D5821" w:rsidRPr="00C02141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50" w:type="dxa"/>
          </w:tcPr>
          <w:p w:rsidR="004D5821" w:rsidRPr="00C02141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</w:tcPr>
          <w:p w:rsidR="004D5821" w:rsidRPr="00C02141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05" w:type="dxa"/>
            <w:vAlign w:val="center"/>
          </w:tcPr>
          <w:p w:rsidR="004D5821" w:rsidRPr="00C02141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5" w:type="dxa"/>
          </w:tcPr>
          <w:p w:rsidR="004D5821" w:rsidRPr="00C02141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3" w:type="dxa"/>
            <w:vAlign w:val="center"/>
          </w:tcPr>
          <w:p w:rsidR="004D5821" w:rsidRPr="00C02141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4D5821" w:rsidRPr="00C02141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  <w:vAlign w:val="center"/>
          </w:tcPr>
          <w:p w:rsidR="004D5821" w:rsidRPr="00C02141" w:rsidRDefault="004D582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C02141" w:rsidRPr="004F1BCB" w:rsidTr="00C02141">
        <w:tc>
          <w:tcPr>
            <w:tcW w:w="2518" w:type="dxa"/>
          </w:tcPr>
          <w:p w:rsidR="00C02141" w:rsidRPr="004F1BCB" w:rsidRDefault="00C02141" w:rsidP="00D265D9">
            <w:pPr>
              <w:tabs>
                <w:tab w:val="left" w:pos="342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BC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มูลค่ายุติธรรม (ข้อมูลระดับ 2)</w:t>
            </w:r>
          </w:p>
        </w:tc>
        <w:tc>
          <w:tcPr>
            <w:tcW w:w="235" w:type="dxa"/>
          </w:tcPr>
          <w:p w:rsidR="00C02141" w:rsidRPr="004F1BCB" w:rsidRDefault="00C0214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:rsidR="00C02141" w:rsidRPr="004F1BCB" w:rsidRDefault="00C0214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5" w:type="dxa"/>
          </w:tcPr>
          <w:p w:rsidR="00C02141" w:rsidRPr="004F1BCB" w:rsidRDefault="00C0214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0" w:type="dxa"/>
          </w:tcPr>
          <w:p w:rsidR="00C02141" w:rsidRPr="004F1BCB" w:rsidRDefault="00C0214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:rsidR="00C02141" w:rsidRPr="004F1BCB" w:rsidRDefault="00C0214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5" w:type="dxa"/>
            <w:vAlign w:val="center"/>
          </w:tcPr>
          <w:p w:rsidR="00C02141" w:rsidRPr="004F1BCB" w:rsidRDefault="00C0214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:rsidR="00C02141" w:rsidRPr="004F1BCB" w:rsidRDefault="00C0214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" w:type="dxa"/>
            <w:vAlign w:val="center"/>
          </w:tcPr>
          <w:p w:rsidR="00C02141" w:rsidRPr="004F1BCB" w:rsidRDefault="00C0214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C02141" w:rsidRPr="004F1BCB" w:rsidRDefault="00C0214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vAlign w:val="center"/>
          </w:tcPr>
          <w:p w:rsidR="00C02141" w:rsidRPr="00064CC7" w:rsidRDefault="00C0214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2141" w:rsidRPr="004F1BCB" w:rsidTr="00D265D9">
        <w:tc>
          <w:tcPr>
            <w:tcW w:w="2518" w:type="dxa"/>
          </w:tcPr>
          <w:p w:rsidR="00C02141" w:rsidRPr="004F1BCB" w:rsidRDefault="00C02141" w:rsidP="00D265D9">
            <w:pPr>
              <w:tabs>
                <w:tab w:val="left" w:pos="342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ณ วันที่ 31 ธันวาคม 2565</w:t>
            </w:r>
          </w:p>
        </w:tc>
        <w:tc>
          <w:tcPr>
            <w:tcW w:w="235" w:type="dxa"/>
          </w:tcPr>
          <w:p w:rsidR="00C02141" w:rsidRPr="004F1BCB" w:rsidRDefault="00C0214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:rsidR="00C02141" w:rsidRPr="004F1BCB" w:rsidRDefault="00C0214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5" w:type="dxa"/>
          </w:tcPr>
          <w:p w:rsidR="00C02141" w:rsidRPr="004F1BCB" w:rsidRDefault="00C0214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0" w:type="dxa"/>
          </w:tcPr>
          <w:p w:rsidR="00C02141" w:rsidRPr="004F1BCB" w:rsidRDefault="00C0214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:rsidR="00C02141" w:rsidRPr="004F1BCB" w:rsidRDefault="00C0214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5" w:type="dxa"/>
            <w:vAlign w:val="center"/>
          </w:tcPr>
          <w:p w:rsidR="00C02141" w:rsidRPr="004F1BCB" w:rsidRDefault="00C0214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:rsidR="00C02141" w:rsidRPr="004F1BCB" w:rsidRDefault="00C0214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" w:type="dxa"/>
            <w:vAlign w:val="center"/>
          </w:tcPr>
          <w:p w:rsidR="00C02141" w:rsidRPr="004F1BCB" w:rsidRDefault="00C0214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C02141" w:rsidRPr="004F1BCB" w:rsidRDefault="00C0214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  <w:vAlign w:val="center"/>
          </w:tcPr>
          <w:p w:rsidR="00C02141" w:rsidRPr="00064CC7" w:rsidRDefault="00C0214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167</w:t>
            </w:r>
          </w:p>
        </w:tc>
      </w:tr>
      <w:tr w:rsidR="00C02141" w:rsidRPr="004F1BCB" w:rsidTr="00D265D9">
        <w:tc>
          <w:tcPr>
            <w:tcW w:w="2518" w:type="dxa"/>
          </w:tcPr>
          <w:p w:rsidR="00C02141" w:rsidRPr="004F1BCB" w:rsidRDefault="00C02141" w:rsidP="00C02141">
            <w:pPr>
              <w:tabs>
                <w:tab w:val="left" w:pos="342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ณ วันที่ 31 มีนาคม 2566</w:t>
            </w:r>
          </w:p>
        </w:tc>
        <w:tc>
          <w:tcPr>
            <w:tcW w:w="235" w:type="dxa"/>
          </w:tcPr>
          <w:p w:rsidR="00C02141" w:rsidRPr="004F1BCB" w:rsidRDefault="00C0214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:rsidR="00C02141" w:rsidRPr="004F1BCB" w:rsidRDefault="00C0214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5" w:type="dxa"/>
          </w:tcPr>
          <w:p w:rsidR="00C02141" w:rsidRPr="004F1BCB" w:rsidRDefault="00C0214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0" w:type="dxa"/>
          </w:tcPr>
          <w:p w:rsidR="00C02141" w:rsidRPr="004F1BCB" w:rsidRDefault="00C0214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:rsidR="00C02141" w:rsidRPr="004F1BCB" w:rsidRDefault="00C0214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5" w:type="dxa"/>
            <w:vAlign w:val="center"/>
          </w:tcPr>
          <w:p w:rsidR="00C02141" w:rsidRPr="004F1BCB" w:rsidRDefault="00C0214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:rsidR="00C02141" w:rsidRPr="004F1BCB" w:rsidRDefault="00C0214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" w:type="dxa"/>
            <w:vAlign w:val="center"/>
          </w:tcPr>
          <w:p w:rsidR="00C02141" w:rsidRPr="004F1BCB" w:rsidRDefault="00C0214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C02141" w:rsidRPr="004F1BCB" w:rsidRDefault="00C0214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  <w:vAlign w:val="center"/>
          </w:tcPr>
          <w:p w:rsidR="00C02141" w:rsidRPr="00064CC7" w:rsidRDefault="00C02141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4CC7">
              <w:rPr>
                <w:rFonts w:ascii="Angsana New" w:hAnsi="Angsana New"/>
                <w:sz w:val="26"/>
                <w:szCs w:val="26"/>
              </w:rPr>
              <w:t>25,106</w:t>
            </w:r>
          </w:p>
        </w:tc>
      </w:tr>
    </w:tbl>
    <w:p w:rsidR="00357201" w:rsidRPr="00F27901" w:rsidRDefault="00357201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</w:rPr>
        <w:sectPr w:rsidR="00357201" w:rsidRPr="00F27901" w:rsidSect="00141688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284" w:right="1151" w:bottom="1135" w:left="1440" w:header="476" w:footer="590" w:gutter="0"/>
          <w:pgNumType w:start="12"/>
          <w:cols w:space="720"/>
          <w:titlePg/>
          <w:docGrid w:linePitch="245"/>
        </w:sectPr>
      </w:pPr>
    </w:p>
    <w:p w:rsidR="004E0F56" w:rsidRDefault="004700FC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8</w:t>
      </w:r>
      <w:r w:rsidR="004E0F56">
        <w:rPr>
          <w:rFonts w:ascii="Angsana New" w:hAnsi="Angsana New"/>
          <w:b/>
          <w:bCs/>
          <w:sz w:val="30"/>
          <w:szCs w:val="30"/>
        </w:rPr>
        <w:t>.</w:t>
      </w:r>
      <w:r w:rsidR="004E0F56">
        <w:rPr>
          <w:rFonts w:ascii="Angsana New" w:hAnsi="Angsana New" w:hint="cs"/>
          <w:b/>
          <w:bCs/>
          <w:sz w:val="30"/>
          <w:szCs w:val="30"/>
          <w:cs/>
        </w:rPr>
        <w:tab/>
        <w:t xml:space="preserve">เงินลงทุนในบริษัทย่อย </w:t>
      </w:r>
    </w:p>
    <w:p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:rsidR="004E0F56" w:rsidRPr="00CA64A5" w:rsidRDefault="004E0F56" w:rsidP="004E0F56">
      <w:pPr>
        <w:ind w:hanging="90"/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A24D44">
        <w:rPr>
          <w:rFonts w:ascii="Angsana New" w:hAnsi="Angsana New"/>
          <w:sz w:val="30"/>
          <w:szCs w:val="30"/>
        </w:rPr>
        <w:t>3</w:t>
      </w:r>
      <w:r w:rsidR="00182CE2">
        <w:rPr>
          <w:rFonts w:ascii="Angsana New" w:hAnsi="Angsana New"/>
          <w:sz w:val="30"/>
          <w:szCs w:val="30"/>
        </w:rPr>
        <w:t>1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182CE2">
        <w:rPr>
          <w:rFonts w:ascii="Angsana New" w:hAnsi="Angsana New" w:hint="cs"/>
          <w:sz w:val="30"/>
          <w:szCs w:val="30"/>
          <w:cs/>
        </w:rPr>
        <w:t>มีนาคม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28442C">
        <w:rPr>
          <w:rFonts w:ascii="Angsana New" w:hAnsi="Angsana New"/>
          <w:sz w:val="30"/>
          <w:szCs w:val="30"/>
          <w:cs/>
        </w:rPr>
        <w:t>25</w:t>
      </w:r>
      <w:r w:rsidR="00693137">
        <w:rPr>
          <w:rFonts w:ascii="Angsana New" w:hAnsi="Angsana New" w:hint="cs"/>
          <w:sz w:val="30"/>
          <w:szCs w:val="30"/>
          <w:cs/>
        </w:rPr>
        <w:t>6</w:t>
      </w:r>
      <w:r w:rsidR="004700FC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693137">
        <w:rPr>
          <w:rFonts w:ascii="Angsana New" w:hAnsi="Angsana New"/>
          <w:sz w:val="30"/>
          <w:szCs w:val="30"/>
          <w:cs/>
        </w:rPr>
        <w:t>25</w:t>
      </w:r>
      <w:r w:rsidR="00A53DBC">
        <w:rPr>
          <w:rFonts w:ascii="Angsana New" w:hAnsi="Angsana New" w:hint="cs"/>
          <w:sz w:val="30"/>
          <w:szCs w:val="30"/>
          <w:cs/>
        </w:rPr>
        <w:t>6</w:t>
      </w:r>
      <w:r w:rsidR="004700FC">
        <w:rPr>
          <w:rFonts w:ascii="Angsana New" w:hAnsi="Angsana New" w:hint="cs"/>
          <w:sz w:val="30"/>
          <w:szCs w:val="30"/>
          <w:cs/>
        </w:rPr>
        <w:t>5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4411" w:type="dxa"/>
        <w:tblInd w:w="-72" w:type="dxa"/>
        <w:tblLayout w:type="fixed"/>
        <w:tblLook w:val="0000"/>
      </w:tblPr>
      <w:tblGrid>
        <w:gridCol w:w="3866"/>
        <w:gridCol w:w="1067"/>
        <w:gridCol w:w="236"/>
        <w:gridCol w:w="1059"/>
        <w:gridCol w:w="283"/>
        <w:gridCol w:w="1133"/>
        <w:gridCol w:w="236"/>
        <w:gridCol w:w="1134"/>
        <w:gridCol w:w="238"/>
        <w:gridCol w:w="1138"/>
        <w:gridCol w:w="236"/>
        <w:gridCol w:w="1114"/>
        <w:gridCol w:w="236"/>
        <w:gridCol w:w="1085"/>
        <w:gridCol w:w="236"/>
        <w:gridCol w:w="1114"/>
      </w:tblGrid>
      <w:tr w:rsidR="004E0F56" w:rsidRPr="00D02D1D" w:rsidTr="000870CD">
        <w:trPr>
          <w:cantSplit/>
        </w:trPr>
        <w:tc>
          <w:tcPr>
            <w:tcW w:w="386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C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38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9" w:type="dxa"/>
            <w:gridSpan w:val="7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0F56" w:rsidRPr="00D02D1D" w:rsidTr="00F2450E">
        <w:trPr>
          <w:cantSplit/>
        </w:trPr>
        <w:tc>
          <w:tcPr>
            <w:tcW w:w="386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38" w:type="dxa"/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8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D4001B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</w:tr>
      <w:tr w:rsidR="00645819" w:rsidRPr="00D02D1D" w:rsidTr="00182CE2">
        <w:trPr>
          <w:cantSplit/>
        </w:trPr>
        <w:tc>
          <w:tcPr>
            <w:tcW w:w="3866" w:type="dxa"/>
          </w:tcPr>
          <w:p w:rsidR="00645819" w:rsidRPr="00D02D1D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645819" w:rsidRPr="008F38E6" w:rsidRDefault="00645819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</w:t>
            </w:r>
            <w:r w:rsidR="004700F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45819" w:rsidRPr="008F38E6" w:rsidRDefault="00645819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645819" w:rsidRPr="008F38E6" w:rsidRDefault="00645819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700F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</w:tcPr>
          <w:p w:rsidR="00645819" w:rsidRPr="00D02D1D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645819" w:rsidRPr="008F38E6" w:rsidRDefault="0064581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</w:t>
            </w:r>
            <w:r w:rsidR="004700F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:rsidR="00645819" w:rsidRPr="008F38E6" w:rsidRDefault="0064581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645819" w:rsidRPr="008F38E6" w:rsidRDefault="0064581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700F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8" w:type="dxa"/>
          </w:tcPr>
          <w:p w:rsidR="00645819" w:rsidRPr="00D02D1D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645819" w:rsidRPr="008F38E6" w:rsidRDefault="0064581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</w:t>
            </w:r>
            <w:r w:rsidR="004700F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:rsidR="00645819" w:rsidRPr="008F38E6" w:rsidRDefault="0064581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645819" w:rsidRPr="008F38E6" w:rsidRDefault="0064581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700F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:rsidR="00645819" w:rsidRPr="00D02D1D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645819" w:rsidRDefault="00645819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</w:t>
            </w:r>
            <w:r w:rsidR="004700F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:rsidR="00645819" w:rsidRPr="00D02D1D" w:rsidRDefault="00645819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645819" w:rsidRDefault="00645819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</w:t>
            </w:r>
            <w:r w:rsidR="004700F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473E8B" w:rsidRPr="00D02D1D" w:rsidTr="00F2450E">
        <w:trPr>
          <w:cantSplit/>
        </w:trPr>
        <w:tc>
          <w:tcPr>
            <w:tcW w:w="386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A0260" w:rsidRPr="00E25899" w:rsidTr="000870CD">
        <w:trPr>
          <w:cantSplit/>
        </w:trPr>
        <w:tc>
          <w:tcPr>
            <w:tcW w:w="3866" w:type="dxa"/>
            <w:vAlign w:val="center"/>
          </w:tcPr>
          <w:p w:rsidR="00AA0260" w:rsidRPr="00E25899" w:rsidRDefault="00AA0260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ตะวันออกการขนส่ง จำกัด</w:t>
            </w:r>
          </w:p>
        </w:tc>
        <w:tc>
          <w:tcPr>
            <w:tcW w:w="1067" w:type="dxa"/>
            <w:shd w:val="clear" w:color="auto" w:fill="auto"/>
          </w:tcPr>
          <w:p w:rsidR="00AA0260" w:rsidRPr="008D73D5" w:rsidRDefault="00AA0260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10</w:t>
            </w:r>
            <w:r w:rsidRPr="008D73D5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8D73D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:rsidR="00AA0260" w:rsidRPr="00B9369C" w:rsidRDefault="00AA026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AA0260" w:rsidRPr="008D73D5" w:rsidRDefault="00AA0260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10</w:t>
            </w:r>
            <w:r w:rsidRPr="008D73D5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8D73D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3" w:type="dxa"/>
          </w:tcPr>
          <w:p w:rsidR="00AA0260" w:rsidRPr="00B9369C" w:rsidRDefault="00AA026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AA0260" w:rsidRPr="008D73D5" w:rsidRDefault="00AA0260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6" w:type="dxa"/>
          </w:tcPr>
          <w:p w:rsidR="00AA0260" w:rsidRPr="00B9369C" w:rsidRDefault="00AA026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A0260" w:rsidRPr="008D73D5" w:rsidRDefault="00AA0260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8" w:type="dxa"/>
          </w:tcPr>
          <w:p w:rsidR="00AA0260" w:rsidRPr="00B9369C" w:rsidRDefault="00AA026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AA0260" w:rsidRPr="0028754D" w:rsidRDefault="00AA0260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AA0260" w:rsidRPr="00D96202" w:rsidRDefault="00AA026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AA0260" w:rsidRPr="0028754D" w:rsidRDefault="00AA0260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AA0260" w:rsidRPr="00D96202" w:rsidRDefault="00AA026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AA0260" w:rsidRPr="007E77DD" w:rsidRDefault="00AA0260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77DD">
              <w:rPr>
                <w:rFonts w:asciiTheme="majorBidi" w:hAnsiTheme="majorBidi" w:cstheme="majorBidi"/>
                <w:sz w:val="30"/>
                <w:szCs w:val="30"/>
              </w:rPr>
              <w:t>14,230</w:t>
            </w:r>
          </w:p>
        </w:tc>
        <w:tc>
          <w:tcPr>
            <w:tcW w:w="236" w:type="dxa"/>
          </w:tcPr>
          <w:p w:rsidR="00AA0260" w:rsidRPr="00B9369C" w:rsidRDefault="00AA026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AA0260" w:rsidRPr="008B78BA" w:rsidRDefault="00AA0260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78BA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Pr="008B78BA">
              <w:rPr>
                <w:rFonts w:ascii="Angsana New" w:hAnsi="Angsana New"/>
                <w:sz w:val="30"/>
                <w:szCs w:val="30"/>
              </w:rPr>
              <w:t>,</w:t>
            </w:r>
            <w:r w:rsidRPr="008B78BA">
              <w:rPr>
                <w:rFonts w:ascii="Angsana New" w:hAnsi="Angsana New" w:hint="cs"/>
                <w:sz w:val="30"/>
                <w:szCs w:val="30"/>
                <w:cs/>
              </w:rPr>
              <w:t>467</w:t>
            </w:r>
          </w:p>
        </w:tc>
      </w:tr>
      <w:tr w:rsidR="004700FC" w:rsidRPr="00E25899" w:rsidTr="000870CD">
        <w:trPr>
          <w:cantSplit/>
        </w:trPr>
        <w:tc>
          <w:tcPr>
            <w:tcW w:w="3866" w:type="dxa"/>
            <w:vAlign w:val="center"/>
          </w:tcPr>
          <w:p w:rsidR="004700FC" w:rsidRPr="00E25899" w:rsidRDefault="004700F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067" w:type="dxa"/>
            <w:shd w:val="clear" w:color="auto" w:fill="auto"/>
          </w:tcPr>
          <w:p w:rsidR="004700FC" w:rsidRPr="008D73D5" w:rsidRDefault="004700F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36" w:type="dxa"/>
          </w:tcPr>
          <w:p w:rsidR="004700FC" w:rsidRPr="00B9369C" w:rsidRDefault="004700F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4700FC" w:rsidRPr="008D73D5" w:rsidRDefault="004700F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3" w:type="dxa"/>
          </w:tcPr>
          <w:p w:rsidR="004700FC" w:rsidRPr="00B9369C" w:rsidRDefault="004700F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4700FC" w:rsidRPr="008D73D5" w:rsidRDefault="004700F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6" w:type="dxa"/>
          </w:tcPr>
          <w:p w:rsidR="004700FC" w:rsidRPr="00B9369C" w:rsidRDefault="004700F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4700FC" w:rsidRPr="008D73D5" w:rsidRDefault="004700F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8" w:type="dxa"/>
          </w:tcPr>
          <w:p w:rsidR="004700FC" w:rsidRPr="00B9369C" w:rsidRDefault="004700F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4700FC" w:rsidRPr="0028754D" w:rsidRDefault="004700F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4700FC" w:rsidRPr="00D96202" w:rsidRDefault="004700F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4700FC" w:rsidRPr="0028754D" w:rsidRDefault="004700F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4700FC" w:rsidRPr="00D96202" w:rsidRDefault="004700F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4700FC" w:rsidRPr="008B78BA" w:rsidRDefault="004700F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78B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4700FC" w:rsidRPr="00B9369C" w:rsidRDefault="004700F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4700FC" w:rsidRPr="008B78BA" w:rsidRDefault="004700F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78B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4700FC" w:rsidRPr="00E25899" w:rsidTr="00C17EB6">
        <w:trPr>
          <w:cantSplit/>
        </w:trPr>
        <w:tc>
          <w:tcPr>
            <w:tcW w:w="3866" w:type="dxa"/>
            <w:vAlign w:val="center"/>
          </w:tcPr>
          <w:p w:rsidR="004700FC" w:rsidRPr="00E25899" w:rsidRDefault="004700F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ซีซีพี เพวิ่งสโตนส์ จำกัด</w:t>
            </w:r>
          </w:p>
        </w:tc>
        <w:tc>
          <w:tcPr>
            <w:tcW w:w="1067" w:type="dxa"/>
            <w:shd w:val="clear" w:color="auto" w:fill="auto"/>
          </w:tcPr>
          <w:p w:rsidR="004700FC" w:rsidRPr="008D73D5" w:rsidRDefault="004700F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36" w:type="dxa"/>
          </w:tcPr>
          <w:p w:rsidR="004700FC" w:rsidRPr="00B9369C" w:rsidRDefault="004700F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4700FC" w:rsidRPr="008D73D5" w:rsidRDefault="004700F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83" w:type="dxa"/>
          </w:tcPr>
          <w:p w:rsidR="004700FC" w:rsidRPr="00B9369C" w:rsidRDefault="004700F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4700FC" w:rsidRPr="008D73D5" w:rsidRDefault="004700F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6" w:type="dxa"/>
          </w:tcPr>
          <w:p w:rsidR="004700FC" w:rsidRPr="00B9369C" w:rsidRDefault="004700F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4700FC" w:rsidRPr="008D73D5" w:rsidRDefault="004700F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8" w:type="dxa"/>
          </w:tcPr>
          <w:p w:rsidR="004700FC" w:rsidRPr="00B9369C" w:rsidRDefault="004700F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4700FC" w:rsidRPr="0028754D" w:rsidRDefault="004700F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:rsidR="004700FC" w:rsidRPr="00D96202" w:rsidRDefault="004700F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4700FC" w:rsidRPr="0028754D" w:rsidRDefault="004700F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:rsidR="004700FC" w:rsidRPr="00D96202" w:rsidRDefault="004700F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4700FC" w:rsidRPr="008B78BA" w:rsidRDefault="004700F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78B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4700FC" w:rsidRPr="00B9369C" w:rsidRDefault="004700F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4700FC" w:rsidRPr="008B78BA" w:rsidRDefault="004700F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78B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4700FC" w:rsidRPr="00E25899" w:rsidTr="00011B7B">
        <w:trPr>
          <w:cantSplit/>
        </w:trPr>
        <w:tc>
          <w:tcPr>
            <w:tcW w:w="3866" w:type="dxa"/>
            <w:vAlign w:val="center"/>
          </w:tcPr>
          <w:p w:rsidR="004700FC" w:rsidRPr="00E25899" w:rsidRDefault="004700F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สมาร์ทคอนกรีต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067" w:type="dxa"/>
          </w:tcPr>
          <w:p w:rsidR="004700FC" w:rsidRPr="0083174B" w:rsidRDefault="004700F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520,783</w:t>
            </w:r>
          </w:p>
        </w:tc>
        <w:tc>
          <w:tcPr>
            <w:tcW w:w="236" w:type="dxa"/>
          </w:tcPr>
          <w:p w:rsidR="004700FC" w:rsidRPr="00B9369C" w:rsidRDefault="004700FC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4700FC" w:rsidRPr="0083174B" w:rsidRDefault="004700F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520,783</w:t>
            </w:r>
          </w:p>
        </w:tc>
        <w:tc>
          <w:tcPr>
            <w:tcW w:w="283" w:type="dxa"/>
          </w:tcPr>
          <w:p w:rsidR="004700FC" w:rsidRPr="00B9369C" w:rsidRDefault="004700FC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4700FC" w:rsidRPr="008D73D5" w:rsidRDefault="004700F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25.40</w:t>
            </w:r>
          </w:p>
        </w:tc>
        <w:tc>
          <w:tcPr>
            <w:tcW w:w="236" w:type="dxa"/>
          </w:tcPr>
          <w:p w:rsidR="004700FC" w:rsidRPr="00B9369C" w:rsidRDefault="004700FC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4700FC" w:rsidRPr="008D73D5" w:rsidRDefault="004700F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25.40</w:t>
            </w:r>
          </w:p>
        </w:tc>
        <w:tc>
          <w:tcPr>
            <w:tcW w:w="238" w:type="dxa"/>
          </w:tcPr>
          <w:p w:rsidR="004700FC" w:rsidRPr="00B9369C" w:rsidRDefault="004700F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4700FC" w:rsidRPr="0028754D" w:rsidRDefault="004700F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1</w:t>
            </w:r>
            <w:r w:rsidRPr="0028754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28754D">
              <w:rPr>
                <w:rFonts w:ascii="Angsana New" w:hAnsi="Angsana New"/>
                <w:sz w:val="30"/>
                <w:szCs w:val="30"/>
              </w:rPr>
              <w:t>3,707</w:t>
            </w:r>
          </w:p>
        </w:tc>
        <w:tc>
          <w:tcPr>
            <w:tcW w:w="236" w:type="dxa"/>
          </w:tcPr>
          <w:p w:rsidR="004700FC" w:rsidRPr="00D96202" w:rsidRDefault="004700FC" w:rsidP="00233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:rsidR="004700FC" w:rsidRPr="0028754D" w:rsidRDefault="004700F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1</w:t>
            </w:r>
            <w:r w:rsidRPr="0028754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28754D">
              <w:rPr>
                <w:rFonts w:ascii="Angsana New" w:hAnsi="Angsana New"/>
                <w:sz w:val="30"/>
                <w:szCs w:val="30"/>
              </w:rPr>
              <w:t>3,707</w:t>
            </w:r>
          </w:p>
        </w:tc>
        <w:tc>
          <w:tcPr>
            <w:tcW w:w="236" w:type="dxa"/>
          </w:tcPr>
          <w:p w:rsidR="004700FC" w:rsidRPr="00D96202" w:rsidRDefault="004700F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4700FC" w:rsidRPr="008B78BA" w:rsidRDefault="004700FC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78B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4700FC" w:rsidRPr="00B9369C" w:rsidRDefault="004700FC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4700FC" w:rsidRPr="008B78BA" w:rsidRDefault="004700F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78B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4700FC" w:rsidRPr="00E25899" w:rsidTr="00D265D9">
        <w:trPr>
          <w:cantSplit/>
        </w:trPr>
        <w:tc>
          <w:tcPr>
            <w:tcW w:w="3866" w:type="dxa"/>
            <w:vAlign w:val="center"/>
          </w:tcPr>
          <w:p w:rsidR="004700FC" w:rsidRPr="00E25899" w:rsidRDefault="004700F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ชาลี ท็</w:t>
            </w:r>
            <w:r w:rsidRPr="00ED43AE">
              <w:rPr>
                <w:rFonts w:ascii="Angsana New" w:hAnsi="Angsana New" w:hint="cs"/>
                <w:sz w:val="30"/>
                <w:szCs w:val="30"/>
                <w:cs/>
              </w:rPr>
              <w:t>อป โลจิสติกส์ โซลูชั่น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D43AE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67" w:type="dxa"/>
          </w:tcPr>
          <w:p w:rsidR="004700FC" w:rsidRPr="008D73D5" w:rsidRDefault="004700F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1</w:t>
            </w:r>
            <w:r w:rsidRPr="008D73D5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  <w:tc>
          <w:tcPr>
            <w:tcW w:w="236" w:type="dxa"/>
          </w:tcPr>
          <w:p w:rsidR="004700FC" w:rsidRPr="00B9369C" w:rsidRDefault="004700F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4700FC" w:rsidRPr="008D73D5" w:rsidRDefault="004700F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1</w:t>
            </w:r>
            <w:r w:rsidRPr="008D73D5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  <w:tc>
          <w:tcPr>
            <w:tcW w:w="283" w:type="dxa"/>
          </w:tcPr>
          <w:p w:rsidR="004700FC" w:rsidRPr="00B9369C" w:rsidRDefault="004700F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4700FC" w:rsidRPr="008D73D5" w:rsidRDefault="004700F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  <w:r w:rsidRPr="008D73D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:rsidR="004700FC" w:rsidRPr="00B9369C" w:rsidRDefault="004700F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4700FC" w:rsidRPr="008D73D5" w:rsidRDefault="004700F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  <w:r w:rsidRPr="008D73D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8" w:type="dxa"/>
          </w:tcPr>
          <w:p w:rsidR="004700FC" w:rsidRPr="00B9369C" w:rsidRDefault="004700F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:rsidR="004700FC" w:rsidRPr="0028754D" w:rsidRDefault="004700F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</w:t>
            </w:r>
            <w:r w:rsidRPr="0028754D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:rsidR="004700FC" w:rsidRPr="00D96202" w:rsidRDefault="004700F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4700FC" w:rsidRPr="0028754D" w:rsidRDefault="004700F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</w:t>
            </w:r>
            <w:r w:rsidRPr="0028754D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:rsidR="004700FC" w:rsidRPr="00D96202" w:rsidRDefault="004700F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:rsidR="004700FC" w:rsidRPr="008B78BA" w:rsidRDefault="004700F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78B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4700FC" w:rsidRPr="00B9369C" w:rsidRDefault="004700F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4700FC" w:rsidRPr="008B78BA" w:rsidRDefault="004700F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78B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AA0260" w:rsidRPr="00E25899" w:rsidTr="00C17EB6">
        <w:trPr>
          <w:cantSplit/>
        </w:trPr>
        <w:tc>
          <w:tcPr>
            <w:tcW w:w="3866" w:type="dxa"/>
          </w:tcPr>
          <w:p w:rsidR="00AA0260" w:rsidRPr="00E25899" w:rsidRDefault="00AA026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67" w:type="dxa"/>
          </w:tcPr>
          <w:p w:rsidR="00AA0260" w:rsidRPr="00B9369C" w:rsidRDefault="00AA026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A0260" w:rsidRPr="00B9369C" w:rsidRDefault="00AA026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AA0260" w:rsidRPr="00B9369C" w:rsidRDefault="00AA026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AA0260" w:rsidRPr="00B9369C" w:rsidRDefault="00AA026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AA0260" w:rsidRPr="00B9369C" w:rsidRDefault="00AA026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A0260" w:rsidRPr="00B9369C" w:rsidRDefault="00AA026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A0260" w:rsidRPr="00B9369C" w:rsidRDefault="00AA026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AA0260" w:rsidRPr="00B9369C" w:rsidRDefault="00AA026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A0260" w:rsidRPr="0028754D" w:rsidRDefault="00AA0260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6</w:t>
            </w:r>
            <w:r w:rsidRPr="0028754D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8,5</w:t>
            </w:r>
            <w:r w:rsidRPr="0028754D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36" w:type="dxa"/>
          </w:tcPr>
          <w:p w:rsidR="00AA0260" w:rsidRPr="00D96202" w:rsidRDefault="00AA026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AA0260" w:rsidRPr="0028754D" w:rsidRDefault="00AA0260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6</w:t>
            </w:r>
            <w:r w:rsidRPr="0028754D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8,5</w:t>
            </w:r>
            <w:r w:rsidRPr="0028754D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36" w:type="dxa"/>
          </w:tcPr>
          <w:p w:rsidR="00AA0260" w:rsidRPr="00D96202" w:rsidRDefault="00AA026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A0260" w:rsidRPr="007E77DD" w:rsidRDefault="00AA0260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77DD">
              <w:rPr>
                <w:rFonts w:asciiTheme="majorBidi" w:hAnsiTheme="majorBidi" w:cstheme="majorBidi"/>
                <w:sz w:val="30"/>
                <w:szCs w:val="30"/>
              </w:rPr>
              <w:t>14,230</w:t>
            </w:r>
          </w:p>
        </w:tc>
        <w:tc>
          <w:tcPr>
            <w:tcW w:w="236" w:type="dxa"/>
          </w:tcPr>
          <w:p w:rsidR="00AA0260" w:rsidRPr="00B9369C" w:rsidRDefault="00AA026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AA0260" w:rsidRPr="008B78BA" w:rsidRDefault="00AA0260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78BA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Pr="008B78BA">
              <w:rPr>
                <w:rFonts w:ascii="Angsana New" w:hAnsi="Angsana New"/>
                <w:sz w:val="30"/>
                <w:szCs w:val="30"/>
              </w:rPr>
              <w:t>,</w:t>
            </w:r>
            <w:r w:rsidRPr="008B78BA">
              <w:rPr>
                <w:rFonts w:ascii="Angsana New" w:hAnsi="Angsana New" w:hint="cs"/>
                <w:sz w:val="30"/>
                <w:szCs w:val="30"/>
                <w:cs/>
              </w:rPr>
              <w:t>467</w:t>
            </w:r>
          </w:p>
        </w:tc>
      </w:tr>
    </w:tbl>
    <w:p w:rsidR="008605BE" w:rsidRPr="002D487C" w:rsidRDefault="008605BE" w:rsidP="00454AF3">
      <w:pPr>
        <w:rPr>
          <w:rFonts w:ascii="Angsana New" w:hAnsi="Angsana New"/>
          <w:sz w:val="16"/>
          <w:szCs w:val="16"/>
        </w:rPr>
      </w:pPr>
    </w:p>
    <w:p w:rsidR="001F70F9" w:rsidRDefault="001F70F9" w:rsidP="00454AF3">
      <w:pPr>
        <w:rPr>
          <w:rFonts w:ascii="Angsana New" w:hAnsi="Angsana New"/>
          <w:sz w:val="30"/>
          <w:szCs w:val="30"/>
        </w:rPr>
      </w:pPr>
    </w:p>
    <w:p w:rsidR="001F70F9" w:rsidRPr="004E0F56" w:rsidRDefault="001F70F9" w:rsidP="00454AF3">
      <w:pPr>
        <w:rPr>
          <w:rFonts w:ascii="Angsana New" w:hAnsi="Angsana New"/>
          <w:sz w:val="30"/>
          <w:szCs w:val="30"/>
        </w:rPr>
        <w:sectPr w:rsidR="001F70F9" w:rsidRPr="004E0F56" w:rsidSect="004E0F56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:rsidR="004B092B" w:rsidRDefault="004B092B" w:rsidP="004B0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9.</w:t>
      </w:r>
      <w:r w:rsidRPr="007D1E49">
        <w:rPr>
          <w:rFonts w:ascii="Angsana New" w:hAnsi="Angsana New"/>
          <w:b/>
          <w:bCs/>
          <w:sz w:val="30"/>
          <w:szCs w:val="30"/>
        </w:rPr>
        <w:tab/>
      </w:r>
      <w:r w:rsidR="00CE47CE" w:rsidRPr="004F1BCB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  <w:r w:rsidR="00CE47CE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–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:rsidR="004B092B" w:rsidRDefault="004B092B" w:rsidP="004B092B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</w:pPr>
    </w:p>
    <w:p w:rsidR="004B092B" w:rsidRPr="00357201" w:rsidRDefault="004B092B" w:rsidP="004B0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รายการเคลื่อนไหว</w:t>
      </w:r>
      <w:r w:rsidRPr="00880CC7">
        <w:rPr>
          <w:rFonts w:ascii="Angsana New" w:hAnsi="Angsana New"/>
          <w:color w:val="000000"/>
          <w:sz w:val="30"/>
          <w:szCs w:val="30"/>
          <w:cs/>
        </w:rPr>
        <w:t>ของบัญชี</w:t>
      </w:r>
      <w:r w:rsidR="00CE47CE">
        <w:rPr>
          <w:rFonts w:ascii="Angsana New" w:hAnsi="Angsana New" w:hint="cs"/>
          <w:color w:val="000000"/>
          <w:sz w:val="30"/>
          <w:szCs w:val="30"/>
          <w:cs/>
        </w:rPr>
        <w:t>อสังหาริมทรัพย์เพื่อการลงทุน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สุทธิสำหรับงวดสามเดือนสิ้นสุดวันที่ 31 มีนาคม 256</w:t>
      </w:r>
      <w:r>
        <w:rPr>
          <w:rFonts w:ascii="Angsana New" w:hAnsi="Angsana New"/>
          <w:color w:val="000000"/>
          <w:sz w:val="30"/>
          <w:szCs w:val="30"/>
        </w:rPr>
        <w:t>6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มีรายละเอียดดังนี้  </w:t>
      </w:r>
      <w:r w:rsidRPr="00880CC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80CC7">
        <w:rPr>
          <w:rFonts w:ascii="Angsana New" w:hAnsi="Angsana New"/>
          <w:color w:val="000000"/>
          <w:sz w:val="30"/>
          <w:szCs w:val="30"/>
        </w:rPr>
        <w:t xml:space="preserve">                                 </w:t>
      </w:r>
    </w:p>
    <w:p w:rsidR="004B092B" w:rsidRDefault="004B092B" w:rsidP="004B092B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16"/>
          <w:szCs w:val="16"/>
          <w:highlight w:val="yellow"/>
        </w:rPr>
      </w:pPr>
    </w:p>
    <w:tbl>
      <w:tblPr>
        <w:tblW w:w="9536" w:type="dxa"/>
        <w:tblInd w:w="-72" w:type="dxa"/>
        <w:tblLayout w:type="fixed"/>
        <w:tblLook w:val="0100"/>
      </w:tblPr>
      <w:tblGrid>
        <w:gridCol w:w="5000"/>
        <w:gridCol w:w="2126"/>
        <w:gridCol w:w="284"/>
        <w:gridCol w:w="2126"/>
      </w:tblGrid>
      <w:tr w:rsidR="004B092B" w:rsidRPr="00F51F88" w:rsidTr="009D1066">
        <w:trPr>
          <w:cantSplit/>
        </w:trPr>
        <w:tc>
          <w:tcPr>
            <w:tcW w:w="5000" w:type="dxa"/>
          </w:tcPr>
          <w:p w:rsidR="004B092B" w:rsidRPr="002C3FE5" w:rsidRDefault="004B092B" w:rsidP="009D106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:rsidR="004B092B" w:rsidRPr="002C3FE5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3FE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B092B" w:rsidRPr="00F51F88" w:rsidTr="009D1066">
        <w:trPr>
          <w:cantSplit/>
          <w:trHeight w:val="370"/>
        </w:trPr>
        <w:tc>
          <w:tcPr>
            <w:tcW w:w="5000" w:type="dxa"/>
          </w:tcPr>
          <w:p w:rsidR="004B092B" w:rsidRPr="00F51F88" w:rsidRDefault="004B092B" w:rsidP="009D106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B092B" w:rsidRPr="00E24209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4B092B" w:rsidRPr="00E24209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B092B" w:rsidRPr="00E24209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4B092B" w:rsidRPr="00E24209" w:rsidTr="009D1066">
        <w:trPr>
          <w:cantSplit/>
        </w:trPr>
        <w:tc>
          <w:tcPr>
            <w:tcW w:w="5000" w:type="dxa"/>
          </w:tcPr>
          <w:p w:rsidR="004B092B" w:rsidRPr="00161CAE" w:rsidRDefault="004B092B" w:rsidP="009D106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 ณ วันที่ 1 มกราคม 2566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4B092B" w:rsidRPr="00AB4F88" w:rsidRDefault="00AB4F88" w:rsidP="00AB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202</w:t>
            </w:r>
            <w:r w:rsidR="004B092B" w:rsidRPr="00AB4F8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334</w:t>
            </w:r>
          </w:p>
        </w:tc>
        <w:tc>
          <w:tcPr>
            <w:tcW w:w="284" w:type="dxa"/>
          </w:tcPr>
          <w:p w:rsidR="004B092B" w:rsidRPr="00CE47CE" w:rsidRDefault="004B092B" w:rsidP="009D10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B092B" w:rsidRPr="00AB4F88" w:rsidRDefault="00AB4F88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123</w:t>
            </w:r>
            <w:r w:rsidR="004B092B" w:rsidRPr="00AB4F8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406</w:t>
            </w:r>
          </w:p>
        </w:tc>
      </w:tr>
      <w:tr w:rsidR="00AB4F88" w:rsidRPr="00E24209" w:rsidTr="009D1066">
        <w:trPr>
          <w:cantSplit/>
        </w:trPr>
        <w:tc>
          <w:tcPr>
            <w:tcW w:w="5000" w:type="dxa"/>
          </w:tcPr>
          <w:p w:rsidR="00AB4F88" w:rsidRDefault="00AB4F88" w:rsidP="009D106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ซื้อเพิ่มระหว่างงวด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26" w:type="dxa"/>
            <w:shd w:val="clear" w:color="auto" w:fill="auto"/>
          </w:tcPr>
          <w:p w:rsidR="00AB4F88" w:rsidRPr="008B78BA" w:rsidRDefault="00AB4F88" w:rsidP="00AB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78B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</w:tcPr>
          <w:p w:rsidR="00AB4F88" w:rsidRPr="007C1E03" w:rsidRDefault="00AB4F88" w:rsidP="009D10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AB4F88" w:rsidRPr="00AB4F88" w:rsidRDefault="00AB4F88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13,682</w:t>
            </w:r>
          </w:p>
        </w:tc>
      </w:tr>
      <w:tr w:rsidR="00AB4F88" w:rsidRPr="00E24209" w:rsidTr="00BD58E9">
        <w:trPr>
          <w:cantSplit/>
        </w:trPr>
        <w:tc>
          <w:tcPr>
            <w:tcW w:w="5000" w:type="dxa"/>
          </w:tcPr>
          <w:p w:rsidR="00AB4F88" w:rsidRDefault="00AB4F88" w:rsidP="00B9755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รับโอนจาก</w:t>
            </w:r>
            <w:r w:rsidR="00671AD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ที่ดิน อาคารและอุปกรณ์ </w:t>
            </w:r>
            <w:r w:rsidR="00671ADE">
              <w:rPr>
                <w:rFonts w:ascii="Angsana New" w:hAnsi="Angsana New"/>
                <w:color w:val="000000"/>
                <w:sz w:val="30"/>
                <w:szCs w:val="30"/>
                <w:cs/>
              </w:rPr>
              <w:t>–</w:t>
            </w:r>
            <w:r w:rsidR="00671AD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สุทธิ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AB4F88" w:rsidRPr="00AB4F88" w:rsidRDefault="00AB4F88" w:rsidP="00AB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79</w:t>
            </w:r>
            <w:r w:rsidRPr="00AB4F8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399</w:t>
            </w:r>
          </w:p>
        </w:tc>
        <w:tc>
          <w:tcPr>
            <w:tcW w:w="284" w:type="dxa"/>
          </w:tcPr>
          <w:p w:rsidR="00AB4F88" w:rsidRPr="007C1E03" w:rsidRDefault="00AB4F88" w:rsidP="009D10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AB4F88" w:rsidRPr="008B78BA" w:rsidRDefault="00AB4F88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78B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AB4F88" w:rsidRPr="00E24209" w:rsidTr="009D1066">
        <w:trPr>
          <w:cantSplit/>
        </w:trPr>
        <w:tc>
          <w:tcPr>
            <w:tcW w:w="5000" w:type="dxa"/>
          </w:tcPr>
          <w:p w:rsidR="00AB4F88" w:rsidRDefault="00AB4F88" w:rsidP="009D106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F88" w:rsidRPr="00AB4F88" w:rsidRDefault="00AB4F88" w:rsidP="00AB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</w:t>
            </w:r>
            <w:r w:rsidRPr="00AB4F8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AB4F88" w:rsidRPr="007C1E03" w:rsidRDefault="00AB4F88" w:rsidP="009D10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AB4F88" w:rsidRPr="00AB4F88" w:rsidRDefault="00AB4F88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</w:t>
            </w:r>
            <w:r w:rsidRPr="00AB4F8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B092B" w:rsidRPr="00E24209" w:rsidTr="009D1066">
        <w:trPr>
          <w:cantSplit/>
        </w:trPr>
        <w:tc>
          <w:tcPr>
            <w:tcW w:w="5000" w:type="dxa"/>
          </w:tcPr>
          <w:p w:rsidR="004B092B" w:rsidRPr="00161CAE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 ณ วันที่ 31 มีนาคม 2566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092B" w:rsidRPr="00AB4F88" w:rsidRDefault="00ED3C82" w:rsidP="00AB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281</w:t>
            </w:r>
            <w:r w:rsidR="004B092B" w:rsidRPr="00AB4F8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731</w:t>
            </w:r>
          </w:p>
        </w:tc>
        <w:tc>
          <w:tcPr>
            <w:tcW w:w="284" w:type="dxa"/>
          </w:tcPr>
          <w:p w:rsidR="004B092B" w:rsidRPr="008F357B" w:rsidRDefault="004B092B" w:rsidP="009D1066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:rsidR="004B092B" w:rsidRPr="00AB4F88" w:rsidRDefault="00AB4F88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137</w:t>
            </w:r>
            <w:r w:rsidR="004B092B" w:rsidRPr="00AB4F8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086</w:t>
            </w:r>
          </w:p>
        </w:tc>
      </w:tr>
    </w:tbl>
    <w:p w:rsidR="004B092B" w:rsidRDefault="004B092B" w:rsidP="00994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94B2D" w:rsidRDefault="004B092B" w:rsidP="00994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994B2D">
        <w:rPr>
          <w:rFonts w:ascii="Angsana New" w:hAnsi="Angsana New"/>
          <w:b/>
          <w:bCs/>
          <w:sz w:val="30"/>
          <w:szCs w:val="30"/>
        </w:rPr>
        <w:t>.</w:t>
      </w:r>
      <w:r w:rsidR="00994B2D" w:rsidRPr="007D1E49">
        <w:rPr>
          <w:rFonts w:ascii="Angsana New" w:hAnsi="Angsana New"/>
          <w:b/>
          <w:bCs/>
          <w:sz w:val="30"/>
          <w:szCs w:val="30"/>
        </w:rPr>
        <w:tab/>
      </w:r>
      <w:r w:rsidR="00994B2D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  <w:r w:rsidR="00994B2D">
        <w:rPr>
          <w:rFonts w:ascii="Angsana New" w:hAnsi="Angsana New"/>
          <w:b/>
          <w:bCs/>
          <w:sz w:val="30"/>
          <w:szCs w:val="30"/>
        </w:rPr>
        <w:t xml:space="preserve"> </w:t>
      </w:r>
      <w:r w:rsidR="00994B2D">
        <w:rPr>
          <w:rFonts w:ascii="Angsana New" w:hAnsi="Angsana New"/>
          <w:b/>
          <w:bCs/>
          <w:sz w:val="30"/>
          <w:szCs w:val="30"/>
          <w:cs/>
        </w:rPr>
        <w:t>–</w:t>
      </w:r>
      <w:r w:rsidR="00994B2D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:rsidR="00994B2D" w:rsidRDefault="00994B2D" w:rsidP="00994B2D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</w:pPr>
    </w:p>
    <w:p w:rsidR="00994B2D" w:rsidRPr="00357201" w:rsidRDefault="00994B2D" w:rsidP="00994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รายการเคลื่อนไหว</w:t>
      </w:r>
      <w:r w:rsidRPr="00880CC7">
        <w:rPr>
          <w:rFonts w:ascii="Angsana New" w:hAnsi="Angsana New"/>
          <w:color w:val="000000"/>
          <w:sz w:val="30"/>
          <w:szCs w:val="30"/>
          <w:cs/>
        </w:rPr>
        <w:t>ของบัญชี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ที่ดิน อาคารและอุปกรณ์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สุทธิสำหรับงวดสามเดือนสิ้นสุดวันที่ 31 มีนาคม 256</w:t>
      </w:r>
      <w:r w:rsidR="000F6AB3">
        <w:rPr>
          <w:rFonts w:ascii="Angsana New" w:hAnsi="Angsana New"/>
          <w:color w:val="000000"/>
          <w:sz w:val="30"/>
          <w:szCs w:val="30"/>
        </w:rPr>
        <w:t>6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มีรายละเอียดดังนี้  </w:t>
      </w:r>
      <w:r w:rsidRPr="00880CC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80CC7">
        <w:rPr>
          <w:rFonts w:ascii="Angsana New" w:hAnsi="Angsana New"/>
          <w:color w:val="000000"/>
          <w:sz w:val="30"/>
          <w:szCs w:val="30"/>
        </w:rPr>
        <w:t xml:space="preserve">                                 </w:t>
      </w:r>
    </w:p>
    <w:p w:rsidR="00994B2D" w:rsidRDefault="00994B2D" w:rsidP="00994B2D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16"/>
          <w:szCs w:val="16"/>
          <w:highlight w:val="yellow"/>
        </w:rPr>
      </w:pPr>
    </w:p>
    <w:tbl>
      <w:tblPr>
        <w:tblW w:w="9536" w:type="dxa"/>
        <w:tblInd w:w="-72" w:type="dxa"/>
        <w:tblLayout w:type="fixed"/>
        <w:tblLook w:val="0100"/>
      </w:tblPr>
      <w:tblGrid>
        <w:gridCol w:w="5000"/>
        <w:gridCol w:w="2126"/>
        <w:gridCol w:w="284"/>
        <w:gridCol w:w="2126"/>
      </w:tblGrid>
      <w:tr w:rsidR="00994B2D" w:rsidRPr="00F51F88" w:rsidTr="003F250B">
        <w:trPr>
          <w:cantSplit/>
        </w:trPr>
        <w:tc>
          <w:tcPr>
            <w:tcW w:w="5000" w:type="dxa"/>
          </w:tcPr>
          <w:p w:rsidR="00994B2D" w:rsidRPr="002C3FE5" w:rsidRDefault="00994B2D" w:rsidP="003F250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:rsidR="00994B2D" w:rsidRPr="002C3FE5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3FE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94B2D" w:rsidRPr="00F51F88" w:rsidTr="003F250B">
        <w:trPr>
          <w:cantSplit/>
          <w:trHeight w:val="370"/>
        </w:trPr>
        <w:tc>
          <w:tcPr>
            <w:tcW w:w="5000" w:type="dxa"/>
          </w:tcPr>
          <w:p w:rsidR="00994B2D" w:rsidRPr="00F51F88" w:rsidRDefault="00994B2D" w:rsidP="003F250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94B2D" w:rsidRPr="00E24209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94B2D" w:rsidRPr="00E24209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94B2D" w:rsidRPr="00E24209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994B2D" w:rsidRPr="00E24209" w:rsidTr="003F250B">
        <w:trPr>
          <w:cantSplit/>
        </w:trPr>
        <w:tc>
          <w:tcPr>
            <w:tcW w:w="5000" w:type="dxa"/>
          </w:tcPr>
          <w:p w:rsidR="00994B2D" w:rsidRPr="00161CAE" w:rsidRDefault="00994B2D" w:rsidP="003F250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 ณ วันที่ 1 มกราคม 256</w:t>
            </w:r>
            <w:r w:rsidR="004E60D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994B2D" w:rsidRPr="00FE2E84" w:rsidRDefault="004E60DC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1,486</w:t>
            </w:r>
            <w:r w:rsidR="00994B2D" w:rsidRPr="00FE2E8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FE2E84">
              <w:rPr>
                <w:rFonts w:ascii="Angsana New" w:hAnsi="Angsana New"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Cs/>
                <w:sz w:val="30"/>
                <w:szCs w:val="30"/>
              </w:rPr>
              <w:t>36</w:t>
            </w:r>
          </w:p>
        </w:tc>
        <w:tc>
          <w:tcPr>
            <w:tcW w:w="284" w:type="dxa"/>
          </w:tcPr>
          <w:p w:rsidR="00994B2D" w:rsidRPr="007C1E03" w:rsidRDefault="00994B2D" w:rsidP="003F25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994B2D" w:rsidRPr="00836C7D" w:rsidRDefault="004E60DC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698</w:t>
            </w:r>
            <w:r w:rsidR="00994B2D" w:rsidRPr="00836C7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260</w:t>
            </w:r>
          </w:p>
        </w:tc>
      </w:tr>
      <w:tr w:rsidR="00994B2D" w:rsidRPr="00E24209" w:rsidTr="003F250B">
        <w:trPr>
          <w:cantSplit/>
        </w:trPr>
        <w:tc>
          <w:tcPr>
            <w:tcW w:w="5000" w:type="dxa"/>
          </w:tcPr>
          <w:p w:rsidR="00994B2D" w:rsidRDefault="00994B2D" w:rsidP="003F250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ซื้อเพิ่มระหว่างงวด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26" w:type="dxa"/>
            <w:shd w:val="clear" w:color="auto" w:fill="auto"/>
          </w:tcPr>
          <w:p w:rsidR="00994B2D" w:rsidRPr="00671ADE" w:rsidRDefault="00671ADE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</w:t>
            </w:r>
            <w:r w:rsidR="00FE2E84" w:rsidRPr="00671AD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999</w:t>
            </w:r>
          </w:p>
        </w:tc>
        <w:tc>
          <w:tcPr>
            <w:tcW w:w="284" w:type="dxa"/>
          </w:tcPr>
          <w:p w:rsidR="00994B2D" w:rsidRPr="007C1E03" w:rsidRDefault="00994B2D" w:rsidP="003F25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994B2D" w:rsidRPr="00671ADE" w:rsidRDefault="00671ADE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FE2E84" w:rsidRPr="00671AD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717</w:t>
            </w:r>
          </w:p>
        </w:tc>
      </w:tr>
      <w:tr w:rsidR="00671ADE" w:rsidRPr="00E24209" w:rsidTr="00BD58E9">
        <w:trPr>
          <w:cantSplit/>
        </w:trPr>
        <w:tc>
          <w:tcPr>
            <w:tcW w:w="5000" w:type="dxa"/>
          </w:tcPr>
          <w:p w:rsidR="00671ADE" w:rsidRPr="00161CAE" w:rsidRDefault="00671ADE" w:rsidP="003F250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จำหน่ายและตัดจำหน่ายระหว่างงวด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มูลค่าตามบัญชี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ADE" w:rsidRPr="00671ADE" w:rsidRDefault="00671ADE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(2,295</w:t>
            </w:r>
            <w:r w:rsidRPr="00671AD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671ADE" w:rsidRPr="007C1E03" w:rsidRDefault="00671ADE" w:rsidP="003F25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671ADE" w:rsidRPr="008B78BA" w:rsidRDefault="00671ADE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78B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671ADE" w:rsidRPr="00E24209" w:rsidTr="00671ADE">
        <w:trPr>
          <w:cantSplit/>
        </w:trPr>
        <w:tc>
          <w:tcPr>
            <w:tcW w:w="5000" w:type="dxa"/>
          </w:tcPr>
          <w:p w:rsidR="00671ADE" w:rsidRDefault="00671ADE" w:rsidP="004E60D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โอนที่ดินไปอสังหาริมทรัพย์เพื่อการลงทุน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ADE" w:rsidRPr="00671ADE" w:rsidRDefault="00671ADE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(79,399</w:t>
            </w:r>
            <w:r w:rsidRPr="00671AD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671ADE" w:rsidRPr="007C1E03" w:rsidRDefault="00671ADE" w:rsidP="003F25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671ADE" w:rsidRPr="008B78BA" w:rsidRDefault="00671ADE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78B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994B2D" w:rsidRPr="00E24209" w:rsidTr="003F250B">
        <w:trPr>
          <w:cantSplit/>
        </w:trPr>
        <w:tc>
          <w:tcPr>
            <w:tcW w:w="5000" w:type="dxa"/>
          </w:tcPr>
          <w:p w:rsidR="00994B2D" w:rsidRDefault="00994B2D" w:rsidP="003F250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4B2D" w:rsidRPr="00671ADE" w:rsidRDefault="00671ADE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(36,399</w:t>
            </w:r>
            <w:r w:rsidR="00994B2D" w:rsidRPr="00671AD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994B2D" w:rsidRPr="007C1E03" w:rsidRDefault="00994B2D" w:rsidP="003F25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994B2D" w:rsidRPr="00671ADE" w:rsidRDefault="00671ADE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(18,058</w:t>
            </w:r>
            <w:r w:rsidR="00994B2D" w:rsidRPr="00671AD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94B2D" w:rsidRPr="00E24209" w:rsidTr="003F250B">
        <w:trPr>
          <w:cantSplit/>
        </w:trPr>
        <w:tc>
          <w:tcPr>
            <w:tcW w:w="5000" w:type="dxa"/>
          </w:tcPr>
          <w:p w:rsidR="00994B2D" w:rsidRPr="00161CAE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 ณ วันที่ 31 มีนาคม 256</w:t>
            </w:r>
            <w:r w:rsidR="004E60D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94B2D" w:rsidRPr="00671ADE" w:rsidRDefault="00671ADE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1,404</w:t>
            </w:r>
            <w:r w:rsidR="00994B2D" w:rsidRPr="00671AD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742</w:t>
            </w:r>
          </w:p>
        </w:tc>
        <w:tc>
          <w:tcPr>
            <w:tcW w:w="284" w:type="dxa"/>
          </w:tcPr>
          <w:p w:rsidR="00994B2D" w:rsidRPr="008F357B" w:rsidRDefault="00994B2D" w:rsidP="003F250B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:rsidR="00994B2D" w:rsidRPr="00671ADE" w:rsidRDefault="00671ADE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689</w:t>
            </w:r>
            <w:r w:rsidR="00994B2D" w:rsidRPr="00671AD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919</w:t>
            </w:r>
          </w:p>
        </w:tc>
      </w:tr>
    </w:tbl>
    <w:p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02141" w:rsidRDefault="00C02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CF12B5" w:rsidRDefault="004B092B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11</w:t>
      </w:r>
      <w:r w:rsidR="00CF12B5" w:rsidRPr="006675A1">
        <w:rPr>
          <w:rFonts w:ascii="Angsana New" w:hAnsi="Angsana New"/>
          <w:b/>
          <w:bCs/>
          <w:sz w:val="30"/>
          <w:szCs w:val="30"/>
        </w:rPr>
        <w:t>.</w:t>
      </w:r>
      <w:r w:rsidR="00CF12B5" w:rsidRPr="006675A1">
        <w:rPr>
          <w:rFonts w:ascii="Angsana New" w:hAnsi="Angsana New"/>
          <w:b/>
          <w:bCs/>
          <w:sz w:val="30"/>
          <w:szCs w:val="30"/>
        </w:rPr>
        <w:tab/>
      </w:r>
      <w:r w:rsidR="00CF12B5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:rsidR="00CF12B5" w:rsidRPr="00F94500" w:rsidRDefault="00CF12B5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621" w:type="dxa"/>
        <w:tblInd w:w="-72" w:type="dxa"/>
        <w:tblLayout w:type="fixed"/>
        <w:tblLook w:val="0000"/>
      </w:tblPr>
      <w:tblGrid>
        <w:gridCol w:w="4149"/>
        <w:gridCol w:w="1134"/>
        <w:gridCol w:w="284"/>
        <w:gridCol w:w="1134"/>
        <w:gridCol w:w="283"/>
        <w:gridCol w:w="1134"/>
        <w:gridCol w:w="284"/>
        <w:gridCol w:w="1219"/>
      </w:tblGrid>
      <w:tr w:rsidR="00CF12B5" w:rsidRPr="004F07C8" w:rsidTr="00C531A4">
        <w:trPr>
          <w:cantSplit/>
        </w:trPr>
        <w:tc>
          <w:tcPr>
            <w:tcW w:w="4149" w:type="dxa"/>
          </w:tcPr>
          <w:p w:rsidR="00CF12B5" w:rsidRPr="0098458A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472" w:type="dxa"/>
            <w:gridSpan w:val="7"/>
            <w:tcBorders>
              <w:bottom w:val="single" w:sz="4" w:space="0" w:color="auto"/>
            </w:tcBorders>
          </w:tcPr>
          <w:p w:rsidR="00CF12B5" w:rsidRPr="004F07C8" w:rsidRDefault="00CF12B5" w:rsidP="00C531A4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F12B5" w:rsidRPr="004F07C8" w:rsidTr="00C531A4">
        <w:trPr>
          <w:cantSplit/>
        </w:trPr>
        <w:tc>
          <w:tcPr>
            <w:tcW w:w="4149" w:type="dxa"/>
          </w:tcPr>
          <w:p w:rsidR="00CF12B5" w:rsidRPr="004F07C8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F12B5" w:rsidRPr="004F07C8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CF12B5" w:rsidRPr="004F07C8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F12B5" w:rsidRPr="004F07C8" w:rsidRDefault="00CF12B5" w:rsidP="00C531A4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CF12B5" w:rsidRPr="00F51F88" w:rsidTr="00C531A4">
        <w:trPr>
          <w:cantSplit/>
        </w:trPr>
        <w:tc>
          <w:tcPr>
            <w:tcW w:w="4149" w:type="dxa"/>
          </w:tcPr>
          <w:p w:rsidR="00CF12B5" w:rsidRPr="00F51F88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F12B5" w:rsidRPr="00E24209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 w:rsidR="004E60D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4" w:type="dxa"/>
          </w:tcPr>
          <w:p w:rsidR="00CF12B5" w:rsidRPr="00D413D6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F12B5" w:rsidRPr="00E24209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 w:rsidR="004E60D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</w:tcPr>
          <w:p w:rsidR="00CF12B5" w:rsidRPr="00D413D6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F12B5" w:rsidRPr="00E24209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 w:rsidR="004E60D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4" w:type="dxa"/>
          </w:tcPr>
          <w:p w:rsidR="00CF12B5" w:rsidRPr="00D413D6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CF12B5" w:rsidRPr="00E24209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 w:rsidR="004E60D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CF12B5" w:rsidRPr="00E24209" w:rsidTr="00C531A4">
        <w:trPr>
          <w:cantSplit/>
        </w:trPr>
        <w:tc>
          <w:tcPr>
            <w:tcW w:w="4149" w:type="dxa"/>
          </w:tcPr>
          <w:p w:rsidR="00CF12B5" w:rsidRPr="00736CC1" w:rsidRDefault="00CF12B5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36C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F12B5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CF12B5" w:rsidRPr="00282D5F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F12B5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CF12B5" w:rsidRPr="00282D5F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F12B5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CF12B5" w:rsidRPr="00282D5F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:rsidR="00CF12B5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E60DC" w:rsidRPr="00E24209" w:rsidTr="00C531A4">
        <w:trPr>
          <w:cantSplit/>
        </w:trPr>
        <w:tc>
          <w:tcPr>
            <w:tcW w:w="4149" w:type="dxa"/>
          </w:tcPr>
          <w:p w:rsidR="004E60DC" w:rsidRPr="00947518" w:rsidRDefault="004E60DC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 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:rsidR="004E60DC" w:rsidRPr="00C84CD0" w:rsidRDefault="00C84CD0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5,702</w:t>
            </w:r>
          </w:p>
        </w:tc>
        <w:tc>
          <w:tcPr>
            <w:tcW w:w="284" w:type="dxa"/>
          </w:tcPr>
          <w:p w:rsidR="004E60DC" w:rsidRPr="00F0151D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3,058</w:t>
            </w:r>
          </w:p>
        </w:tc>
        <w:tc>
          <w:tcPr>
            <w:tcW w:w="283" w:type="dxa"/>
          </w:tcPr>
          <w:p w:rsidR="004E60DC" w:rsidRPr="00F0151D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:rsidR="004E60DC" w:rsidRPr="00E6045B" w:rsidRDefault="00E6045B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6045B">
              <w:rPr>
                <w:rFonts w:ascii="Angsana New" w:hAnsi="Angsana New"/>
                <w:bCs/>
                <w:sz w:val="30"/>
                <w:szCs w:val="30"/>
              </w:rPr>
              <w:t>47,960</w:t>
            </w:r>
          </w:p>
        </w:tc>
        <w:tc>
          <w:tcPr>
            <w:tcW w:w="284" w:type="dxa"/>
          </w:tcPr>
          <w:p w:rsidR="004E60DC" w:rsidRPr="00F0151D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</w:tcPr>
          <w:p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29,480</w:t>
            </w:r>
          </w:p>
        </w:tc>
      </w:tr>
      <w:tr w:rsidR="004E60DC" w:rsidRPr="00E24209" w:rsidTr="00C531A4">
        <w:trPr>
          <w:cantSplit/>
        </w:trPr>
        <w:tc>
          <w:tcPr>
            <w:tcW w:w="4149" w:type="dxa"/>
          </w:tcPr>
          <w:p w:rsidR="004E60DC" w:rsidRPr="00947518" w:rsidRDefault="004E60DC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อื่น ๆ </w:t>
            </w:r>
          </w:p>
        </w:tc>
        <w:tc>
          <w:tcPr>
            <w:tcW w:w="1134" w:type="dxa"/>
            <w:shd w:val="clear" w:color="auto" w:fill="auto"/>
          </w:tcPr>
          <w:p w:rsidR="004E60DC" w:rsidRPr="00C84CD0" w:rsidRDefault="00C84CD0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371,308</w:t>
            </w:r>
          </w:p>
        </w:tc>
        <w:tc>
          <w:tcPr>
            <w:tcW w:w="284" w:type="dxa"/>
          </w:tcPr>
          <w:p w:rsidR="004E60DC" w:rsidRPr="00F0151D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333,638</w:t>
            </w:r>
          </w:p>
        </w:tc>
        <w:tc>
          <w:tcPr>
            <w:tcW w:w="283" w:type="dxa"/>
          </w:tcPr>
          <w:p w:rsidR="004E60DC" w:rsidRPr="00F0151D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:rsidR="004E60DC" w:rsidRPr="00E6045B" w:rsidRDefault="00E6045B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6045B">
              <w:rPr>
                <w:rFonts w:ascii="Angsana New" w:hAnsi="Angsana New"/>
                <w:bCs/>
                <w:sz w:val="30"/>
                <w:szCs w:val="30"/>
              </w:rPr>
              <w:t>186,169</w:t>
            </w:r>
          </w:p>
        </w:tc>
        <w:tc>
          <w:tcPr>
            <w:tcW w:w="284" w:type="dxa"/>
          </w:tcPr>
          <w:p w:rsidR="004E60DC" w:rsidRPr="00F0151D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</w:tcPr>
          <w:p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169,547</w:t>
            </w:r>
          </w:p>
        </w:tc>
      </w:tr>
      <w:tr w:rsidR="004E60DC" w:rsidRPr="00E24209" w:rsidTr="00C531A4">
        <w:trPr>
          <w:cantSplit/>
        </w:trPr>
        <w:tc>
          <w:tcPr>
            <w:tcW w:w="4149" w:type="dxa"/>
          </w:tcPr>
          <w:p w:rsidR="004E60DC" w:rsidRPr="00947518" w:rsidRDefault="004E60DC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4E60DC" w:rsidRPr="00C84CD0" w:rsidRDefault="00C84CD0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377,010</w:t>
            </w:r>
          </w:p>
        </w:tc>
        <w:tc>
          <w:tcPr>
            <w:tcW w:w="284" w:type="dxa"/>
          </w:tcPr>
          <w:p w:rsidR="004E60DC" w:rsidRPr="00F0151D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336,696</w:t>
            </w:r>
          </w:p>
        </w:tc>
        <w:tc>
          <w:tcPr>
            <w:tcW w:w="283" w:type="dxa"/>
          </w:tcPr>
          <w:p w:rsidR="004E60DC" w:rsidRPr="00F0151D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E60DC" w:rsidRPr="00E6045B" w:rsidRDefault="00E6045B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6045B">
              <w:rPr>
                <w:rFonts w:ascii="Angsana New" w:hAnsi="Angsana New"/>
                <w:bCs/>
                <w:sz w:val="30"/>
                <w:szCs w:val="30"/>
              </w:rPr>
              <w:t>234,129</w:t>
            </w:r>
          </w:p>
        </w:tc>
        <w:tc>
          <w:tcPr>
            <w:tcW w:w="284" w:type="dxa"/>
          </w:tcPr>
          <w:p w:rsidR="004E60DC" w:rsidRPr="00F0151D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199,027</w:t>
            </w:r>
          </w:p>
        </w:tc>
      </w:tr>
      <w:tr w:rsidR="004E60DC" w:rsidRPr="00E24209" w:rsidTr="00C531A4">
        <w:trPr>
          <w:cantSplit/>
        </w:trPr>
        <w:tc>
          <w:tcPr>
            <w:tcW w:w="4149" w:type="dxa"/>
          </w:tcPr>
          <w:p w:rsidR="004E60DC" w:rsidRPr="00736CC1" w:rsidRDefault="004E60DC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36C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4E60DC" w:rsidRPr="00C84CD0" w:rsidRDefault="004E60DC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4E60DC" w:rsidRPr="00F0151D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4E60DC" w:rsidRPr="00F0151D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E60DC" w:rsidRPr="00E6045B" w:rsidRDefault="004E60DC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4E60DC" w:rsidRPr="00F0151D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E60DC" w:rsidRPr="00E24209" w:rsidTr="00C531A4">
        <w:trPr>
          <w:cantSplit/>
        </w:trPr>
        <w:tc>
          <w:tcPr>
            <w:tcW w:w="4149" w:type="dxa"/>
          </w:tcPr>
          <w:p w:rsidR="004E60DC" w:rsidRPr="00947518" w:rsidRDefault="004E60DC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:rsidR="004E60DC" w:rsidRPr="00C84CD0" w:rsidRDefault="00C84CD0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8,181</w:t>
            </w:r>
          </w:p>
        </w:tc>
        <w:tc>
          <w:tcPr>
            <w:tcW w:w="284" w:type="dxa"/>
          </w:tcPr>
          <w:p w:rsidR="004E60DC" w:rsidRPr="00F0151D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12,658</w:t>
            </w:r>
          </w:p>
        </w:tc>
        <w:tc>
          <w:tcPr>
            <w:tcW w:w="283" w:type="dxa"/>
          </w:tcPr>
          <w:p w:rsidR="004E60DC" w:rsidRPr="00DF2164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4E60DC" w:rsidRPr="00E6045B" w:rsidRDefault="00E6045B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6045B">
              <w:rPr>
                <w:rFonts w:ascii="Angsana New" w:hAnsi="Angsana New"/>
                <w:bCs/>
                <w:sz w:val="30"/>
                <w:szCs w:val="30"/>
              </w:rPr>
              <w:t>1,762</w:t>
            </w:r>
          </w:p>
        </w:tc>
        <w:tc>
          <w:tcPr>
            <w:tcW w:w="284" w:type="dxa"/>
          </w:tcPr>
          <w:p w:rsidR="004E60DC" w:rsidRPr="00DF2164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1,320</w:t>
            </w:r>
          </w:p>
        </w:tc>
      </w:tr>
      <w:tr w:rsidR="004E60DC" w:rsidRPr="00E24209" w:rsidTr="00C531A4">
        <w:trPr>
          <w:cantSplit/>
        </w:trPr>
        <w:tc>
          <w:tcPr>
            <w:tcW w:w="4149" w:type="dxa"/>
          </w:tcPr>
          <w:p w:rsidR="004E60DC" w:rsidRPr="00947518" w:rsidRDefault="004E60DC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อื่นๆ</w:t>
            </w:r>
          </w:p>
        </w:tc>
        <w:tc>
          <w:tcPr>
            <w:tcW w:w="1134" w:type="dxa"/>
            <w:shd w:val="clear" w:color="auto" w:fill="auto"/>
          </w:tcPr>
          <w:p w:rsidR="004E60DC" w:rsidRPr="00C84CD0" w:rsidRDefault="00C84CD0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40,026</w:t>
            </w:r>
          </w:p>
        </w:tc>
        <w:tc>
          <w:tcPr>
            <w:tcW w:w="284" w:type="dxa"/>
          </w:tcPr>
          <w:p w:rsidR="004E60DC" w:rsidRPr="00F0151D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38,154</w:t>
            </w:r>
          </w:p>
        </w:tc>
        <w:tc>
          <w:tcPr>
            <w:tcW w:w="283" w:type="dxa"/>
          </w:tcPr>
          <w:p w:rsidR="004E60DC" w:rsidRPr="00DF2164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4E60DC" w:rsidRPr="00E6045B" w:rsidRDefault="00E6045B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6045B">
              <w:rPr>
                <w:rFonts w:ascii="Angsana New" w:hAnsi="Angsana New"/>
                <w:bCs/>
                <w:sz w:val="30"/>
                <w:szCs w:val="30"/>
              </w:rPr>
              <w:t>24,113</w:t>
            </w:r>
          </w:p>
        </w:tc>
        <w:tc>
          <w:tcPr>
            <w:tcW w:w="284" w:type="dxa"/>
          </w:tcPr>
          <w:p w:rsidR="004E60DC" w:rsidRPr="00DF2164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26,186</w:t>
            </w:r>
          </w:p>
        </w:tc>
      </w:tr>
      <w:tr w:rsidR="004E60DC" w:rsidRPr="00E24209" w:rsidTr="00C531A4">
        <w:trPr>
          <w:cantSplit/>
        </w:trPr>
        <w:tc>
          <w:tcPr>
            <w:tcW w:w="4149" w:type="dxa"/>
          </w:tcPr>
          <w:p w:rsidR="004E60DC" w:rsidRPr="00947518" w:rsidRDefault="004E60DC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เงินมัดจำรับล่วงหน้า</w:t>
            </w:r>
          </w:p>
        </w:tc>
        <w:tc>
          <w:tcPr>
            <w:tcW w:w="1134" w:type="dxa"/>
            <w:shd w:val="clear" w:color="auto" w:fill="auto"/>
          </w:tcPr>
          <w:p w:rsidR="004E60DC" w:rsidRPr="00C84CD0" w:rsidRDefault="00C84CD0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43,838</w:t>
            </w:r>
          </w:p>
        </w:tc>
        <w:tc>
          <w:tcPr>
            <w:tcW w:w="284" w:type="dxa"/>
          </w:tcPr>
          <w:p w:rsidR="004E60DC" w:rsidRPr="00F0151D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41,184</w:t>
            </w:r>
          </w:p>
        </w:tc>
        <w:tc>
          <w:tcPr>
            <w:tcW w:w="283" w:type="dxa"/>
          </w:tcPr>
          <w:p w:rsidR="004E60DC" w:rsidRPr="00DF2164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4E60DC" w:rsidRPr="00E6045B" w:rsidRDefault="004E60DC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6045B">
              <w:rPr>
                <w:rFonts w:ascii="Angsana New" w:hAnsi="Angsana New"/>
                <w:bCs/>
                <w:sz w:val="30"/>
                <w:szCs w:val="30"/>
              </w:rPr>
              <w:t>35</w:t>
            </w:r>
            <w:r w:rsidR="00E6045B" w:rsidRPr="00E6045B">
              <w:rPr>
                <w:rFonts w:ascii="Angsana New" w:hAnsi="Angsana New"/>
                <w:bCs/>
                <w:sz w:val="30"/>
                <w:szCs w:val="30"/>
              </w:rPr>
              <w:t>,342</w:t>
            </w:r>
          </w:p>
        </w:tc>
        <w:tc>
          <w:tcPr>
            <w:tcW w:w="284" w:type="dxa"/>
          </w:tcPr>
          <w:p w:rsidR="004E60DC" w:rsidRPr="00DF2164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34,299</w:t>
            </w:r>
          </w:p>
        </w:tc>
      </w:tr>
      <w:tr w:rsidR="004E60DC" w:rsidRPr="00E24209" w:rsidTr="00C531A4">
        <w:trPr>
          <w:cantSplit/>
        </w:trPr>
        <w:tc>
          <w:tcPr>
            <w:tcW w:w="4149" w:type="dxa"/>
          </w:tcPr>
          <w:p w:rsidR="004E60DC" w:rsidRPr="00947518" w:rsidRDefault="004E60DC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:rsidR="004E60DC" w:rsidRPr="00C84CD0" w:rsidRDefault="00C84CD0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16,183</w:t>
            </w:r>
          </w:p>
        </w:tc>
        <w:tc>
          <w:tcPr>
            <w:tcW w:w="284" w:type="dxa"/>
          </w:tcPr>
          <w:p w:rsidR="004E60DC" w:rsidRPr="00F0151D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27,163</w:t>
            </w:r>
          </w:p>
        </w:tc>
        <w:tc>
          <w:tcPr>
            <w:tcW w:w="283" w:type="dxa"/>
          </w:tcPr>
          <w:p w:rsidR="004E60DC" w:rsidRPr="00DF2164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4E60DC" w:rsidRPr="00E6045B" w:rsidRDefault="00E6045B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6045B">
              <w:rPr>
                <w:rFonts w:ascii="Angsana New" w:hAnsi="Angsana New"/>
                <w:bCs/>
                <w:sz w:val="30"/>
                <w:szCs w:val="30"/>
              </w:rPr>
              <w:t>4,792</w:t>
            </w:r>
          </w:p>
        </w:tc>
        <w:tc>
          <w:tcPr>
            <w:tcW w:w="284" w:type="dxa"/>
          </w:tcPr>
          <w:p w:rsidR="004E60DC" w:rsidRPr="00DF2164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11,234</w:t>
            </w:r>
          </w:p>
        </w:tc>
      </w:tr>
      <w:tr w:rsidR="004E60DC" w:rsidRPr="00E24209" w:rsidTr="00C531A4">
        <w:trPr>
          <w:cantSplit/>
        </w:trPr>
        <w:tc>
          <w:tcPr>
            <w:tcW w:w="4149" w:type="dxa"/>
          </w:tcPr>
          <w:p w:rsidR="004E60DC" w:rsidRPr="00947518" w:rsidRDefault="004E60DC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E60DC" w:rsidRPr="00C84CD0" w:rsidRDefault="00C84CD0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9,535</w:t>
            </w:r>
          </w:p>
        </w:tc>
        <w:tc>
          <w:tcPr>
            <w:tcW w:w="284" w:type="dxa"/>
          </w:tcPr>
          <w:p w:rsidR="004E60DC" w:rsidRPr="00F0151D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8,775</w:t>
            </w:r>
          </w:p>
        </w:tc>
        <w:tc>
          <w:tcPr>
            <w:tcW w:w="283" w:type="dxa"/>
          </w:tcPr>
          <w:p w:rsidR="004E60DC" w:rsidRPr="00DF2164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E60DC" w:rsidRPr="00E6045B" w:rsidRDefault="00E6045B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6045B">
              <w:rPr>
                <w:rFonts w:ascii="Angsana New" w:hAnsi="Angsana New"/>
                <w:bCs/>
                <w:sz w:val="30"/>
                <w:szCs w:val="30"/>
              </w:rPr>
              <w:t>5,132</w:t>
            </w:r>
          </w:p>
        </w:tc>
        <w:tc>
          <w:tcPr>
            <w:tcW w:w="284" w:type="dxa"/>
          </w:tcPr>
          <w:p w:rsidR="004E60DC" w:rsidRPr="00DF2164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5,000</w:t>
            </w:r>
          </w:p>
        </w:tc>
      </w:tr>
      <w:tr w:rsidR="004E60DC" w:rsidRPr="00E24209" w:rsidTr="00C531A4">
        <w:trPr>
          <w:cantSplit/>
        </w:trPr>
        <w:tc>
          <w:tcPr>
            <w:tcW w:w="4149" w:type="dxa"/>
          </w:tcPr>
          <w:p w:rsidR="004E60DC" w:rsidRPr="00947518" w:rsidRDefault="004E60DC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60DC" w:rsidRPr="00C84CD0" w:rsidRDefault="00C84CD0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117</w:t>
            </w:r>
            <w:r w:rsidR="004E60DC" w:rsidRPr="00C84CD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763</w:t>
            </w:r>
          </w:p>
        </w:tc>
        <w:tc>
          <w:tcPr>
            <w:tcW w:w="284" w:type="dxa"/>
          </w:tcPr>
          <w:p w:rsidR="004E60DC" w:rsidRPr="00F0151D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127</w:t>
            </w:r>
            <w:r w:rsidRPr="005B118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934</w:t>
            </w:r>
          </w:p>
        </w:tc>
        <w:tc>
          <w:tcPr>
            <w:tcW w:w="283" w:type="dxa"/>
          </w:tcPr>
          <w:p w:rsidR="004E60DC" w:rsidRPr="00DF2164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E60DC" w:rsidRPr="00E6045B" w:rsidRDefault="00E6045B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6045B">
              <w:rPr>
                <w:rFonts w:ascii="Angsana New" w:hAnsi="Angsana New"/>
                <w:bCs/>
                <w:sz w:val="30"/>
                <w:szCs w:val="30"/>
              </w:rPr>
              <w:t>71,141</w:t>
            </w:r>
          </w:p>
        </w:tc>
        <w:tc>
          <w:tcPr>
            <w:tcW w:w="284" w:type="dxa"/>
          </w:tcPr>
          <w:p w:rsidR="004E60DC" w:rsidRPr="00DF2164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78,039</w:t>
            </w:r>
          </w:p>
        </w:tc>
      </w:tr>
      <w:tr w:rsidR="004E60DC" w:rsidRPr="00E24209" w:rsidTr="00C531A4">
        <w:trPr>
          <w:cantSplit/>
        </w:trPr>
        <w:tc>
          <w:tcPr>
            <w:tcW w:w="4149" w:type="dxa"/>
          </w:tcPr>
          <w:p w:rsidR="004E60DC" w:rsidRPr="00947518" w:rsidRDefault="004E60DC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E60DC" w:rsidRPr="00C84CD0" w:rsidRDefault="00C84CD0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494,773</w:t>
            </w:r>
          </w:p>
        </w:tc>
        <w:tc>
          <w:tcPr>
            <w:tcW w:w="284" w:type="dxa"/>
          </w:tcPr>
          <w:p w:rsidR="004E60DC" w:rsidRPr="00F0151D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464,630</w:t>
            </w:r>
          </w:p>
        </w:tc>
        <w:tc>
          <w:tcPr>
            <w:tcW w:w="283" w:type="dxa"/>
          </w:tcPr>
          <w:p w:rsidR="004E60DC" w:rsidRPr="00DF2164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4E60DC" w:rsidRPr="00E6045B" w:rsidRDefault="00E6045B" w:rsidP="0058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6045B">
              <w:rPr>
                <w:rFonts w:ascii="Angsana New" w:hAnsi="Angsana New"/>
                <w:bCs/>
                <w:sz w:val="30"/>
                <w:szCs w:val="30"/>
              </w:rPr>
              <w:t>305,270</w:t>
            </w:r>
          </w:p>
        </w:tc>
        <w:tc>
          <w:tcPr>
            <w:tcW w:w="284" w:type="dxa"/>
          </w:tcPr>
          <w:p w:rsidR="004E60DC" w:rsidRPr="00DF2164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277,066</w:t>
            </w:r>
          </w:p>
        </w:tc>
      </w:tr>
    </w:tbl>
    <w:p w:rsidR="00CF33C3" w:rsidRDefault="00CF33C3" w:rsidP="008D5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697329" w:rsidRPr="006178D6" w:rsidRDefault="004B092B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07627A">
        <w:rPr>
          <w:rFonts w:ascii="Angsana New" w:hAnsi="Angsana New" w:hint="cs"/>
          <w:b/>
          <w:bCs/>
          <w:sz w:val="30"/>
          <w:szCs w:val="30"/>
          <w:cs/>
        </w:rPr>
        <w:t>2.</w:t>
      </w:r>
      <w:r w:rsidR="00697329" w:rsidRPr="003D20A1">
        <w:rPr>
          <w:rFonts w:ascii="Angsana New" w:hAnsi="Angsana New"/>
          <w:b/>
          <w:bCs/>
          <w:sz w:val="30"/>
          <w:szCs w:val="30"/>
        </w:rPr>
        <w:tab/>
      </w:r>
      <w:r w:rsidR="00697329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:rsidR="00697329" w:rsidRPr="00697329" w:rsidRDefault="00697329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697329" w:rsidRPr="00694366" w:rsidRDefault="00D265D9" w:rsidP="00697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ณ วันที่ 31 มีนาคม 2566 และวันที่ 31 ธันวาคม 2565</w:t>
      </w:r>
      <w:r w:rsidR="00697329" w:rsidRPr="00694366">
        <w:rPr>
          <w:rFonts w:ascii="Angsana New" w:hAnsi="Angsana New" w:hint="cs"/>
          <w:sz w:val="30"/>
          <w:szCs w:val="30"/>
          <w:cs/>
        </w:rPr>
        <w:t xml:space="preserve"> ทุนเรือนหุ้น</w:t>
      </w:r>
      <w:r w:rsidR="00697329">
        <w:rPr>
          <w:rFonts w:ascii="Angsana New" w:hAnsi="Angsana New" w:hint="cs"/>
          <w:sz w:val="30"/>
          <w:szCs w:val="30"/>
          <w:cs/>
        </w:rPr>
        <w:t xml:space="preserve"> - หุ้นสามัญ </w:t>
      </w:r>
      <w:r w:rsidR="00E815D6">
        <w:rPr>
          <w:rFonts w:ascii="Angsana New" w:hAnsi="Angsana New" w:hint="cs"/>
          <w:sz w:val="30"/>
          <w:szCs w:val="30"/>
          <w:cs/>
        </w:rPr>
        <w:t>มีรายละเอียด</w:t>
      </w:r>
      <w:r w:rsidR="00697329" w:rsidRPr="00694366">
        <w:rPr>
          <w:rFonts w:ascii="Angsana New" w:hAnsi="Angsana New" w:hint="cs"/>
          <w:sz w:val="30"/>
          <w:szCs w:val="30"/>
          <w:cs/>
        </w:rPr>
        <w:t>ดัง</w:t>
      </w:r>
      <w:r w:rsidR="00E815D6">
        <w:rPr>
          <w:rFonts w:ascii="Angsana New" w:hAnsi="Angsana New" w:hint="cs"/>
          <w:sz w:val="30"/>
          <w:szCs w:val="30"/>
          <w:cs/>
        </w:rPr>
        <w:t>ต่อไป</w:t>
      </w:r>
      <w:r w:rsidR="00697329" w:rsidRPr="00694366">
        <w:rPr>
          <w:rFonts w:ascii="Angsana New" w:hAnsi="Angsana New" w:hint="cs"/>
          <w:sz w:val="30"/>
          <w:szCs w:val="30"/>
          <w:cs/>
        </w:rPr>
        <w:t>นี้</w:t>
      </w:r>
    </w:p>
    <w:p w:rsidR="00697329" w:rsidRPr="00694366" w:rsidRDefault="00697329" w:rsidP="00697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tbl>
      <w:tblPr>
        <w:tblW w:w="9427" w:type="dxa"/>
        <w:tblLook w:val="01E0"/>
      </w:tblPr>
      <w:tblGrid>
        <w:gridCol w:w="3936"/>
        <w:gridCol w:w="1842"/>
        <w:gridCol w:w="236"/>
        <w:gridCol w:w="1571"/>
        <w:gridCol w:w="271"/>
        <w:gridCol w:w="1571"/>
      </w:tblGrid>
      <w:tr w:rsidR="00697329" w:rsidRPr="001C0017" w:rsidTr="00482755">
        <w:tc>
          <w:tcPr>
            <w:tcW w:w="3936" w:type="dxa"/>
          </w:tcPr>
          <w:p w:rsidR="00697329" w:rsidRPr="00590072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มูลค่าหุ้นที่ตราไว้</w:t>
            </w:r>
          </w:p>
        </w:tc>
        <w:tc>
          <w:tcPr>
            <w:tcW w:w="271" w:type="dxa"/>
          </w:tcPr>
          <w:p w:rsidR="00697329" w:rsidRPr="005D0B91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97329" w:rsidRPr="001C0017" w:rsidTr="00482755">
        <w:tc>
          <w:tcPr>
            <w:tcW w:w="3936" w:type="dxa"/>
          </w:tcPr>
          <w:p w:rsidR="00697329" w:rsidRPr="00590072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(หุ้น)</w:t>
            </w:r>
          </w:p>
        </w:tc>
        <w:tc>
          <w:tcPr>
            <w:tcW w:w="236" w:type="dxa"/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271" w:type="dxa"/>
          </w:tcPr>
          <w:p w:rsidR="00697329" w:rsidRPr="005D0B91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697329" w:rsidRPr="00694366" w:rsidTr="00482755">
        <w:tc>
          <w:tcPr>
            <w:tcW w:w="3936" w:type="dxa"/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1" w:type="dxa"/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97329" w:rsidRPr="001C0017" w:rsidTr="00482755">
        <w:tc>
          <w:tcPr>
            <w:tcW w:w="3936" w:type="dxa"/>
          </w:tcPr>
          <w:p w:rsidR="00697329" w:rsidRPr="005D0B91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842" w:type="dxa"/>
          </w:tcPr>
          <w:p w:rsidR="00697329" w:rsidRPr="00D108A9" w:rsidRDefault="00D108A9" w:rsidP="00D10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2,768</w:t>
            </w:r>
            <w:r w:rsidR="00697329" w:rsidRPr="00D108A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030</w:t>
            </w:r>
            <w:r w:rsidR="00697329" w:rsidRPr="00D108A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181</w:t>
            </w:r>
          </w:p>
        </w:tc>
        <w:tc>
          <w:tcPr>
            <w:tcW w:w="236" w:type="dxa"/>
          </w:tcPr>
          <w:p w:rsidR="00697329" w:rsidRP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71" w:type="dxa"/>
          </w:tcPr>
          <w:p w:rsidR="00697329" w:rsidRPr="00D108A9" w:rsidRDefault="00D108A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71" w:type="dxa"/>
          </w:tcPr>
          <w:p w:rsidR="00697329" w:rsidRP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71" w:type="dxa"/>
          </w:tcPr>
          <w:p w:rsidR="00697329" w:rsidRPr="00D108A9" w:rsidRDefault="00D108A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692</w:t>
            </w:r>
            <w:r w:rsidR="00697329" w:rsidRPr="00D108A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697329" w:rsidRPr="00D108A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545</w:t>
            </w:r>
          </w:p>
        </w:tc>
      </w:tr>
      <w:tr w:rsidR="00697329" w:rsidRPr="00694366" w:rsidTr="00482755">
        <w:tc>
          <w:tcPr>
            <w:tcW w:w="3936" w:type="dxa"/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2" w:type="dxa"/>
          </w:tcPr>
          <w:p w:rsidR="00697329" w:rsidRPr="00D108A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:rsidR="00697329" w:rsidRP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571" w:type="dxa"/>
            <w:shd w:val="clear" w:color="auto" w:fill="auto"/>
          </w:tcPr>
          <w:p w:rsidR="00697329" w:rsidRPr="00D108A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1" w:type="dxa"/>
            <w:shd w:val="clear" w:color="auto" w:fill="auto"/>
          </w:tcPr>
          <w:p w:rsidR="00697329" w:rsidRPr="00697329" w:rsidRDefault="00697329" w:rsidP="00482755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571" w:type="dxa"/>
            <w:shd w:val="clear" w:color="auto" w:fill="auto"/>
          </w:tcPr>
          <w:p w:rsidR="00697329" w:rsidRP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D108A9" w:rsidRPr="00BE576E" w:rsidTr="00482755">
        <w:tc>
          <w:tcPr>
            <w:tcW w:w="3936" w:type="dxa"/>
          </w:tcPr>
          <w:p w:rsidR="00D108A9" w:rsidRDefault="00D108A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1842" w:type="dxa"/>
          </w:tcPr>
          <w:p w:rsidR="00D108A9" w:rsidRPr="00D108A9" w:rsidRDefault="00D108A9" w:rsidP="003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2,768</w:t>
            </w:r>
            <w:r w:rsidRPr="00D108A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030</w:t>
            </w:r>
            <w:r w:rsidRPr="00D108A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181</w:t>
            </w:r>
          </w:p>
        </w:tc>
        <w:tc>
          <w:tcPr>
            <w:tcW w:w="236" w:type="dxa"/>
          </w:tcPr>
          <w:p w:rsidR="00D108A9" w:rsidRPr="00697329" w:rsidRDefault="00D108A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71" w:type="dxa"/>
            <w:shd w:val="clear" w:color="auto" w:fill="auto"/>
          </w:tcPr>
          <w:p w:rsidR="00D108A9" w:rsidRPr="00D108A9" w:rsidRDefault="00D108A9" w:rsidP="003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71" w:type="dxa"/>
            <w:shd w:val="clear" w:color="auto" w:fill="auto"/>
          </w:tcPr>
          <w:p w:rsidR="00D108A9" w:rsidRPr="00697329" w:rsidRDefault="00D108A9" w:rsidP="00482755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571" w:type="dxa"/>
            <w:shd w:val="clear" w:color="auto" w:fill="auto"/>
          </w:tcPr>
          <w:p w:rsidR="00D108A9" w:rsidRPr="00D108A9" w:rsidRDefault="00D108A9" w:rsidP="003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692</w:t>
            </w:r>
            <w:r w:rsidRPr="00D108A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D108A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545</w:t>
            </w:r>
          </w:p>
        </w:tc>
      </w:tr>
    </w:tbl>
    <w:p w:rsidR="005A57F5" w:rsidRDefault="005A57F5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F6E5C" w:rsidRPr="00C13E8A" w:rsidRDefault="004B092B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7627A">
        <w:rPr>
          <w:rFonts w:ascii="Angsana New" w:hAnsi="Angsana New"/>
          <w:b/>
          <w:bCs/>
          <w:sz w:val="30"/>
          <w:szCs w:val="30"/>
        </w:rPr>
        <w:t>3</w:t>
      </w:r>
      <w:r w:rsidR="006F6E5C" w:rsidRPr="003B4B67">
        <w:rPr>
          <w:rFonts w:ascii="Angsana New" w:hAnsi="Angsana New"/>
          <w:b/>
          <w:bCs/>
          <w:sz w:val="30"/>
          <w:szCs w:val="30"/>
        </w:rPr>
        <w:t>.</w:t>
      </w:r>
      <w:r w:rsidR="006F6E5C" w:rsidRPr="003B4B67">
        <w:rPr>
          <w:rFonts w:ascii="Angsana New" w:hAnsi="Angsana New"/>
          <w:b/>
          <w:bCs/>
          <w:sz w:val="30"/>
          <w:szCs w:val="30"/>
        </w:rPr>
        <w:tab/>
      </w:r>
      <w:r w:rsidR="006F6E5C" w:rsidRPr="00C13E8A"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CB4F8C">
        <w:rPr>
          <w:rFonts w:ascii="Angsana New" w:hAnsi="Angsana New" w:hint="cs"/>
          <w:b/>
          <w:bCs/>
          <w:sz w:val="30"/>
          <w:szCs w:val="30"/>
          <w:cs/>
        </w:rPr>
        <w:t xml:space="preserve"> (รายได้) </w:t>
      </w:r>
      <w:r w:rsidR="006F6E5C" w:rsidRPr="00C13E8A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6F6E5C" w:rsidRPr="00432322" w:rsidRDefault="006F6E5C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:rsidR="006F6E5C" w:rsidRDefault="006F6E5C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ค่าใช้จ่าย</w:t>
      </w:r>
      <w:r w:rsidR="00CB4F8C">
        <w:rPr>
          <w:rFonts w:ascii="Angsana New" w:hAnsi="Angsana New" w:hint="cs"/>
          <w:sz w:val="30"/>
          <w:szCs w:val="30"/>
          <w:cs/>
        </w:rPr>
        <w:t xml:space="preserve"> (รายได้) </w:t>
      </w:r>
      <w:r>
        <w:rPr>
          <w:rFonts w:ascii="Angsana New" w:hAnsi="Angsana New" w:hint="cs"/>
          <w:sz w:val="30"/>
          <w:szCs w:val="30"/>
          <w:cs/>
        </w:rPr>
        <w:t>ภาษีเงินได้ที่บันทึกในกำไรขาดทุนสำหรับงวดสามเ</w:t>
      </w:r>
      <w:r w:rsidR="005549DC">
        <w:rPr>
          <w:rFonts w:ascii="Angsana New" w:hAnsi="Angsana New" w:hint="cs"/>
          <w:sz w:val="30"/>
          <w:szCs w:val="30"/>
          <w:cs/>
        </w:rPr>
        <w:t>ดือนสิ้นสุดวันที่ 31 มีนาคม 2566 และ 2565</w:t>
      </w:r>
      <w:r>
        <w:rPr>
          <w:rFonts w:ascii="Angsana New" w:hAnsi="Angsana New" w:hint="cs"/>
          <w:sz w:val="30"/>
          <w:szCs w:val="30"/>
          <w:cs/>
        </w:rPr>
        <w:t xml:space="preserve"> ประกอบด้วยรายการดังต่อไปนี้</w:t>
      </w:r>
    </w:p>
    <w:p w:rsidR="006F6E5C" w:rsidRPr="00994B2D" w:rsidRDefault="006F6E5C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729" w:type="dxa"/>
        <w:tblInd w:w="18" w:type="dxa"/>
        <w:tblLayout w:type="fixed"/>
        <w:tblLook w:val="0000"/>
      </w:tblPr>
      <w:tblGrid>
        <w:gridCol w:w="3776"/>
        <w:gridCol w:w="1276"/>
        <w:gridCol w:w="284"/>
        <w:gridCol w:w="1275"/>
        <w:gridCol w:w="283"/>
        <w:gridCol w:w="1276"/>
        <w:gridCol w:w="284"/>
        <w:gridCol w:w="1275"/>
      </w:tblGrid>
      <w:tr w:rsidR="006F6E5C" w:rsidRPr="002A5563" w:rsidTr="00BB30C5">
        <w:trPr>
          <w:cantSplit/>
        </w:trPr>
        <w:tc>
          <w:tcPr>
            <w:tcW w:w="3776" w:type="dxa"/>
          </w:tcPr>
          <w:p w:rsidR="006F6E5C" w:rsidRPr="00F51F88" w:rsidRDefault="006F6E5C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6F6E5C" w:rsidRPr="00E24209" w:rsidRDefault="006F6E5C" w:rsidP="00BB30C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F6E5C" w:rsidRPr="002A5563" w:rsidTr="00BB30C5">
        <w:trPr>
          <w:cantSplit/>
        </w:trPr>
        <w:tc>
          <w:tcPr>
            <w:tcW w:w="3776" w:type="dxa"/>
          </w:tcPr>
          <w:p w:rsidR="006F6E5C" w:rsidRPr="00F51F88" w:rsidRDefault="006F6E5C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E5C" w:rsidRPr="00E24209" w:rsidRDefault="006F6E5C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6F6E5C" w:rsidRPr="00E24209" w:rsidRDefault="006F6E5C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E5C" w:rsidRPr="00E24209" w:rsidRDefault="006F6E5C" w:rsidP="00BB30C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6F6E5C" w:rsidRPr="002A5563" w:rsidTr="00BB30C5">
        <w:trPr>
          <w:cantSplit/>
        </w:trPr>
        <w:tc>
          <w:tcPr>
            <w:tcW w:w="3776" w:type="dxa"/>
          </w:tcPr>
          <w:p w:rsidR="006F6E5C" w:rsidRPr="00E9777E" w:rsidRDefault="006F6E5C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F6E5C" w:rsidRPr="00F51F88" w:rsidRDefault="006F6E5C" w:rsidP="00BB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5549D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F6E5C" w:rsidRPr="00F51F88" w:rsidRDefault="006F6E5C" w:rsidP="00BB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F6E5C" w:rsidRPr="00F51F88" w:rsidRDefault="006F6E5C" w:rsidP="00BB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5549D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</w:tcPr>
          <w:p w:rsidR="006F6E5C" w:rsidRPr="00F51F88" w:rsidRDefault="006F6E5C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F6E5C" w:rsidRPr="00F51F88" w:rsidRDefault="006F6E5C" w:rsidP="00BB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5549D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4" w:type="dxa"/>
          </w:tcPr>
          <w:p w:rsidR="006F6E5C" w:rsidRPr="00F51F88" w:rsidRDefault="006F6E5C" w:rsidP="00BB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F6E5C" w:rsidRPr="00F51F88" w:rsidRDefault="006F6E5C" w:rsidP="00BB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5549D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5549DC" w:rsidRPr="002A5563" w:rsidTr="001F7897">
        <w:trPr>
          <w:cantSplit/>
        </w:trPr>
        <w:tc>
          <w:tcPr>
            <w:tcW w:w="3776" w:type="dxa"/>
          </w:tcPr>
          <w:p w:rsidR="005549DC" w:rsidRDefault="005549DC" w:rsidP="00BB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5549DC" w:rsidRPr="006467E1" w:rsidRDefault="006467E1" w:rsidP="00BB30C5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5549DC" w:rsidRPr="006467E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475</w:t>
            </w:r>
          </w:p>
        </w:tc>
        <w:tc>
          <w:tcPr>
            <w:tcW w:w="284" w:type="dxa"/>
            <w:vAlign w:val="bottom"/>
          </w:tcPr>
          <w:p w:rsidR="005549DC" w:rsidRPr="00A60233" w:rsidRDefault="005549DC" w:rsidP="00BB30C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5549DC" w:rsidRPr="00A60233" w:rsidRDefault="005549DC" w:rsidP="001F7897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A6023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283" w:type="dxa"/>
          </w:tcPr>
          <w:p w:rsidR="005549DC" w:rsidRPr="00A60233" w:rsidRDefault="005549DC" w:rsidP="00BB30C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549DC" w:rsidRPr="006467E1" w:rsidRDefault="005549DC" w:rsidP="00A6023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67E1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  <w:vAlign w:val="bottom"/>
          </w:tcPr>
          <w:p w:rsidR="005549DC" w:rsidRPr="00A60233" w:rsidRDefault="005549DC" w:rsidP="00BB30C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5549DC" w:rsidRPr="00A60233" w:rsidRDefault="005549DC" w:rsidP="001F78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0233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6467E1" w:rsidRPr="002A5563" w:rsidTr="009D1066">
        <w:trPr>
          <w:cantSplit/>
        </w:trPr>
        <w:tc>
          <w:tcPr>
            <w:tcW w:w="3776" w:type="dxa"/>
          </w:tcPr>
          <w:p w:rsidR="006467E1" w:rsidRDefault="006467E1" w:rsidP="00BB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467E1" w:rsidRPr="00A60233" w:rsidRDefault="009D1066" w:rsidP="009D1066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847</w:t>
            </w:r>
          </w:p>
        </w:tc>
        <w:tc>
          <w:tcPr>
            <w:tcW w:w="284" w:type="dxa"/>
            <w:vAlign w:val="bottom"/>
          </w:tcPr>
          <w:p w:rsidR="006467E1" w:rsidRPr="00A60233" w:rsidRDefault="006467E1" w:rsidP="00BB30C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6467E1" w:rsidRPr="00FE2E84" w:rsidRDefault="006467E1" w:rsidP="001F7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(324</w:t>
            </w:r>
            <w:r w:rsidRPr="00FE2E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6467E1" w:rsidRPr="00A60233" w:rsidRDefault="006467E1" w:rsidP="00BB30C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467E1" w:rsidRPr="00A60233" w:rsidRDefault="006467E1" w:rsidP="009D1066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801</w:t>
            </w:r>
          </w:p>
        </w:tc>
        <w:tc>
          <w:tcPr>
            <w:tcW w:w="284" w:type="dxa"/>
            <w:vAlign w:val="bottom"/>
          </w:tcPr>
          <w:p w:rsidR="006467E1" w:rsidRPr="00A60233" w:rsidRDefault="006467E1" w:rsidP="00BB30C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6467E1" w:rsidRPr="00FE2E84" w:rsidRDefault="006467E1" w:rsidP="001F7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(1,315</w:t>
            </w:r>
            <w:r w:rsidRPr="00FE2E8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467E1" w:rsidRPr="002A5563" w:rsidTr="009D1066">
        <w:trPr>
          <w:cantSplit/>
        </w:trPr>
        <w:tc>
          <w:tcPr>
            <w:tcW w:w="3776" w:type="dxa"/>
          </w:tcPr>
          <w:p w:rsidR="006467E1" w:rsidRDefault="006467E1" w:rsidP="00BB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67E1" w:rsidRPr="006467E1" w:rsidRDefault="006467E1" w:rsidP="00A60233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6467E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322</w:t>
            </w:r>
          </w:p>
        </w:tc>
        <w:tc>
          <w:tcPr>
            <w:tcW w:w="284" w:type="dxa"/>
            <w:vAlign w:val="bottom"/>
          </w:tcPr>
          <w:p w:rsidR="006467E1" w:rsidRPr="00A60233" w:rsidRDefault="006467E1" w:rsidP="00A6023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67E1" w:rsidRPr="00A60233" w:rsidRDefault="006467E1" w:rsidP="001F7897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A6023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83" w:type="dxa"/>
          </w:tcPr>
          <w:p w:rsidR="006467E1" w:rsidRPr="00A60233" w:rsidRDefault="006467E1" w:rsidP="00A6023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67E1" w:rsidRPr="00A60233" w:rsidRDefault="006467E1" w:rsidP="009D1066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801</w:t>
            </w:r>
          </w:p>
        </w:tc>
        <w:tc>
          <w:tcPr>
            <w:tcW w:w="284" w:type="dxa"/>
            <w:vAlign w:val="bottom"/>
          </w:tcPr>
          <w:p w:rsidR="006467E1" w:rsidRPr="00A60233" w:rsidRDefault="006467E1" w:rsidP="00A6023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467E1" w:rsidRPr="00FE2E84" w:rsidRDefault="006467E1" w:rsidP="001F7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(1,315</w:t>
            </w:r>
            <w:r w:rsidRPr="00FE2E8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B71F42" w:rsidRDefault="00B71F42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11C3C" w:rsidRPr="006178D6" w:rsidRDefault="004B092B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07627A">
        <w:rPr>
          <w:rFonts w:ascii="Angsana New" w:hAnsi="Angsana New"/>
          <w:b/>
          <w:bCs/>
          <w:sz w:val="30"/>
          <w:szCs w:val="30"/>
        </w:rPr>
        <w:t>4</w:t>
      </w:r>
      <w:r w:rsidR="00C11C3C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C11C3C" w:rsidRPr="003D20A1">
        <w:rPr>
          <w:rFonts w:ascii="Angsana New" w:hAnsi="Angsana New"/>
          <w:b/>
          <w:bCs/>
          <w:sz w:val="30"/>
          <w:szCs w:val="30"/>
        </w:rPr>
        <w:tab/>
      </w:r>
      <w:r w:rsidR="00C11C3C" w:rsidRPr="006178D6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C11C3C" w:rsidRPr="0036710D" w:rsidRDefault="00C11C3C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  <w:cs/>
        </w:rPr>
      </w:pPr>
    </w:p>
    <w:p w:rsidR="00482755" w:rsidRPr="00482755" w:rsidRDefault="00482755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482755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:rsidR="00482755" w:rsidRPr="00482755" w:rsidRDefault="00482755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</w:t>
      </w:r>
      <w:r w:rsidR="00E00179">
        <w:rPr>
          <w:rFonts w:ascii="Angsana New" w:hAnsi="Angsana New" w:hint="cs"/>
          <w:sz w:val="30"/>
          <w:szCs w:val="30"/>
          <w:cs/>
        </w:rPr>
        <w:t>หรือ</w:t>
      </w:r>
      <w:r>
        <w:rPr>
          <w:rFonts w:ascii="Angsana New" w:hAnsi="Angsana New" w:hint="cs"/>
          <w:sz w:val="30"/>
          <w:szCs w:val="30"/>
          <w:cs/>
        </w:rPr>
        <w:t>ขาดทุนก่อนค่าใช้จ่ายภาษีเงินได้เป็นข้อมูลทางการเงินที่สำคัญ 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กลุ่ม</w:t>
      </w:r>
      <w:r w:rsidRPr="00B91A81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ส่วนใหญ่</w:t>
      </w:r>
      <w:r w:rsidRPr="00B91A81">
        <w:rPr>
          <w:rFonts w:ascii="Angsana New" w:hAnsi="Angsana New"/>
          <w:sz w:val="30"/>
          <w:szCs w:val="30"/>
          <w:cs/>
        </w:rPr>
        <w:t xml:space="preserve">ในประเทศไทยในหลายธุรกิจได้แก่ ธุรกิจผลิตและจำหน่ายวัสดุก่อสร้าง </w:t>
      </w:r>
      <w:r w:rsidR="00A42EAE">
        <w:rPr>
          <w:rFonts w:ascii="Angsana New" w:hAnsi="Angsana New" w:hint="cs"/>
          <w:sz w:val="30"/>
          <w:szCs w:val="30"/>
          <w:cs/>
        </w:rPr>
        <w:t>และ</w:t>
      </w:r>
      <w:r w:rsidRPr="00B91A81">
        <w:rPr>
          <w:rFonts w:ascii="Angsana New" w:hAnsi="Angsana New"/>
          <w:sz w:val="30"/>
          <w:szCs w:val="30"/>
          <w:cs/>
        </w:rPr>
        <w:t>ธุรกิจให้เช่าท</w:t>
      </w:r>
      <w:r w:rsidR="00A42EAE">
        <w:rPr>
          <w:rFonts w:ascii="Angsana New" w:hAnsi="Angsana New"/>
          <w:sz w:val="30"/>
          <w:szCs w:val="30"/>
          <w:cs/>
        </w:rPr>
        <w:t>รัพย์สิน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91A81">
        <w:rPr>
          <w:rFonts w:ascii="Angsana New" w:hAnsi="Angsana New"/>
          <w:sz w:val="30"/>
          <w:szCs w:val="30"/>
          <w:cs/>
        </w:rPr>
        <w:t>ในระห</w:t>
      </w:r>
      <w:r>
        <w:rPr>
          <w:rFonts w:ascii="Angsana New" w:hAnsi="Angsana New"/>
          <w:sz w:val="30"/>
          <w:szCs w:val="30"/>
          <w:cs/>
        </w:rPr>
        <w:t>ว่าง</w:t>
      </w:r>
      <w:r w:rsidR="009C0940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B91A8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 xml:space="preserve">31 </w:t>
      </w:r>
      <w:r w:rsidR="009C0940">
        <w:rPr>
          <w:rFonts w:ascii="Angsana New" w:hAnsi="Angsana New" w:hint="cs"/>
          <w:sz w:val="30"/>
          <w:szCs w:val="30"/>
          <w:cs/>
        </w:rPr>
        <w:t>มีน</w:t>
      </w:r>
      <w:r>
        <w:rPr>
          <w:rFonts w:ascii="Angsana New" w:hAnsi="Angsana New" w:hint="cs"/>
          <w:sz w:val="30"/>
          <w:szCs w:val="30"/>
          <w:cs/>
        </w:rPr>
        <w:t>าคม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 w:rsidR="009C21A0">
        <w:rPr>
          <w:rFonts w:ascii="Angsana New" w:hAnsi="Angsana New"/>
          <w:sz w:val="30"/>
          <w:szCs w:val="30"/>
          <w:cs/>
        </w:rPr>
        <w:t>25</w:t>
      </w:r>
      <w:r w:rsidR="005D4BFC">
        <w:rPr>
          <w:rFonts w:ascii="Angsana New" w:hAnsi="Angsana New" w:hint="cs"/>
          <w:sz w:val="30"/>
          <w:szCs w:val="30"/>
          <w:cs/>
        </w:rPr>
        <w:t>6</w:t>
      </w:r>
      <w:r w:rsidR="005549DC">
        <w:rPr>
          <w:rFonts w:ascii="Angsana New" w:hAnsi="Angsana New" w:hint="cs"/>
          <w:sz w:val="30"/>
          <w:szCs w:val="30"/>
          <w:cs/>
        </w:rPr>
        <w:t>6</w:t>
      </w:r>
      <w:r w:rsidRPr="00B91A81">
        <w:rPr>
          <w:rFonts w:ascii="Angsana New" w:hAnsi="Angsana New"/>
          <w:sz w:val="30"/>
          <w:szCs w:val="30"/>
          <w:cs/>
        </w:rPr>
        <w:t xml:space="preserve"> และ </w:t>
      </w:r>
      <w:r w:rsidR="00C6222E">
        <w:rPr>
          <w:rFonts w:ascii="Angsana New" w:hAnsi="Angsana New"/>
          <w:sz w:val="30"/>
          <w:szCs w:val="30"/>
          <w:cs/>
        </w:rPr>
        <w:t>25</w:t>
      </w:r>
      <w:r w:rsidR="005D4BFC">
        <w:rPr>
          <w:rFonts w:ascii="Angsana New" w:hAnsi="Angsana New" w:hint="cs"/>
          <w:sz w:val="30"/>
          <w:szCs w:val="30"/>
          <w:cs/>
        </w:rPr>
        <w:t>6</w:t>
      </w:r>
      <w:r w:rsidR="005549DC">
        <w:rPr>
          <w:rFonts w:ascii="Angsana New" w:hAnsi="Angsana New" w:hint="cs"/>
          <w:sz w:val="30"/>
          <w:szCs w:val="30"/>
          <w:cs/>
        </w:rPr>
        <w:t>5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1A81">
        <w:rPr>
          <w:rFonts w:ascii="Angsana New" w:hAnsi="Angsana New"/>
          <w:sz w:val="30"/>
          <w:szCs w:val="30"/>
          <w:cs/>
        </w:rPr>
        <w:t>บริษัทไม่มีกิจกรรมที่เป็นสาระสำคัญในส่วนงานธุรกิจให้เช่าทรัพย์สิน ดังนั้นจึงไม่มีการแสดงข้อมูลจำแนกตามส่วนงานทั้งส่วนงานธุรกิจและส่วนงานทางภูมิศาสตร์</w:t>
      </w:r>
    </w:p>
    <w:p w:rsidR="00482755" w:rsidRPr="00482755" w:rsidRDefault="00482755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="00461207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>
        <w:rPr>
          <w:rFonts w:ascii="Angsana New" w:hAnsi="Angsana New" w:hint="cs"/>
          <w:sz w:val="30"/>
          <w:szCs w:val="30"/>
          <w:cs/>
        </w:rPr>
        <w:t>สิ้นสุดวันที่ 3</w:t>
      </w:r>
      <w:r>
        <w:rPr>
          <w:rFonts w:ascii="Angsana New" w:hAnsi="Angsana New"/>
          <w:sz w:val="30"/>
          <w:szCs w:val="30"/>
        </w:rPr>
        <w:t>1</w:t>
      </w:r>
      <w:r w:rsidR="00461207">
        <w:rPr>
          <w:rFonts w:ascii="Angsana New" w:hAnsi="Angsana New" w:hint="cs"/>
          <w:sz w:val="30"/>
          <w:szCs w:val="30"/>
          <w:cs/>
        </w:rPr>
        <w:t xml:space="preserve"> มีน</w:t>
      </w:r>
      <w:r w:rsidR="00482755">
        <w:rPr>
          <w:rFonts w:ascii="Angsana New" w:hAnsi="Angsana New" w:hint="cs"/>
          <w:sz w:val="30"/>
          <w:szCs w:val="30"/>
          <w:cs/>
        </w:rPr>
        <w:t>าค</w:t>
      </w:r>
      <w:r w:rsidR="0044524E">
        <w:rPr>
          <w:rFonts w:ascii="Angsana New" w:hAnsi="Angsana New" w:hint="cs"/>
          <w:sz w:val="30"/>
          <w:szCs w:val="30"/>
          <w:cs/>
        </w:rPr>
        <w:t>ม 256</w:t>
      </w:r>
      <w:r w:rsidR="005549DC">
        <w:rPr>
          <w:rFonts w:ascii="Angsana New" w:hAnsi="Angsana New" w:hint="cs"/>
          <w:sz w:val="30"/>
          <w:szCs w:val="30"/>
          <w:cs/>
        </w:rPr>
        <w:t>6</w:t>
      </w:r>
      <w:r w:rsidR="0044524E">
        <w:rPr>
          <w:rFonts w:ascii="Angsana New" w:hAnsi="Angsana New" w:hint="cs"/>
          <w:sz w:val="30"/>
          <w:szCs w:val="30"/>
          <w:cs/>
        </w:rPr>
        <w:t xml:space="preserve"> และ 256</w:t>
      </w:r>
      <w:r w:rsidR="005549DC">
        <w:rPr>
          <w:rFonts w:ascii="Angsana New" w:hAnsi="Angsana New"/>
          <w:sz w:val="30"/>
          <w:szCs w:val="30"/>
        </w:rPr>
        <w:t>5</w:t>
      </w:r>
      <w:r w:rsidR="001C5678">
        <w:rPr>
          <w:rFonts w:ascii="Angsana New" w:hAnsi="Angsana New"/>
          <w:sz w:val="30"/>
          <w:szCs w:val="30"/>
        </w:rPr>
        <w:t xml:space="preserve"> </w:t>
      </w:r>
      <w:r w:rsidR="001C5678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B50884" w:rsidRPr="0023553A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639" w:type="dxa"/>
        <w:tblInd w:w="108" w:type="dxa"/>
        <w:tblLook w:val="04A0"/>
      </w:tblPr>
      <w:tblGrid>
        <w:gridCol w:w="3686"/>
        <w:gridCol w:w="1302"/>
        <w:gridCol w:w="270"/>
        <w:gridCol w:w="1229"/>
        <w:gridCol w:w="283"/>
        <w:gridCol w:w="1310"/>
        <w:gridCol w:w="270"/>
        <w:gridCol w:w="1289"/>
      </w:tblGrid>
      <w:tr w:rsidR="00B50884" w:rsidRPr="00501620" w:rsidTr="006E22B2">
        <w:tc>
          <w:tcPr>
            <w:tcW w:w="3686" w:type="dxa"/>
          </w:tcPr>
          <w:p w:rsidR="00B50884" w:rsidRPr="00501620" w:rsidRDefault="00B50884" w:rsidP="00881ED9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B50884" w:rsidRPr="00501620" w:rsidRDefault="00473E8B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50884" w:rsidRPr="00501620" w:rsidTr="006E22B2">
        <w:tblPrEx>
          <w:tblLook w:val="0000"/>
        </w:tblPrEx>
        <w:trPr>
          <w:cantSplit/>
        </w:trPr>
        <w:tc>
          <w:tcPr>
            <w:tcW w:w="3686" w:type="dxa"/>
          </w:tcPr>
          <w:p w:rsidR="00B50884" w:rsidRPr="0050162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50884" w:rsidRPr="0050162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B50884" w:rsidRPr="0050162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50884" w:rsidRPr="00501620" w:rsidRDefault="00B50884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44524E" w:rsidRPr="006B2360" w:rsidTr="006E22B2">
        <w:tblPrEx>
          <w:tblLook w:val="0000"/>
        </w:tblPrEx>
        <w:trPr>
          <w:cantSplit/>
        </w:trPr>
        <w:tc>
          <w:tcPr>
            <w:tcW w:w="3686" w:type="dxa"/>
          </w:tcPr>
          <w:p w:rsidR="0044524E" w:rsidRPr="006B2360" w:rsidRDefault="0044524E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44524E" w:rsidRPr="006B2360" w:rsidRDefault="0044524E" w:rsidP="0046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5549D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:rsidR="0044524E" w:rsidRPr="006B2360" w:rsidRDefault="0044524E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44524E" w:rsidRPr="006B2360" w:rsidRDefault="0044524E" w:rsidP="0046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5549D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</w:tcPr>
          <w:p w:rsidR="0044524E" w:rsidRPr="006B2360" w:rsidRDefault="0044524E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44524E" w:rsidRPr="006B2360" w:rsidRDefault="0044524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5549D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:rsidR="0044524E" w:rsidRPr="006B2360" w:rsidRDefault="0044524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44524E" w:rsidRPr="006B2360" w:rsidRDefault="0044524E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5549D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44524E" w:rsidRPr="006B2360" w:rsidTr="006E22B2">
        <w:tblPrEx>
          <w:tblLook w:val="0000"/>
        </w:tblPrEx>
        <w:trPr>
          <w:cantSplit/>
        </w:trPr>
        <w:tc>
          <w:tcPr>
            <w:tcW w:w="3686" w:type="dxa"/>
          </w:tcPr>
          <w:p w:rsidR="0044524E" w:rsidRPr="006B2360" w:rsidRDefault="0044524E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:rsidR="0044524E" w:rsidRPr="006B2360" w:rsidRDefault="0044524E" w:rsidP="00881ED9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44524E" w:rsidRPr="006B2360" w:rsidRDefault="0044524E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:rsidR="0044524E" w:rsidRPr="006B2360" w:rsidRDefault="0044524E" w:rsidP="00881ED9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44524E" w:rsidRPr="006B2360" w:rsidRDefault="0044524E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310" w:type="dxa"/>
          </w:tcPr>
          <w:p w:rsidR="0044524E" w:rsidRPr="006B2360" w:rsidRDefault="0044524E" w:rsidP="00881ED9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44524E" w:rsidRPr="006B2360" w:rsidRDefault="0044524E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89" w:type="dxa"/>
          </w:tcPr>
          <w:p w:rsidR="0044524E" w:rsidRPr="006B2360" w:rsidRDefault="0044524E" w:rsidP="002A2A32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5549DC" w:rsidRPr="009C03E3" w:rsidTr="006E22B2">
        <w:tblPrEx>
          <w:tblLook w:val="0000"/>
        </w:tblPrEx>
        <w:trPr>
          <w:cantSplit/>
        </w:trPr>
        <w:tc>
          <w:tcPr>
            <w:tcW w:w="3686" w:type="dxa"/>
            <w:vAlign w:val="bottom"/>
          </w:tcPr>
          <w:p w:rsidR="005549DC" w:rsidRPr="00767D3F" w:rsidRDefault="005549DC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</w:tcPr>
          <w:p w:rsidR="005549DC" w:rsidRPr="00855C4A" w:rsidRDefault="005549DC" w:rsidP="00AD6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C4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:rsidR="005549DC" w:rsidRPr="006D40AB" w:rsidRDefault="005549DC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</w:tcPr>
          <w:p w:rsidR="005549DC" w:rsidRPr="008D5C5A" w:rsidRDefault="005549DC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5549DC" w:rsidRPr="006D40AB" w:rsidRDefault="005549DC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10" w:type="dxa"/>
            <w:tcBorders>
              <w:bottom w:val="double" w:sz="4" w:space="0" w:color="auto"/>
            </w:tcBorders>
            <w:shd w:val="clear" w:color="auto" w:fill="auto"/>
          </w:tcPr>
          <w:p w:rsidR="005549DC" w:rsidRPr="008D5C5A" w:rsidRDefault="005549DC" w:rsidP="001F7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:rsidR="005549DC" w:rsidRPr="00180C22" w:rsidRDefault="005549DC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</w:tcPr>
          <w:p w:rsidR="005549DC" w:rsidRPr="00570F70" w:rsidRDefault="005549DC" w:rsidP="001F7897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70F70">
              <w:rPr>
                <w:rFonts w:ascii="Angsana New" w:hAnsi="Angsana New"/>
                <w:sz w:val="30"/>
                <w:szCs w:val="30"/>
              </w:rPr>
              <w:t>35,485</w:t>
            </w:r>
          </w:p>
        </w:tc>
      </w:tr>
    </w:tbl>
    <w:p w:rsidR="00E55B20" w:rsidRDefault="00E55B20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82755" w:rsidRDefault="00482755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82755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การจำแนกรายได้</w:t>
      </w:r>
    </w:p>
    <w:p w:rsidR="00482755" w:rsidRPr="00071ADD" w:rsidRDefault="00482755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tbl>
      <w:tblPr>
        <w:tblW w:w="9782" w:type="dxa"/>
        <w:tblInd w:w="-34" w:type="dxa"/>
        <w:tblLayout w:type="fixed"/>
        <w:tblLook w:val="0000"/>
      </w:tblPr>
      <w:tblGrid>
        <w:gridCol w:w="3828"/>
        <w:gridCol w:w="1276"/>
        <w:gridCol w:w="283"/>
        <w:gridCol w:w="1276"/>
        <w:gridCol w:w="284"/>
        <w:gridCol w:w="1275"/>
        <w:gridCol w:w="284"/>
        <w:gridCol w:w="1276"/>
      </w:tblGrid>
      <w:tr w:rsidR="00482755" w:rsidRPr="004F07C8" w:rsidTr="006E22B2">
        <w:trPr>
          <w:cantSplit/>
        </w:trPr>
        <w:tc>
          <w:tcPr>
            <w:tcW w:w="3828" w:type="dxa"/>
          </w:tcPr>
          <w:p w:rsidR="00482755" w:rsidRPr="004F07C8" w:rsidRDefault="00482755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482755" w:rsidRPr="004F07C8" w:rsidRDefault="00482755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482755" w:rsidRPr="004F07C8" w:rsidTr="006E22B2">
        <w:trPr>
          <w:cantSplit/>
        </w:trPr>
        <w:tc>
          <w:tcPr>
            <w:tcW w:w="3828" w:type="dxa"/>
          </w:tcPr>
          <w:p w:rsidR="00482755" w:rsidRPr="004F07C8" w:rsidRDefault="00482755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2755" w:rsidRPr="004F07C8" w:rsidRDefault="00482755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482755" w:rsidRPr="004F07C8" w:rsidRDefault="00482755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2755" w:rsidRPr="004F07C8" w:rsidRDefault="00482755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44524E" w:rsidRPr="00F51F88" w:rsidTr="006E22B2">
        <w:trPr>
          <w:cantSplit/>
        </w:trPr>
        <w:tc>
          <w:tcPr>
            <w:tcW w:w="3828" w:type="dxa"/>
          </w:tcPr>
          <w:p w:rsidR="0044524E" w:rsidRPr="00F51F88" w:rsidRDefault="0044524E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4524E" w:rsidRPr="00836535" w:rsidRDefault="0044524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5549D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</w:tcPr>
          <w:p w:rsidR="0044524E" w:rsidRPr="00F51F88" w:rsidRDefault="0044524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4524E" w:rsidRPr="00836535" w:rsidRDefault="0044524E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5549D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44524E" w:rsidRPr="00F51F88" w:rsidRDefault="0044524E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4524E" w:rsidRPr="00836535" w:rsidRDefault="0044524E" w:rsidP="00710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5549D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4" w:type="dxa"/>
          </w:tcPr>
          <w:p w:rsidR="0044524E" w:rsidRPr="00F51F88" w:rsidRDefault="0044524E" w:rsidP="00710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4524E" w:rsidRPr="00836535" w:rsidRDefault="0044524E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5549D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44524E" w:rsidRPr="0040703F" w:rsidTr="006E22B2">
        <w:trPr>
          <w:cantSplit/>
        </w:trPr>
        <w:tc>
          <w:tcPr>
            <w:tcW w:w="3828" w:type="dxa"/>
          </w:tcPr>
          <w:p w:rsidR="0044524E" w:rsidRPr="00B45BD5" w:rsidRDefault="0044524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7" w:hanging="567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45BD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รับรู้รายได้ ณ เวลาใดเวลาหนี่ง </w:t>
            </w:r>
          </w:p>
        </w:tc>
        <w:tc>
          <w:tcPr>
            <w:tcW w:w="1276" w:type="dxa"/>
            <w:vAlign w:val="bottom"/>
          </w:tcPr>
          <w:p w:rsidR="0044524E" w:rsidRPr="001E535E" w:rsidRDefault="0044524E" w:rsidP="0048275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3" w:type="dxa"/>
          </w:tcPr>
          <w:p w:rsidR="0044524E" w:rsidRPr="0040703F" w:rsidRDefault="0044524E" w:rsidP="004827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44524E" w:rsidRPr="001E535E" w:rsidRDefault="0044524E" w:rsidP="002A2A3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4" w:type="dxa"/>
          </w:tcPr>
          <w:p w:rsidR="0044524E" w:rsidRPr="0040703F" w:rsidRDefault="0044524E" w:rsidP="004827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44524E" w:rsidRPr="001E535E" w:rsidRDefault="0044524E" w:rsidP="004827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4" w:type="dxa"/>
          </w:tcPr>
          <w:p w:rsidR="0044524E" w:rsidRPr="0040703F" w:rsidRDefault="0044524E" w:rsidP="004827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:rsidR="0044524E" w:rsidRPr="001E535E" w:rsidRDefault="0044524E" w:rsidP="002A2A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5549DC" w:rsidRPr="00FE6E1F" w:rsidTr="006E22B2">
        <w:trPr>
          <w:cantSplit/>
        </w:trPr>
        <w:tc>
          <w:tcPr>
            <w:tcW w:w="3828" w:type="dxa"/>
          </w:tcPr>
          <w:p w:rsidR="005549DC" w:rsidRPr="007C5763" w:rsidRDefault="005549DC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76" w:type="dxa"/>
            <w:vAlign w:val="bottom"/>
          </w:tcPr>
          <w:p w:rsidR="005549DC" w:rsidRPr="00B71F42" w:rsidRDefault="00B71F4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715</w:t>
            </w:r>
            <w:r w:rsidR="005549DC" w:rsidRPr="00B71F4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267</w:t>
            </w:r>
          </w:p>
        </w:tc>
        <w:tc>
          <w:tcPr>
            <w:tcW w:w="283" w:type="dxa"/>
          </w:tcPr>
          <w:p w:rsidR="005549DC" w:rsidRPr="00076F50" w:rsidRDefault="005549DC" w:rsidP="00482755">
            <w:pPr>
              <w:pStyle w:val="acctfourfigures"/>
              <w:tabs>
                <w:tab w:val="clear" w:pos="765"/>
                <w:tab w:val="left" w:pos="227"/>
                <w:tab w:val="decimal" w:pos="792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5549DC" w:rsidRPr="00855C4A" w:rsidRDefault="005549DC" w:rsidP="001F7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582,877</w:t>
            </w:r>
          </w:p>
        </w:tc>
        <w:tc>
          <w:tcPr>
            <w:tcW w:w="284" w:type="dxa"/>
          </w:tcPr>
          <w:p w:rsidR="005549DC" w:rsidRPr="00076F50" w:rsidRDefault="005549DC" w:rsidP="00482755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</w:tcPr>
          <w:p w:rsidR="005549DC" w:rsidRPr="00B71F42" w:rsidRDefault="00B71F4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369,437</w:t>
            </w:r>
          </w:p>
        </w:tc>
        <w:tc>
          <w:tcPr>
            <w:tcW w:w="284" w:type="dxa"/>
          </w:tcPr>
          <w:p w:rsidR="005549DC" w:rsidRPr="00076F50" w:rsidRDefault="005549DC" w:rsidP="00482755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:rsidR="005549DC" w:rsidRPr="00855C4A" w:rsidRDefault="005549DC" w:rsidP="001F7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292,310</w:t>
            </w:r>
          </w:p>
        </w:tc>
      </w:tr>
      <w:tr w:rsidR="005549DC" w:rsidRPr="00FE6E1F" w:rsidTr="006E22B2">
        <w:trPr>
          <w:cantSplit/>
        </w:trPr>
        <w:tc>
          <w:tcPr>
            <w:tcW w:w="3828" w:type="dxa"/>
          </w:tcPr>
          <w:p w:rsidR="005549DC" w:rsidRPr="007C5763" w:rsidRDefault="005549DC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รายได้จากการให้บริการ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49DC" w:rsidRPr="00B71F42" w:rsidRDefault="00B71F4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22,175</w:t>
            </w:r>
          </w:p>
        </w:tc>
        <w:tc>
          <w:tcPr>
            <w:tcW w:w="283" w:type="dxa"/>
          </w:tcPr>
          <w:p w:rsidR="005549DC" w:rsidRPr="00076F50" w:rsidRDefault="005549DC" w:rsidP="004827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49DC" w:rsidRPr="00855C4A" w:rsidRDefault="005549DC" w:rsidP="001F7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20,742</w:t>
            </w:r>
          </w:p>
        </w:tc>
        <w:tc>
          <w:tcPr>
            <w:tcW w:w="284" w:type="dxa"/>
          </w:tcPr>
          <w:p w:rsidR="005549DC" w:rsidRPr="00076F50" w:rsidRDefault="005549DC" w:rsidP="0048275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549DC" w:rsidRPr="00B71F42" w:rsidRDefault="00B71F4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17,371</w:t>
            </w:r>
          </w:p>
        </w:tc>
        <w:tc>
          <w:tcPr>
            <w:tcW w:w="284" w:type="dxa"/>
          </w:tcPr>
          <w:p w:rsidR="005549DC" w:rsidRPr="00076F50" w:rsidRDefault="005549DC" w:rsidP="00482755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549DC" w:rsidRPr="00855C4A" w:rsidRDefault="005549DC" w:rsidP="001F7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16,332</w:t>
            </w:r>
          </w:p>
        </w:tc>
      </w:tr>
      <w:tr w:rsidR="005549DC" w:rsidRPr="00FE6E1F" w:rsidTr="006E22B2">
        <w:trPr>
          <w:cantSplit/>
        </w:trPr>
        <w:tc>
          <w:tcPr>
            <w:tcW w:w="3828" w:type="dxa"/>
          </w:tcPr>
          <w:p w:rsidR="005549DC" w:rsidRPr="007C5763" w:rsidRDefault="005549DC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549DC" w:rsidRPr="00B71F42" w:rsidRDefault="00B71F4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737,442</w:t>
            </w:r>
          </w:p>
        </w:tc>
        <w:tc>
          <w:tcPr>
            <w:tcW w:w="283" w:type="dxa"/>
          </w:tcPr>
          <w:p w:rsidR="005549DC" w:rsidRPr="00076F50" w:rsidRDefault="005549DC" w:rsidP="004827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549DC" w:rsidRPr="00855C4A" w:rsidRDefault="005549DC" w:rsidP="001F7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603,619</w:t>
            </w:r>
          </w:p>
        </w:tc>
        <w:tc>
          <w:tcPr>
            <w:tcW w:w="284" w:type="dxa"/>
          </w:tcPr>
          <w:p w:rsidR="005549DC" w:rsidRPr="00076F50" w:rsidRDefault="005549DC" w:rsidP="0048275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549DC" w:rsidRPr="00B71F42" w:rsidRDefault="00B71F4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386,808</w:t>
            </w:r>
          </w:p>
        </w:tc>
        <w:tc>
          <w:tcPr>
            <w:tcW w:w="284" w:type="dxa"/>
          </w:tcPr>
          <w:p w:rsidR="005549DC" w:rsidRPr="00076F50" w:rsidRDefault="005549DC" w:rsidP="00482755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549DC" w:rsidRPr="00855C4A" w:rsidRDefault="005549DC" w:rsidP="001F7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308,642</w:t>
            </w:r>
          </w:p>
        </w:tc>
      </w:tr>
      <w:tr w:rsidR="005549DC" w:rsidRPr="00FE6E1F" w:rsidTr="006E22B2">
        <w:trPr>
          <w:cantSplit/>
        </w:trPr>
        <w:tc>
          <w:tcPr>
            <w:tcW w:w="3828" w:type="dxa"/>
          </w:tcPr>
          <w:p w:rsidR="005549DC" w:rsidRPr="00B45BD5" w:rsidRDefault="005549DC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45BD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276" w:type="dxa"/>
          </w:tcPr>
          <w:p w:rsidR="005549DC" w:rsidRPr="00B71F42" w:rsidRDefault="005549DC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5549DC" w:rsidRPr="00076F50" w:rsidRDefault="005549DC" w:rsidP="004827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:rsidR="005549DC" w:rsidRPr="00855C4A" w:rsidRDefault="005549DC" w:rsidP="001F7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5549DC" w:rsidRPr="00076F50" w:rsidRDefault="005549DC" w:rsidP="0048275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</w:tcPr>
          <w:p w:rsidR="005549DC" w:rsidRPr="00B71F42" w:rsidRDefault="005549DC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5549DC" w:rsidRPr="00076F50" w:rsidRDefault="005549DC" w:rsidP="00482755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:rsidR="005549DC" w:rsidRPr="00855C4A" w:rsidRDefault="005549DC" w:rsidP="001F7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549DC" w:rsidRPr="00FE6E1F" w:rsidTr="006E22B2">
        <w:trPr>
          <w:cantSplit/>
        </w:trPr>
        <w:tc>
          <w:tcPr>
            <w:tcW w:w="3828" w:type="dxa"/>
          </w:tcPr>
          <w:p w:rsidR="005549DC" w:rsidRPr="007C5763" w:rsidRDefault="005549DC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549DC" w:rsidRPr="00B71F42" w:rsidRDefault="00B71F4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1,571</w:t>
            </w:r>
          </w:p>
        </w:tc>
        <w:tc>
          <w:tcPr>
            <w:tcW w:w="283" w:type="dxa"/>
          </w:tcPr>
          <w:p w:rsidR="005549DC" w:rsidRPr="00076F50" w:rsidRDefault="005549DC" w:rsidP="004827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549DC" w:rsidRPr="00855C4A" w:rsidRDefault="005549DC" w:rsidP="001F7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1,693</w:t>
            </w:r>
          </w:p>
        </w:tc>
        <w:tc>
          <w:tcPr>
            <w:tcW w:w="284" w:type="dxa"/>
          </w:tcPr>
          <w:p w:rsidR="005549DC" w:rsidRPr="00076F50" w:rsidRDefault="005549DC" w:rsidP="0048275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549DC" w:rsidRPr="00B71F42" w:rsidRDefault="005549DC" w:rsidP="00482755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1F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</w:tcPr>
          <w:p w:rsidR="005549DC" w:rsidRPr="00076F50" w:rsidRDefault="005549DC" w:rsidP="00482755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549DC" w:rsidRPr="00855C4A" w:rsidRDefault="005549DC" w:rsidP="001F7897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5C4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71F42" w:rsidRPr="00FE6E1F" w:rsidTr="006E22B2">
        <w:trPr>
          <w:cantSplit/>
        </w:trPr>
        <w:tc>
          <w:tcPr>
            <w:tcW w:w="3828" w:type="dxa"/>
          </w:tcPr>
          <w:p w:rsidR="00B71F42" w:rsidRDefault="00B71F4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B71F42" w:rsidRPr="00B71F42" w:rsidRDefault="00B71F4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739,013</w:t>
            </w:r>
          </w:p>
        </w:tc>
        <w:tc>
          <w:tcPr>
            <w:tcW w:w="283" w:type="dxa"/>
          </w:tcPr>
          <w:p w:rsidR="00B71F42" w:rsidRPr="00076F50" w:rsidRDefault="00B71F42" w:rsidP="00482755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B71F42" w:rsidRPr="00855C4A" w:rsidRDefault="00B71F42" w:rsidP="001F7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605,312</w:t>
            </w:r>
          </w:p>
        </w:tc>
        <w:tc>
          <w:tcPr>
            <w:tcW w:w="284" w:type="dxa"/>
          </w:tcPr>
          <w:p w:rsidR="00B71F42" w:rsidRPr="00076F50" w:rsidRDefault="00B71F42" w:rsidP="0048275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B71F42" w:rsidRPr="00B71F42" w:rsidRDefault="00B71F42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386,808</w:t>
            </w:r>
          </w:p>
        </w:tc>
        <w:tc>
          <w:tcPr>
            <w:tcW w:w="284" w:type="dxa"/>
          </w:tcPr>
          <w:p w:rsidR="00B71F42" w:rsidRPr="00076F50" w:rsidRDefault="00B71F42" w:rsidP="00482755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B71F42" w:rsidRPr="00855C4A" w:rsidRDefault="00B71F42" w:rsidP="001F7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308,642</w:t>
            </w:r>
          </w:p>
        </w:tc>
      </w:tr>
    </w:tbl>
    <w:p w:rsidR="00E815D6" w:rsidRDefault="00E815D6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155310" w:rsidRPr="007A0F3F" w:rsidRDefault="004B092B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07627A">
        <w:rPr>
          <w:rFonts w:ascii="Angsana New" w:hAnsi="Angsana New"/>
          <w:b/>
          <w:bCs/>
          <w:sz w:val="30"/>
          <w:szCs w:val="30"/>
        </w:rPr>
        <w:t>5</w:t>
      </w:r>
      <w:r w:rsidR="00155310">
        <w:rPr>
          <w:rFonts w:ascii="Angsana New" w:hAnsi="Angsana New"/>
          <w:b/>
          <w:bCs/>
          <w:sz w:val="30"/>
          <w:szCs w:val="30"/>
        </w:rPr>
        <w:t>.</w:t>
      </w:r>
      <w:r w:rsidR="00155310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155310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155310" w:rsidRPr="00155310" w:rsidRDefault="00155310" w:rsidP="00243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4746D8" w:rsidRDefault="009C0940" w:rsidP="0047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8722BD">
        <w:rPr>
          <w:rFonts w:ascii="Angsana New" w:hAnsi="Angsana New" w:hint="cs"/>
          <w:sz w:val="30"/>
          <w:szCs w:val="30"/>
          <w:cs/>
        </w:rPr>
        <w:t>ณ วันที่ 31 มีน</w:t>
      </w:r>
      <w:r w:rsidR="00B50884" w:rsidRPr="008722BD">
        <w:rPr>
          <w:rFonts w:ascii="Angsana New" w:hAnsi="Angsana New" w:hint="cs"/>
          <w:sz w:val="30"/>
          <w:szCs w:val="30"/>
          <w:cs/>
        </w:rPr>
        <w:t xml:space="preserve">าคม </w:t>
      </w:r>
      <w:r w:rsidR="00071ADD" w:rsidRPr="008722BD">
        <w:rPr>
          <w:rFonts w:ascii="Angsana New" w:hAnsi="Angsana New"/>
          <w:sz w:val="30"/>
          <w:szCs w:val="30"/>
        </w:rPr>
        <w:t>256</w:t>
      </w:r>
      <w:r w:rsidR="005549DC">
        <w:rPr>
          <w:rFonts w:ascii="Angsana New" w:hAnsi="Angsana New" w:hint="cs"/>
          <w:sz w:val="30"/>
          <w:szCs w:val="30"/>
          <w:cs/>
        </w:rPr>
        <w:t>6</w:t>
      </w:r>
      <w:r w:rsidR="004746D8" w:rsidRPr="008722BD">
        <w:rPr>
          <w:rFonts w:ascii="Angsana New" w:hAnsi="Angsana New"/>
          <w:sz w:val="30"/>
          <w:szCs w:val="30"/>
        </w:rPr>
        <w:t xml:space="preserve"> </w:t>
      </w:r>
      <w:r w:rsidR="005549DC" w:rsidRPr="009D3E75">
        <w:rPr>
          <w:rFonts w:ascii="Angsana New" w:hAnsi="Angsana New" w:hint="cs"/>
          <w:sz w:val="30"/>
          <w:szCs w:val="30"/>
          <w:cs/>
        </w:rPr>
        <w:t>กลุ่ม</w:t>
      </w:r>
      <w:r w:rsidR="005549DC" w:rsidRPr="009D3E75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บริษัทมีภาระผูกพันภายใต้สัญญาก่อสร้าง</w:t>
      </w:r>
      <w:r w:rsidR="005549DC" w:rsidRPr="009D3E75">
        <w:rPr>
          <w:rFonts w:ascii="Angsana New" w:hAnsi="Angsana New" w:hint="cs"/>
          <w:sz w:val="30"/>
          <w:szCs w:val="30"/>
          <w:cs/>
        </w:rPr>
        <w:t>ส่วนปรับปรุงอาคารโรงงานและบ้านพักพนักงาน และ</w:t>
      </w:r>
      <w:r w:rsidR="005549DC">
        <w:rPr>
          <w:rFonts w:ascii="Angsana New" w:hAnsi="Angsana New" w:hint="cs"/>
          <w:sz w:val="30"/>
          <w:szCs w:val="30"/>
          <w:cs/>
        </w:rPr>
        <w:t>สัญญา</w:t>
      </w:r>
      <w:r w:rsidR="005549DC" w:rsidRPr="009D3E75">
        <w:rPr>
          <w:rFonts w:ascii="Angsana New" w:hAnsi="Angsana New"/>
          <w:sz w:val="30"/>
          <w:szCs w:val="30"/>
          <w:cs/>
        </w:rPr>
        <w:t>ซื้อเครื่องจักร</w:t>
      </w:r>
      <w:r w:rsidR="005549DC" w:rsidRPr="009D3E75">
        <w:rPr>
          <w:rFonts w:ascii="Angsana New" w:hAnsi="Angsana New" w:hint="cs"/>
          <w:sz w:val="30"/>
          <w:szCs w:val="30"/>
          <w:cs/>
        </w:rPr>
        <w:t>และอุปกรณ์เป็น</w:t>
      </w:r>
      <w:r w:rsidR="005549DC" w:rsidRPr="009D3E75">
        <w:rPr>
          <w:rFonts w:ascii="Angsana New" w:hAnsi="Angsana New"/>
          <w:sz w:val="30"/>
          <w:szCs w:val="30"/>
          <w:cs/>
        </w:rPr>
        <w:t>จำนวนเงิน</w:t>
      </w:r>
      <w:r w:rsidR="005549DC" w:rsidRPr="009D3E75">
        <w:rPr>
          <w:rFonts w:ascii="Angsana New" w:hAnsi="Angsana New" w:hint="cs"/>
          <w:sz w:val="30"/>
          <w:szCs w:val="30"/>
          <w:cs/>
        </w:rPr>
        <w:t>รวมประมาณ</w:t>
      </w:r>
      <w:r w:rsidR="002A333E">
        <w:rPr>
          <w:rFonts w:ascii="Angsana New" w:hAnsi="Angsana New"/>
          <w:sz w:val="30"/>
          <w:szCs w:val="30"/>
        </w:rPr>
        <w:t xml:space="preserve"> </w:t>
      </w:r>
      <w:r w:rsidR="009C421C">
        <w:rPr>
          <w:rFonts w:ascii="Angsana New" w:hAnsi="Angsana New"/>
          <w:sz w:val="30"/>
          <w:szCs w:val="30"/>
        </w:rPr>
        <w:t>36.3</w:t>
      </w:r>
      <w:r w:rsidR="00BB30C5" w:rsidRPr="008722BD">
        <w:rPr>
          <w:rFonts w:ascii="Angsana New" w:hAnsi="Angsana New"/>
          <w:sz w:val="30"/>
          <w:szCs w:val="30"/>
        </w:rPr>
        <w:t xml:space="preserve"> </w:t>
      </w:r>
      <w:r w:rsidR="00BB30C5" w:rsidRPr="008722BD">
        <w:rPr>
          <w:rFonts w:ascii="Angsana New" w:hAnsi="Angsana New"/>
          <w:sz w:val="30"/>
          <w:szCs w:val="30"/>
          <w:cs/>
        </w:rPr>
        <w:t>ล้าน</w:t>
      </w:r>
      <w:r w:rsidR="00BB30C5" w:rsidRPr="008722BD">
        <w:rPr>
          <w:rFonts w:ascii="Angsana New" w:hAnsi="Angsana New" w:hint="cs"/>
          <w:sz w:val="30"/>
          <w:szCs w:val="30"/>
          <w:cs/>
        </w:rPr>
        <w:t xml:space="preserve">บาท และ </w:t>
      </w:r>
      <w:r w:rsidR="009C421C">
        <w:rPr>
          <w:rFonts w:ascii="Angsana New" w:hAnsi="Angsana New" w:hint="cs"/>
          <w:sz w:val="30"/>
          <w:szCs w:val="30"/>
          <w:cs/>
        </w:rPr>
        <w:t>0.3</w:t>
      </w:r>
      <w:r w:rsidR="00BB30C5" w:rsidRPr="008722BD">
        <w:rPr>
          <w:rFonts w:ascii="Angsana New" w:hAnsi="Angsana New"/>
          <w:sz w:val="30"/>
          <w:szCs w:val="30"/>
        </w:rPr>
        <w:t xml:space="preserve"> </w:t>
      </w:r>
      <w:r w:rsidR="00BB30C5" w:rsidRPr="008722BD">
        <w:rPr>
          <w:rFonts w:ascii="Angsana New" w:hAnsi="Angsana New" w:hint="cs"/>
          <w:sz w:val="30"/>
          <w:szCs w:val="30"/>
          <w:cs/>
          <w:lang w:val="th-TH"/>
        </w:rPr>
        <w:t>ล้าน</w:t>
      </w:r>
      <w:r w:rsidR="00BB30C5" w:rsidRPr="008722BD">
        <w:rPr>
          <w:rFonts w:ascii="Angsana New" w:hAnsi="Angsana New" w:hint="cs"/>
          <w:sz w:val="30"/>
          <w:szCs w:val="30"/>
          <w:cs/>
        </w:rPr>
        <w:t>ยูโร</w:t>
      </w:r>
    </w:p>
    <w:p w:rsidR="00B50884" w:rsidRPr="009E250E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50884" w:rsidRPr="00B16D19" w:rsidRDefault="004B092B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07627A">
        <w:rPr>
          <w:rFonts w:ascii="Angsana New" w:hAnsi="Angsana New"/>
          <w:b/>
          <w:bCs/>
          <w:sz w:val="30"/>
          <w:szCs w:val="30"/>
        </w:rPr>
        <w:t>6</w:t>
      </w:r>
      <w:r w:rsidR="00B16D19">
        <w:rPr>
          <w:rFonts w:ascii="Angsana New" w:hAnsi="Angsana New"/>
          <w:b/>
          <w:bCs/>
          <w:sz w:val="30"/>
          <w:szCs w:val="30"/>
        </w:rPr>
        <w:t>.</w:t>
      </w:r>
      <w:r w:rsidR="00B16D19">
        <w:rPr>
          <w:rFonts w:ascii="Angsana New" w:hAnsi="Angsana New"/>
          <w:b/>
          <w:bCs/>
          <w:sz w:val="30"/>
          <w:szCs w:val="30"/>
        </w:rPr>
        <w:tab/>
      </w:r>
      <w:r w:rsidR="00A840E5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หนังสือค้ำประกัน</w:t>
      </w:r>
    </w:p>
    <w:p w:rsidR="00B50884" w:rsidRPr="00D769EB" w:rsidRDefault="00B50884" w:rsidP="00B16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7F7D23" w:rsidRDefault="007F7D23" w:rsidP="007F7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3E3A">
        <w:rPr>
          <w:rFonts w:ascii="Angsana New" w:hAnsi="Angsana New"/>
          <w:sz w:val="30"/>
          <w:szCs w:val="30"/>
          <w:cs/>
        </w:rPr>
        <w:t xml:space="preserve">ณ </w:t>
      </w:r>
      <w:r w:rsidRPr="009E3E3A">
        <w:rPr>
          <w:rFonts w:ascii="Angsana New" w:hAnsi="Angsana New" w:hint="cs"/>
          <w:sz w:val="30"/>
          <w:szCs w:val="30"/>
          <w:cs/>
        </w:rPr>
        <w:t xml:space="preserve"> </w:t>
      </w:r>
      <w:r w:rsidR="00043004">
        <w:rPr>
          <w:rFonts w:ascii="Angsana New" w:hAnsi="Angsana New" w:hint="cs"/>
          <w:sz w:val="30"/>
          <w:szCs w:val="30"/>
          <w:cs/>
        </w:rPr>
        <w:t xml:space="preserve">วันที่ 31 มีนาคม </w:t>
      </w:r>
      <w:r w:rsidR="00071ADD">
        <w:rPr>
          <w:rFonts w:ascii="Angsana New" w:hAnsi="Angsana New"/>
          <w:sz w:val="30"/>
          <w:szCs w:val="30"/>
        </w:rPr>
        <w:t>256</w:t>
      </w:r>
      <w:r w:rsidR="005549DC">
        <w:rPr>
          <w:rFonts w:ascii="Angsana New" w:hAnsi="Angsana New" w:hint="cs"/>
          <w:sz w:val="30"/>
          <w:szCs w:val="30"/>
          <w:cs/>
        </w:rPr>
        <w:t>6</w:t>
      </w:r>
      <w:r w:rsidRPr="009E3E3A">
        <w:rPr>
          <w:rFonts w:ascii="Angsana New" w:hAnsi="Angsana New"/>
          <w:sz w:val="30"/>
          <w:szCs w:val="30"/>
        </w:rPr>
        <w:t xml:space="preserve"> </w:t>
      </w:r>
      <w:r w:rsidRPr="00322330">
        <w:rPr>
          <w:rFonts w:ascii="Angsana New" w:hAnsi="Angsana New"/>
          <w:sz w:val="30"/>
          <w:szCs w:val="30"/>
          <w:cs/>
        </w:rPr>
        <w:t>ธนาคารในประเทศ</w:t>
      </w:r>
      <w:r w:rsidR="004519C9">
        <w:rPr>
          <w:rFonts w:ascii="Angsana New" w:hAnsi="Angsana New" w:hint="cs"/>
          <w:sz w:val="30"/>
          <w:szCs w:val="30"/>
          <w:cs/>
        </w:rPr>
        <w:t>บางแห่ง</w:t>
      </w:r>
      <w:r w:rsidR="003C4A2A">
        <w:rPr>
          <w:rFonts w:ascii="Angsana New" w:hAnsi="Angsana New" w:hint="cs"/>
          <w:sz w:val="30"/>
          <w:szCs w:val="30"/>
          <w:cs/>
        </w:rPr>
        <w:t>ได้</w:t>
      </w:r>
      <w:r w:rsidRPr="00322330">
        <w:rPr>
          <w:rFonts w:ascii="Angsana New" w:hAnsi="Angsana New"/>
          <w:sz w:val="30"/>
          <w:szCs w:val="30"/>
          <w:cs/>
        </w:rPr>
        <w:t>ออกหนังสือค้ำประกันกลุ่มบริษัทให้กับรัฐวิสาหกิจ</w:t>
      </w:r>
      <w:r w:rsidR="00D34786">
        <w:rPr>
          <w:rFonts w:ascii="Angsana New" w:hAnsi="Angsana New" w:hint="cs"/>
          <w:sz w:val="30"/>
          <w:szCs w:val="30"/>
          <w:cs/>
        </w:rPr>
        <w:t>บางแห่ง</w:t>
      </w:r>
      <w:r>
        <w:rPr>
          <w:rFonts w:ascii="Angsana New" w:hAnsi="Angsana New" w:hint="cs"/>
          <w:sz w:val="30"/>
          <w:szCs w:val="30"/>
          <w:cs/>
        </w:rPr>
        <w:t xml:space="preserve"> หน่วยงานรัฐบาล</w:t>
      </w:r>
      <w:r w:rsidR="00D34786">
        <w:rPr>
          <w:rFonts w:ascii="Angsana New" w:hAnsi="Angsana New" w:hint="cs"/>
          <w:sz w:val="30"/>
          <w:szCs w:val="30"/>
          <w:cs/>
        </w:rPr>
        <w:t>แห่งหนึ่ง</w:t>
      </w:r>
      <w:r w:rsidRPr="00322330">
        <w:rPr>
          <w:rFonts w:ascii="Angsana New" w:hAnsi="Angsana New"/>
          <w:sz w:val="30"/>
          <w:szCs w:val="30"/>
          <w:cs/>
        </w:rPr>
        <w:t>และ</w:t>
      </w:r>
      <w:r w:rsidRPr="00CA72D0">
        <w:rPr>
          <w:rFonts w:ascii="Angsana New" w:hAnsi="Angsana New"/>
          <w:sz w:val="30"/>
          <w:szCs w:val="30"/>
          <w:cs/>
        </w:rPr>
        <w:t>บริษัทเอกชนหลายแห่งเป็นจำนวนเงินรวม</w:t>
      </w:r>
      <w:r w:rsidRPr="00CA72D0">
        <w:rPr>
          <w:rFonts w:ascii="Angsana New" w:hAnsi="Angsana New" w:hint="cs"/>
          <w:sz w:val="30"/>
          <w:szCs w:val="30"/>
          <w:cs/>
        </w:rPr>
        <w:t>ประมาณ</w:t>
      </w:r>
      <w:r w:rsidRPr="00CA72D0">
        <w:rPr>
          <w:rFonts w:ascii="Angsana New" w:hAnsi="Angsana New"/>
          <w:sz w:val="30"/>
          <w:szCs w:val="30"/>
        </w:rPr>
        <w:t xml:space="preserve"> </w:t>
      </w:r>
      <w:r w:rsidR="009C421C">
        <w:rPr>
          <w:rFonts w:ascii="Angsana New" w:hAnsi="Angsana New"/>
          <w:sz w:val="30"/>
          <w:szCs w:val="30"/>
        </w:rPr>
        <w:t>196.5</w:t>
      </w:r>
      <w:r w:rsidRPr="00CA72D0">
        <w:rPr>
          <w:rFonts w:ascii="Angsana New" w:hAnsi="Angsana New"/>
          <w:sz w:val="30"/>
          <w:szCs w:val="30"/>
        </w:rPr>
        <w:t xml:space="preserve"> </w:t>
      </w:r>
      <w:r w:rsidRPr="00CA72D0">
        <w:rPr>
          <w:rFonts w:ascii="Angsana New" w:hAnsi="Angsana New"/>
          <w:sz w:val="30"/>
          <w:szCs w:val="30"/>
          <w:cs/>
        </w:rPr>
        <w:t>ล้าน</w:t>
      </w:r>
      <w:r w:rsidRPr="000424F2"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/>
          <w:sz w:val="30"/>
          <w:szCs w:val="30"/>
        </w:rPr>
        <w:t xml:space="preserve"> </w:t>
      </w:r>
    </w:p>
    <w:p w:rsidR="006C70F2" w:rsidRDefault="006C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F2F43" w:rsidRDefault="0044524E" w:rsidP="000F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07627A">
        <w:rPr>
          <w:rFonts w:ascii="Angsana New" w:hAnsi="Angsana New" w:hint="cs"/>
          <w:b/>
          <w:bCs/>
          <w:sz w:val="30"/>
          <w:szCs w:val="30"/>
          <w:cs/>
        </w:rPr>
        <w:t>7</w:t>
      </w:r>
      <w:r w:rsidR="000F2F43">
        <w:rPr>
          <w:rFonts w:ascii="Angsana New" w:hAnsi="Angsana New"/>
          <w:b/>
          <w:bCs/>
          <w:sz w:val="30"/>
          <w:szCs w:val="30"/>
        </w:rPr>
        <w:t>.</w:t>
      </w:r>
      <w:r w:rsidR="000F2F43">
        <w:rPr>
          <w:rFonts w:ascii="Angsana New" w:hAnsi="Angsana New"/>
          <w:b/>
          <w:bCs/>
          <w:sz w:val="30"/>
          <w:szCs w:val="30"/>
        </w:rPr>
        <w:tab/>
      </w:r>
      <w:r w:rsidR="000F2F43">
        <w:rPr>
          <w:rFonts w:ascii="Angsana New" w:hAnsi="Angsana New" w:hint="cs"/>
          <w:b/>
          <w:bCs/>
          <w:sz w:val="30"/>
          <w:szCs w:val="30"/>
          <w:cs/>
        </w:rPr>
        <w:t xml:space="preserve">อื่น ๆ </w:t>
      </w:r>
    </w:p>
    <w:p w:rsidR="000F2F43" w:rsidRPr="00575C1C" w:rsidRDefault="000F2F43" w:rsidP="000F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0F2F43" w:rsidRPr="00D53B4C" w:rsidRDefault="000F2F43" w:rsidP="000F2F43">
      <w:pPr>
        <w:pStyle w:val="NoSpacing"/>
        <w:rPr>
          <w:b/>
          <w:bCs/>
          <w:szCs w:val="30"/>
          <w:cs/>
        </w:rPr>
      </w:pPr>
      <w:r w:rsidRPr="00D53B4C">
        <w:rPr>
          <w:rFonts w:hint="cs"/>
          <w:b/>
          <w:bCs/>
          <w:szCs w:val="30"/>
          <w:cs/>
        </w:rPr>
        <w:t>บริษัท ชลบุรีกันยง จำกัด (“บริษัทย่อย”)</w:t>
      </w:r>
    </w:p>
    <w:p w:rsidR="000F2F43" w:rsidRPr="00D53B4C" w:rsidRDefault="000F2F43" w:rsidP="000F2F43">
      <w:pPr>
        <w:pStyle w:val="NoSpacing"/>
        <w:rPr>
          <w:sz w:val="16"/>
          <w:szCs w:val="16"/>
        </w:rPr>
      </w:pPr>
    </w:p>
    <w:p w:rsidR="003C4A2A" w:rsidRDefault="0044524E" w:rsidP="0044524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 w:rsidRPr="00575C1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75C1C">
        <w:rPr>
          <w:rFonts w:ascii="Angsana New" w:hAnsi="Angsana New"/>
          <w:sz w:val="30"/>
          <w:szCs w:val="30"/>
        </w:rPr>
        <w:t>9</w:t>
      </w:r>
      <w:r w:rsidRPr="00575C1C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575C1C">
        <w:rPr>
          <w:rFonts w:ascii="Angsana New" w:hAnsi="Angsana New"/>
          <w:sz w:val="30"/>
          <w:szCs w:val="30"/>
        </w:rPr>
        <w:t>2561</w:t>
      </w:r>
      <w:r w:rsidRPr="00575C1C">
        <w:rPr>
          <w:rFonts w:ascii="Angsana New" w:hAnsi="Angsana New"/>
          <w:sz w:val="30"/>
          <w:szCs w:val="30"/>
          <w:cs/>
        </w:rPr>
        <w:t xml:space="preserve"> บริษัท</w:t>
      </w:r>
      <w:r w:rsidRPr="00575C1C">
        <w:rPr>
          <w:rFonts w:ascii="Angsana New" w:hAnsi="Angsana New" w:hint="cs"/>
          <w:sz w:val="30"/>
          <w:szCs w:val="30"/>
          <w:cs/>
        </w:rPr>
        <w:t>ย่อย</w:t>
      </w:r>
      <w:r w:rsidRPr="00575C1C">
        <w:rPr>
          <w:rFonts w:ascii="Angsana New" w:hAnsi="Angsana New"/>
          <w:sz w:val="30"/>
          <w:szCs w:val="30"/>
          <w:cs/>
        </w:rPr>
        <w:t>ได้รับหนังสือแจ้งการประเมินภาษีเงินได้นิติบุคคลและภาษีมูลค่าเพิ่ม</w:t>
      </w:r>
      <w:r w:rsidR="00D41A58" w:rsidRPr="00575C1C">
        <w:rPr>
          <w:rFonts w:ascii="Angsana New" w:hAnsi="Angsana New"/>
          <w:sz w:val="30"/>
          <w:szCs w:val="30"/>
          <w:cs/>
        </w:rPr>
        <w:t>สำหรับปี</w:t>
      </w:r>
      <w:r w:rsidR="00D41A58" w:rsidRPr="00575C1C">
        <w:rPr>
          <w:rFonts w:ascii="Angsana New" w:hAnsi="Angsana New"/>
          <w:sz w:val="30"/>
          <w:szCs w:val="30"/>
        </w:rPr>
        <w:t xml:space="preserve"> 2556</w:t>
      </w:r>
      <w:r w:rsidR="00D41A58" w:rsidRPr="00575C1C">
        <w:rPr>
          <w:rFonts w:ascii="Angsana New" w:hAnsi="Angsana New"/>
          <w:sz w:val="30"/>
          <w:szCs w:val="30"/>
          <w:cs/>
        </w:rPr>
        <w:t xml:space="preserve"> </w:t>
      </w:r>
      <w:r w:rsidR="003C4A2A" w:rsidRPr="00575C1C">
        <w:rPr>
          <w:rFonts w:ascii="Angsana New" w:hAnsi="Angsana New"/>
          <w:sz w:val="30"/>
          <w:szCs w:val="30"/>
          <w:cs/>
        </w:rPr>
        <w:t xml:space="preserve">(รวมเบี้ยปรับและเงินเพิ่มถึงวันที่ </w:t>
      </w:r>
      <w:r w:rsidR="003C4A2A" w:rsidRPr="00575C1C">
        <w:rPr>
          <w:rFonts w:ascii="Angsana New" w:hAnsi="Angsana New"/>
          <w:sz w:val="30"/>
          <w:szCs w:val="30"/>
        </w:rPr>
        <w:t>31</w:t>
      </w:r>
      <w:r w:rsidR="003C4A2A" w:rsidRPr="00575C1C">
        <w:rPr>
          <w:rFonts w:ascii="Angsana New" w:hAnsi="Angsana New"/>
          <w:sz w:val="30"/>
          <w:szCs w:val="30"/>
          <w:cs/>
        </w:rPr>
        <w:t xml:space="preserve"> สิงหาคม </w:t>
      </w:r>
      <w:r w:rsidR="003C4A2A" w:rsidRPr="00575C1C">
        <w:rPr>
          <w:rFonts w:ascii="Angsana New" w:hAnsi="Angsana New"/>
          <w:sz w:val="30"/>
          <w:szCs w:val="30"/>
        </w:rPr>
        <w:t>2561</w:t>
      </w:r>
      <w:r w:rsidR="003C4A2A" w:rsidRPr="00575C1C">
        <w:rPr>
          <w:rFonts w:ascii="Angsana New" w:hAnsi="Angsana New"/>
          <w:sz w:val="30"/>
          <w:szCs w:val="30"/>
          <w:cs/>
        </w:rPr>
        <w:t xml:space="preserve">) </w:t>
      </w:r>
      <w:r w:rsidRPr="00575C1C">
        <w:rPr>
          <w:rFonts w:ascii="Angsana New" w:hAnsi="Angsana New"/>
          <w:sz w:val="30"/>
          <w:szCs w:val="30"/>
          <w:cs/>
        </w:rPr>
        <w:t>จากกรมสรรพากรจำนวนเงิน</w:t>
      </w:r>
      <w:r w:rsidR="003C4A2A">
        <w:rPr>
          <w:rFonts w:ascii="Angsana New" w:hAnsi="Angsana New" w:hint="cs"/>
          <w:sz w:val="30"/>
          <w:szCs w:val="30"/>
          <w:cs/>
        </w:rPr>
        <w:t>รวม</w:t>
      </w:r>
      <w:r w:rsidRPr="00575C1C">
        <w:rPr>
          <w:rFonts w:ascii="Angsana New" w:hAnsi="Angsana New"/>
          <w:sz w:val="30"/>
          <w:szCs w:val="30"/>
          <w:cs/>
        </w:rPr>
        <w:t xml:space="preserve">ประมาณ </w:t>
      </w:r>
      <w:r w:rsidR="003C4A2A">
        <w:rPr>
          <w:rFonts w:ascii="Angsana New" w:hAnsi="Angsana New"/>
          <w:sz w:val="30"/>
          <w:szCs w:val="30"/>
        </w:rPr>
        <w:t>1</w:t>
      </w:r>
      <w:r w:rsidRPr="00575C1C">
        <w:rPr>
          <w:rFonts w:ascii="Angsana New" w:hAnsi="Angsana New"/>
          <w:sz w:val="30"/>
          <w:szCs w:val="30"/>
        </w:rPr>
        <w:t>4</w:t>
      </w:r>
      <w:r w:rsidR="003C4A2A">
        <w:rPr>
          <w:rFonts w:ascii="Angsana New" w:hAnsi="Angsana New"/>
          <w:sz w:val="30"/>
          <w:szCs w:val="30"/>
        </w:rPr>
        <w:t>8</w:t>
      </w:r>
      <w:r w:rsidRPr="00575C1C">
        <w:rPr>
          <w:rFonts w:ascii="Angsana New" w:hAnsi="Angsana New"/>
          <w:sz w:val="30"/>
          <w:szCs w:val="30"/>
          <w:cs/>
        </w:rPr>
        <w:t xml:space="preserve"> </w:t>
      </w:r>
      <w:r w:rsidR="003C4A2A" w:rsidRPr="00575C1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3C4A2A">
        <w:rPr>
          <w:rFonts w:ascii="Angsana New" w:hAnsi="Angsana New" w:hint="cs"/>
          <w:sz w:val="30"/>
          <w:szCs w:val="30"/>
          <w:cs/>
        </w:rPr>
        <w:t>การประเมินดังกล่าวเกี่ยวกับรายรับจากการขายสิทธิในการซื้อคืนที่ดินพร้อมสิ่งปลูกสร้างในปี</w:t>
      </w:r>
      <w:r w:rsidRPr="00575C1C">
        <w:rPr>
          <w:rFonts w:ascii="Angsana New" w:hAnsi="Angsana New"/>
          <w:sz w:val="30"/>
          <w:szCs w:val="30"/>
          <w:cs/>
        </w:rPr>
        <w:t xml:space="preserve"> 2556 </w:t>
      </w:r>
    </w:p>
    <w:p w:rsidR="003C4A2A" w:rsidRPr="003C4A2A" w:rsidRDefault="003C4A2A" w:rsidP="0044524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16"/>
          <w:szCs w:val="16"/>
        </w:rPr>
      </w:pPr>
    </w:p>
    <w:p w:rsidR="003C4A2A" w:rsidRDefault="0044524E" w:rsidP="0044524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 w:rsidRPr="00575C1C">
        <w:rPr>
          <w:rFonts w:ascii="Angsana New" w:hAnsi="Angsana New" w:hint="cs"/>
          <w:sz w:val="30"/>
          <w:szCs w:val="30"/>
          <w:cs/>
        </w:rPr>
        <w:lastRenderedPageBreak/>
        <w:t xml:space="preserve">เมื่อวันที่ </w:t>
      </w:r>
      <w:r w:rsidRPr="00575C1C">
        <w:rPr>
          <w:rFonts w:ascii="Angsana New" w:hAnsi="Angsana New"/>
          <w:sz w:val="30"/>
          <w:szCs w:val="30"/>
          <w:cs/>
        </w:rPr>
        <w:t>5 กันยายน 2561 บริษัท</w:t>
      </w:r>
      <w:r w:rsidRPr="00575C1C">
        <w:rPr>
          <w:rFonts w:ascii="Angsana New" w:hAnsi="Angsana New" w:hint="cs"/>
          <w:sz w:val="30"/>
          <w:szCs w:val="30"/>
          <w:cs/>
        </w:rPr>
        <w:t>ย่อย</w:t>
      </w:r>
      <w:r w:rsidRPr="00575C1C">
        <w:rPr>
          <w:rFonts w:ascii="Angsana New" w:hAnsi="Angsana New"/>
          <w:sz w:val="30"/>
          <w:szCs w:val="30"/>
          <w:cs/>
        </w:rPr>
        <w:t xml:space="preserve">ได้ยื่นอุทธรณ์การประเมินดังกล่าวต่อคณะกรรมการพิจารณาอุทธรณ์ของกรมสรรพากร (“คณะกรรมการ”) </w:t>
      </w:r>
      <w:r w:rsidRPr="00575C1C">
        <w:rPr>
          <w:rFonts w:ascii="Angsana New" w:hAnsi="Angsana New" w:hint="cs"/>
          <w:sz w:val="30"/>
          <w:szCs w:val="30"/>
          <w:cs/>
        </w:rPr>
        <w:t>และเมื่อวันที่ 1 ตุลาคม 2563 บริษัทย่อยได้ยื่นคำชี้แจงก</w:t>
      </w:r>
      <w:r w:rsidR="005947B5">
        <w:rPr>
          <w:rFonts w:ascii="Angsana New" w:hAnsi="Angsana New" w:hint="cs"/>
          <w:sz w:val="30"/>
          <w:szCs w:val="30"/>
          <w:cs/>
        </w:rPr>
        <w:t>าร</w:t>
      </w:r>
      <w:r w:rsidRPr="00575C1C">
        <w:rPr>
          <w:rFonts w:ascii="Angsana New" w:hAnsi="Angsana New" w:hint="cs"/>
          <w:sz w:val="30"/>
          <w:szCs w:val="30"/>
          <w:cs/>
        </w:rPr>
        <w:t>อุทธรณ์</w:t>
      </w:r>
      <w:r w:rsidR="005947B5">
        <w:rPr>
          <w:rFonts w:ascii="Angsana New" w:hAnsi="Angsana New" w:hint="cs"/>
          <w:sz w:val="30"/>
          <w:szCs w:val="30"/>
          <w:cs/>
        </w:rPr>
        <w:t>ภาษี</w:t>
      </w:r>
      <w:r w:rsidR="005947B5" w:rsidRPr="00575C1C">
        <w:rPr>
          <w:rFonts w:ascii="Angsana New" w:hAnsi="Angsana New" w:hint="cs"/>
          <w:sz w:val="30"/>
          <w:szCs w:val="30"/>
          <w:cs/>
        </w:rPr>
        <w:t>เพิ่มเติม</w:t>
      </w:r>
      <w:r w:rsidRPr="00575C1C">
        <w:rPr>
          <w:rFonts w:ascii="Angsana New" w:hAnsi="Angsana New" w:hint="cs"/>
          <w:sz w:val="30"/>
          <w:szCs w:val="30"/>
          <w:cs/>
        </w:rPr>
        <w:t xml:space="preserve">ต่อคณะกรรมการ </w:t>
      </w:r>
      <w:r w:rsidRPr="00575C1C">
        <w:rPr>
          <w:rFonts w:ascii="Angsana New" w:hAnsi="Angsana New"/>
          <w:sz w:val="30"/>
          <w:szCs w:val="30"/>
          <w:cs/>
        </w:rPr>
        <w:t>ขณะนี้คณะกรรมการ</w:t>
      </w:r>
      <w:r w:rsidR="003C4A2A">
        <w:rPr>
          <w:rFonts w:ascii="Angsana New" w:hAnsi="Angsana New" w:hint="cs"/>
          <w:sz w:val="30"/>
          <w:szCs w:val="30"/>
          <w:cs/>
        </w:rPr>
        <w:t>กำลังพิจารณาการ</w:t>
      </w:r>
      <w:r>
        <w:rPr>
          <w:rFonts w:ascii="Angsana New" w:hAnsi="Angsana New"/>
          <w:sz w:val="30"/>
          <w:szCs w:val="30"/>
          <w:cs/>
        </w:rPr>
        <w:t>อุทธรณ์ดังกล่าว</w:t>
      </w:r>
    </w:p>
    <w:p w:rsidR="003C4A2A" w:rsidRPr="003C4A2A" w:rsidRDefault="003C4A2A" w:rsidP="0044524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16"/>
          <w:szCs w:val="16"/>
        </w:rPr>
      </w:pPr>
    </w:p>
    <w:p w:rsidR="00491B12" w:rsidRDefault="003C4A2A" w:rsidP="00491B12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หนังสือค้ำประกันจำนวน 29.5 ล้านบาท</w:t>
      </w:r>
      <w:r w:rsidR="005947B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จากธนาคารในประเทศแห่งหนึ่ง และที่ดินบางแปลงของกลุ่มบริษัท</w:t>
      </w:r>
      <w:r w:rsidR="005947B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และบุคคลและกิจการที่เกี่ยวข้องกันบางแห่ง ได้ใช้เป็นหลักประกันสำหรับการประเมินนี้ </w:t>
      </w:r>
      <w:r w:rsidR="00491B12">
        <w:rPr>
          <w:rFonts w:ascii="Angsana New" w:hAnsi="Angsana New"/>
          <w:sz w:val="30"/>
          <w:szCs w:val="30"/>
          <w:cs/>
        </w:rPr>
        <w:t>บริษัทย่อยประมาณหนี้สินจากการถูกประเมินภาษีดังกล่าวข้างต้นเป็นจำนวนเงินประมาณ 79.</w:t>
      </w:r>
      <w:r w:rsidR="00491B12">
        <w:rPr>
          <w:rFonts w:ascii="Angsana New" w:hAnsi="Angsana New"/>
          <w:sz w:val="30"/>
          <w:szCs w:val="30"/>
        </w:rPr>
        <w:t>9</w:t>
      </w:r>
      <w:r w:rsidR="00491B12">
        <w:rPr>
          <w:rFonts w:ascii="Angsana New" w:hAnsi="Angsana New" w:hint="cs"/>
          <w:sz w:val="30"/>
          <w:szCs w:val="30"/>
          <w:cs/>
        </w:rPr>
        <w:t xml:space="preserve"> ล้านบาท </w:t>
      </w:r>
    </w:p>
    <w:p w:rsidR="004C6CEF" w:rsidRDefault="004C6CEF" w:rsidP="00491B12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55310" w:rsidRPr="00B972AD" w:rsidRDefault="00EF3092" w:rsidP="00ED3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07627A">
        <w:rPr>
          <w:rFonts w:ascii="Angsana New" w:hAnsi="Angsana New"/>
          <w:b/>
          <w:bCs/>
          <w:sz w:val="30"/>
          <w:szCs w:val="30"/>
        </w:rPr>
        <w:t>8</w:t>
      </w:r>
      <w:r w:rsidR="00155310" w:rsidRPr="00B972AD">
        <w:rPr>
          <w:rFonts w:ascii="Angsana New" w:hAnsi="Angsana New"/>
          <w:b/>
          <w:bCs/>
          <w:sz w:val="30"/>
          <w:szCs w:val="30"/>
        </w:rPr>
        <w:t>.</w:t>
      </w:r>
      <w:r w:rsidR="00155310" w:rsidRPr="00B972AD">
        <w:rPr>
          <w:rFonts w:ascii="Angsana New" w:hAnsi="Angsana New"/>
          <w:b/>
          <w:bCs/>
          <w:sz w:val="30"/>
          <w:szCs w:val="30"/>
        </w:rPr>
        <w:tab/>
      </w:r>
      <w:r w:rsidR="00155310" w:rsidRPr="00B972A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155310" w:rsidRPr="00585F2E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:rsidR="00155310" w:rsidRPr="00B972AD" w:rsidRDefault="00155310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155310" w:rsidRPr="00DE08BC" w:rsidRDefault="00155310" w:rsidP="00DE0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</w:pPr>
      <w:r w:rsidRPr="00553BBD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ข้อมูลทางการเงินระหว่างกาลนี้ได้รับการอนุมัติให้ออกโดยที่ประชุ</w:t>
      </w:r>
      <w:r w:rsidR="00111D92" w:rsidRPr="00553BBD">
        <w:rPr>
          <w:rFonts w:ascii="Angsana New" w:hAnsi="Angsana New" w:hint="cs"/>
          <w:sz w:val="30"/>
          <w:szCs w:val="30"/>
          <w:cs/>
        </w:rPr>
        <w:t xml:space="preserve">มคณะกรรมการของบริษัทเมื่อวันที่ </w:t>
      </w:r>
      <w:r w:rsidR="005549DC">
        <w:rPr>
          <w:rFonts w:ascii="Angsana New" w:hAnsi="Angsana New" w:hint="cs"/>
          <w:sz w:val="30"/>
          <w:szCs w:val="30"/>
          <w:cs/>
        </w:rPr>
        <w:t>15</w:t>
      </w:r>
      <w:r w:rsidRPr="002820A8">
        <w:rPr>
          <w:rFonts w:ascii="Angsana New" w:hAnsi="Angsana New" w:hint="cs"/>
          <w:sz w:val="30"/>
          <w:szCs w:val="30"/>
          <w:cs/>
        </w:rPr>
        <w:t xml:space="preserve"> </w:t>
      </w:r>
      <w:r w:rsidR="00C6222E" w:rsidRPr="002820A8">
        <w:rPr>
          <w:rFonts w:ascii="Angsana New" w:hAnsi="Angsana New" w:hint="cs"/>
          <w:sz w:val="30"/>
          <w:szCs w:val="30"/>
          <w:cs/>
        </w:rPr>
        <w:t>พฤษภา</w:t>
      </w:r>
      <w:r w:rsidR="00E72F0B" w:rsidRPr="002820A8">
        <w:rPr>
          <w:rFonts w:ascii="Angsana New" w:hAnsi="Angsana New" w:hint="cs"/>
          <w:sz w:val="30"/>
          <w:szCs w:val="30"/>
          <w:cs/>
        </w:rPr>
        <w:t>คม</w:t>
      </w:r>
      <w:r w:rsidRPr="00553BBD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553BBD">
        <w:rPr>
          <w:rFonts w:ascii="Angsana New" w:hAnsi="Angsana New"/>
          <w:sz w:val="30"/>
          <w:szCs w:val="30"/>
        </w:rPr>
        <w:t>25</w:t>
      </w:r>
      <w:r w:rsidR="003E3BA5" w:rsidRPr="00553BBD">
        <w:rPr>
          <w:rFonts w:ascii="Angsana New" w:hAnsi="Angsana New"/>
          <w:sz w:val="30"/>
          <w:szCs w:val="30"/>
        </w:rPr>
        <w:t>6</w:t>
      </w:r>
      <w:r w:rsidR="005549DC">
        <w:rPr>
          <w:rFonts w:ascii="Angsana New" w:hAnsi="Angsana New" w:hint="cs"/>
          <w:sz w:val="30"/>
          <w:szCs w:val="30"/>
          <w:cs/>
        </w:rPr>
        <w:t>6</w:t>
      </w:r>
    </w:p>
    <w:sectPr w:rsidR="00155310" w:rsidRPr="00DE08BC" w:rsidSect="003924F4">
      <w:pgSz w:w="11909" w:h="16834" w:code="9"/>
      <w:pgMar w:top="261" w:right="1134" w:bottom="1134" w:left="1361" w:header="476" w:footer="59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7E5" w:rsidRDefault="007F67E5">
      <w:r>
        <w:separator/>
      </w:r>
    </w:p>
  </w:endnote>
  <w:endnote w:type="continuationSeparator" w:id="0">
    <w:p w:rsidR="007F67E5" w:rsidRDefault="007F67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8E9" w:rsidRDefault="007E5EEE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D58E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D58E9">
      <w:rPr>
        <w:rStyle w:val="PageNumber"/>
        <w:noProof/>
      </w:rPr>
      <w:t>26</w:t>
    </w:r>
    <w:r>
      <w:rPr>
        <w:rStyle w:val="PageNumber"/>
      </w:rPr>
      <w:fldChar w:fldCharType="end"/>
    </w:r>
  </w:p>
  <w:p w:rsidR="00BD58E9" w:rsidRDefault="00BD58E9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8E9" w:rsidRPr="00CD60A0" w:rsidRDefault="007E5EEE" w:rsidP="00D544D9">
    <w:pPr>
      <w:pStyle w:val="Footer"/>
      <w:framePr w:wrap="around" w:vAnchor="text" w:hAnchor="margin" w:xAlign="right" w:y="1"/>
      <w:tabs>
        <w:tab w:val="clear" w:pos="227"/>
        <w:tab w:val="left" w:pos="540"/>
      </w:tabs>
      <w:ind w:right="60"/>
      <w:rPr>
        <w:rStyle w:val="PageNumber"/>
        <w:rFonts w:ascii="Angsana New" w:hAnsi="Angsana New"/>
        <w:sz w:val="30"/>
        <w:szCs w:val="30"/>
      </w:rPr>
    </w:pPr>
    <w:r w:rsidRPr="00CD60A0">
      <w:rPr>
        <w:rStyle w:val="PageNumber"/>
        <w:rFonts w:ascii="Angsana New" w:hAnsi="Angsana New"/>
        <w:sz w:val="30"/>
        <w:szCs w:val="30"/>
      </w:rPr>
      <w:fldChar w:fldCharType="begin"/>
    </w:r>
    <w:r w:rsidR="00BD58E9" w:rsidRPr="00CD60A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D60A0">
      <w:rPr>
        <w:rStyle w:val="PageNumber"/>
        <w:rFonts w:ascii="Angsana New" w:hAnsi="Angsana New"/>
        <w:sz w:val="30"/>
        <w:szCs w:val="30"/>
      </w:rPr>
      <w:fldChar w:fldCharType="separate"/>
    </w:r>
    <w:r w:rsidR="000505C8">
      <w:rPr>
        <w:rStyle w:val="PageNumber"/>
        <w:rFonts w:ascii="Angsana New" w:hAnsi="Angsana New"/>
        <w:noProof/>
        <w:sz w:val="30"/>
        <w:szCs w:val="30"/>
      </w:rPr>
      <w:t>17</w:t>
    </w:r>
    <w:r w:rsidRPr="00CD60A0">
      <w:rPr>
        <w:rStyle w:val="PageNumber"/>
        <w:rFonts w:ascii="Angsana New" w:hAnsi="Angsana New"/>
        <w:sz w:val="30"/>
        <w:szCs w:val="30"/>
      </w:rPr>
      <w:fldChar w:fldCharType="end"/>
    </w:r>
  </w:p>
  <w:p w:rsidR="00BD58E9" w:rsidRDefault="00BD58E9" w:rsidP="00D544D9">
    <w:pPr>
      <w:pStyle w:val="Footer"/>
      <w:tabs>
        <w:tab w:val="left" w:pos="14601"/>
      </w:tabs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8E9" w:rsidRPr="00792103" w:rsidRDefault="00BD58E9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>
      <w:rPr>
        <w:rFonts w:ascii="Angsana New" w:hAnsi="Angsana New"/>
        <w:sz w:val="30"/>
        <w:szCs w:val="30"/>
      </w:rPr>
      <w:t>12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8E9" w:rsidRDefault="007E5EEE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D58E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D58E9">
      <w:rPr>
        <w:rStyle w:val="PageNumber"/>
        <w:noProof/>
      </w:rPr>
      <w:t>26</w:t>
    </w:r>
    <w:r>
      <w:rPr>
        <w:rStyle w:val="PageNumber"/>
      </w:rPr>
      <w:fldChar w:fldCharType="end"/>
    </w:r>
  </w:p>
  <w:p w:rsidR="00BD58E9" w:rsidRDefault="00BD58E9" w:rsidP="003242F2">
    <w:pPr>
      <w:pStyle w:val="Footer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8E9" w:rsidRPr="00CD60A0" w:rsidRDefault="007E5EEE" w:rsidP="00DA4808">
    <w:pPr>
      <w:pStyle w:val="Footer"/>
      <w:framePr w:wrap="around" w:vAnchor="text" w:hAnchor="margin" w:xAlign="right" w:y="1"/>
      <w:tabs>
        <w:tab w:val="clear" w:pos="227"/>
        <w:tab w:val="left" w:pos="540"/>
      </w:tabs>
      <w:ind w:right="60"/>
      <w:rPr>
        <w:rStyle w:val="PageNumber"/>
        <w:rFonts w:ascii="Angsana New" w:hAnsi="Angsana New"/>
        <w:sz w:val="30"/>
        <w:szCs w:val="30"/>
      </w:rPr>
    </w:pPr>
    <w:r w:rsidRPr="00CD60A0">
      <w:rPr>
        <w:rStyle w:val="PageNumber"/>
        <w:rFonts w:ascii="Angsana New" w:hAnsi="Angsana New"/>
        <w:sz w:val="30"/>
        <w:szCs w:val="30"/>
      </w:rPr>
      <w:fldChar w:fldCharType="begin"/>
    </w:r>
    <w:r w:rsidR="00BD58E9" w:rsidRPr="00CD60A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D60A0">
      <w:rPr>
        <w:rStyle w:val="PageNumber"/>
        <w:rFonts w:ascii="Angsana New" w:hAnsi="Angsana New"/>
        <w:sz w:val="30"/>
        <w:szCs w:val="30"/>
      </w:rPr>
      <w:fldChar w:fldCharType="separate"/>
    </w:r>
    <w:r w:rsidR="004519C9">
      <w:rPr>
        <w:rStyle w:val="PageNumber"/>
        <w:rFonts w:ascii="Angsana New" w:hAnsi="Angsana New"/>
        <w:noProof/>
        <w:sz w:val="30"/>
        <w:szCs w:val="30"/>
      </w:rPr>
      <w:t>27</w:t>
    </w:r>
    <w:r w:rsidRPr="00CD60A0">
      <w:rPr>
        <w:rStyle w:val="PageNumber"/>
        <w:rFonts w:ascii="Angsana New" w:hAnsi="Angsana New"/>
        <w:sz w:val="30"/>
        <w:szCs w:val="30"/>
      </w:rPr>
      <w:fldChar w:fldCharType="end"/>
    </w:r>
  </w:p>
  <w:p w:rsidR="00BD58E9" w:rsidRDefault="00BD58E9" w:rsidP="00DA4808">
    <w:pPr>
      <w:pStyle w:val="Footer"/>
      <w:tabs>
        <w:tab w:val="left" w:pos="14601"/>
      </w:tabs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8E9" w:rsidRPr="00792103" w:rsidRDefault="00BD58E9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 w:rsidRPr="00792103">
      <w:rPr>
        <w:rFonts w:ascii="Angsana New" w:hAnsi="Angsana New"/>
        <w:sz w:val="30"/>
        <w:szCs w:val="30"/>
      </w:rPr>
      <w:t>1</w:t>
    </w:r>
    <w:r>
      <w:rPr>
        <w:rFonts w:ascii="Angsana New" w:hAnsi="Angsana New"/>
        <w:sz w:val="30"/>
        <w:szCs w:val="30"/>
      </w:rPr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7E5" w:rsidRDefault="007F67E5">
      <w:r>
        <w:separator/>
      </w:r>
    </w:p>
  </w:footnote>
  <w:footnote w:type="continuationSeparator" w:id="0">
    <w:p w:rsidR="007F67E5" w:rsidRDefault="007F67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BD58E9" w:rsidRPr="005F70D0" w:rsidRDefault="00BD58E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BD58E9" w:rsidRPr="00D27ADF" w:rsidRDefault="00BD58E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:rsidR="00BD58E9" w:rsidRDefault="00BD58E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66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65 (ยังไม่ได้ตรวจสอบ/สอบทานแล้ว)</w:t>
    </w:r>
  </w:p>
  <w:p w:rsidR="00BD58E9" w:rsidRDefault="00BD58E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2565 (ตรวจสอบแล้ว)</w:t>
    </w:r>
  </w:p>
  <w:p w:rsidR="00BD58E9" w:rsidRDefault="00BD58E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30"/>
        <w:szCs w:val="30"/>
      </w:rPr>
    </w:pPr>
  </w:p>
  <w:p w:rsidR="00BD58E9" w:rsidRPr="00E55B20" w:rsidRDefault="00BD58E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BD58E9" w:rsidRPr="005F70D0" w:rsidRDefault="00BD58E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BD58E9" w:rsidRPr="00D27ADF" w:rsidRDefault="00BD58E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BD58E9" w:rsidRDefault="00BD58E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66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65 (ยังไม่ได้ตรวจสอบ/สอบทานแล้ว)</w:t>
    </w:r>
  </w:p>
  <w:p w:rsidR="00BD58E9" w:rsidRPr="00D27ADF" w:rsidRDefault="00BD58E9" w:rsidP="00D544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2565 (ตรวจสอบแล้ว)</w:t>
    </w:r>
  </w:p>
  <w:p w:rsidR="00BD58E9" w:rsidRDefault="00BD58E9">
    <w:pPr>
      <w:pStyle w:val="Header"/>
      <w:rPr>
        <w:sz w:val="30"/>
        <w:szCs w:val="30"/>
      </w:rPr>
    </w:pPr>
  </w:p>
  <w:p w:rsidR="00BD58E9" w:rsidRPr="00E55B20" w:rsidRDefault="00BD58E9">
    <w:pPr>
      <w:pStyle w:val="Header"/>
      <w:rPr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BD58E9" w:rsidRPr="005F70D0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BD58E9" w:rsidRPr="00D27ADF" w:rsidRDefault="00BD58E9" w:rsidP="00F626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:rsidR="00BD58E9" w:rsidRDefault="00BD58E9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66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65 (ยังไม่ได้ตรวจสอบ/สอบทานแล้ว)</w:t>
    </w:r>
  </w:p>
  <w:p w:rsidR="00BD58E9" w:rsidRPr="00D27ADF" w:rsidRDefault="00BD58E9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2565 (ตรวจสอบแล้ว)</w:t>
    </w:r>
  </w:p>
  <w:p w:rsidR="00BD58E9" w:rsidRDefault="00BD58E9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30"/>
        <w:szCs w:val="30"/>
      </w:rPr>
    </w:pPr>
  </w:p>
  <w:p w:rsidR="00BD58E9" w:rsidRPr="00E55B20" w:rsidRDefault="00BD58E9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16"/>
        <w:szCs w:val="16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BD58E9" w:rsidRPr="005F70D0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BD58E9" w:rsidRPr="00D27ADF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63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62 (ยังไม่ได้ตรวจสอบ/สอบทานแล้ว)</w:t>
    </w:r>
  </w:p>
  <w:p w:rsidR="00BD58E9" w:rsidRPr="00D27ADF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2562 (ตรวจสอบแล้ว)</w:t>
    </w:r>
  </w:p>
  <w:p w:rsidR="00BD58E9" w:rsidRPr="00CC5926" w:rsidRDefault="00BD58E9">
    <w:pPr>
      <w:pStyle w:val="Header"/>
      <w:rPr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1204C7E"/>
    <w:multiLevelType w:val="hybridMultilevel"/>
    <w:tmpl w:val="59CECE5A"/>
    <w:lvl w:ilvl="0" w:tplc="5080A5D0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1A2570B"/>
    <w:multiLevelType w:val="hybridMultilevel"/>
    <w:tmpl w:val="BCA467AE"/>
    <w:lvl w:ilvl="0" w:tplc="FAEE1B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52224C1"/>
    <w:multiLevelType w:val="hybridMultilevel"/>
    <w:tmpl w:val="CCF67B7A"/>
    <w:lvl w:ilvl="0" w:tplc="93C09AA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BD93886"/>
    <w:multiLevelType w:val="hybridMultilevel"/>
    <w:tmpl w:val="16980ABA"/>
    <w:lvl w:ilvl="0" w:tplc="7ED064C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0571F23"/>
    <w:multiLevelType w:val="hybridMultilevel"/>
    <w:tmpl w:val="43EC1E48"/>
    <w:lvl w:ilvl="0" w:tplc="D7E4D0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059693B"/>
    <w:multiLevelType w:val="hybridMultilevel"/>
    <w:tmpl w:val="1B90E2BA"/>
    <w:lvl w:ilvl="0" w:tplc="A1468266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C2408A"/>
    <w:multiLevelType w:val="hybridMultilevel"/>
    <w:tmpl w:val="2A845C28"/>
    <w:lvl w:ilvl="0" w:tplc="E38C2D1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510031A"/>
    <w:multiLevelType w:val="hybridMultilevel"/>
    <w:tmpl w:val="5BD46B22"/>
    <w:lvl w:ilvl="0" w:tplc="DAC44F44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>
    <w:nsid w:val="27CB4B9F"/>
    <w:multiLevelType w:val="hybridMultilevel"/>
    <w:tmpl w:val="CE52B410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C766C32"/>
    <w:multiLevelType w:val="hybridMultilevel"/>
    <w:tmpl w:val="3CF4C930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36786055"/>
    <w:multiLevelType w:val="multilevel"/>
    <w:tmpl w:val="D958BA6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lang w:bidi="th-TH"/>
      </w:rPr>
    </w:lvl>
    <w:lvl w:ilvl="1">
      <w:start w:val="1"/>
      <w:numFmt w:val="decimal"/>
      <w:lvlText w:val="(%2)"/>
      <w:lvlJc w:val="left"/>
      <w:pPr>
        <w:ind w:left="792" w:hanging="432"/>
      </w:pPr>
      <w:rPr>
        <w:rFonts w:ascii="Cordia New" w:eastAsia="Times New Roman" w:hAnsi="Cordia New" w:cs="Cordia New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38792871"/>
    <w:multiLevelType w:val="hybridMultilevel"/>
    <w:tmpl w:val="900A40DE"/>
    <w:lvl w:ilvl="0" w:tplc="E920243C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8">
    <w:nsid w:val="3B6C5A9B"/>
    <w:multiLevelType w:val="hybridMultilevel"/>
    <w:tmpl w:val="1A92A24A"/>
    <w:lvl w:ilvl="0" w:tplc="0409000F">
      <w:start w:val="1"/>
      <w:numFmt w:val="decimal"/>
      <w:lvlText w:val="%1."/>
      <w:lvlJc w:val="left"/>
      <w:pPr>
        <w:ind w:left="22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620" w:hanging="360"/>
      </w:pPr>
    </w:lvl>
    <w:lvl w:ilvl="2" w:tplc="0409001B" w:tentative="1">
      <w:start w:val="1"/>
      <w:numFmt w:val="lowerRoman"/>
      <w:lvlText w:val="%3."/>
      <w:lvlJc w:val="right"/>
      <w:pPr>
        <w:ind w:left="3340" w:hanging="180"/>
      </w:pPr>
    </w:lvl>
    <w:lvl w:ilvl="3" w:tplc="0409000F" w:tentative="1">
      <w:start w:val="1"/>
      <w:numFmt w:val="decimal"/>
      <w:lvlText w:val="%4."/>
      <w:lvlJc w:val="left"/>
      <w:pPr>
        <w:ind w:left="4060" w:hanging="360"/>
      </w:pPr>
    </w:lvl>
    <w:lvl w:ilvl="4" w:tplc="04090019" w:tentative="1">
      <w:start w:val="1"/>
      <w:numFmt w:val="lowerLetter"/>
      <w:lvlText w:val="%5."/>
      <w:lvlJc w:val="left"/>
      <w:pPr>
        <w:ind w:left="4780" w:hanging="360"/>
      </w:pPr>
    </w:lvl>
    <w:lvl w:ilvl="5" w:tplc="0409001B" w:tentative="1">
      <w:start w:val="1"/>
      <w:numFmt w:val="lowerRoman"/>
      <w:lvlText w:val="%6."/>
      <w:lvlJc w:val="right"/>
      <w:pPr>
        <w:ind w:left="5500" w:hanging="180"/>
      </w:pPr>
    </w:lvl>
    <w:lvl w:ilvl="6" w:tplc="0409000F" w:tentative="1">
      <w:start w:val="1"/>
      <w:numFmt w:val="decimal"/>
      <w:lvlText w:val="%7."/>
      <w:lvlJc w:val="left"/>
      <w:pPr>
        <w:ind w:left="6220" w:hanging="360"/>
      </w:pPr>
    </w:lvl>
    <w:lvl w:ilvl="7" w:tplc="04090019" w:tentative="1">
      <w:start w:val="1"/>
      <w:numFmt w:val="lowerLetter"/>
      <w:lvlText w:val="%8."/>
      <w:lvlJc w:val="left"/>
      <w:pPr>
        <w:ind w:left="6940" w:hanging="360"/>
      </w:pPr>
    </w:lvl>
    <w:lvl w:ilvl="8" w:tplc="0409001B" w:tentative="1">
      <w:start w:val="1"/>
      <w:numFmt w:val="lowerRoman"/>
      <w:lvlText w:val="%9."/>
      <w:lvlJc w:val="right"/>
      <w:pPr>
        <w:ind w:left="7660" w:hanging="180"/>
      </w:pPr>
    </w:lvl>
  </w:abstractNum>
  <w:abstractNum w:abstractNumId="29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0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84F4F31"/>
    <w:multiLevelType w:val="hybridMultilevel"/>
    <w:tmpl w:val="F9027DDA"/>
    <w:lvl w:ilvl="0" w:tplc="947AB516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  <w:lang w:val="en-US"/>
      </w:rPr>
    </w:lvl>
    <w:lvl w:ilvl="1" w:tplc="237EFB20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AC413BE"/>
    <w:multiLevelType w:val="hybridMultilevel"/>
    <w:tmpl w:val="145684C0"/>
    <w:lvl w:ilvl="0" w:tplc="71461608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>
    <w:nsid w:val="6E3369F3"/>
    <w:multiLevelType w:val="hybridMultilevel"/>
    <w:tmpl w:val="B03EE454"/>
    <w:lvl w:ilvl="0" w:tplc="33B05CC8">
      <w:start w:val="2"/>
      <w:numFmt w:val="thaiLetters"/>
      <w:lvlText w:val="%1)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9C240A"/>
    <w:multiLevelType w:val="hybridMultilevel"/>
    <w:tmpl w:val="12C2FEAA"/>
    <w:lvl w:ilvl="0" w:tplc="32DC72A4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36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>
    <w:nsid w:val="7ED040A2"/>
    <w:multiLevelType w:val="hybridMultilevel"/>
    <w:tmpl w:val="8C4847E4"/>
    <w:lvl w:ilvl="0" w:tplc="85D0EEB4">
      <w:start w:val="2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20"/>
  </w:num>
  <w:num w:numId="13">
    <w:abstractNumId w:val="33"/>
  </w:num>
  <w:num w:numId="14">
    <w:abstractNumId w:val="24"/>
  </w:num>
  <w:num w:numId="15">
    <w:abstractNumId w:val="29"/>
  </w:num>
  <w:num w:numId="16">
    <w:abstractNumId w:val="23"/>
  </w:num>
  <w:num w:numId="17">
    <w:abstractNumId w:val="30"/>
  </w:num>
  <w:num w:numId="18">
    <w:abstractNumId w:val="22"/>
  </w:num>
  <w:num w:numId="19">
    <w:abstractNumId w:val="32"/>
  </w:num>
  <w:num w:numId="20">
    <w:abstractNumId w:val="31"/>
  </w:num>
  <w:num w:numId="21">
    <w:abstractNumId w:val="26"/>
  </w:num>
  <w:num w:numId="22">
    <w:abstractNumId w:val="35"/>
  </w:num>
  <w:num w:numId="23">
    <w:abstractNumId w:val="19"/>
  </w:num>
  <w:num w:numId="24">
    <w:abstractNumId w:val="37"/>
  </w:num>
  <w:num w:numId="25">
    <w:abstractNumId w:val="12"/>
  </w:num>
  <w:num w:numId="26">
    <w:abstractNumId w:val="18"/>
  </w:num>
  <w:num w:numId="27">
    <w:abstractNumId w:val="10"/>
  </w:num>
  <w:num w:numId="28">
    <w:abstractNumId w:val="11"/>
  </w:num>
  <w:num w:numId="29">
    <w:abstractNumId w:val="15"/>
  </w:num>
  <w:num w:numId="30">
    <w:abstractNumId w:val="28"/>
  </w:num>
  <w:num w:numId="31">
    <w:abstractNumId w:val="25"/>
  </w:num>
  <w:num w:numId="32">
    <w:abstractNumId w:val="16"/>
  </w:num>
  <w:num w:numId="33">
    <w:abstractNumId w:val="34"/>
  </w:num>
  <w:num w:numId="34">
    <w:abstractNumId w:val="21"/>
  </w:num>
  <w:num w:numId="35">
    <w:abstractNumId w:val="17"/>
  </w:num>
  <w:num w:numId="36">
    <w:abstractNumId w:val="36"/>
  </w:num>
  <w:num w:numId="37">
    <w:abstractNumId w:val="13"/>
  </w:num>
  <w:num w:numId="38">
    <w:abstractNumId w:val="14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71746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0320"/>
    <w:rsid w:val="00000640"/>
    <w:rsid w:val="000008CA"/>
    <w:rsid w:val="00000BF8"/>
    <w:rsid w:val="0000100A"/>
    <w:rsid w:val="00001033"/>
    <w:rsid w:val="00001093"/>
    <w:rsid w:val="00002028"/>
    <w:rsid w:val="00002473"/>
    <w:rsid w:val="00002A6E"/>
    <w:rsid w:val="00003227"/>
    <w:rsid w:val="000032E3"/>
    <w:rsid w:val="00004141"/>
    <w:rsid w:val="0000423F"/>
    <w:rsid w:val="000043BC"/>
    <w:rsid w:val="000046AC"/>
    <w:rsid w:val="000058E3"/>
    <w:rsid w:val="00005A29"/>
    <w:rsid w:val="00005D82"/>
    <w:rsid w:val="00005FF2"/>
    <w:rsid w:val="00006228"/>
    <w:rsid w:val="0000670C"/>
    <w:rsid w:val="00006A26"/>
    <w:rsid w:val="00006BB8"/>
    <w:rsid w:val="00007515"/>
    <w:rsid w:val="00007594"/>
    <w:rsid w:val="00007BEA"/>
    <w:rsid w:val="00010C3B"/>
    <w:rsid w:val="00010E0E"/>
    <w:rsid w:val="00011147"/>
    <w:rsid w:val="000112DA"/>
    <w:rsid w:val="0001131E"/>
    <w:rsid w:val="000117B0"/>
    <w:rsid w:val="00011B30"/>
    <w:rsid w:val="00011B7B"/>
    <w:rsid w:val="00011D0A"/>
    <w:rsid w:val="0001217E"/>
    <w:rsid w:val="0001223B"/>
    <w:rsid w:val="000125C1"/>
    <w:rsid w:val="0001298C"/>
    <w:rsid w:val="00012B39"/>
    <w:rsid w:val="00012D76"/>
    <w:rsid w:val="00012FA7"/>
    <w:rsid w:val="00013253"/>
    <w:rsid w:val="00013349"/>
    <w:rsid w:val="00013416"/>
    <w:rsid w:val="00013545"/>
    <w:rsid w:val="000140B9"/>
    <w:rsid w:val="00014EEF"/>
    <w:rsid w:val="00015725"/>
    <w:rsid w:val="00016282"/>
    <w:rsid w:val="00016F44"/>
    <w:rsid w:val="000171F1"/>
    <w:rsid w:val="00017389"/>
    <w:rsid w:val="0001744B"/>
    <w:rsid w:val="000174EC"/>
    <w:rsid w:val="00017697"/>
    <w:rsid w:val="00017841"/>
    <w:rsid w:val="00017A88"/>
    <w:rsid w:val="00017DB7"/>
    <w:rsid w:val="00017F8E"/>
    <w:rsid w:val="0002004E"/>
    <w:rsid w:val="00020429"/>
    <w:rsid w:val="00020824"/>
    <w:rsid w:val="00020964"/>
    <w:rsid w:val="00020D62"/>
    <w:rsid w:val="00020E42"/>
    <w:rsid w:val="000214DF"/>
    <w:rsid w:val="0002161C"/>
    <w:rsid w:val="00021AFF"/>
    <w:rsid w:val="00021DBF"/>
    <w:rsid w:val="00021F0D"/>
    <w:rsid w:val="000222CA"/>
    <w:rsid w:val="00022604"/>
    <w:rsid w:val="0002330A"/>
    <w:rsid w:val="00023D45"/>
    <w:rsid w:val="00023DDB"/>
    <w:rsid w:val="00023DE0"/>
    <w:rsid w:val="00023E79"/>
    <w:rsid w:val="00023EB1"/>
    <w:rsid w:val="000245F4"/>
    <w:rsid w:val="00024A21"/>
    <w:rsid w:val="00025BB8"/>
    <w:rsid w:val="00025CD8"/>
    <w:rsid w:val="000260CB"/>
    <w:rsid w:val="00026102"/>
    <w:rsid w:val="000264A4"/>
    <w:rsid w:val="00026707"/>
    <w:rsid w:val="0002671B"/>
    <w:rsid w:val="000268B9"/>
    <w:rsid w:val="0002742E"/>
    <w:rsid w:val="00027789"/>
    <w:rsid w:val="00027800"/>
    <w:rsid w:val="0003046A"/>
    <w:rsid w:val="00030922"/>
    <w:rsid w:val="00030926"/>
    <w:rsid w:val="00030B8F"/>
    <w:rsid w:val="00030E2A"/>
    <w:rsid w:val="00031A22"/>
    <w:rsid w:val="00031D96"/>
    <w:rsid w:val="000321EB"/>
    <w:rsid w:val="00032781"/>
    <w:rsid w:val="000327B7"/>
    <w:rsid w:val="00032C38"/>
    <w:rsid w:val="00032E12"/>
    <w:rsid w:val="00033570"/>
    <w:rsid w:val="00034035"/>
    <w:rsid w:val="0003484F"/>
    <w:rsid w:val="000351B2"/>
    <w:rsid w:val="0003550D"/>
    <w:rsid w:val="00035755"/>
    <w:rsid w:val="000358F0"/>
    <w:rsid w:val="00035B90"/>
    <w:rsid w:val="00037056"/>
    <w:rsid w:val="00037269"/>
    <w:rsid w:val="000372A9"/>
    <w:rsid w:val="000375E1"/>
    <w:rsid w:val="00037831"/>
    <w:rsid w:val="00037D72"/>
    <w:rsid w:val="00040018"/>
    <w:rsid w:val="000400F6"/>
    <w:rsid w:val="00040654"/>
    <w:rsid w:val="000408CB"/>
    <w:rsid w:val="00040C07"/>
    <w:rsid w:val="00042061"/>
    <w:rsid w:val="000420C9"/>
    <w:rsid w:val="00042461"/>
    <w:rsid w:val="00042A87"/>
    <w:rsid w:val="00042C1B"/>
    <w:rsid w:val="00043004"/>
    <w:rsid w:val="000434F8"/>
    <w:rsid w:val="000441A5"/>
    <w:rsid w:val="00044306"/>
    <w:rsid w:val="00044648"/>
    <w:rsid w:val="00044EC5"/>
    <w:rsid w:val="000451F8"/>
    <w:rsid w:val="000454F6"/>
    <w:rsid w:val="00045A4B"/>
    <w:rsid w:val="0004661A"/>
    <w:rsid w:val="00046644"/>
    <w:rsid w:val="00046A17"/>
    <w:rsid w:val="00046FBF"/>
    <w:rsid w:val="00047467"/>
    <w:rsid w:val="0004765A"/>
    <w:rsid w:val="000476C9"/>
    <w:rsid w:val="00047779"/>
    <w:rsid w:val="0004786F"/>
    <w:rsid w:val="00047EC7"/>
    <w:rsid w:val="000505C8"/>
    <w:rsid w:val="00050817"/>
    <w:rsid w:val="00050929"/>
    <w:rsid w:val="000510D2"/>
    <w:rsid w:val="00051874"/>
    <w:rsid w:val="00051BFB"/>
    <w:rsid w:val="000520D3"/>
    <w:rsid w:val="00052224"/>
    <w:rsid w:val="0005273D"/>
    <w:rsid w:val="00052D77"/>
    <w:rsid w:val="00053684"/>
    <w:rsid w:val="0005379C"/>
    <w:rsid w:val="00053B09"/>
    <w:rsid w:val="00053BF3"/>
    <w:rsid w:val="00053CEE"/>
    <w:rsid w:val="00053DA7"/>
    <w:rsid w:val="00053ED2"/>
    <w:rsid w:val="00054342"/>
    <w:rsid w:val="00054F9F"/>
    <w:rsid w:val="000554E3"/>
    <w:rsid w:val="0005552B"/>
    <w:rsid w:val="00055807"/>
    <w:rsid w:val="00055C32"/>
    <w:rsid w:val="00056022"/>
    <w:rsid w:val="0005665B"/>
    <w:rsid w:val="00056F4A"/>
    <w:rsid w:val="000576C3"/>
    <w:rsid w:val="00057813"/>
    <w:rsid w:val="00057A56"/>
    <w:rsid w:val="00057D11"/>
    <w:rsid w:val="00060AA0"/>
    <w:rsid w:val="00060F63"/>
    <w:rsid w:val="00061092"/>
    <w:rsid w:val="00061853"/>
    <w:rsid w:val="00062267"/>
    <w:rsid w:val="000624A8"/>
    <w:rsid w:val="00062681"/>
    <w:rsid w:val="000639D7"/>
    <w:rsid w:val="000644F1"/>
    <w:rsid w:val="000645DB"/>
    <w:rsid w:val="00064606"/>
    <w:rsid w:val="00064626"/>
    <w:rsid w:val="00064800"/>
    <w:rsid w:val="00064929"/>
    <w:rsid w:val="00064DE5"/>
    <w:rsid w:val="0006574D"/>
    <w:rsid w:val="00065921"/>
    <w:rsid w:val="00066359"/>
    <w:rsid w:val="00066F7E"/>
    <w:rsid w:val="00067110"/>
    <w:rsid w:val="00067688"/>
    <w:rsid w:val="000678D5"/>
    <w:rsid w:val="00067E38"/>
    <w:rsid w:val="00067FB8"/>
    <w:rsid w:val="00070738"/>
    <w:rsid w:val="00070E33"/>
    <w:rsid w:val="0007174E"/>
    <w:rsid w:val="00071857"/>
    <w:rsid w:val="00071A16"/>
    <w:rsid w:val="00071ADD"/>
    <w:rsid w:val="00071BBB"/>
    <w:rsid w:val="000722F2"/>
    <w:rsid w:val="0007253B"/>
    <w:rsid w:val="00072584"/>
    <w:rsid w:val="000725DD"/>
    <w:rsid w:val="00072CA7"/>
    <w:rsid w:val="00072CD0"/>
    <w:rsid w:val="00073298"/>
    <w:rsid w:val="00073935"/>
    <w:rsid w:val="00074061"/>
    <w:rsid w:val="00074082"/>
    <w:rsid w:val="00074DA2"/>
    <w:rsid w:val="0007532D"/>
    <w:rsid w:val="0007540D"/>
    <w:rsid w:val="000758C6"/>
    <w:rsid w:val="00075AC7"/>
    <w:rsid w:val="00075AE2"/>
    <w:rsid w:val="00075AE8"/>
    <w:rsid w:val="00076190"/>
    <w:rsid w:val="0007627A"/>
    <w:rsid w:val="00076490"/>
    <w:rsid w:val="000767A6"/>
    <w:rsid w:val="00076C83"/>
    <w:rsid w:val="00076F50"/>
    <w:rsid w:val="0007724B"/>
    <w:rsid w:val="0007742F"/>
    <w:rsid w:val="00077484"/>
    <w:rsid w:val="000774C3"/>
    <w:rsid w:val="0007793B"/>
    <w:rsid w:val="00077B9D"/>
    <w:rsid w:val="00077BDB"/>
    <w:rsid w:val="00077BE8"/>
    <w:rsid w:val="00080735"/>
    <w:rsid w:val="00080C8F"/>
    <w:rsid w:val="00080F75"/>
    <w:rsid w:val="000813F6"/>
    <w:rsid w:val="0008156D"/>
    <w:rsid w:val="0008191F"/>
    <w:rsid w:val="00081E37"/>
    <w:rsid w:val="0008257D"/>
    <w:rsid w:val="00082D00"/>
    <w:rsid w:val="000837F9"/>
    <w:rsid w:val="00084564"/>
    <w:rsid w:val="0008504F"/>
    <w:rsid w:val="00085743"/>
    <w:rsid w:val="00085B47"/>
    <w:rsid w:val="000861C6"/>
    <w:rsid w:val="00086831"/>
    <w:rsid w:val="00086AF0"/>
    <w:rsid w:val="00086D61"/>
    <w:rsid w:val="000870BB"/>
    <w:rsid w:val="000870CD"/>
    <w:rsid w:val="00090340"/>
    <w:rsid w:val="0009051F"/>
    <w:rsid w:val="00090595"/>
    <w:rsid w:val="00090B6C"/>
    <w:rsid w:val="00090CC5"/>
    <w:rsid w:val="0009169A"/>
    <w:rsid w:val="0009187C"/>
    <w:rsid w:val="00091BE6"/>
    <w:rsid w:val="00091F97"/>
    <w:rsid w:val="0009208F"/>
    <w:rsid w:val="0009262F"/>
    <w:rsid w:val="00092A02"/>
    <w:rsid w:val="00092D27"/>
    <w:rsid w:val="00093547"/>
    <w:rsid w:val="000940EF"/>
    <w:rsid w:val="00094104"/>
    <w:rsid w:val="00094DD9"/>
    <w:rsid w:val="0009530D"/>
    <w:rsid w:val="0009545D"/>
    <w:rsid w:val="00095682"/>
    <w:rsid w:val="0009568D"/>
    <w:rsid w:val="00095B0B"/>
    <w:rsid w:val="000962C0"/>
    <w:rsid w:val="000964C8"/>
    <w:rsid w:val="00097198"/>
    <w:rsid w:val="0009730C"/>
    <w:rsid w:val="000974AA"/>
    <w:rsid w:val="00097572"/>
    <w:rsid w:val="00097821"/>
    <w:rsid w:val="000A05CD"/>
    <w:rsid w:val="000A082F"/>
    <w:rsid w:val="000A0935"/>
    <w:rsid w:val="000A097A"/>
    <w:rsid w:val="000A0D2A"/>
    <w:rsid w:val="000A0E75"/>
    <w:rsid w:val="000A13C6"/>
    <w:rsid w:val="000A164C"/>
    <w:rsid w:val="000A1842"/>
    <w:rsid w:val="000A2143"/>
    <w:rsid w:val="000A2799"/>
    <w:rsid w:val="000A28EF"/>
    <w:rsid w:val="000A29E1"/>
    <w:rsid w:val="000A3466"/>
    <w:rsid w:val="000A3B44"/>
    <w:rsid w:val="000A3B9F"/>
    <w:rsid w:val="000A3CC9"/>
    <w:rsid w:val="000A482A"/>
    <w:rsid w:val="000A4B14"/>
    <w:rsid w:val="000A4D8A"/>
    <w:rsid w:val="000A4DF4"/>
    <w:rsid w:val="000A528D"/>
    <w:rsid w:val="000A52BF"/>
    <w:rsid w:val="000A5DEF"/>
    <w:rsid w:val="000A5EEE"/>
    <w:rsid w:val="000A6003"/>
    <w:rsid w:val="000A60C4"/>
    <w:rsid w:val="000A64EE"/>
    <w:rsid w:val="000A6D55"/>
    <w:rsid w:val="000A71F1"/>
    <w:rsid w:val="000A71FB"/>
    <w:rsid w:val="000A7201"/>
    <w:rsid w:val="000A7A3D"/>
    <w:rsid w:val="000B0518"/>
    <w:rsid w:val="000B089B"/>
    <w:rsid w:val="000B0960"/>
    <w:rsid w:val="000B0BD2"/>
    <w:rsid w:val="000B0CD8"/>
    <w:rsid w:val="000B0E11"/>
    <w:rsid w:val="000B0F70"/>
    <w:rsid w:val="000B14D0"/>
    <w:rsid w:val="000B1A3B"/>
    <w:rsid w:val="000B1AE6"/>
    <w:rsid w:val="000B22E9"/>
    <w:rsid w:val="000B266D"/>
    <w:rsid w:val="000B284F"/>
    <w:rsid w:val="000B2AAA"/>
    <w:rsid w:val="000B33EF"/>
    <w:rsid w:val="000B3C0F"/>
    <w:rsid w:val="000B42FF"/>
    <w:rsid w:val="000B4359"/>
    <w:rsid w:val="000B453A"/>
    <w:rsid w:val="000B492A"/>
    <w:rsid w:val="000B4B3D"/>
    <w:rsid w:val="000B4B40"/>
    <w:rsid w:val="000B5696"/>
    <w:rsid w:val="000B5E1F"/>
    <w:rsid w:val="000B6130"/>
    <w:rsid w:val="000B6261"/>
    <w:rsid w:val="000B6884"/>
    <w:rsid w:val="000B6C88"/>
    <w:rsid w:val="000B6DB9"/>
    <w:rsid w:val="000B7444"/>
    <w:rsid w:val="000B7A9A"/>
    <w:rsid w:val="000C07CD"/>
    <w:rsid w:val="000C0914"/>
    <w:rsid w:val="000C0943"/>
    <w:rsid w:val="000C0DEA"/>
    <w:rsid w:val="000C12B8"/>
    <w:rsid w:val="000C1603"/>
    <w:rsid w:val="000C1757"/>
    <w:rsid w:val="000C1864"/>
    <w:rsid w:val="000C1D85"/>
    <w:rsid w:val="000C1F89"/>
    <w:rsid w:val="000C2594"/>
    <w:rsid w:val="000C2923"/>
    <w:rsid w:val="000C2CA9"/>
    <w:rsid w:val="000C333B"/>
    <w:rsid w:val="000C37A5"/>
    <w:rsid w:val="000C3A5B"/>
    <w:rsid w:val="000C3B69"/>
    <w:rsid w:val="000C3CBC"/>
    <w:rsid w:val="000C3E4D"/>
    <w:rsid w:val="000C406D"/>
    <w:rsid w:val="000C4184"/>
    <w:rsid w:val="000C4350"/>
    <w:rsid w:val="000C44DA"/>
    <w:rsid w:val="000C455F"/>
    <w:rsid w:val="000C4D42"/>
    <w:rsid w:val="000C4DC3"/>
    <w:rsid w:val="000C5268"/>
    <w:rsid w:val="000C5428"/>
    <w:rsid w:val="000C546F"/>
    <w:rsid w:val="000C57A1"/>
    <w:rsid w:val="000C5AFA"/>
    <w:rsid w:val="000C5C2D"/>
    <w:rsid w:val="000C5CCB"/>
    <w:rsid w:val="000C67A3"/>
    <w:rsid w:val="000C67C1"/>
    <w:rsid w:val="000C68DD"/>
    <w:rsid w:val="000C6EC2"/>
    <w:rsid w:val="000C779E"/>
    <w:rsid w:val="000C7CBD"/>
    <w:rsid w:val="000D0427"/>
    <w:rsid w:val="000D05CA"/>
    <w:rsid w:val="000D0627"/>
    <w:rsid w:val="000D08C8"/>
    <w:rsid w:val="000D0A4E"/>
    <w:rsid w:val="000D0E12"/>
    <w:rsid w:val="000D10AB"/>
    <w:rsid w:val="000D10DD"/>
    <w:rsid w:val="000D11C5"/>
    <w:rsid w:val="000D120A"/>
    <w:rsid w:val="000D134A"/>
    <w:rsid w:val="000D1542"/>
    <w:rsid w:val="000D1C58"/>
    <w:rsid w:val="000D1F30"/>
    <w:rsid w:val="000D269A"/>
    <w:rsid w:val="000D28BE"/>
    <w:rsid w:val="000D2F80"/>
    <w:rsid w:val="000D300A"/>
    <w:rsid w:val="000D3E3D"/>
    <w:rsid w:val="000D4A48"/>
    <w:rsid w:val="000D53BB"/>
    <w:rsid w:val="000D641F"/>
    <w:rsid w:val="000D66E8"/>
    <w:rsid w:val="000D69B7"/>
    <w:rsid w:val="000D69DA"/>
    <w:rsid w:val="000D6BAF"/>
    <w:rsid w:val="000D6D84"/>
    <w:rsid w:val="000D6FB7"/>
    <w:rsid w:val="000D71CF"/>
    <w:rsid w:val="000D7B32"/>
    <w:rsid w:val="000D7C61"/>
    <w:rsid w:val="000E040A"/>
    <w:rsid w:val="000E2129"/>
    <w:rsid w:val="000E2613"/>
    <w:rsid w:val="000E2A88"/>
    <w:rsid w:val="000E2BFD"/>
    <w:rsid w:val="000E2C24"/>
    <w:rsid w:val="000E2CF8"/>
    <w:rsid w:val="000E457C"/>
    <w:rsid w:val="000E5047"/>
    <w:rsid w:val="000E5361"/>
    <w:rsid w:val="000E658A"/>
    <w:rsid w:val="000E683A"/>
    <w:rsid w:val="000E6F90"/>
    <w:rsid w:val="000E733D"/>
    <w:rsid w:val="000E75D9"/>
    <w:rsid w:val="000F0144"/>
    <w:rsid w:val="000F1154"/>
    <w:rsid w:val="000F146E"/>
    <w:rsid w:val="000F14CA"/>
    <w:rsid w:val="000F1553"/>
    <w:rsid w:val="000F192A"/>
    <w:rsid w:val="000F1B02"/>
    <w:rsid w:val="000F1CEB"/>
    <w:rsid w:val="000F1F11"/>
    <w:rsid w:val="000F22F5"/>
    <w:rsid w:val="000F292A"/>
    <w:rsid w:val="000F2AF4"/>
    <w:rsid w:val="000F2F43"/>
    <w:rsid w:val="000F38DF"/>
    <w:rsid w:val="000F4085"/>
    <w:rsid w:val="000F4A39"/>
    <w:rsid w:val="000F4D91"/>
    <w:rsid w:val="000F4DC4"/>
    <w:rsid w:val="000F4F0F"/>
    <w:rsid w:val="000F5085"/>
    <w:rsid w:val="000F51AA"/>
    <w:rsid w:val="000F5E50"/>
    <w:rsid w:val="000F60A9"/>
    <w:rsid w:val="000F6842"/>
    <w:rsid w:val="000F6AB3"/>
    <w:rsid w:val="000F7053"/>
    <w:rsid w:val="000F7A60"/>
    <w:rsid w:val="000F7BB6"/>
    <w:rsid w:val="00100A07"/>
    <w:rsid w:val="001019A3"/>
    <w:rsid w:val="001019B0"/>
    <w:rsid w:val="00101B39"/>
    <w:rsid w:val="00101E71"/>
    <w:rsid w:val="00101EA5"/>
    <w:rsid w:val="0010212D"/>
    <w:rsid w:val="00102213"/>
    <w:rsid w:val="001022C7"/>
    <w:rsid w:val="0010239A"/>
    <w:rsid w:val="0010294A"/>
    <w:rsid w:val="00102AEE"/>
    <w:rsid w:val="00102B7D"/>
    <w:rsid w:val="00103454"/>
    <w:rsid w:val="00103751"/>
    <w:rsid w:val="00103C82"/>
    <w:rsid w:val="0010423A"/>
    <w:rsid w:val="00104388"/>
    <w:rsid w:val="00105088"/>
    <w:rsid w:val="00105550"/>
    <w:rsid w:val="00105596"/>
    <w:rsid w:val="001055BE"/>
    <w:rsid w:val="001056A6"/>
    <w:rsid w:val="00105847"/>
    <w:rsid w:val="0010595F"/>
    <w:rsid w:val="001060C1"/>
    <w:rsid w:val="001070DA"/>
    <w:rsid w:val="001076A8"/>
    <w:rsid w:val="00107B98"/>
    <w:rsid w:val="0011038C"/>
    <w:rsid w:val="001103DB"/>
    <w:rsid w:val="00110C25"/>
    <w:rsid w:val="001112F9"/>
    <w:rsid w:val="001114CA"/>
    <w:rsid w:val="00111D92"/>
    <w:rsid w:val="00112081"/>
    <w:rsid w:val="0011210F"/>
    <w:rsid w:val="0011280B"/>
    <w:rsid w:val="00112D22"/>
    <w:rsid w:val="00112FB2"/>
    <w:rsid w:val="001130C1"/>
    <w:rsid w:val="001132E7"/>
    <w:rsid w:val="001136CF"/>
    <w:rsid w:val="00113FAE"/>
    <w:rsid w:val="0011420C"/>
    <w:rsid w:val="001145FD"/>
    <w:rsid w:val="001147C9"/>
    <w:rsid w:val="0011485E"/>
    <w:rsid w:val="001151B0"/>
    <w:rsid w:val="00115BF4"/>
    <w:rsid w:val="001164A7"/>
    <w:rsid w:val="001165BC"/>
    <w:rsid w:val="0011663B"/>
    <w:rsid w:val="00116893"/>
    <w:rsid w:val="00116E07"/>
    <w:rsid w:val="001172BE"/>
    <w:rsid w:val="00117AE8"/>
    <w:rsid w:val="00117C74"/>
    <w:rsid w:val="00117CA0"/>
    <w:rsid w:val="00117CDF"/>
    <w:rsid w:val="00117D96"/>
    <w:rsid w:val="001201A7"/>
    <w:rsid w:val="00121506"/>
    <w:rsid w:val="0012183F"/>
    <w:rsid w:val="001218FE"/>
    <w:rsid w:val="00122009"/>
    <w:rsid w:val="00122220"/>
    <w:rsid w:val="00122461"/>
    <w:rsid w:val="00122807"/>
    <w:rsid w:val="001228AE"/>
    <w:rsid w:val="00123F83"/>
    <w:rsid w:val="001246B0"/>
    <w:rsid w:val="00124782"/>
    <w:rsid w:val="00124939"/>
    <w:rsid w:val="00124AC3"/>
    <w:rsid w:val="00124B8C"/>
    <w:rsid w:val="00125129"/>
    <w:rsid w:val="0012539A"/>
    <w:rsid w:val="00125434"/>
    <w:rsid w:val="00125D8E"/>
    <w:rsid w:val="00126B9C"/>
    <w:rsid w:val="00126CF3"/>
    <w:rsid w:val="00126E20"/>
    <w:rsid w:val="001273BF"/>
    <w:rsid w:val="00127CB2"/>
    <w:rsid w:val="00130C02"/>
    <w:rsid w:val="00130EC9"/>
    <w:rsid w:val="001310B6"/>
    <w:rsid w:val="001319E2"/>
    <w:rsid w:val="00131B59"/>
    <w:rsid w:val="00132340"/>
    <w:rsid w:val="001329CE"/>
    <w:rsid w:val="00132BBB"/>
    <w:rsid w:val="00132D8C"/>
    <w:rsid w:val="00133541"/>
    <w:rsid w:val="00133F3B"/>
    <w:rsid w:val="001346BC"/>
    <w:rsid w:val="001348FC"/>
    <w:rsid w:val="00134B0D"/>
    <w:rsid w:val="00134DEB"/>
    <w:rsid w:val="00134ED7"/>
    <w:rsid w:val="00135138"/>
    <w:rsid w:val="00135740"/>
    <w:rsid w:val="00135A32"/>
    <w:rsid w:val="001360BB"/>
    <w:rsid w:val="0013692C"/>
    <w:rsid w:val="00136F9B"/>
    <w:rsid w:val="0013700D"/>
    <w:rsid w:val="001370BB"/>
    <w:rsid w:val="00137178"/>
    <w:rsid w:val="00137FF3"/>
    <w:rsid w:val="0014010A"/>
    <w:rsid w:val="001401BD"/>
    <w:rsid w:val="001403B1"/>
    <w:rsid w:val="001408AF"/>
    <w:rsid w:val="00140AFD"/>
    <w:rsid w:val="00140F66"/>
    <w:rsid w:val="0014123F"/>
    <w:rsid w:val="00141688"/>
    <w:rsid w:val="00141F61"/>
    <w:rsid w:val="00141FE3"/>
    <w:rsid w:val="00142274"/>
    <w:rsid w:val="00142F19"/>
    <w:rsid w:val="0014335B"/>
    <w:rsid w:val="0014342E"/>
    <w:rsid w:val="00144320"/>
    <w:rsid w:val="00144D58"/>
    <w:rsid w:val="00145120"/>
    <w:rsid w:val="001451C4"/>
    <w:rsid w:val="0014523E"/>
    <w:rsid w:val="00145421"/>
    <w:rsid w:val="001456ED"/>
    <w:rsid w:val="001457F6"/>
    <w:rsid w:val="001468CC"/>
    <w:rsid w:val="00146A64"/>
    <w:rsid w:val="00146D9D"/>
    <w:rsid w:val="001471E3"/>
    <w:rsid w:val="00147334"/>
    <w:rsid w:val="0014749A"/>
    <w:rsid w:val="00147E54"/>
    <w:rsid w:val="00147F37"/>
    <w:rsid w:val="0015041C"/>
    <w:rsid w:val="00151210"/>
    <w:rsid w:val="00151549"/>
    <w:rsid w:val="0015214B"/>
    <w:rsid w:val="0015298A"/>
    <w:rsid w:val="0015314C"/>
    <w:rsid w:val="001539DD"/>
    <w:rsid w:val="00153AD7"/>
    <w:rsid w:val="001542C3"/>
    <w:rsid w:val="001545CA"/>
    <w:rsid w:val="00155310"/>
    <w:rsid w:val="00155810"/>
    <w:rsid w:val="0015599E"/>
    <w:rsid w:val="00155CB3"/>
    <w:rsid w:val="00155D8E"/>
    <w:rsid w:val="00155EBB"/>
    <w:rsid w:val="00156782"/>
    <w:rsid w:val="00157581"/>
    <w:rsid w:val="0015799C"/>
    <w:rsid w:val="00157D58"/>
    <w:rsid w:val="00157FE9"/>
    <w:rsid w:val="001605B1"/>
    <w:rsid w:val="00160E0B"/>
    <w:rsid w:val="00160FC7"/>
    <w:rsid w:val="0016112B"/>
    <w:rsid w:val="00161CA5"/>
    <w:rsid w:val="00162026"/>
    <w:rsid w:val="00162398"/>
    <w:rsid w:val="001623B9"/>
    <w:rsid w:val="0016268A"/>
    <w:rsid w:val="001627CF"/>
    <w:rsid w:val="00162816"/>
    <w:rsid w:val="00162AF1"/>
    <w:rsid w:val="00162B6C"/>
    <w:rsid w:val="00162E67"/>
    <w:rsid w:val="001634A9"/>
    <w:rsid w:val="00163F9F"/>
    <w:rsid w:val="00164117"/>
    <w:rsid w:val="001647A3"/>
    <w:rsid w:val="00164B59"/>
    <w:rsid w:val="00164B98"/>
    <w:rsid w:val="0016500D"/>
    <w:rsid w:val="001653E7"/>
    <w:rsid w:val="00165FA9"/>
    <w:rsid w:val="00165FF1"/>
    <w:rsid w:val="00167537"/>
    <w:rsid w:val="001702C4"/>
    <w:rsid w:val="0017036C"/>
    <w:rsid w:val="00170901"/>
    <w:rsid w:val="00170CFB"/>
    <w:rsid w:val="0017129E"/>
    <w:rsid w:val="0017140D"/>
    <w:rsid w:val="001725BB"/>
    <w:rsid w:val="001725D7"/>
    <w:rsid w:val="00172740"/>
    <w:rsid w:val="001728B6"/>
    <w:rsid w:val="001732AD"/>
    <w:rsid w:val="00173427"/>
    <w:rsid w:val="0017375B"/>
    <w:rsid w:val="00173914"/>
    <w:rsid w:val="001740FD"/>
    <w:rsid w:val="001741AE"/>
    <w:rsid w:val="00174B80"/>
    <w:rsid w:val="00175025"/>
    <w:rsid w:val="0017555E"/>
    <w:rsid w:val="001757E7"/>
    <w:rsid w:val="00175D19"/>
    <w:rsid w:val="00176183"/>
    <w:rsid w:val="001762C9"/>
    <w:rsid w:val="00176393"/>
    <w:rsid w:val="00176876"/>
    <w:rsid w:val="00176B14"/>
    <w:rsid w:val="00176CDE"/>
    <w:rsid w:val="00176D14"/>
    <w:rsid w:val="00176DBC"/>
    <w:rsid w:val="00176FEF"/>
    <w:rsid w:val="00177B46"/>
    <w:rsid w:val="0018077F"/>
    <w:rsid w:val="001809E1"/>
    <w:rsid w:val="00180ADB"/>
    <w:rsid w:val="00180D25"/>
    <w:rsid w:val="001817DF"/>
    <w:rsid w:val="00181933"/>
    <w:rsid w:val="00181D6B"/>
    <w:rsid w:val="00181E44"/>
    <w:rsid w:val="00181E8B"/>
    <w:rsid w:val="00182224"/>
    <w:rsid w:val="0018288D"/>
    <w:rsid w:val="00182CE2"/>
    <w:rsid w:val="00182F1D"/>
    <w:rsid w:val="001834FE"/>
    <w:rsid w:val="00183635"/>
    <w:rsid w:val="00183679"/>
    <w:rsid w:val="00183C5D"/>
    <w:rsid w:val="00184EF2"/>
    <w:rsid w:val="0018538F"/>
    <w:rsid w:val="001856CC"/>
    <w:rsid w:val="00185EC9"/>
    <w:rsid w:val="001863CD"/>
    <w:rsid w:val="0018644F"/>
    <w:rsid w:val="001865F1"/>
    <w:rsid w:val="00186861"/>
    <w:rsid w:val="00187000"/>
    <w:rsid w:val="00187146"/>
    <w:rsid w:val="001871BD"/>
    <w:rsid w:val="0018728A"/>
    <w:rsid w:val="00190804"/>
    <w:rsid w:val="0019093B"/>
    <w:rsid w:val="00190B8C"/>
    <w:rsid w:val="001914D3"/>
    <w:rsid w:val="00191BD2"/>
    <w:rsid w:val="00191D94"/>
    <w:rsid w:val="00192526"/>
    <w:rsid w:val="0019345A"/>
    <w:rsid w:val="0019346C"/>
    <w:rsid w:val="001935EC"/>
    <w:rsid w:val="00193970"/>
    <w:rsid w:val="00193BB6"/>
    <w:rsid w:val="001948CD"/>
    <w:rsid w:val="0019506A"/>
    <w:rsid w:val="00195F61"/>
    <w:rsid w:val="0019655F"/>
    <w:rsid w:val="00196F4B"/>
    <w:rsid w:val="001972F3"/>
    <w:rsid w:val="00197804"/>
    <w:rsid w:val="001979F2"/>
    <w:rsid w:val="00197C3F"/>
    <w:rsid w:val="00197F1A"/>
    <w:rsid w:val="001A0740"/>
    <w:rsid w:val="001A0CD3"/>
    <w:rsid w:val="001A0D92"/>
    <w:rsid w:val="001A0F79"/>
    <w:rsid w:val="001A0FE8"/>
    <w:rsid w:val="001A1371"/>
    <w:rsid w:val="001A1960"/>
    <w:rsid w:val="001A1C29"/>
    <w:rsid w:val="001A1D84"/>
    <w:rsid w:val="001A1FA3"/>
    <w:rsid w:val="001A2538"/>
    <w:rsid w:val="001A2C32"/>
    <w:rsid w:val="001A30C7"/>
    <w:rsid w:val="001A31E5"/>
    <w:rsid w:val="001A31EB"/>
    <w:rsid w:val="001A36A1"/>
    <w:rsid w:val="001A39AF"/>
    <w:rsid w:val="001A3C03"/>
    <w:rsid w:val="001A3E47"/>
    <w:rsid w:val="001A4057"/>
    <w:rsid w:val="001A44C5"/>
    <w:rsid w:val="001A49C4"/>
    <w:rsid w:val="001A4A7B"/>
    <w:rsid w:val="001A4AAE"/>
    <w:rsid w:val="001A4F9B"/>
    <w:rsid w:val="001A58AB"/>
    <w:rsid w:val="001A5955"/>
    <w:rsid w:val="001A5B99"/>
    <w:rsid w:val="001A616C"/>
    <w:rsid w:val="001A7738"/>
    <w:rsid w:val="001A7A27"/>
    <w:rsid w:val="001A7E32"/>
    <w:rsid w:val="001B01FE"/>
    <w:rsid w:val="001B0A6A"/>
    <w:rsid w:val="001B132C"/>
    <w:rsid w:val="001B1501"/>
    <w:rsid w:val="001B1700"/>
    <w:rsid w:val="001B2282"/>
    <w:rsid w:val="001B24E5"/>
    <w:rsid w:val="001B257E"/>
    <w:rsid w:val="001B296A"/>
    <w:rsid w:val="001B2B64"/>
    <w:rsid w:val="001B2C21"/>
    <w:rsid w:val="001B2DB1"/>
    <w:rsid w:val="001B32D8"/>
    <w:rsid w:val="001B38EB"/>
    <w:rsid w:val="001B3979"/>
    <w:rsid w:val="001B3DE2"/>
    <w:rsid w:val="001B3E01"/>
    <w:rsid w:val="001B3F96"/>
    <w:rsid w:val="001B3FD7"/>
    <w:rsid w:val="001B4328"/>
    <w:rsid w:val="001B458F"/>
    <w:rsid w:val="001B47A9"/>
    <w:rsid w:val="001B4867"/>
    <w:rsid w:val="001B5C55"/>
    <w:rsid w:val="001B5D92"/>
    <w:rsid w:val="001B60CE"/>
    <w:rsid w:val="001B66C5"/>
    <w:rsid w:val="001B6BD9"/>
    <w:rsid w:val="001B6D4B"/>
    <w:rsid w:val="001B79CD"/>
    <w:rsid w:val="001B7B6C"/>
    <w:rsid w:val="001C024C"/>
    <w:rsid w:val="001C0C3D"/>
    <w:rsid w:val="001C1033"/>
    <w:rsid w:val="001C10FF"/>
    <w:rsid w:val="001C1BF3"/>
    <w:rsid w:val="001C20AF"/>
    <w:rsid w:val="001C21DD"/>
    <w:rsid w:val="001C238B"/>
    <w:rsid w:val="001C2425"/>
    <w:rsid w:val="001C26BF"/>
    <w:rsid w:val="001C27DB"/>
    <w:rsid w:val="001C34CE"/>
    <w:rsid w:val="001C39A3"/>
    <w:rsid w:val="001C3B2D"/>
    <w:rsid w:val="001C3F29"/>
    <w:rsid w:val="001C4458"/>
    <w:rsid w:val="001C4762"/>
    <w:rsid w:val="001C4B5A"/>
    <w:rsid w:val="001C4DA1"/>
    <w:rsid w:val="001C539B"/>
    <w:rsid w:val="001C5678"/>
    <w:rsid w:val="001C5A7D"/>
    <w:rsid w:val="001C5E78"/>
    <w:rsid w:val="001C62DE"/>
    <w:rsid w:val="001C6A9A"/>
    <w:rsid w:val="001C6E97"/>
    <w:rsid w:val="001C7863"/>
    <w:rsid w:val="001C7B39"/>
    <w:rsid w:val="001C7B67"/>
    <w:rsid w:val="001D0609"/>
    <w:rsid w:val="001D098C"/>
    <w:rsid w:val="001D0C6B"/>
    <w:rsid w:val="001D1501"/>
    <w:rsid w:val="001D19CA"/>
    <w:rsid w:val="001D1A80"/>
    <w:rsid w:val="001D236E"/>
    <w:rsid w:val="001D346B"/>
    <w:rsid w:val="001D36B5"/>
    <w:rsid w:val="001D45E8"/>
    <w:rsid w:val="001D54C3"/>
    <w:rsid w:val="001D62F4"/>
    <w:rsid w:val="001D67EB"/>
    <w:rsid w:val="001D6EEA"/>
    <w:rsid w:val="001D75CC"/>
    <w:rsid w:val="001D7899"/>
    <w:rsid w:val="001E07F9"/>
    <w:rsid w:val="001E0898"/>
    <w:rsid w:val="001E10B3"/>
    <w:rsid w:val="001E130F"/>
    <w:rsid w:val="001E144A"/>
    <w:rsid w:val="001E1479"/>
    <w:rsid w:val="001E19BA"/>
    <w:rsid w:val="001E1A61"/>
    <w:rsid w:val="001E1F4F"/>
    <w:rsid w:val="001E2023"/>
    <w:rsid w:val="001E211F"/>
    <w:rsid w:val="001E2696"/>
    <w:rsid w:val="001E2C2D"/>
    <w:rsid w:val="001E2F55"/>
    <w:rsid w:val="001E2F6A"/>
    <w:rsid w:val="001E3DF5"/>
    <w:rsid w:val="001E3DF7"/>
    <w:rsid w:val="001E408A"/>
    <w:rsid w:val="001E6302"/>
    <w:rsid w:val="001E6A35"/>
    <w:rsid w:val="001E6AFC"/>
    <w:rsid w:val="001E6DBB"/>
    <w:rsid w:val="001E6F64"/>
    <w:rsid w:val="001E77AC"/>
    <w:rsid w:val="001E790F"/>
    <w:rsid w:val="001E7B35"/>
    <w:rsid w:val="001E7F70"/>
    <w:rsid w:val="001F03A8"/>
    <w:rsid w:val="001F069A"/>
    <w:rsid w:val="001F0BD0"/>
    <w:rsid w:val="001F18CF"/>
    <w:rsid w:val="001F1C7B"/>
    <w:rsid w:val="001F209C"/>
    <w:rsid w:val="001F2DCC"/>
    <w:rsid w:val="001F2FE2"/>
    <w:rsid w:val="001F3206"/>
    <w:rsid w:val="001F34C5"/>
    <w:rsid w:val="001F3578"/>
    <w:rsid w:val="001F3952"/>
    <w:rsid w:val="001F3D28"/>
    <w:rsid w:val="001F3D53"/>
    <w:rsid w:val="001F3F58"/>
    <w:rsid w:val="001F4AFF"/>
    <w:rsid w:val="001F4BAD"/>
    <w:rsid w:val="001F4C59"/>
    <w:rsid w:val="001F54A5"/>
    <w:rsid w:val="001F5B39"/>
    <w:rsid w:val="001F5F6E"/>
    <w:rsid w:val="001F60C5"/>
    <w:rsid w:val="001F6868"/>
    <w:rsid w:val="001F6A01"/>
    <w:rsid w:val="001F6AE8"/>
    <w:rsid w:val="001F7047"/>
    <w:rsid w:val="001F70F9"/>
    <w:rsid w:val="001F7589"/>
    <w:rsid w:val="001F7751"/>
    <w:rsid w:val="001F77E8"/>
    <w:rsid w:val="001F7897"/>
    <w:rsid w:val="00200041"/>
    <w:rsid w:val="002000D7"/>
    <w:rsid w:val="00200298"/>
    <w:rsid w:val="00201133"/>
    <w:rsid w:val="002017DF"/>
    <w:rsid w:val="0020199E"/>
    <w:rsid w:val="00201AC9"/>
    <w:rsid w:val="00201FA0"/>
    <w:rsid w:val="00202101"/>
    <w:rsid w:val="00202138"/>
    <w:rsid w:val="002024F0"/>
    <w:rsid w:val="00202A96"/>
    <w:rsid w:val="00202DC0"/>
    <w:rsid w:val="0020305D"/>
    <w:rsid w:val="00203093"/>
    <w:rsid w:val="00203214"/>
    <w:rsid w:val="00203289"/>
    <w:rsid w:val="00203395"/>
    <w:rsid w:val="00203708"/>
    <w:rsid w:val="0020394A"/>
    <w:rsid w:val="00204043"/>
    <w:rsid w:val="002043D5"/>
    <w:rsid w:val="00205128"/>
    <w:rsid w:val="00205853"/>
    <w:rsid w:val="00205C30"/>
    <w:rsid w:val="002061DA"/>
    <w:rsid w:val="0020711B"/>
    <w:rsid w:val="00210006"/>
    <w:rsid w:val="00210310"/>
    <w:rsid w:val="002104BE"/>
    <w:rsid w:val="002104F2"/>
    <w:rsid w:val="002104F7"/>
    <w:rsid w:val="002106E7"/>
    <w:rsid w:val="0021075A"/>
    <w:rsid w:val="002111E4"/>
    <w:rsid w:val="0021192B"/>
    <w:rsid w:val="00211B08"/>
    <w:rsid w:val="00211E14"/>
    <w:rsid w:val="00212164"/>
    <w:rsid w:val="0021258E"/>
    <w:rsid w:val="00213143"/>
    <w:rsid w:val="00213378"/>
    <w:rsid w:val="002139C5"/>
    <w:rsid w:val="002149EB"/>
    <w:rsid w:val="00214CC2"/>
    <w:rsid w:val="00214D73"/>
    <w:rsid w:val="00214DC9"/>
    <w:rsid w:val="00215B5F"/>
    <w:rsid w:val="0021606D"/>
    <w:rsid w:val="0021645B"/>
    <w:rsid w:val="0021659D"/>
    <w:rsid w:val="00216B05"/>
    <w:rsid w:val="00216C70"/>
    <w:rsid w:val="00216CF4"/>
    <w:rsid w:val="00216E9A"/>
    <w:rsid w:val="00217303"/>
    <w:rsid w:val="00217627"/>
    <w:rsid w:val="00217807"/>
    <w:rsid w:val="0021791C"/>
    <w:rsid w:val="00217934"/>
    <w:rsid w:val="00217AE3"/>
    <w:rsid w:val="00217FF2"/>
    <w:rsid w:val="002202FA"/>
    <w:rsid w:val="00220717"/>
    <w:rsid w:val="002207F2"/>
    <w:rsid w:val="00221A11"/>
    <w:rsid w:val="00221B39"/>
    <w:rsid w:val="0022226B"/>
    <w:rsid w:val="002225F6"/>
    <w:rsid w:val="00222D7B"/>
    <w:rsid w:val="0022335A"/>
    <w:rsid w:val="00223518"/>
    <w:rsid w:val="0022366B"/>
    <w:rsid w:val="002237E9"/>
    <w:rsid w:val="0022390F"/>
    <w:rsid w:val="00223B90"/>
    <w:rsid w:val="00223F8D"/>
    <w:rsid w:val="002241CC"/>
    <w:rsid w:val="0022426F"/>
    <w:rsid w:val="002247EA"/>
    <w:rsid w:val="00224837"/>
    <w:rsid w:val="00225184"/>
    <w:rsid w:val="00225361"/>
    <w:rsid w:val="00225612"/>
    <w:rsid w:val="00225964"/>
    <w:rsid w:val="00225FB2"/>
    <w:rsid w:val="0022658D"/>
    <w:rsid w:val="0022743F"/>
    <w:rsid w:val="00227509"/>
    <w:rsid w:val="00227920"/>
    <w:rsid w:val="00227F74"/>
    <w:rsid w:val="002302FE"/>
    <w:rsid w:val="002310DA"/>
    <w:rsid w:val="00231E67"/>
    <w:rsid w:val="0023246D"/>
    <w:rsid w:val="00232E73"/>
    <w:rsid w:val="00233476"/>
    <w:rsid w:val="00233B2F"/>
    <w:rsid w:val="00233C49"/>
    <w:rsid w:val="00233D00"/>
    <w:rsid w:val="00234609"/>
    <w:rsid w:val="00235469"/>
    <w:rsid w:val="0023553A"/>
    <w:rsid w:val="002359D1"/>
    <w:rsid w:val="00235F31"/>
    <w:rsid w:val="00236400"/>
    <w:rsid w:val="00236EB5"/>
    <w:rsid w:val="002372D9"/>
    <w:rsid w:val="002374B3"/>
    <w:rsid w:val="00237582"/>
    <w:rsid w:val="002376AB"/>
    <w:rsid w:val="002378DD"/>
    <w:rsid w:val="00237ACE"/>
    <w:rsid w:val="0024031E"/>
    <w:rsid w:val="002404EF"/>
    <w:rsid w:val="00240E4F"/>
    <w:rsid w:val="0024130A"/>
    <w:rsid w:val="0024132C"/>
    <w:rsid w:val="002416C7"/>
    <w:rsid w:val="00241F21"/>
    <w:rsid w:val="00241FDE"/>
    <w:rsid w:val="00242D58"/>
    <w:rsid w:val="00242DDD"/>
    <w:rsid w:val="00243202"/>
    <w:rsid w:val="002435B8"/>
    <w:rsid w:val="00243D2F"/>
    <w:rsid w:val="0024492C"/>
    <w:rsid w:val="00244B0F"/>
    <w:rsid w:val="0024538F"/>
    <w:rsid w:val="002454CE"/>
    <w:rsid w:val="00245B8A"/>
    <w:rsid w:val="002463CF"/>
    <w:rsid w:val="002464C6"/>
    <w:rsid w:val="00246EB4"/>
    <w:rsid w:val="00246EE4"/>
    <w:rsid w:val="00246F92"/>
    <w:rsid w:val="002473F9"/>
    <w:rsid w:val="00247E6B"/>
    <w:rsid w:val="00250390"/>
    <w:rsid w:val="00250475"/>
    <w:rsid w:val="002518DD"/>
    <w:rsid w:val="00251901"/>
    <w:rsid w:val="002523D4"/>
    <w:rsid w:val="002529C2"/>
    <w:rsid w:val="00252BB5"/>
    <w:rsid w:val="00252C7A"/>
    <w:rsid w:val="002532AD"/>
    <w:rsid w:val="002539AA"/>
    <w:rsid w:val="00253D7C"/>
    <w:rsid w:val="00253E97"/>
    <w:rsid w:val="00254357"/>
    <w:rsid w:val="002545E0"/>
    <w:rsid w:val="00254905"/>
    <w:rsid w:val="00254DD0"/>
    <w:rsid w:val="00255549"/>
    <w:rsid w:val="00255C85"/>
    <w:rsid w:val="00255CF9"/>
    <w:rsid w:val="002565F7"/>
    <w:rsid w:val="0025797F"/>
    <w:rsid w:val="00257BF9"/>
    <w:rsid w:val="00257CD3"/>
    <w:rsid w:val="00260523"/>
    <w:rsid w:val="00260734"/>
    <w:rsid w:val="00260AC9"/>
    <w:rsid w:val="00261332"/>
    <w:rsid w:val="002617CF"/>
    <w:rsid w:val="002617ED"/>
    <w:rsid w:val="002618B0"/>
    <w:rsid w:val="0026198F"/>
    <w:rsid w:val="00261F5C"/>
    <w:rsid w:val="00262DF2"/>
    <w:rsid w:val="00263611"/>
    <w:rsid w:val="002639C9"/>
    <w:rsid w:val="002642A8"/>
    <w:rsid w:val="0026453D"/>
    <w:rsid w:val="00264AC2"/>
    <w:rsid w:val="00264FC5"/>
    <w:rsid w:val="00265CAB"/>
    <w:rsid w:val="00265D5A"/>
    <w:rsid w:val="00266057"/>
    <w:rsid w:val="002671F2"/>
    <w:rsid w:val="002673BA"/>
    <w:rsid w:val="002675FD"/>
    <w:rsid w:val="00267760"/>
    <w:rsid w:val="002679DE"/>
    <w:rsid w:val="00267E95"/>
    <w:rsid w:val="00270877"/>
    <w:rsid w:val="00270C1E"/>
    <w:rsid w:val="00271AF0"/>
    <w:rsid w:val="00271C71"/>
    <w:rsid w:val="00271F03"/>
    <w:rsid w:val="002722F8"/>
    <w:rsid w:val="00272465"/>
    <w:rsid w:val="00272614"/>
    <w:rsid w:val="00272DA5"/>
    <w:rsid w:val="00273281"/>
    <w:rsid w:val="002732DE"/>
    <w:rsid w:val="0027344B"/>
    <w:rsid w:val="002738B6"/>
    <w:rsid w:val="00273DE3"/>
    <w:rsid w:val="002743C1"/>
    <w:rsid w:val="002747A1"/>
    <w:rsid w:val="002750BC"/>
    <w:rsid w:val="0027515D"/>
    <w:rsid w:val="002756D0"/>
    <w:rsid w:val="002759CE"/>
    <w:rsid w:val="0027670E"/>
    <w:rsid w:val="00276B29"/>
    <w:rsid w:val="00277166"/>
    <w:rsid w:val="002775FC"/>
    <w:rsid w:val="0027778F"/>
    <w:rsid w:val="00277916"/>
    <w:rsid w:val="00277D37"/>
    <w:rsid w:val="00280993"/>
    <w:rsid w:val="0028114B"/>
    <w:rsid w:val="0028173E"/>
    <w:rsid w:val="00281A8F"/>
    <w:rsid w:val="00281CEE"/>
    <w:rsid w:val="00281E31"/>
    <w:rsid w:val="002820A8"/>
    <w:rsid w:val="00283C37"/>
    <w:rsid w:val="00283CC0"/>
    <w:rsid w:val="0028442C"/>
    <w:rsid w:val="00284EE6"/>
    <w:rsid w:val="00285121"/>
    <w:rsid w:val="00285328"/>
    <w:rsid w:val="00285696"/>
    <w:rsid w:val="00285912"/>
    <w:rsid w:val="00285B1A"/>
    <w:rsid w:val="00285DC7"/>
    <w:rsid w:val="0028611C"/>
    <w:rsid w:val="00286BF5"/>
    <w:rsid w:val="00287081"/>
    <w:rsid w:val="002878A0"/>
    <w:rsid w:val="00287A4E"/>
    <w:rsid w:val="0029026D"/>
    <w:rsid w:val="00290BEE"/>
    <w:rsid w:val="00290C92"/>
    <w:rsid w:val="00290F03"/>
    <w:rsid w:val="00290F5A"/>
    <w:rsid w:val="00291A03"/>
    <w:rsid w:val="00291B12"/>
    <w:rsid w:val="002922F3"/>
    <w:rsid w:val="00292624"/>
    <w:rsid w:val="002926B7"/>
    <w:rsid w:val="002931D3"/>
    <w:rsid w:val="00293227"/>
    <w:rsid w:val="00293264"/>
    <w:rsid w:val="002944D4"/>
    <w:rsid w:val="002945CD"/>
    <w:rsid w:val="002947CF"/>
    <w:rsid w:val="00294A61"/>
    <w:rsid w:val="00294AF1"/>
    <w:rsid w:val="00295241"/>
    <w:rsid w:val="00295470"/>
    <w:rsid w:val="00295775"/>
    <w:rsid w:val="0029597E"/>
    <w:rsid w:val="002963D9"/>
    <w:rsid w:val="002965D8"/>
    <w:rsid w:val="00296AE1"/>
    <w:rsid w:val="00296B9F"/>
    <w:rsid w:val="00296C70"/>
    <w:rsid w:val="00296E8B"/>
    <w:rsid w:val="00297334"/>
    <w:rsid w:val="00297735"/>
    <w:rsid w:val="00297AD0"/>
    <w:rsid w:val="00297F16"/>
    <w:rsid w:val="002A0659"/>
    <w:rsid w:val="002A0835"/>
    <w:rsid w:val="002A150A"/>
    <w:rsid w:val="002A177A"/>
    <w:rsid w:val="002A21ED"/>
    <w:rsid w:val="002A26E0"/>
    <w:rsid w:val="002A278E"/>
    <w:rsid w:val="002A2A32"/>
    <w:rsid w:val="002A2DAE"/>
    <w:rsid w:val="002A333E"/>
    <w:rsid w:val="002A38E0"/>
    <w:rsid w:val="002A3A5F"/>
    <w:rsid w:val="002A3B70"/>
    <w:rsid w:val="002A462D"/>
    <w:rsid w:val="002A46AA"/>
    <w:rsid w:val="002A48DA"/>
    <w:rsid w:val="002A51DA"/>
    <w:rsid w:val="002A57A3"/>
    <w:rsid w:val="002A61B2"/>
    <w:rsid w:val="002A64F9"/>
    <w:rsid w:val="002A67A1"/>
    <w:rsid w:val="002A6DD1"/>
    <w:rsid w:val="002A754E"/>
    <w:rsid w:val="002B00BF"/>
    <w:rsid w:val="002B02B4"/>
    <w:rsid w:val="002B0649"/>
    <w:rsid w:val="002B070B"/>
    <w:rsid w:val="002B071B"/>
    <w:rsid w:val="002B084E"/>
    <w:rsid w:val="002B1057"/>
    <w:rsid w:val="002B1C45"/>
    <w:rsid w:val="002B1DFB"/>
    <w:rsid w:val="002B2294"/>
    <w:rsid w:val="002B2697"/>
    <w:rsid w:val="002B2A68"/>
    <w:rsid w:val="002B2DAC"/>
    <w:rsid w:val="002B2DB2"/>
    <w:rsid w:val="002B351F"/>
    <w:rsid w:val="002B3D9E"/>
    <w:rsid w:val="002B3E5A"/>
    <w:rsid w:val="002B3EA2"/>
    <w:rsid w:val="002B44A4"/>
    <w:rsid w:val="002B5B5F"/>
    <w:rsid w:val="002B63D9"/>
    <w:rsid w:val="002B6767"/>
    <w:rsid w:val="002B7054"/>
    <w:rsid w:val="002B7EFE"/>
    <w:rsid w:val="002B7FC7"/>
    <w:rsid w:val="002C04CB"/>
    <w:rsid w:val="002C04EF"/>
    <w:rsid w:val="002C0AD9"/>
    <w:rsid w:val="002C0B9B"/>
    <w:rsid w:val="002C0E9D"/>
    <w:rsid w:val="002C1791"/>
    <w:rsid w:val="002C18BD"/>
    <w:rsid w:val="002C1D77"/>
    <w:rsid w:val="002C1F4E"/>
    <w:rsid w:val="002C1FB4"/>
    <w:rsid w:val="002C224A"/>
    <w:rsid w:val="002C23F8"/>
    <w:rsid w:val="002C247F"/>
    <w:rsid w:val="002C275B"/>
    <w:rsid w:val="002C28AD"/>
    <w:rsid w:val="002C2B2D"/>
    <w:rsid w:val="002C2C89"/>
    <w:rsid w:val="002C3160"/>
    <w:rsid w:val="002C359F"/>
    <w:rsid w:val="002C35FC"/>
    <w:rsid w:val="002C3779"/>
    <w:rsid w:val="002C37B5"/>
    <w:rsid w:val="002C3BD4"/>
    <w:rsid w:val="002C3CBE"/>
    <w:rsid w:val="002C3FE5"/>
    <w:rsid w:val="002C46BA"/>
    <w:rsid w:val="002C4779"/>
    <w:rsid w:val="002C514F"/>
    <w:rsid w:val="002C530A"/>
    <w:rsid w:val="002C5648"/>
    <w:rsid w:val="002C62F9"/>
    <w:rsid w:val="002C642F"/>
    <w:rsid w:val="002C6470"/>
    <w:rsid w:val="002C65BE"/>
    <w:rsid w:val="002C6850"/>
    <w:rsid w:val="002C6C54"/>
    <w:rsid w:val="002C6EBA"/>
    <w:rsid w:val="002C6F4B"/>
    <w:rsid w:val="002D0318"/>
    <w:rsid w:val="002D0391"/>
    <w:rsid w:val="002D053F"/>
    <w:rsid w:val="002D0ACC"/>
    <w:rsid w:val="002D1207"/>
    <w:rsid w:val="002D16CC"/>
    <w:rsid w:val="002D1A04"/>
    <w:rsid w:val="002D1F68"/>
    <w:rsid w:val="002D2B5D"/>
    <w:rsid w:val="002D34AB"/>
    <w:rsid w:val="002D3709"/>
    <w:rsid w:val="002D3C58"/>
    <w:rsid w:val="002D44B5"/>
    <w:rsid w:val="002D44DD"/>
    <w:rsid w:val="002D468D"/>
    <w:rsid w:val="002D487C"/>
    <w:rsid w:val="002D4FDC"/>
    <w:rsid w:val="002D50DF"/>
    <w:rsid w:val="002D5409"/>
    <w:rsid w:val="002D5513"/>
    <w:rsid w:val="002D55AB"/>
    <w:rsid w:val="002D5AF2"/>
    <w:rsid w:val="002D5BFC"/>
    <w:rsid w:val="002D5C12"/>
    <w:rsid w:val="002D5D74"/>
    <w:rsid w:val="002D6216"/>
    <w:rsid w:val="002D65BC"/>
    <w:rsid w:val="002D6712"/>
    <w:rsid w:val="002D6AE9"/>
    <w:rsid w:val="002D6B02"/>
    <w:rsid w:val="002D77B1"/>
    <w:rsid w:val="002D788A"/>
    <w:rsid w:val="002E0661"/>
    <w:rsid w:val="002E0CEB"/>
    <w:rsid w:val="002E124B"/>
    <w:rsid w:val="002E2C6D"/>
    <w:rsid w:val="002E2CAD"/>
    <w:rsid w:val="002E3604"/>
    <w:rsid w:val="002E3DF5"/>
    <w:rsid w:val="002E46A4"/>
    <w:rsid w:val="002E5164"/>
    <w:rsid w:val="002E5688"/>
    <w:rsid w:val="002E56A1"/>
    <w:rsid w:val="002E5B19"/>
    <w:rsid w:val="002E61DB"/>
    <w:rsid w:val="002E6375"/>
    <w:rsid w:val="002E665C"/>
    <w:rsid w:val="002E6DC3"/>
    <w:rsid w:val="002E6DF0"/>
    <w:rsid w:val="002E7926"/>
    <w:rsid w:val="002E79CB"/>
    <w:rsid w:val="002E7BB7"/>
    <w:rsid w:val="002F070F"/>
    <w:rsid w:val="002F0C75"/>
    <w:rsid w:val="002F10DB"/>
    <w:rsid w:val="002F11B5"/>
    <w:rsid w:val="002F15B0"/>
    <w:rsid w:val="002F1A40"/>
    <w:rsid w:val="002F2507"/>
    <w:rsid w:val="002F2740"/>
    <w:rsid w:val="002F27E3"/>
    <w:rsid w:val="002F2918"/>
    <w:rsid w:val="002F2E12"/>
    <w:rsid w:val="002F3164"/>
    <w:rsid w:val="002F34FB"/>
    <w:rsid w:val="002F394C"/>
    <w:rsid w:val="002F5173"/>
    <w:rsid w:val="002F558E"/>
    <w:rsid w:val="002F5BE0"/>
    <w:rsid w:val="002F5C05"/>
    <w:rsid w:val="002F5C1C"/>
    <w:rsid w:val="002F76EC"/>
    <w:rsid w:val="002F7EB0"/>
    <w:rsid w:val="003003BE"/>
    <w:rsid w:val="003003C2"/>
    <w:rsid w:val="00300875"/>
    <w:rsid w:val="0030090C"/>
    <w:rsid w:val="00300966"/>
    <w:rsid w:val="0030097A"/>
    <w:rsid w:val="00300B0A"/>
    <w:rsid w:val="00300E40"/>
    <w:rsid w:val="00301049"/>
    <w:rsid w:val="003012DC"/>
    <w:rsid w:val="0030182F"/>
    <w:rsid w:val="00302003"/>
    <w:rsid w:val="0030243C"/>
    <w:rsid w:val="00302684"/>
    <w:rsid w:val="00302BE8"/>
    <w:rsid w:val="00302C9A"/>
    <w:rsid w:val="00302DB3"/>
    <w:rsid w:val="00302E7A"/>
    <w:rsid w:val="00302EB7"/>
    <w:rsid w:val="00304052"/>
    <w:rsid w:val="00304827"/>
    <w:rsid w:val="00304A48"/>
    <w:rsid w:val="00304D5C"/>
    <w:rsid w:val="00304E79"/>
    <w:rsid w:val="00305290"/>
    <w:rsid w:val="0030537D"/>
    <w:rsid w:val="0030681C"/>
    <w:rsid w:val="00306D7D"/>
    <w:rsid w:val="00306FD9"/>
    <w:rsid w:val="00307070"/>
    <w:rsid w:val="003070E5"/>
    <w:rsid w:val="003077C2"/>
    <w:rsid w:val="0031025B"/>
    <w:rsid w:val="003102C6"/>
    <w:rsid w:val="003102F0"/>
    <w:rsid w:val="00310BE1"/>
    <w:rsid w:val="00310C87"/>
    <w:rsid w:val="0031160A"/>
    <w:rsid w:val="0031178A"/>
    <w:rsid w:val="00311E5F"/>
    <w:rsid w:val="00312312"/>
    <w:rsid w:val="0031279C"/>
    <w:rsid w:val="003134C7"/>
    <w:rsid w:val="003138CF"/>
    <w:rsid w:val="00313C18"/>
    <w:rsid w:val="00315582"/>
    <w:rsid w:val="00315A41"/>
    <w:rsid w:val="00315B8B"/>
    <w:rsid w:val="00315C36"/>
    <w:rsid w:val="00315E4A"/>
    <w:rsid w:val="003161FF"/>
    <w:rsid w:val="0031666A"/>
    <w:rsid w:val="003166F4"/>
    <w:rsid w:val="00316AEB"/>
    <w:rsid w:val="0031729F"/>
    <w:rsid w:val="0031758F"/>
    <w:rsid w:val="00317593"/>
    <w:rsid w:val="00317E99"/>
    <w:rsid w:val="00317EEF"/>
    <w:rsid w:val="00317F6E"/>
    <w:rsid w:val="0032051D"/>
    <w:rsid w:val="00320662"/>
    <w:rsid w:val="003207A5"/>
    <w:rsid w:val="00321047"/>
    <w:rsid w:val="0032167A"/>
    <w:rsid w:val="003218F6"/>
    <w:rsid w:val="003220EE"/>
    <w:rsid w:val="0032222A"/>
    <w:rsid w:val="0032232C"/>
    <w:rsid w:val="00322330"/>
    <w:rsid w:val="00322814"/>
    <w:rsid w:val="003229BB"/>
    <w:rsid w:val="00322C6A"/>
    <w:rsid w:val="00322CD8"/>
    <w:rsid w:val="00323BC0"/>
    <w:rsid w:val="00323C60"/>
    <w:rsid w:val="00323CAA"/>
    <w:rsid w:val="00323F06"/>
    <w:rsid w:val="00323F09"/>
    <w:rsid w:val="003241DB"/>
    <w:rsid w:val="003242F2"/>
    <w:rsid w:val="0032508A"/>
    <w:rsid w:val="00325177"/>
    <w:rsid w:val="003252B0"/>
    <w:rsid w:val="003256F8"/>
    <w:rsid w:val="00325D54"/>
    <w:rsid w:val="00325FFB"/>
    <w:rsid w:val="0032618C"/>
    <w:rsid w:val="0032636A"/>
    <w:rsid w:val="00326719"/>
    <w:rsid w:val="003270C7"/>
    <w:rsid w:val="00327234"/>
    <w:rsid w:val="00327258"/>
    <w:rsid w:val="00327402"/>
    <w:rsid w:val="0032760A"/>
    <w:rsid w:val="003279C6"/>
    <w:rsid w:val="00327B8B"/>
    <w:rsid w:val="00330070"/>
    <w:rsid w:val="0033081D"/>
    <w:rsid w:val="00330ADD"/>
    <w:rsid w:val="00330E69"/>
    <w:rsid w:val="003310B1"/>
    <w:rsid w:val="00331322"/>
    <w:rsid w:val="00332932"/>
    <w:rsid w:val="00332B3D"/>
    <w:rsid w:val="0033318E"/>
    <w:rsid w:val="003333E7"/>
    <w:rsid w:val="00333413"/>
    <w:rsid w:val="0033376E"/>
    <w:rsid w:val="00333CCF"/>
    <w:rsid w:val="00333DB6"/>
    <w:rsid w:val="00334006"/>
    <w:rsid w:val="003347E2"/>
    <w:rsid w:val="00334AFF"/>
    <w:rsid w:val="00334B89"/>
    <w:rsid w:val="00336486"/>
    <w:rsid w:val="00336A22"/>
    <w:rsid w:val="00336DCA"/>
    <w:rsid w:val="00336F3C"/>
    <w:rsid w:val="00337110"/>
    <w:rsid w:val="0033726B"/>
    <w:rsid w:val="00337808"/>
    <w:rsid w:val="0034059E"/>
    <w:rsid w:val="00340A40"/>
    <w:rsid w:val="00341A0C"/>
    <w:rsid w:val="00341CDD"/>
    <w:rsid w:val="00341D85"/>
    <w:rsid w:val="00342297"/>
    <w:rsid w:val="003425E4"/>
    <w:rsid w:val="00342D51"/>
    <w:rsid w:val="00342DA1"/>
    <w:rsid w:val="00343208"/>
    <w:rsid w:val="003433A0"/>
    <w:rsid w:val="003439BB"/>
    <w:rsid w:val="00343BC5"/>
    <w:rsid w:val="00343BFB"/>
    <w:rsid w:val="00343ECC"/>
    <w:rsid w:val="003449D4"/>
    <w:rsid w:val="003451F6"/>
    <w:rsid w:val="003455AE"/>
    <w:rsid w:val="00345980"/>
    <w:rsid w:val="00346066"/>
    <w:rsid w:val="0034648D"/>
    <w:rsid w:val="003466C7"/>
    <w:rsid w:val="003468D1"/>
    <w:rsid w:val="00346AB9"/>
    <w:rsid w:val="00347546"/>
    <w:rsid w:val="003478FF"/>
    <w:rsid w:val="00347E40"/>
    <w:rsid w:val="00347F01"/>
    <w:rsid w:val="0035073F"/>
    <w:rsid w:val="00350A66"/>
    <w:rsid w:val="00351544"/>
    <w:rsid w:val="00351766"/>
    <w:rsid w:val="003519F6"/>
    <w:rsid w:val="00352115"/>
    <w:rsid w:val="00352543"/>
    <w:rsid w:val="0035290B"/>
    <w:rsid w:val="00353030"/>
    <w:rsid w:val="00353218"/>
    <w:rsid w:val="00353453"/>
    <w:rsid w:val="00353B8A"/>
    <w:rsid w:val="00353CC9"/>
    <w:rsid w:val="00353FD5"/>
    <w:rsid w:val="003543AD"/>
    <w:rsid w:val="0035444B"/>
    <w:rsid w:val="003544D5"/>
    <w:rsid w:val="00355049"/>
    <w:rsid w:val="00355CC0"/>
    <w:rsid w:val="00355F3B"/>
    <w:rsid w:val="00356085"/>
    <w:rsid w:val="003571DB"/>
    <w:rsid w:val="00357201"/>
    <w:rsid w:val="0035734D"/>
    <w:rsid w:val="0035757C"/>
    <w:rsid w:val="003578F4"/>
    <w:rsid w:val="00357E3B"/>
    <w:rsid w:val="00360179"/>
    <w:rsid w:val="00360704"/>
    <w:rsid w:val="00360C77"/>
    <w:rsid w:val="003625F8"/>
    <w:rsid w:val="00362895"/>
    <w:rsid w:val="00363215"/>
    <w:rsid w:val="0036335C"/>
    <w:rsid w:val="003633A2"/>
    <w:rsid w:val="00363454"/>
    <w:rsid w:val="003639CD"/>
    <w:rsid w:val="003643DE"/>
    <w:rsid w:val="003646C8"/>
    <w:rsid w:val="003649B9"/>
    <w:rsid w:val="00364E65"/>
    <w:rsid w:val="0036504B"/>
    <w:rsid w:val="003650FE"/>
    <w:rsid w:val="00365340"/>
    <w:rsid w:val="003658E6"/>
    <w:rsid w:val="00365F63"/>
    <w:rsid w:val="00366086"/>
    <w:rsid w:val="00366A6B"/>
    <w:rsid w:val="00366FD5"/>
    <w:rsid w:val="00367C56"/>
    <w:rsid w:val="00370053"/>
    <w:rsid w:val="00370D48"/>
    <w:rsid w:val="003713D1"/>
    <w:rsid w:val="003713D7"/>
    <w:rsid w:val="00371440"/>
    <w:rsid w:val="00371633"/>
    <w:rsid w:val="00372892"/>
    <w:rsid w:val="00372C10"/>
    <w:rsid w:val="0037318C"/>
    <w:rsid w:val="00373F4B"/>
    <w:rsid w:val="00374AB9"/>
    <w:rsid w:val="00374D15"/>
    <w:rsid w:val="00375024"/>
    <w:rsid w:val="00375097"/>
    <w:rsid w:val="00375373"/>
    <w:rsid w:val="00375591"/>
    <w:rsid w:val="003755B6"/>
    <w:rsid w:val="003755C7"/>
    <w:rsid w:val="00375698"/>
    <w:rsid w:val="00375A45"/>
    <w:rsid w:val="00375E80"/>
    <w:rsid w:val="00376366"/>
    <w:rsid w:val="00376769"/>
    <w:rsid w:val="00376D2F"/>
    <w:rsid w:val="00377229"/>
    <w:rsid w:val="0038057D"/>
    <w:rsid w:val="00380F12"/>
    <w:rsid w:val="003810EC"/>
    <w:rsid w:val="003815BA"/>
    <w:rsid w:val="00381DC7"/>
    <w:rsid w:val="0038226D"/>
    <w:rsid w:val="003826BC"/>
    <w:rsid w:val="00382D34"/>
    <w:rsid w:val="00382DD0"/>
    <w:rsid w:val="00383144"/>
    <w:rsid w:val="003832D6"/>
    <w:rsid w:val="0038367E"/>
    <w:rsid w:val="00384284"/>
    <w:rsid w:val="00384D01"/>
    <w:rsid w:val="00384D57"/>
    <w:rsid w:val="00385883"/>
    <w:rsid w:val="00385993"/>
    <w:rsid w:val="00385C4C"/>
    <w:rsid w:val="00385C53"/>
    <w:rsid w:val="00385F5B"/>
    <w:rsid w:val="003862C1"/>
    <w:rsid w:val="003862E0"/>
    <w:rsid w:val="003863BB"/>
    <w:rsid w:val="00387A5E"/>
    <w:rsid w:val="00387D65"/>
    <w:rsid w:val="00387EE5"/>
    <w:rsid w:val="00390BAE"/>
    <w:rsid w:val="00390FC2"/>
    <w:rsid w:val="003911CF"/>
    <w:rsid w:val="003916BB"/>
    <w:rsid w:val="00391A05"/>
    <w:rsid w:val="00391EA4"/>
    <w:rsid w:val="003924D5"/>
    <w:rsid w:val="003924F4"/>
    <w:rsid w:val="003925B5"/>
    <w:rsid w:val="00392AA1"/>
    <w:rsid w:val="00392CB7"/>
    <w:rsid w:val="00393939"/>
    <w:rsid w:val="00393A93"/>
    <w:rsid w:val="00393CC3"/>
    <w:rsid w:val="00394181"/>
    <w:rsid w:val="00394197"/>
    <w:rsid w:val="00394238"/>
    <w:rsid w:val="0039478B"/>
    <w:rsid w:val="00394E30"/>
    <w:rsid w:val="00395323"/>
    <w:rsid w:val="003959E5"/>
    <w:rsid w:val="00395DFE"/>
    <w:rsid w:val="00395F89"/>
    <w:rsid w:val="00396576"/>
    <w:rsid w:val="003967C1"/>
    <w:rsid w:val="00396D15"/>
    <w:rsid w:val="003971B3"/>
    <w:rsid w:val="00397373"/>
    <w:rsid w:val="00397572"/>
    <w:rsid w:val="00397A40"/>
    <w:rsid w:val="00397EE4"/>
    <w:rsid w:val="00397F4B"/>
    <w:rsid w:val="003A0018"/>
    <w:rsid w:val="003A04D5"/>
    <w:rsid w:val="003A08F5"/>
    <w:rsid w:val="003A0988"/>
    <w:rsid w:val="003A0E8C"/>
    <w:rsid w:val="003A0FC2"/>
    <w:rsid w:val="003A1557"/>
    <w:rsid w:val="003A15EC"/>
    <w:rsid w:val="003A1822"/>
    <w:rsid w:val="003A1A42"/>
    <w:rsid w:val="003A1D10"/>
    <w:rsid w:val="003A31FD"/>
    <w:rsid w:val="003A3666"/>
    <w:rsid w:val="003A395B"/>
    <w:rsid w:val="003A3FBC"/>
    <w:rsid w:val="003A4653"/>
    <w:rsid w:val="003A535A"/>
    <w:rsid w:val="003A5896"/>
    <w:rsid w:val="003A5A26"/>
    <w:rsid w:val="003A6384"/>
    <w:rsid w:val="003A6554"/>
    <w:rsid w:val="003A7A50"/>
    <w:rsid w:val="003A7C7D"/>
    <w:rsid w:val="003A7C9D"/>
    <w:rsid w:val="003B0695"/>
    <w:rsid w:val="003B0747"/>
    <w:rsid w:val="003B0B2B"/>
    <w:rsid w:val="003B0B8B"/>
    <w:rsid w:val="003B0E27"/>
    <w:rsid w:val="003B10C0"/>
    <w:rsid w:val="003B10F9"/>
    <w:rsid w:val="003B1238"/>
    <w:rsid w:val="003B1EA3"/>
    <w:rsid w:val="003B3646"/>
    <w:rsid w:val="003B3A9A"/>
    <w:rsid w:val="003B3E86"/>
    <w:rsid w:val="003B3EAE"/>
    <w:rsid w:val="003B4912"/>
    <w:rsid w:val="003B4C62"/>
    <w:rsid w:val="003B4C6F"/>
    <w:rsid w:val="003B52C8"/>
    <w:rsid w:val="003B5365"/>
    <w:rsid w:val="003B559E"/>
    <w:rsid w:val="003B579D"/>
    <w:rsid w:val="003B5FD3"/>
    <w:rsid w:val="003B6136"/>
    <w:rsid w:val="003B619A"/>
    <w:rsid w:val="003B65E4"/>
    <w:rsid w:val="003B6A33"/>
    <w:rsid w:val="003B6E2E"/>
    <w:rsid w:val="003B6EB2"/>
    <w:rsid w:val="003B6FC0"/>
    <w:rsid w:val="003B74B2"/>
    <w:rsid w:val="003C1694"/>
    <w:rsid w:val="003C2375"/>
    <w:rsid w:val="003C244D"/>
    <w:rsid w:val="003C2A02"/>
    <w:rsid w:val="003C3466"/>
    <w:rsid w:val="003C3475"/>
    <w:rsid w:val="003C404F"/>
    <w:rsid w:val="003C4239"/>
    <w:rsid w:val="003C448A"/>
    <w:rsid w:val="003C4A2A"/>
    <w:rsid w:val="003C4B7E"/>
    <w:rsid w:val="003C548F"/>
    <w:rsid w:val="003C64BB"/>
    <w:rsid w:val="003C6670"/>
    <w:rsid w:val="003C7BD4"/>
    <w:rsid w:val="003D07F8"/>
    <w:rsid w:val="003D0D2A"/>
    <w:rsid w:val="003D15D3"/>
    <w:rsid w:val="003D1C43"/>
    <w:rsid w:val="003D2230"/>
    <w:rsid w:val="003D2AFA"/>
    <w:rsid w:val="003D3571"/>
    <w:rsid w:val="003D3B5E"/>
    <w:rsid w:val="003D3C78"/>
    <w:rsid w:val="003D40E6"/>
    <w:rsid w:val="003D429F"/>
    <w:rsid w:val="003D43CF"/>
    <w:rsid w:val="003D493D"/>
    <w:rsid w:val="003D52DF"/>
    <w:rsid w:val="003D52EA"/>
    <w:rsid w:val="003D5360"/>
    <w:rsid w:val="003D5521"/>
    <w:rsid w:val="003D5765"/>
    <w:rsid w:val="003D5972"/>
    <w:rsid w:val="003D5A83"/>
    <w:rsid w:val="003D5F57"/>
    <w:rsid w:val="003D6256"/>
    <w:rsid w:val="003D6888"/>
    <w:rsid w:val="003D6C0B"/>
    <w:rsid w:val="003D6DA8"/>
    <w:rsid w:val="003D768F"/>
    <w:rsid w:val="003E00F7"/>
    <w:rsid w:val="003E0F00"/>
    <w:rsid w:val="003E146E"/>
    <w:rsid w:val="003E1901"/>
    <w:rsid w:val="003E1924"/>
    <w:rsid w:val="003E226A"/>
    <w:rsid w:val="003E2C08"/>
    <w:rsid w:val="003E2DB7"/>
    <w:rsid w:val="003E2ECF"/>
    <w:rsid w:val="003E31EA"/>
    <w:rsid w:val="003E32AC"/>
    <w:rsid w:val="003E3457"/>
    <w:rsid w:val="003E3BA5"/>
    <w:rsid w:val="003E3CAF"/>
    <w:rsid w:val="003E3D16"/>
    <w:rsid w:val="003E4856"/>
    <w:rsid w:val="003E48A1"/>
    <w:rsid w:val="003E4A21"/>
    <w:rsid w:val="003E4A26"/>
    <w:rsid w:val="003E5280"/>
    <w:rsid w:val="003E5754"/>
    <w:rsid w:val="003E5A32"/>
    <w:rsid w:val="003E5B01"/>
    <w:rsid w:val="003E5BA8"/>
    <w:rsid w:val="003E5ED2"/>
    <w:rsid w:val="003E5EF4"/>
    <w:rsid w:val="003E6103"/>
    <w:rsid w:val="003E671F"/>
    <w:rsid w:val="003E689B"/>
    <w:rsid w:val="003E7E29"/>
    <w:rsid w:val="003F05A8"/>
    <w:rsid w:val="003F0939"/>
    <w:rsid w:val="003F0E26"/>
    <w:rsid w:val="003F0E3D"/>
    <w:rsid w:val="003F1869"/>
    <w:rsid w:val="003F250B"/>
    <w:rsid w:val="003F29BB"/>
    <w:rsid w:val="003F2ACB"/>
    <w:rsid w:val="003F2ADE"/>
    <w:rsid w:val="003F2FE1"/>
    <w:rsid w:val="003F33CD"/>
    <w:rsid w:val="003F37AF"/>
    <w:rsid w:val="003F3CBF"/>
    <w:rsid w:val="003F3D3D"/>
    <w:rsid w:val="003F403B"/>
    <w:rsid w:val="003F46E7"/>
    <w:rsid w:val="003F4E22"/>
    <w:rsid w:val="003F5919"/>
    <w:rsid w:val="003F5D56"/>
    <w:rsid w:val="003F5EA8"/>
    <w:rsid w:val="003F604B"/>
    <w:rsid w:val="003F63EA"/>
    <w:rsid w:val="003F6AE5"/>
    <w:rsid w:val="003F798C"/>
    <w:rsid w:val="003F7A87"/>
    <w:rsid w:val="003F7BA0"/>
    <w:rsid w:val="003F7BE1"/>
    <w:rsid w:val="004001ED"/>
    <w:rsid w:val="00400918"/>
    <w:rsid w:val="00400E4B"/>
    <w:rsid w:val="004014AF"/>
    <w:rsid w:val="00401800"/>
    <w:rsid w:val="00401EC0"/>
    <w:rsid w:val="00401FF5"/>
    <w:rsid w:val="004027A2"/>
    <w:rsid w:val="00402990"/>
    <w:rsid w:val="00402CD3"/>
    <w:rsid w:val="00403945"/>
    <w:rsid w:val="00403B4D"/>
    <w:rsid w:val="00403C0D"/>
    <w:rsid w:val="004049EA"/>
    <w:rsid w:val="00404FBE"/>
    <w:rsid w:val="0040595E"/>
    <w:rsid w:val="00405A5C"/>
    <w:rsid w:val="00406C3D"/>
    <w:rsid w:val="00406FEA"/>
    <w:rsid w:val="0040708D"/>
    <w:rsid w:val="00407706"/>
    <w:rsid w:val="004077EC"/>
    <w:rsid w:val="0041017D"/>
    <w:rsid w:val="00410D01"/>
    <w:rsid w:val="00410DDC"/>
    <w:rsid w:val="00410F83"/>
    <w:rsid w:val="0041137E"/>
    <w:rsid w:val="004117E6"/>
    <w:rsid w:val="00411FC2"/>
    <w:rsid w:val="00412317"/>
    <w:rsid w:val="004124B6"/>
    <w:rsid w:val="00412556"/>
    <w:rsid w:val="00412641"/>
    <w:rsid w:val="00412962"/>
    <w:rsid w:val="004135A0"/>
    <w:rsid w:val="004135C1"/>
    <w:rsid w:val="0041370F"/>
    <w:rsid w:val="00413ABD"/>
    <w:rsid w:val="00415A12"/>
    <w:rsid w:val="00415BAD"/>
    <w:rsid w:val="00415C54"/>
    <w:rsid w:val="00415F44"/>
    <w:rsid w:val="00416407"/>
    <w:rsid w:val="00416CDA"/>
    <w:rsid w:val="00417132"/>
    <w:rsid w:val="00417AD3"/>
    <w:rsid w:val="004200C1"/>
    <w:rsid w:val="00420315"/>
    <w:rsid w:val="004204F6"/>
    <w:rsid w:val="00420AE5"/>
    <w:rsid w:val="00420C2A"/>
    <w:rsid w:val="00420F3E"/>
    <w:rsid w:val="004211F2"/>
    <w:rsid w:val="004212A8"/>
    <w:rsid w:val="00421616"/>
    <w:rsid w:val="00421C0F"/>
    <w:rsid w:val="004220A6"/>
    <w:rsid w:val="004221EF"/>
    <w:rsid w:val="004226AF"/>
    <w:rsid w:val="004232B5"/>
    <w:rsid w:val="0042340C"/>
    <w:rsid w:val="004236E7"/>
    <w:rsid w:val="00423775"/>
    <w:rsid w:val="00424795"/>
    <w:rsid w:val="0042481D"/>
    <w:rsid w:val="00424D0C"/>
    <w:rsid w:val="00424EC5"/>
    <w:rsid w:val="004256D6"/>
    <w:rsid w:val="00425F49"/>
    <w:rsid w:val="0042612B"/>
    <w:rsid w:val="0042725A"/>
    <w:rsid w:val="004276EC"/>
    <w:rsid w:val="00427D0C"/>
    <w:rsid w:val="00430383"/>
    <w:rsid w:val="00430A17"/>
    <w:rsid w:val="00430A6C"/>
    <w:rsid w:val="00431100"/>
    <w:rsid w:val="004312B7"/>
    <w:rsid w:val="00431418"/>
    <w:rsid w:val="00431C44"/>
    <w:rsid w:val="00432F0E"/>
    <w:rsid w:val="0043392D"/>
    <w:rsid w:val="00433C21"/>
    <w:rsid w:val="0043432E"/>
    <w:rsid w:val="004344C7"/>
    <w:rsid w:val="00434646"/>
    <w:rsid w:val="00434CDC"/>
    <w:rsid w:val="004351DD"/>
    <w:rsid w:val="004353E2"/>
    <w:rsid w:val="0043577B"/>
    <w:rsid w:val="00435FB3"/>
    <w:rsid w:val="00436187"/>
    <w:rsid w:val="004365D0"/>
    <w:rsid w:val="004366A9"/>
    <w:rsid w:val="00436920"/>
    <w:rsid w:val="00436F39"/>
    <w:rsid w:val="00437A06"/>
    <w:rsid w:val="00437CE3"/>
    <w:rsid w:val="00437F78"/>
    <w:rsid w:val="004404AC"/>
    <w:rsid w:val="004416F2"/>
    <w:rsid w:val="00441C3B"/>
    <w:rsid w:val="004423E9"/>
    <w:rsid w:val="004434A9"/>
    <w:rsid w:val="004436CA"/>
    <w:rsid w:val="00443794"/>
    <w:rsid w:val="004438C2"/>
    <w:rsid w:val="004439C7"/>
    <w:rsid w:val="00444225"/>
    <w:rsid w:val="004449BA"/>
    <w:rsid w:val="0044524E"/>
    <w:rsid w:val="00445FCD"/>
    <w:rsid w:val="00446218"/>
    <w:rsid w:val="004464A1"/>
    <w:rsid w:val="00446B98"/>
    <w:rsid w:val="00447502"/>
    <w:rsid w:val="0044757A"/>
    <w:rsid w:val="004476BA"/>
    <w:rsid w:val="00447A30"/>
    <w:rsid w:val="004506EB"/>
    <w:rsid w:val="004507D9"/>
    <w:rsid w:val="00450D86"/>
    <w:rsid w:val="004513D1"/>
    <w:rsid w:val="004519C9"/>
    <w:rsid w:val="004520F9"/>
    <w:rsid w:val="004522AF"/>
    <w:rsid w:val="004529EC"/>
    <w:rsid w:val="00452A88"/>
    <w:rsid w:val="00452EEE"/>
    <w:rsid w:val="00452F60"/>
    <w:rsid w:val="00453737"/>
    <w:rsid w:val="004538A8"/>
    <w:rsid w:val="00453B77"/>
    <w:rsid w:val="00453D31"/>
    <w:rsid w:val="00453D71"/>
    <w:rsid w:val="00454A59"/>
    <w:rsid w:val="00454AF3"/>
    <w:rsid w:val="00454B7E"/>
    <w:rsid w:val="00454BE6"/>
    <w:rsid w:val="00455194"/>
    <w:rsid w:val="00455EFE"/>
    <w:rsid w:val="00455FAC"/>
    <w:rsid w:val="0045613E"/>
    <w:rsid w:val="004568D7"/>
    <w:rsid w:val="00456B30"/>
    <w:rsid w:val="00456C08"/>
    <w:rsid w:val="00457149"/>
    <w:rsid w:val="00457686"/>
    <w:rsid w:val="004579D1"/>
    <w:rsid w:val="00457C18"/>
    <w:rsid w:val="00457F5D"/>
    <w:rsid w:val="0046032B"/>
    <w:rsid w:val="00460C93"/>
    <w:rsid w:val="00460D78"/>
    <w:rsid w:val="00460FA0"/>
    <w:rsid w:val="00461207"/>
    <w:rsid w:val="004619D6"/>
    <w:rsid w:val="00462572"/>
    <w:rsid w:val="00462883"/>
    <w:rsid w:val="00462F55"/>
    <w:rsid w:val="004636E5"/>
    <w:rsid w:val="004637E3"/>
    <w:rsid w:val="004639CC"/>
    <w:rsid w:val="0046444B"/>
    <w:rsid w:val="00464A7D"/>
    <w:rsid w:val="00464AB3"/>
    <w:rsid w:val="00464D06"/>
    <w:rsid w:val="0046538E"/>
    <w:rsid w:val="004654F4"/>
    <w:rsid w:val="00465EC1"/>
    <w:rsid w:val="0046600D"/>
    <w:rsid w:val="00466512"/>
    <w:rsid w:val="0046663D"/>
    <w:rsid w:val="004668A3"/>
    <w:rsid w:val="004670F4"/>
    <w:rsid w:val="004671E4"/>
    <w:rsid w:val="004674C0"/>
    <w:rsid w:val="00467745"/>
    <w:rsid w:val="00467939"/>
    <w:rsid w:val="00467A34"/>
    <w:rsid w:val="00467EE4"/>
    <w:rsid w:val="00467F6C"/>
    <w:rsid w:val="00467FF9"/>
    <w:rsid w:val="004700FC"/>
    <w:rsid w:val="00470288"/>
    <w:rsid w:val="0047045D"/>
    <w:rsid w:val="0047049A"/>
    <w:rsid w:val="004707A5"/>
    <w:rsid w:val="00470E60"/>
    <w:rsid w:val="00471790"/>
    <w:rsid w:val="00471A60"/>
    <w:rsid w:val="00471D27"/>
    <w:rsid w:val="00471D8C"/>
    <w:rsid w:val="004720A2"/>
    <w:rsid w:val="00472263"/>
    <w:rsid w:val="00472613"/>
    <w:rsid w:val="004727C9"/>
    <w:rsid w:val="00473E8B"/>
    <w:rsid w:val="0047424E"/>
    <w:rsid w:val="0047432C"/>
    <w:rsid w:val="004746D8"/>
    <w:rsid w:val="00474887"/>
    <w:rsid w:val="00474D44"/>
    <w:rsid w:val="00475266"/>
    <w:rsid w:val="0047555E"/>
    <w:rsid w:val="004756C2"/>
    <w:rsid w:val="00475B4B"/>
    <w:rsid w:val="00475F36"/>
    <w:rsid w:val="0047616D"/>
    <w:rsid w:val="00476849"/>
    <w:rsid w:val="00476DD6"/>
    <w:rsid w:val="0047772B"/>
    <w:rsid w:val="00477808"/>
    <w:rsid w:val="00477D03"/>
    <w:rsid w:val="004805D9"/>
    <w:rsid w:val="004808D3"/>
    <w:rsid w:val="00480EC7"/>
    <w:rsid w:val="004815AD"/>
    <w:rsid w:val="00481818"/>
    <w:rsid w:val="00482542"/>
    <w:rsid w:val="004825CE"/>
    <w:rsid w:val="0048267E"/>
    <w:rsid w:val="00482755"/>
    <w:rsid w:val="00482BEA"/>
    <w:rsid w:val="00482BEE"/>
    <w:rsid w:val="00483630"/>
    <w:rsid w:val="0048406A"/>
    <w:rsid w:val="0048412C"/>
    <w:rsid w:val="00485073"/>
    <w:rsid w:val="004850E3"/>
    <w:rsid w:val="004867DB"/>
    <w:rsid w:val="0048682C"/>
    <w:rsid w:val="00486CCC"/>
    <w:rsid w:val="004874B2"/>
    <w:rsid w:val="00487799"/>
    <w:rsid w:val="004877CB"/>
    <w:rsid w:val="00487F84"/>
    <w:rsid w:val="0049059D"/>
    <w:rsid w:val="0049175D"/>
    <w:rsid w:val="00491765"/>
    <w:rsid w:val="004917DB"/>
    <w:rsid w:val="00491B12"/>
    <w:rsid w:val="00491C42"/>
    <w:rsid w:val="0049247E"/>
    <w:rsid w:val="0049257A"/>
    <w:rsid w:val="0049271E"/>
    <w:rsid w:val="00492761"/>
    <w:rsid w:val="004930C6"/>
    <w:rsid w:val="004937FE"/>
    <w:rsid w:val="004940A2"/>
    <w:rsid w:val="00494338"/>
    <w:rsid w:val="00494515"/>
    <w:rsid w:val="00494C13"/>
    <w:rsid w:val="00494E4F"/>
    <w:rsid w:val="0049532E"/>
    <w:rsid w:val="004956AF"/>
    <w:rsid w:val="004956E8"/>
    <w:rsid w:val="00495B14"/>
    <w:rsid w:val="00495C19"/>
    <w:rsid w:val="00495CF5"/>
    <w:rsid w:val="00495D72"/>
    <w:rsid w:val="00495E77"/>
    <w:rsid w:val="00496362"/>
    <w:rsid w:val="004963E2"/>
    <w:rsid w:val="004968AF"/>
    <w:rsid w:val="00496964"/>
    <w:rsid w:val="00496BD2"/>
    <w:rsid w:val="00496D4B"/>
    <w:rsid w:val="00497159"/>
    <w:rsid w:val="004975AA"/>
    <w:rsid w:val="00497D86"/>
    <w:rsid w:val="004A0A44"/>
    <w:rsid w:val="004A0B7D"/>
    <w:rsid w:val="004A0C60"/>
    <w:rsid w:val="004A15CC"/>
    <w:rsid w:val="004A15D0"/>
    <w:rsid w:val="004A1752"/>
    <w:rsid w:val="004A196A"/>
    <w:rsid w:val="004A198E"/>
    <w:rsid w:val="004A1992"/>
    <w:rsid w:val="004A199E"/>
    <w:rsid w:val="004A2064"/>
    <w:rsid w:val="004A244A"/>
    <w:rsid w:val="004A26CD"/>
    <w:rsid w:val="004A31C4"/>
    <w:rsid w:val="004A3471"/>
    <w:rsid w:val="004A3E26"/>
    <w:rsid w:val="004A4D08"/>
    <w:rsid w:val="004A52EB"/>
    <w:rsid w:val="004A5C4C"/>
    <w:rsid w:val="004A5DFA"/>
    <w:rsid w:val="004A5FF2"/>
    <w:rsid w:val="004A608F"/>
    <w:rsid w:val="004A63FE"/>
    <w:rsid w:val="004A6A0D"/>
    <w:rsid w:val="004A6A61"/>
    <w:rsid w:val="004A74D5"/>
    <w:rsid w:val="004A7685"/>
    <w:rsid w:val="004A76EE"/>
    <w:rsid w:val="004A7855"/>
    <w:rsid w:val="004A798C"/>
    <w:rsid w:val="004A7EFC"/>
    <w:rsid w:val="004B0212"/>
    <w:rsid w:val="004B036D"/>
    <w:rsid w:val="004B092B"/>
    <w:rsid w:val="004B0B9A"/>
    <w:rsid w:val="004B1936"/>
    <w:rsid w:val="004B1EAF"/>
    <w:rsid w:val="004B1F22"/>
    <w:rsid w:val="004B2459"/>
    <w:rsid w:val="004B2F84"/>
    <w:rsid w:val="004B3267"/>
    <w:rsid w:val="004B33D6"/>
    <w:rsid w:val="004B4159"/>
    <w:rsid w:val="004B4682"/>
    <w:rsid w:val="004B49B1"/>
    <w:rsid w:val="004B4A09"/>
    <w:rsid w:val="004B4CBF"/>
    <w:rsid w:val="004B4E85"/>
    <w:rsid w:val="004B5442"/>
    <w:rsid w:val="004B5E39"/>
    <w:rsid w:val="004B5F4F"/>
    <w:rsid w:val="004B69E0"/>
    <w:rsid w:val="004B6F38"/>
    <w:rsid w:val="004B78B2"/>
    <w:rsid w:val="004B7991"/>
    <w:rsid w:val="004B7D4B"/>
    <w:rsid w:val="004C0255"/>
    <w:rsid w:val="004C0E2D"/>
    <w:rsid w:val="004C16D7"/>
    <w:rsid w:val="004C188B"/>
    <w:rsid w:val="004C19CE"/>
    <w:rsid w:val="004C1B62"/>
    <w:rsid w:val="004C2E64"/>
    <w:rsid w:val="004C369F"/>
    <w:rsid w:val="004C3D03"/>
    <w:rsid w:val="004C3E7E"/>
    <w:rsid w:val="004C47ED"/>
    <w:rsid w:val="004C49F3"/>
    <w:rsid w:val="004C52D2"/>
    <w:rsid w:val="004C52EB"/>
    <w:rsid w:val="004C5658"/>
    <w:rsid w:val="004C57FD"/>
    <w:rsid w:val="004C5B04"/>
    <w:rsid w:val="004C5F0C"/>
    <w:rsid w:val="004C6138"/>
    <w:rsid w:val="004C6944"/>
    <w:rsid w:val="004C6CEF"/>
    <w:rsid w:val="004C7737"/>
    <w:rsid w:val="004C77E2"/>
    <w:rsid w:val="004C786D"/>
    <w:rsid w:val="004C7B12"/>
    <w:rsid w:val="004C7DBE"/>
    <w:rsid w:val="004C7ED7"/>
    <w:rsid w:val="004D0065"/>
    <w:rsid w:val="004D05BB"/>
    <w:rsid w:val="004D08A2"/>
    <w:rsid w:val="004D0A25"/>
    <w:rsid w:val="004D0F7F"/>
    <w:rsid w:val="004D10B4"/>
    <w:rsid w:val="004D1CED"/>
    <w:rsid w:val="004D1EE0"/>
    <w:rsid w:val="004D2017"/>
    <w:rsid w:val="004D233C"/>
    <w:rsid w:val="004D2910"/>
    <w:rsid w:val="004D2BEC"/>
    <w:rsid w:val="004D2E2F"/>
    <w:rsid w:val="004D2EC1"/>
    <w:rsid w:val="004D32CB"/>
    <w:rsid w:val="004D32DE"/>
    <w:rsid w:val="004D38D6"/>
    <w:rsid w:val="004D3E29"/>
    <w:rsid w:val="004D45B1"/>
    <w:rsid w:val="004D4913"/>
    <w:rsid w:val="004D493D"/>
    <w:rsid w:val="004D5607"/>
    <w:rsid w:val="004D5821"/>
    <w:rsid w:val="004D5BC7"/>
    <w:rsid w:val="004D5BF4"/>
    <w:rsid w:val="004D5C0A"/>
    <w:rsid w:val="004D6BA0"/>
    <w:rsid w:val="004D70B8"/>
    <w:rsid w:val="004D72E5"/>
    <w:rsid w:val="004D75AA"/>
    <w:rsid w:val="004D7976"/>
    <w:rsid w:val="004D79F7"/>
    <w:rsid w:val="004D7D80"/>
    <w:rsid w:val="004D7E8B"/>
    <w:rsid w:val="004D7F28"/>
    <w:rsid w:val="004E0171"/>
    <w:rsid w:val="004E02B2"/>
    <w:rsid w:val="004E0725"/>
    <w:rsid w:val="004E097E"/>
    <w:rsid w:val="004E0F56"/>
    <w:rsid w:val="004E12F8"/>
    <w:rsid w:val="004E1357"/>
    <w:rsid w:val="004E1819"/>
    <w:rsid w:val="004E1B20"/>
    <w:rsid w:val="004E233A"/>
    <w:rsid w:val="004E239A"/>
    <w:rsid w:val="004E24C4"/>
    <w:rsid w:val="004E3928"/>
    <w:rsid w:val="004E43C5"/>
    <w:rsid w:val="004E4492"/>
    <w:rsid w:val="004E49DF"/>
    <w:rsid w:val="004E4A53"/>
    <w:rsid w:val="004E50D7"/>
    <w:rsid w:val="004E50DB"/>
    <w:rsid w:val="004E551F"/>
    <w:rsid w:val="004E5915"/>
    <w:rsid w:val="004E59C2"/>
    <w:rsid w:val="004E60DC"/>
    <w:rsid w:val="004E6804"/>
    <w:rsid w:val="004E68A9"/>
    <w:rsid w:val="004E76CB"/>
    <w:rsid w:val="004E79F1"/>
    <w:rsid w:val="004F0105"/>
    <w:rsid w:val="004F01CE"/>
    <w:rsid w:val="004F04BA"/>
    <w:rsid w:val="004F05CB"/>
    <w:rsid w:val="004F1178"/>
    <w:rsid w:val="004F11E8"/>
    <w:rsid w:val="004F13D7"/>
    <w:rsid w:val="004F1537"/>
    <w:rsid w:val="004F1A2A"/>
    <w:rsid w:val="004F1E47"/>
    <w:rsid w:val="004F2201"/>
    <w:rsid w:val="004F263C"/>
    <w:rsid w:val="004F2806"/>
    <w:rsid w:val="004F2835"/>
    <w:rsid w:val="004F2B61"/>
    <w:rsid w:val="004F2EA7"/>
    <w:rsid w:val="004F3174"/>
    <w:rsid w:val="004F336E"/>
    <w:rsid w:val="004F4C12"/>
    <w:rsid w:val="004F50BB"/>
    <w:rsid w:val="004F51AF"/>
    <w:rsid w:val="004F522F"/>
    <w:rsid w:val="004F5642"/>
    <w:rsid w:val="004F5771"/>
    <w:rsid w:val="004F5BD9"/>
    <w:rsid w:val="004F6561"/>
    <w:rsid w:val="004F6BCE"/>
    <w:rsid w:val="004F6C30"/>
    <w:rsid w:val="004F7064"/>
    <w:rsid w:val="004F70FC"/>
    <w:rsid w:val="004F7202"/>
    <w:rsid w:val="004F74D5"/>
    <w:rsid w:val="004F79CD"/>
    <w:rsid w:val="004F7B19"/>
    <w:rsid w:val="0050003D"/>
    <w:rsid w:val="00500331"/>
    <w:rsid w:val="0050066D"/>
    <w:rsid w:val="0050077B"/>
    <w:rsid w:val="00501BA7"/>
    <w:rsid w:val="00501DAA"/>
    <w:rsid w:val="00501E8D"/>
    <w:rsid w:val="00502078"/>
    <w:rsid w:val="00502402"/>
    <w:rsid w:val="005027F3"/>
    <w:rsid w:val="00502CAF"/>
    <w:rsid w:val="00502D6C"/>
    <w:rsid w:val="00502E00"/>
    <w:rsid w:val="005034D9"/>
    <w:rsid w:val="005038D1"/>
    <w:rsid w:val="00503931"/>
    <w:rsid w:val="00503ACA"/>
    <w:rsid w:val="00503AE2"/>
    <w:rsid w:val="00503C4E"/>
    <w:rsid w:val="00503C5B"/>
    <w:rsid w:val="005041A0"/>
    <w:rsid w:val="00504A36"/>
    <w:rsid w:val="00504B50"/>
    <w:rsid w:val="00504DD0"/>
    <w:rsid w:val="005050DD"/>
    <w:rsid w:val="00505D31"/>
    <w:rsid w:val="005062EC"/>
    <w:rsid w:val="0050642B"/>
    <w:rsid w:val="00506665"/>
    <w:rsid w:val="005069EE"/>
    <w:rsid w:val="00506B62"/>
    <w:rsid w:val="005076FD"/>
    <w:rsid w:val="00507905"/>
    <w:rsid w:val="00507BBD"/>
    <w:rsid w:val="0051027F"/>
    <w:rsid w:val="00510407"/>
    <w:rsid w:val="00510454"/>
    <w:rsid w:val="00510878"/>
    <w:rsid w:val="005111BB"/>
    <w:rsid w:val="00512291"/>
    <w:rsid w:val="00512651"/>
    <w:rsid w:val="00513409"/>
    <w:rsid w:val="00513CBA"/>
    <w:rsid w:val="00513E74"/>
    <w:rsid w:val="00514D74"/>
    <w:rsid w:val="00514E21"/>
    <w:rsid w:val="00514E73"/>
    <w:rsid w:val="005157BB"/>
    <w:rsid w:val="00515821"/>
    <w:rsid w:val="00515D6C"/>
    <w:rsid w:val="0051632D"/>
    <w:rsid w:val="005165C7"/>
    <w:rsid w:val="00516EC0"/>
    <w:rsid w:val="0051734F"/>
    <w:rsid w:val="00517612"/>
    <w:rsid w:val="00517CF8"/>
    <w:rsid w:val="00517E36"/>
    <w:rsid w:val="00517F92"/>
    <w:rsid w:val="005200B0"/>
    <w:rsid w:val="0052035C"/>
    <w:rsid w:val="00520397"/>
    <w:rsid w:val="005204A1"/>
    <w:rsid w:val="00520748"/>
    <w:rsid w:val="005208DB"/>
    <w:rsid w:val="00520982"/>
    <w:rsid w:val="005215F4"/>
    <w:rsid w:val="00521936"/>
    <w:rsid w:val="005219FB"/>
    <w:rsid w:val="00522072"/>
    <w:rsid w:val="0052276A"/>
    <w:rsid w:val="00522BB1"/>
    <w:rsid w:val="00523787"/>
    <w:rsid w:val="00523837"/>
    <w:rsid w:val="00523A83"/>
    <w:rsid w:val="00523A88"/>
    <w:rsid w:val="00523C68"/>
    <w:rsid w:val="00524291"/>
    <w:rsid w:val="00524602"/>
    <w:rsid w:val="005250FD"/>
    <w:rsid w:val="00525D07"/>
    <w:rsid w:val="0052603E"/>
    <w:rsid w:val="00526342"/>
    <w:rsid w:val="0052737B"/>
    <w:rsid w:val="00527580"/>
    <w:rsid w:val="0052777E"/>
    <w:rsid w:val="00527C32"/>
    <w:rsid w:val="00527C60"/>
    <w:rsid w:val="005302B8"/>
    <w:rsid w:val="005305EF"/>
    <w:rsid w:val="00530782"/>
    <w:rsid w:val="005309A3"/>
    <w:rsid w:val="00530C28"/>
    <w:rsid w:val="00530C32"/>
    <w:rsid w:val="00530DF5"/>
    <w:rsid w:val="005319D1"/>
    <w:rsid w:val="00531F7A"/>
    <w:rsid w:val="005327D5"/>
    <w:rsid w:val="00532B6D"/>
    <w:rsid w:val="00533374"/>
    <w:rsid w:val="005337B3"/>
    <w:rsid w:val="005343C6"/>
    <w:rsid w:val="005344FF"/>
    <w:rsid w:val="00534A1B"/>
    <w:rsid w:val="00535178"/>
    <w:rsid w:val="00535374"/>
    <w:rsid w:val="00535C0B"/>
    <w:rsid w:val="00535DAD"/>
    <w:rsid w:val="0053601D"/>
    <w:rsid w:val="00536593"/>
    <w:rsid w:val="00536656"/>
    <w:rsid w:val="00536B51"/>
    <w:rsid w:val="00536D4C"/>
    <w:rsid w:val="005373A3"/>
    <w:rsid w:val="00537D27"/>
    <w:rsid w:val="00537D7B"/>
    <w:rsid w:val="0054051D"/>
    <w:rsid w:val="00540555"/>
    <w:rsid w:val="005409F1"/>
    <w:rsid w:val="00540AA1"/>
    <w:rsid w:val="0054132D"/>
    <w:rsid w:val="00541393"/>
    <w:rsid w:val="005416F5"/>
    <w:rsid w:val="00541A39"/>
    <w:rsid w:val="00541CA5"/>
    <w:rsid w:val="005422DF"/>
    <w:rsid w:val="00542545"/>
    <w:rsid w:val="00542635"/>
    <w:rsid w:val="00542D46"/>
    <w:rsid w:val="00542EB7"/>
    <w:rsid w:val="005430B7"/>
    <w:rsid w:val="005430E4"/>
    <w:rsid w:val="005433E4"/>
    <w:rsid w:val="00543BED"/>
    <w:rsid w:val="00543D99"/>
    <w:rsid w:val="0054401E"/>
    <w:rsid w:val="00544E4B"/>
    <w:rsid w:val="00544F68"/>
    <w:rsid w:val="00545395"/>
    <w:rsid w:val="005462F1"/>
    <w:rsid w:val="00546633"/>
    <w:rsid w:val="00546A7E"/>
    <w:rsid w:val="005470C7"/>
    <w:rsid w:val="0054791F"/>
    <w:rsid w:val="00547AEB"/>
    <w:rsid w:val="00547C4E"/>
    <w:rsid w:val="00547DA7"/>
    <w:rsid w:val="00550234"/>
    <w:rsid w:val="00550716"/>
    <w:rsid w:val="00550E4F"/>
    <w:rsid w:val="00550EE9"/>
    <w:rsid w:val="005512DA"/>
    <w:rsid w:val="00551394"/>
    <w:rsid w:val="005526A1"/>
    <w:rsid w:val="00553407"/>
    <w:rsid w:val="00553BBD"/>
    <w:rsid w:val="005549DC"/>
    <w:rsid w:val="00554D89"/>
    <w:rsid w:val="0055531D"/>
    <w:rsid w:val="00555326"/>
    <w:rsid w:val="00555B0B"/>
    <w:rsid w:val="0055625A"/>
    <w:rsid w:val="00556EF6"/>
    <w:rsid w:val="00557080"/>
    <w:rsid w:val="00557F90"/>
    <w:rsid w:val="00560950"/>
    <w:rsid w:val="00560B3E"/>
    <w:rsid w:val="00560B3F"/>
    <w:rsid w:val="00561512"/>
    <w:rsid w:val="0056190E"/>
    <w:rsid w:val="005620BC"/>
    <w:rsid w:val="00562421"/>
    <w:rsid w:val="0056283A"/>
    <w:rsid w:val="00562B66"/>
    <w:rsid w:val="00562B9B"/>
    <w:rsid w:val="00562EBC"/>
    <w:rsid w:val="00563159"/>
    <w:rsid w:val="005636B5"/>
    <w:rsid w:val="00565311"/>
    <w:rsid w:val="00565353"/>
    <w:rsid w:val="00565AFD"/>
    <w:rsid w:val="00565FDA"/>
    <w:rsid w:val="005663ED"/>
    <w:rsid w:val="005668A3"/>
    <w:rsid w:val="00567213"/>
    <w:rsid w:val="005673C1"/>
    <w:rsid w:val="005674F1"/>
    <w:rsid w:val="00567B74"/>
    <w:rsid w:val="00570166"/>
    <w:rsid w:val="0057027F"/>
    <w:rsid w:val="00570370"/>
    <w:rsid w:val="00570423"/>
    <w:rsid w:val="00570700"/>
    <w:rsid w:val="00570CDE"/>
    <w:rsid w:val="00570F70"/>
    <w:rsid w:val="00570FE0"/>
    <w:rsid w:val="005711BB"/>
    <w:rsid w:val="00571434"/>
    <w:rsid w:val="005718FD"/>
    <w:rsid w:val="00571AB0"/>
    <w:rsid w:val="00571CF4"/>
    <w:rsid w:val="00571D18"/>
    <w:rsid w:val="005724DB"/>
    <w:rsid w:val="00573214"/>
    <w:rsid w:val="00573455"/>
    <w:rsid w:val="00573616"/>
    <w:rsid w:val="00573712"/>
    <w:rsid w:val="005738F9"/>
    <w:rsid w:val="005744F6"/>
    <w:rsid w:val="00574E9C"/>
    <w:rsid w:val="005750F9"/>
    <w:rsid w:val="00575442"/>
    <w:rsid w:val="00575471"/>
    <w:rsid w:val="0057564F"/>
    <w:rsid w:val="00575B3F"/>
    <w:rsid w:val="00575C1C"/>
    <w:rsid w:val="00575D79"/>
    <w:rsid w:val="005769C4"/>
    <w:rsid w:val="005769EA"/>
    <w:rsid w:val="00576EF6"/>
    <w:rsid w:val="00577255"/>
    <w:rsid w:val="0057794A"/>
    <w:rsid w:val="00580579"/>
    <w:rsid w:val="00580B8F"/>
    <w:rsid w:val="005810AF"/>
    <w:rsid w:val="005814A5"/>
    <w:rsid w:val="00581644"/>
    <w:rsid w:val="00582599"/>
    <w:rsid w:val="00582B2B"/>
    <w:rsid w:val="005831DE"/>
    <w:rsid w:val="005836DC"/>
    <w:rsid w:val="0058397D"/>
    <w:rsid w:val="005839B9"/>
    <w:rsid w:val="00584562"/>
    <w:rsid w:val="00584620"/>
    <w:rsid w:val="005850EE"/>
    <w:rsid w:val="005856C1"/>
    <w:rsid w:val="00585849"/>
    <w:rsid w:val="005860AD"/>
    <w:rsid w:val="00586110"/>
    <w:rsid w:val="0058621F"/>
    <w:rsid w:val="00586395"/>
    <w:rsid w:val="00586411"/>
    <w:rsid w:val="00586881"/>
    <w:rsid w:val="00586945"/>
    <w:rsid w:val="00586AA9"/>
    <w:rsid w:val="00586AB3"/>
    <w:rsid w:val="00587124"/>
    <w:rsid w:val="005873A3"/>
    <w:rsid w:val="005873A7"/>
    <w:rsid w:val="00587A2C"/>
    <w:rsid w:val="00587E1F"/>
    <w:rsid w:val="005904E0"/>
    <w:rsid w:val="0059086F"/>
    <w:rsid w:val="00590CB6"/>
    <w:rsid w:val="00590D7A"/>
    <w:rsid w:val="00590EAF"/>
    <w:rsid w:val="00591377"/>
    <w:rsid w:val="005915BD"/>
    <w:rsid w:val="005917C3"/>
    <w:rsid w:val="00591B9C"/>
    <w:rsid w:val="00591D1B"/>
    <w:rsid w:val="00592223"/>
    <w:rsid w:val="00592696"/>
    <w:rsid w:val="005930FB"/>
    <w:rsid w:val="00593C57"/>
    <w:rsid w:val="005947B5"/>
    <w:rsid w:val="005947CE"/>
    <w:rsid w:val="00594A8B"/>
    <w:rsid w:val="00595065"/>
    <w:rsid w:val="00595E75"/>
    <w:rsid w:val="005967F4"/>
    <w:rsid w:val="0059681D"/>
    <w:rsid w:val="0059698D"/>
    <w:rsid w:val="00596CCE"/>
    <w:rsid w:val="00596DE4"/>
    <w:rsid w:val="005970DC"/>
    <w:rsid w:val="005A0E8E"/>
    <w:rsid w:val="005A0E9E"/>
    <w:rsid w:val="005A10F2"/>
    <w:rsid w:val="005A1405"/>
    <w:rsid w:val="005A17F1"/>
    <w:rsid w:val="005A1826"/>
    <w:rsid w:val="005A1B18"/>
    <w:rsid w:val="005A1B85"/>
    <w:rsid w:val="005A2880"/>
    <w:rsid w:val="005A2987"/>
    <w:rsid w:val="005A355A"/>
    <w:rsid w:val="005A35C7"/>
    <w:rsid w:val="005A3712"/>
    <w:rsid w:val="005A41A8"/>
    <w:rsid w:val="005A4450"/>
    <w:rsid w:val="005A4E99"/>
    <w:rsid w:val="005A4F4A"/>
    <w:rsid w:val="005A5003"/>
    <w:rsid w:val="005A57F5"/>
    <w:rsid w:val="005A6363"/>
    <w:rsid w:val="005A68A0"/>
    <w:rsid w:val="005A74CB"/>
    <w:rsid w:val="005A7A4F"/>
    <w:rsid w:val="005A7B0C"/>
    <w:rsid w:val="005B00AF"/>
    <w:rsid w:val="005B0A09"/>
    <w:rsid w:val="005B0B3F"/>
    <w:rsid w:val="005B0FB5"/>
    <w:rsid w:val="005B222F"/>
    <w:rsid w:val="005B2634"/>
    <w:rsid w:val="005B2A14"/>
    <w:rsid w:val="005B34C0"/>
    <w:rsid w:val="005B37B1"/>
    <w:rsid w:val="005B3A1C"/>
    <w:rsid w:val="005B4650"/>
    <w:rsid w:val="005B48B2"/>
    <w:rsid w:val="005B4FA5"/>
    <w:rsid w:val="005B5199"/>
    <w:rsid w:val="005B5A8C"/>
    <w:rsid w:val="005B6383"/>
    <w:rsid w:val="005B6561"/>
    <w:rsid w:val="005B765F"/>
    <w:rsid w:val="005B7818"/>
    <w:rsid w:val="005C009C"/>
    <w:rsid w:val="005C07BA"/>
    <w:rsid w:val="005C0B11"/>
    <w:rsid w:val="005C0B9D"/>
    <w:rsid w:val="005C1001"/>
    <w:rsid w:val="005C1025"/>
    <w:rsid w:val="005C1248"/>
    <w:rsid w:val="005C140C"/>
    <w:rsid w:val="005C1958"/>
    <w:rsid w:val="005C19FE"/>
    <w:rsid w:val="005C2228"/>
    <w:rsid w:val="005C22FF"/>
    <w:rsid w:val="005C306E"/>
    <w:rsid w:val="005C3331"/>
    <w:rsid w:val="005C3A7D"/>
    <w:rsid w:val="005C3E40"/>
    <w:rsid w:val="005C4587"/>
    <w:rsid w:val="005C461D"/>
    <w:rsid w:val="005C4F98"/>
    <w:rsid w:val="005C53FE"/>
    <w:rsid w:val="005C5490"/>
    <w:rsid w:val="005C5580"/>
    <w:rsid w:val="005C6456"/>
    <w:rsid w:val="005C6704"/>
    <w:rsid w:val="005C6707"/>
    <w:rsid w:val="005C6FD9"/>
    <w:rsid w:val="005C74C2"/>
    <w:rsid w:val="005C7A1F"/>
    <w:rsid w:val="005C7F50"/>
    <w:rsid w:val="005D06EF"/>
    <w:rsid w:val="005D0B3E"/>
    <w:rsid w:val="005D0BBA"/>
    <w:rsid w:val="005D148B"/>
    <w:rsid w:val="005D1BE2"/>
    <w:rsid w:val="005D1E32"/>
    <w:rsid w:val="005D2261"/>
    <w:rsid w:val="005D229F"/>
    <w:rsid w:val="005D23CB"/>
    <w:rsid w:val="005D2494"/>
    <w:rsid w:val="005D24D8"/>
    <w:rsid w:val="005D26FA"/>
    <w:rsid w:val="005D2922"/>
    <w:rsid w:val="005D2962"/>
    <w:rsid w:val="005D2D37"/>
    <w:rsid w:val="005D3D1A"/>
    <w:rsid w:val="005D3E58"/>
    <w:rsid w:val="005D3F8C"/>
    <w:rsid w:val="005D43BE"/>
    <w:rsid w:val="005D4427"/>
    <w:rsid w:val="005D4BFC"/>
    <w:rsid w:val="005D4F5F"/>
    <w:rsid w:val="005D5127"/>
    <w:rsid w:val="005D624B"/>
    <w:rsid w:val="005D65F9"/>
    <w:rsid w:val="005D75DF"/>
    <w:rsid w:val="005D7E08"/>
    <w:rsid w:val="005E0417"/>
    <w:rsid w:val="005E079B"/>
    <w:rsid w:val="005E097B"/>
    <w:rsid w:val="005E0B94"/>
    <w:rsid w:val="005E0D81"/>
    <w:rsid w:val="005E13C3"/>
    <w:rsid w:val="005E1675"/>
    <w:rsid w:val="005E1F01"/>
    <w:rsid w:val="005E21ED"/>
    <w:rsid w:val="005E23FF"/>
    <w:rsid w:val="005E27ED"/>
    <w:rsid w:val="005E2B00"/>
    <w:rsid w:val="005E32BF"/>
    <w:rsid w:val="005E3426"/>
    <w:rsid w:val="005E3E14"/>
    <w:rsid w:val="005E41A2"/>
    <w:rsid w:val="005E41D3"/>
    <w:rsid w:val="005E46A8"/>
    <w:rsid w:val="005E4981"/>
    <w:rsid w:val="005E4A97"/>
    <w:rsid w:val="005E4B95"/>
    <w:rsid w:val="005E4D00"/>
    <w:rsid w:val="005E5042"/>
    <w:rsid w:val="005E5DBB"/>
    <w:rsid w:val="005E5F76"/>
    <w:rsid w:val="005E6393"/>
    <w:rsid w:val="005E6C7E"/>
    <w:rsid w:val="005E6F92"/>
    <w:rsid w:val="005E7B24"/>
    <w:rsid w:val="005E7D66"/>
    <w:rsid w:val="005E7FC7"/>
    <w:rsid w:val="005F01CE"/>
    <w:rsid w:val="005F02CE"/>
    <w:rsid w:val="005F04AF"/>
    <w:rsid w:val="005F051C"/>
    <w:rsid w:val="005F07BA"/>
    <w:rsid w:val="005F0C72"/>
    <w:rsid w:val="005F1F7F"/>
    <w:rsid w:val="005F2C93"/>
    <w:rsid w:val="005F4003"/>
    <w:rsid w:val="005F464E"/>
    <w:rsid w:val="005F4EAC"/>
    <w:rsid w:val="005F4FA3"/>
    <w:rsid w:val="005F55D8"/>
    <w:rsid w:val="005F565B"/>
    <w:rsid w:val="005F5BF0"/>
    <w:rsid w:val="005F6615"/>
    <w:rsid w:val="005F6D6C"/>
    <w:rsid w:val="005F6DA6"/>
    <w:rsid w:val="005F70D0"/>
    <w:rsid w:val="005F70D2"/>
    <w:rsid w:val="005F71FB"/>
    <w:rsid w:val="005F749E"/>
    <w:rsid w:val="005F7D4D"/>
    <w:rsid w:val="0060010D"/>
    <w:rsid w:val="00600578"/>
    <w:rsid w:val="006007EB"/>
    <w:rsid w:val="00600A61"/>
    <w:rsid w:val="00600CE0"/>
    <w:rsid w:val="00601879"/>
    <w:rsid w:val="006018BE"/>
    <w:rsid w:val="00601939"/>
    <w:rsid w:val="00601F49"/>
    <w:rsid w:val="0060251B"/>
    <w:rsid w:val="00602911"/>
    <w:rsid w:val="00602C20"/>
    <w:rsid w:val="00602C8B"/>
    <w:rsid w:val="0060388C"/>
    <w:rsid w:val="00603E8F"/>
    <w:rsid w:val="00603FB6"/>
    <w:rsid w:val="0060416D"/>
    <w:rsid w:val="006044AE"/>
    <w:rsid w:val="006048BE"/>
    <w:rsid w:val="00604D84"/>
    <w:rsid w:val="00604DA3"/>
    <w:rsid w:val="0060649E"/>
    <w:rsid w:val="006065DF"/>
    <w:rsid w:val="006066E6"/>
    <w:rsid w:val="00606EEC"/>
    <w:rsid w:val="00607104"/>
    <w:rsid w:val="006074A8"/>
    <w:rsid w:val="00607C4D"/>
    <w:rsid w:val="00607DEA"/>
    <w:rsid w:val="00610081"/>
    <w:rsid w:val="006102F4"/>
    <w:rsid w:val="006104B8"/>
    <w:rsid w:val="006105B6"/>
    <w:rsid w:val="00610729"/>
    <w:rsid w:val="00610F25"/>
    <w:rsid w:val="0061117F"/>
    <w:rsid w:val="00611C57"/>
    <w:rsid w:val="00611C7A"/>
    <w:rsid w:val="00612367"/>
    <w:rsid w:val="00612582"/>
    <w:rsid w:val="00612621"/>
    <w:rsid w:val="0061334B"/>
    <w:rsid w:val="0061352D"/>
    <w:rsid w:val="00613604"/>
    <w:rsid w:val="00613833"/>
    <w:rsid w:val="00614355"/>
    <w:rsid w:val="00614C31"/>
    <w:rsid w:val="00614CC9"/>
    <w:rsid w:val="00614ED4"/>
    <w:rsid w:val="006150FC"/>
    <w:rsid w:val="00615687"/>
    <w:rsid w:val="006158EF"/>
    <w:rsid w:val="00615BF2"/>
    <w:rsid w:val="00615D63"/>
    <w:rsid w:val="00615E99"/>
    <w:rsid w:val="00615F75"/>
    <w:rsid w:val="006160CF"/>
    <w:rsid w:val="0061615E"/>
    <w:rsid w:val="006163F7"/>
    <w:rsid w:val="006167C3"/>
    <w:rsid w:val="00616FC7"/>
    <w:rsid w:val="0061718D"/>
    <w:rsid w:val="00617479"/>
    <w:rsid w:val="0061755A"/>
    <w:rsid w:val="0062051F"/>
    <w:rsid w:val="006205F0"/>
    <w:rsid w:val="00620623"/>
    <w:rsid w:val="00621508"/>
    <w:rsid w:val="0062153D"/>
    <w:rsid w:val="006216F7"/>
    <w:rsid w:val="006217BA"/>
    <w:rsid w:val="00621C69"/>
    <w:rsid w:val="0062326E"/>
    <w:rsid w:val="006232F1"/>
    <w:rsid w:val="00623788"/>
    <w:rsid w:val="00623D83"/>
    <w:rsid w:val="00623D8C"/>
    <w:rsid w:val="006246B3"/>
    <w:rsid w:val="00624735"/>
    <w:rsid w:val="006251F5"/>
    <w:rsid w:val="00625648"/>
    <w:rsid w:val="006257FA"/>
    <w:rsid w:val="00625D3C"/>
    <w:rsid w:val="0062674D"/>
    <w:rsid w:val="006268CE"/>
    <w:rsid w:val="006277CD"/>
    <w:rsid w:val="00630002"/>
    <w:rsid w:val="006300F4"/>
    <w:rsid w:val="006301E5"/>
    <w:rsid w:val="00630CCD"/>
    <w:rsid w:val="00630D10"/>
    <w:rsid w:val="00630EDA"/>
    <w:rsid w:val="006313F4"/>
    <w:rsid w:val="00631ACE"/>
    <w:rsid w:val="00631E7A"/>
    <w:rsid w:val="00632493"/>
    <w:rsid w:val="0063322B"/>
    <w:rsid w:val="00633E3B"/>
    <w:rsid w:val="006342DC"/>
    <w:rsid w:val="006343A8"/>
    <w:rsid w:val="006346FB"/>
    <w:rsid w:val="0063530D"/>
    <w:rsid w:val="006353B5"/>
    <w:rsid w:val="006355FB"/>
    <w:rsid w:val="006356B6"/>
    <w:rsid w:val="0063588E"/>
    <w:rsid w:val="0063599C"/>
    <w:rsid w:val="00635B61"/>
    <w:rsid w:val="00635C61"/>
    <w:rsid w:val="00635FD9"/>
    <w:rsid w:val="006363D9"/>
    <w:rsid w:val="00636A51"/>
    <w:rsid w:val="00636DEE"/>
    <w:rsid w:val="006375F2"/>
    <w:rsid w:val="00637640"/>
    <w:rsid w:val="00637CFD"/>
    <w:rsid w:val="00637DC5"/>
    <w:rsid w:val="0064140C"/>
    <w:rsid w:val="00641899"/>
    <w:rsid w:val="006419DB"/>
    <w:rsid w:val="00642119"/>
    <w:rsid w:val="006422D3"/>
    <w:rsid w:val="0064242E"/>
    <w:rsid w:val="006425C3"/>
    <w:rsid w:val="00642A19"/>
    <w:rsid w:val="00643041"/>
    <w:rsid w:val="006438B1"/>
    <w:rsid w:val="00643E29"/>
    <w:rsid w:val="00644124"/>
    <w:rsid w:val="006446BB"/>
    <w:rsid w:val="00644948"/>
    <w:rsid w:val="006455CE"/>
    <w:rsid w:val="00645819"/>
    <w:rsid w:val="00645FA1"/>
    <w:rsid w:val="00646121"/>
    <w:rsid w:val="006467E1"/>
    <w:rsid w:val="006469A6"/>
    <w:rsid w:val="00646AA0"/>
    <w:rsid w:val="006471F6"/>
    <w:rsid w:val="006478F9"/>
    <w:rsid w:val="006479CF"/>
    <w:rsid w:val="00647D3B"/>
    <w:rsid w:val="00650484"/>
    <w:rsid w:val="00650A23"/>
    <w:rsid w:val="00650BCB"/>
    <w:rsid w:val="00652877"/>
    <w:rsid w:val="00652BF4"/>
    <w:rsid w:val="00652D67"/>
    <w:rsid w:val="00654240"/>
    <w:rsid w:val="00654265"/>
    <w:rsid w:val="006549E8"/>
    <w:rsid w:val="00654B5C"/>
    <w:rsid w:val="0065544C"/>
    <w:rsid w:val="00655695"/>
    <w:rsid w:val="00655A91"/>
    <w:rsid w:val="00655BC0"/>
    <w:rsid w:val="00655CF1"/>
    <w:rsid w:val="0065621D"/>
    <w:rsid w:val="006563FC"/>
    <w:rsid w:val="00656737"/>
    <w:rsid w:val="0065673D"/>
    <w:rsid w:val="00656F01"/>
    <w:rsid w:val="006574CA"/>
    <w:rsid w:val="00657AD3"/>
    <w:rsid w:val="00657C01"/>
    <w:rsid w:val="0066023D"/>
    <w:rsid w:val="0066078C"/>
    <w:rsid w:val="006611BB"/>
    <w:rsid w:val="00661A5A"/>
    <w:rsid w:val="00661F23"/>
    <w:rsid w:val="00662149"/>
    <w:rsid w:val="006629F5"/>
    <w:rsid w:val="00662C6B"/>
    <w:rsid w:val="00663A27"/>
    <w:rsid w:val="00663DB1"/>
    <w:rsid w:val="00663DB7"/>
    <w:rsid w:val="006642D8"/>
    <w:rsid w:val="00664337"/>
    <w:rsid w:val="00664768"/>
    <w:rsid w:val="0066477A"/>
    <w:rsid w:val="00664C60"/>
    <w:rsid w:val="00665148"/>
    <w:rsid w:val="00665453"/>
    <w:rsid w:val="00665698"/>
    <w:rsid w:val="00666CE7"/>
    <w:rsid w:val="00666DAB"/>
    <w:rsid w:val="00666EC1"/>
    <w:rsid w:val="00667491"/>
    <w:rsid w:val="00667D01"/>
    <w:rsid w:val="00670362"/>
    <w:rsid w:val="006710F4"/>
    <w:rsid w:val="00671101"/>
    <w:rsid w:val="006713F3"/>
    <w:rsid w:val="00671489"/>
    <w:rsid w:val="006718F2"/>
    <w:rsid w:val="00671944"/>
    <w:rsid w:val="00671A5B"/>
    <w:rsid w:val="00671ADE"/>
    <w:rsid w:val="0067201F"/>
    <w:rsid w:val="0067217D"/>
    <w:rsid w:val="00672689"/>
    <w:rsid w:val="006730F8"/>
    <w:rsid w:val="00673411"/>
    <w:rsid w:val="00673928"/>
    <w:rsid w:val="0067444D"/>
    <w:rsid w:val="00674483"/>
    <w:rsid w:val="006744F4"/>
    <w:rsid w:val="00674692"/>
    <w:rsid w:val="0067485E"/>
    <w:rsid w:val="00674CEB"/>
    <w:rsid w:val="00674EC4"/>
    <w:rsid w:val="006752FE"/>
    <w:rsid w:val="00675407"/>
    <w:rsid w:val="0067546E"/>
    <w:rsid w:val="0067584E"/>
    <w:rsid w:val="00675D78"/>
    <w:rsid w:val="00675ED9"/>
    <w:rsid w:val="00675FA8"/>
    <w:rsid w:val="00676079"/>
    <w:rsid w:val="0067651B"/>
    <w:rsid w:val="00677247"/>
    <w:rsid w:val="00677E3F"/>
    <w:rsid w:val="00680036"/>
    <w:rsid w:val="00680974"/>
    <w:rsid w:val="00680D71"/>
    <w:rsid w:val="00680FD4"/>
    <w:rsid w:val="0068252F"/>
    <w:rsid w:val="00682BB9"/>
    <w:rsid w:val="00683049"/>
    <w:rsid w:val="006836A9"/>
    <w:rsid w:val="00683CE0"/>
    <w:rsid w:val="00683DAC"/>
    <w:rsid w:val="00683FD6"/>
    <w:rsid w:val="0068436B"/>
    <w:rsid w:val="00684F10"/>
    <w:rsid w:val="00684F70"/>
    <w:rsid w:val="006854E5"/>
    <w:rsid w:val="00685C39"/>
    <w:rsid w:val="0068600F"/>
    <w:rsid w:val="0068603C"/>
    <w:rsid w:val="0068654F"/>
    <w:rsid w:val="00686A6E"/>
    <w:rsid w:val="00686D29"/>
    <w:rsid w:val="00686E21"/>
    <w:rsid w:val="0068703A"/>
    <w:rsid w:val="00687052"/>
    <w:rsid w:val="00687116"/>
    <w:rsid w:val="0068721A"/>
    <w:rsid w:val="006874BC"/>
    <w:rsid w:val="00687EBB"/>
    <w:rsid w:val="00687F0B"/>
    <w:rsid w:val="00690496"/>
    <w:rsid w:val="00690BAC"/>
    <w:rsid w:val="006910EC"/>
    <w:rsid w:val="0069152C"/>
    <w:rsid w:val="00691BC3"/>
    <w:rsid w:val="00691C86"/>
    <w:rsid w:val="00691EEC"/>
    <w:rsid w:val="006922AB"/>
    <w:rsid w:val="00692406"/>
    <w:rsid w:val="00692F15"/>
    <w:rsid w:val="00693137"/>
    <w:rsid w:val="006942A6"/>
    <w:rsid w:val="006942F2"/>
    <w:rsid w:val="00694790"/>
    <w:rsid w:val="00694B00"/>
    <w:rsid w:val="006950BA"/>
    <w:rsid w:val="00695478"/>
    <w:rsid w:val="00695AC0"/>
    <w:rsid w:val="00695B77"/>
    <w:rsid w:val="00696231"/>
    <w:rsid w:val="00696385"/>
    <w:rsid w:val="0069708B"/>
    <w:rsid w:val="00697329"/>
    <w:rsid w:val="006974D2"/>
    <w:rsid w:val="006974D4"/>
    <w:rsid w:val="0069764F"/>
    <w:rsid w:val="006976B9"/>
    <w:rsid w:val="006A009E"/>
    <w:rsid w:val="006A02DC"/>
    <w:rsid w:val="006A0A90"/>
    <w:rsid w:val="006A0C42"/>
    <w:rsid w:val="006A0E9F"/>
    <w:rsid w:val="006A10B7"/>
    <w:rsid w:val="006A127B"/>
    <w:rsid w:val="006A216D"/>
    <w:rsid w:val="006A2A28"/>
    <w:rsid w:val="006A2AC1"/>
    <w:rsid w:val="006A31AD"/>
    <w:rsid w:val="006A367E"/>
    <w:rsid w:val="006A3A70"/>
    <w:rsid w:val="006A4A1B"/>
    <w:rsid w:val="006A4A8E"/>
    <w:rsid w:val="006A4AAB"/>
    <w:rsid w:val="006A4B16"/>
    <w:rsid w:val="006A4F82"/>
    <w:rsid w:val="006A5BB9"/>
    <w:rsid w:val="006A6339"/>
    <w:rsid w:val="006A69C3"/>
    <w:rsid w:val="006A708C"/>
    <w:rsid w:val="006A7492"/>
    <w:rsid w:val="006A74E4"/>
    <w:rsid w:val="006A7C33"/>
    <w:rsid w:val="006B00BD"/>
    <w:rsid w:val="006B02CD"/>
    <w:rsid w:val="006B0E60"/>
    <w:rsid w:val="006B19C5"/>
    <w:rsid w:val="006B22E0"/>
    <w:rsid w:val="006B2310"/>
    <w:rsid w:val="006B2322"/>
    <w:rsid w:val="006B2360"/>
    <w:rsid w:val="006B2E68"/>
    <w:rsid w:val="006B2EF4"/>
    <w:rsid w:val="006B2F4F"/>
    <w:rsid w:val="006B3288"/>
    <w:rsid w:val="006B35FD"/>
    <w:rsid w:val="006B3A3F"/>
    <w:rsid w:val="006B3EAB"/>
    <w:rsid w:val="006B4661"/>
    <w:rsid w:val="006B46B8"/>
    <w:rsid w:val="006B4B42"/>
    <w:rsid w:val="006B4BA5"/>
    <w:rsid w:val="006B55B8"/>
    <w:rsid w:val="006B5DA4"/>
    <w:rsid w:val="006B5E47"/>
    <w:rsid w:val="006B5EA2"/>
    <w:rsid w:val="006B60B3"/>
    <w:rsid w:val="006B6437"/>
    <w:rsid w:val="006B6F86"/>
    <w:rsid w:val="006B770C"/>
    <w:rsid w:val="006C0464"/>
    <w:rsid w:val="006C06A1"/>
    <w:rsid w:val="006C10D5"/>
    <w:rsid w:val="006C1484"/>
    <w:rsid w:val="006C201A"/>
    <w:rsid w:val="006C2950"/>
    <w:rsid w:val="006C2B39"/>
    <w:rsid w:val="006C3489"/>
    <w:rsid w:val="006C3881"/>
    <w:rsid w:val="006C39F0"/>
    <w:rsid w:val="006C3EB3"/>
    <w:rsid w:val="006C413F"/>
    <w:rsid w:val="006C454F"/>
    <w:rsid w:val="006C468D"/>
    <w:rsid w:val="006C4798"/>
    <w:rsid w:val="006C4924"/>
    <w:rsid w:val="006C4C52"/>
    <w:rsid w:val="006C5087"/>
    <w:rsid w:val="006C51E8"/>
    <w:rsid w:val="006C540F"/>
    <w:rsid w:val="006C5462"/>
    <w:rsid w:val="006C57BC"/>
    <w:rsid w:val="006C59D3"/>
    <w:rsid w:val="006C5D92"/>
    <w:rsid w:val="006C5DBB"/>
    <w:rsid w:val="006C6322"/>
    <w:rsid w:val="006C664B"/>
    <w:rsid w:val="006C6D06"/>
    <w:rsid w:val="006C6DB2"/>
    <w:rsid w:val="006C6F92"/>
    <w:rsid w:val="006C70F2"/>
    <w:rsid w:val="006D0185"/>
    <w:rsid w:val="006D084F"/>
    <w:rsid w:val="006D0A03"/>
    <w:rsid w:val="006D0B4E"/>
    <w:rsid w:val="006D2244"/>
    <w:rsid w:val="006D26B3"/>
    <w:rsid w:val="006D2E04"/>
    <w:rsid w:val="006D3066"/>
    <w:rsid w:val="006D40AB"/>
    <w:rsid w:val="006D426D"/>
    <w:rsid w:val="006D427C"/>
    <w:rsid w:val="006D4290"/>
    <w:rsid w:val="006D4893"/>
    <w:rsid w:val="006D4BED"/>
    <w:rsid w:val="006D4CB2"/>
    <w:rsid w:val="006D5FA2"/>
    <w:rsid w:val="006D6B5E"/>
    <w:rsid w:val="006D6CCA"/>
    <w:rsid w:val="006D7389"/>
    <w:rsid w:val="006D7824"/>
    <w:rsid w:val="006D7EDD"/>
    <w:rsid w:val="006E0006"/>
    <w:rsid w:val="006E01B6"/>
    <w:rsid w:val="006E0624"/>
    <w:rsid w:val="006E062C"/>
    <w:rsid w:val="006E099D"/>
    <w:rsid w:val="006E0D38"/>
    <w:rsid w:val="006E15EE"/>
    <w:rsid w:val="006E19AB"/>
    <w:rsid w:val="006E1BF9"/>
    <w:rsid w:val="006E1F0C"/>
    <w:rsid w:val="006E2102"/>
    <w:rsid w:val="006E22B2"/>
    <w:rsid w:val="006E26AA"/>
    <w:rsid w:val="006E2772"/>
    <w:rsid w:val="006E2823"/>
    <w:rsid w:val="006E28EC"/>
    <w:rsid w:val="006E29FC"/>
    <w:rsid w:val="006E2E90"/>
    <w:rsid w:val="006E34C1"/>
    <w:rsid w:val="006E34F9"/>
    <w:rsid w:val="006E3670"/>
    <w:rsid w:val="006E3B83"/>
    <w:rsid w:val="006E3E57"/>
    <w:rsid w:val="006E4528"/>
    <w:rsid w:val="006E469C"/>
    <w:rsid w:val="006E46FF"/>
    <w:rsid w:val="006E4C5B"/>
    <w:rsid w:val="006E5211"/>
    <w:rsid w:val="006E5608"/>
    <w:rsid w:val="006E6319"/>
    <w:rsid w:val="006E68B9"/>
    <w:rsid w:val="006E6FFB"/>
    <w:rsid w:val="006E75D4"/>
    <w:rsid w:val="006E78A6"/>
    <w:rsid w:val="006E7D3A"/>
    <w:rsid w:val="006E7DB8"/>
    <w:rsid w:val="006F087F"/>
    <w:rsid w:val="006F0F59"/>
    <w:rsid w:val="006F2001"/>
    <w:rsid w:val="006F204D"/>
    <w:rsid w:val="006F219C"/>
    <w:rsid w:val="006F2309"/>
    <w:rsid w:val="006F2AE1"/>
    <w:rsid w:val="006F2D03"/>
    <w:rsid w:val="006F2E40"/>
    <w:rsid w:val="006F2FEA"/>
    <w:rsid w:val="006F31BF"/>
    <w:rsid w:val="006F32AA"/>
    <w:rsid w:val="006F3AD5"/>
    <w:rsid w:val="006F436D"/>
    <w:rsid w:val="006F450A"/>
    <w:rsid w:val="006F4650"/>
    <w:rsid w:val="006F4B0B"/>
    <w:rsid w:val="006F4BA0"/>
    <w:rsid w:val="006F625D"/>
    <w:rsid w:val="006F6C71"/>
    <w:rsid w:val="006F6E5C"/>
    <w:rsid w:val="006F6F13"/>
    <w:rsid w:val="006F7031"/>
    <w:rsid w:val="006F772A"/>
    <w:rsid w:val="006F78F6"/>
    <w:rsid w:val="006F7B3C"/>
    <w:rsid w:val="006F7B94"/>
    <w:rsid w:val="00700F70"/>
    <w:rsid w:val="00701854"/>
    <w:rsid w:val="0070197C"/>
    <w:rsid w:val="00702D90"/>
    <w:rsid w:val="00702E36"/>
    <w:rsid w:val="0070302F"/>
    <w:rsid w:val="00703D5F"/>
    <w:rsid w:val="00703DED"/>
    <w:rsid w:val="00705089"/>
    <w:rsid w:val="007052B2"/>
    <w:rsid w:val="007053FE"/>
    <w:rsid w:val="007066EA"/>
    <w:rsid w:val="00706D1C"/>
    <w:rsid w:val="00706F0A"/>
    <w:rsid w:val="00707583"/>
    <w:rsid w:val="00707999"/>
    <w:rsid w:val="00707E8B"/>
    <w:rsid w:val="00710981"/>
    <w:rsid w:val="00710A8F"/>
    <w:rsid w:val="00710B29"/>
    <w:rsid w:val="00710F4E"/>
    <w:rsid w:val="00710F7B"/>
    <w:rsid w:val="00710FFC"/>
    <w:rsid w:val="00711C55"/>
    <w:rsid w:val="007124C1"/>
    <w:rsid w:val="007126C9"/>
    <w:rsid w:val="007127AC"/>
    <w:rsid w:val="00712D97"/>
    <w:rsid w:val="0071339D"/>
    <w:rsid w:val="00713767"/>
    <w:rsid w:val="00713C9C"/>
    <w:rsid w:val="007143C0"/>
    <w:rsid w:val="00714624"/>
    <w:rsid w:val="00714DD4"/>
    <w:rsid w:val="00714FD3"/>
    <w:rsid w:val="00715040"/>
    <w:rsid w:val="0071533C"/>
    <w:rsid w:val="0071585A"/>
    <w:rsid w:val="007162D3"/>
    <w:rsid w:val="007164AD"/>
    <w:rsid w:val="00716FFC"/>
    <w:rsid w:val="0071787B"/>
    <w:rsid w:val="00720589"/>
    <w:rsid w:val="00720AB0"/>
    <w:rsid w:val="00720B54"/>
    <w:rsid w:val="00721895"/>
    <w:rsid w:val="00721E57"/>
    <w:rsid w:val="007223E2"/>
    <w:rsid w:val="007231D4"/>
    <w:rsid w:val="00723595"/>
    <w:rsid w:val="00723DFB"/>
    <w:rsid w:val="00724E41"/>
    <w:rsid w:val="007255CC"/>
    <w:rsid w:val="00725FCA"/>
    <w:rsid w:val="00726053"/>
    <w:rsid w:val="0072628F"/>
    <w:rsid w:val="007265B8"/>
    <w:rsid w:val="00726788"/>
    <w:rsid w:val="00726918"/>
    <w:rsid w:val="0072743F"/>
    <w:rsid w:val="00727AEC"/>
    <w:rsid w:val="00727D0B"/>
    <w:rsid w:val="00730027"/>
    <w:rsid w:val="00730526"/>
    <w:rsid w:val="0073072F"/>
    <w:rsid w:val="0073082C"/>
    <w:rsid w:val="00730A08"/>
    <w:rsid w:val="00731208"/>
    <w:rsid w:val="0073132C"/>
    <w:rsid w:val="00731D14"/>
    <w:rsid w:val="007320B3"/>
    <w:rsid w:val="007326D4"/>
    <w:rsid w:val="00732A83"/>
    <w:rsid w:val="00732AF3"/>
    <w:rsid w:val="007331B5"/>
    <w:rsid w:val="0073333B"/>
    <w:rsid w:val="007338C1"/>
    <w:rsid w:val="00733E82"/>
    <w:rsid w:val="00734D30"/>
    <w:rsid w:val="00734FCF"/>
    <w:rsid w:val="0073593A"/>
    <w:rsid w:val="00735CCB"/>
    <w:rsid w:val="00735D69"/>
    <w:rsid w:val="00736245"/>
    <w:rsid w:val="00736597"/>
    <w:rsid w:val="00736BC7"/>
    <w:rsid w:val="00736EAD"/>
    <w:rsid w:val="00737188"/>
    <w:rsid w:val="00737A68"/>
    <w:rsid w:val="0074026C"/>
    <w:rsid w:val="00741772"/>
    <w:rsid w:val="00741991"/>
    <w:rsid w:val="00741C0C"/>
    <w:rsid w:val="00741EE9"/>
    <w:rsid w:val="0074297F"/>
    <w:rsid w:val="00742D03"/>
    <w:rsid w:val="00742F7C"/>
    <w:rsid w:val="007434C8"/>
    <w:rsid w:val="00744248"/>
    <w:rsid w:val="007445A0"/>
    <w:rsid w:val="00744617"/>
    <w:rsid w:val="0074473E"/>
    <w:rsid w:val="00745019"/>
    <w:rsid w:val="007455E8"/>
    <w:rsid w:val="007458F0"/>
    <w:rsid w:val="00745AAD"/>
    <w:rsid w:val="0074616F"/>
    <w:rsid w:val="00746413"/>
    <w:rsid w:val="00746650"/>
    <w:rsid w:val="00746664"/>
    <w:rsid w:val="00746C48"/>
    <w:rsid w:val="00746FA6"/>
    <w:rsid w:val="00747782"/>
    <w:rsid w:val="007477B3"/>
    <w:rsid w:val="00747ED6"/>
    <w:rsid w:val="0075024E"/>
    <w:rsid w:val="00750CF1"/>
    <w:rsid w:val="00751E7F"/>
    <w:rsid w:val="00751F04"/>
    <w:rsid w:val="007520EC"/>
    <w:rsid w:val="0075363A"/>
    <w:rsid w:val="0075368B"/>
    <w:rsid w:val="0075371B"/>
    <w:rsid w:val="00753F00"/>
    <w:rsid w:val="00754228"/>
    <w:rsid w:val="00754314"/>
    <w:rsid w:val="00754359"/>
    <w:rsid w:val="00754AF1"/>
    <w:rsid w:val="00754C84"/>
    <w:rsid w:val="0075527C"/>
    <w:rsid w:val="007552CB"/>
    <w:rsid w:val="00755866"/>
    <w:rsid w:val="00755A16"/>
    <w:rsid w:val="00755C5C"/>
    <w:rsid w:val="00755D43"/>
    <w:rsid w:val="0075636F"/>
    <w:rsid w:val="0075710D"/>
    <w:rsid w:val="00757640"/>
    <w:rsid w:val="007576FD"/>
    <w:rsid w:val="00757947"/>
    <w:rsid w:val="00760A9B"/>
    <w:rsid w:val="00761090"/>
    <w:rsid w:val="007610B6"/>
    <w:rsid w:val="0076152A"/>
    <w:rsid w:val="0076164A"/>
    <w:rsid w:val="00761B03"/>
    <w:rsid w:val="00761F12"/>
    <w:rsid w:val="00762034"/>
    <w:rsid w:val="00762862"/>
    <w:rsid w:val="00762D43"/>
    <w:rsid w:val="00762F29"/>
    <w:rsid w:val="00762F65"/>
    <w:rsid w:val="00762F70"/>
    <w:rsid w:val="00763349"/>
    <w:rsid w:val="0076366C"/>
    <w:rsid w:val="00763994"/>
    <w:rsid w:val="00764503"/>
    <w:rsid w:val="00764B59"/>
    <w:rsid w:val="0076516B"/>
    <w:rsid w:val="007651B0"/>
    <w:rsid w:val="007652A7"/>
    <w:rsid w:val="007656DD"/>
    <w:rsid w:val="00766B4D"/>
    <w:rsid w:val="00766DBC"/>
    <w:rsid w:val="00767BDA"/>
    <w:rsid w:val="00767FE4"/>
    <w:rsid w:val="007702D9"/>
    <w:rsid w:val="0077088E"/>
    <w:rsid w:val="00770C0E"/>
    <w:rsid w:val="00770F90"/>
    <w:rsid w:val="00771485"/>
    <w:rsid w:val="00771CBD"/>
    <w:rsid w:val="00772525"/>
    <w:rsid w:val="00772954"/>
    <w:rsid w:val="00772C21"/>
    <w:rsid w:val="00772C72"/>
    <w:rsid w:val="00772DBC"/>
    <w:rsid w:val="00772EEB"/>
    <w:rsid w:val="00772F15"/>
    <w:rsid w:val="00773183"/>
    <w:rsid w:val="007732FE"/>
    <w:rsid w:val="007739E6"/>
    <w:rsid w:val="00773A97"/>
    <w:rsid w:val="00774A0C"/>
    <w:rsid w:val="0077544D"/>
    <w:rsid w:val="00775D54"/>
    <w:rsid w:val="00776279"/>
    <w:rsid w:val="007763A2"/>
    <w:rsid w:val="00776BC3"/>
    <w:rsid w:val="007774F8"/>
    <w:rsid w:val="007810BF"/>
    <w:rsid w:val="007817FD"/>
    <w:rsid w:val="00781AC7"/>
    <w:rsid w:val="00781CC4"/>
    <w:rsid w:val="00781FC0"/>
    <w:rsid w:val="007821E8"/>
    <w:rsid w:val="00782280"/>
    <w:rsid w:val="00782554"/>
    <w:rsid w:val="007828DC"/>
    <w:rsid w:val="00782B0A"/>
    <w:rsid w:val="00782D22"/>
    <w:rsid w:val="00783015"/>
    <w:rsid w:val="00783555"/>
    <w:rsid w:val="007835CC"/>
    <w:rsid w:val="007837AE"/>
    <w:rsid w:val="007840F6"/>
    <w:rsid w:val="007855DD"/>
    <w:rsid w:val="00785EC8"/>
    <w:rsid w:val="00786077"/>
    <w:rsid w:val="00786608"/>
    <w:rsid w:val="00786DB8"/>
    <w:rsid w:val="00786E32"/>
    <w:rsid w:val="007871E2"/>
    <w:rsid w:val="00787E44"/>
    <w:rsid w:val="00790130"/>
    <w:rsid w:val="00790783"/>
    <w:rsid w:val="00790D37"/>
    <w:rsid w:val="00791055"/>
    <w:rsid w:val="00791AA9"/>
    <w:rsid w:val="00791E8F"/>
    <w:rsid w:val="00792034"/>
    <w:rsid w:val="00792103"/>
    <w:rsid w:val="00792D4C"/>
    <w:rsid w:val="00792F12"/>
    <w:rsid w:val="0079309E"/>
    <w:rsid w:val="007931D3"/>
    <w:rsid w:val="0079332E"/>
    <w:rsid w:val="007934EE"/>
    <w:rsid w:val="007939D9"/>
    <w:rsid w:val="00793B6E"/>
    <w:rsid w:val="00794026"/>
    <w:rsid w:val="00794F32"/>
    <w:rsid w:val="007953DC"/>
    <w:rsid w:val="00795822"/>
    <w:rsid w:val="00795828"/>
    <w:rsid w:val="00795A27"/>
    <w:rsid w:val="00795BCC"/>
    <w:rsid w:val="00795CFB"/>
    <w:rsid w:val="0079603D"/>
    <w:rsid w:val="007968BA"/>
    <w:rsid w:val="007968E5"/>
    <w:rsid w:val="00796A6D"/>
    <w:rsid w:val="00796BE3"/>
    <w:rsid w:val="0079757B"/>
    <w:rsid w:val="00797757"/>
    <w:rsid w:val="00797A1D"/>
    <w:rsid w:val="007A007A"/>
    <w:rsid w:val="007A00C1"/>
    <w:rsid w:val="007A03BA"/>
    <w:rsid w:val="007A0F3F"/>
    <w:rsid w:val="007A1512"/>
    <w:rsid w:val="007A2140"/>
    <w:rsid w:val="007A25A7"/>
    <w:rsid w:val="007A25D5"/>
    <w:rsid w:val="007A279F"/>
    <w:rsid w:val="007A2878"/>
    <w:rsid w:val="007A2985"/>
    <w:rsid w:val="007A2BCD"/>
    <w:rsid w:val="007A33A5"/>
    <w:rsid w:val="007A35FF"/>
    <w:rsid w:val="007A3745"/>
    <w:rsid w:val="007A3D27"/>
    <w:rsid w:val="007A4257"/>
    <w:rsid w:val="007A4572"/>
    <w:rsid w:val="007A4807"/>
    <w:rsid w:val="007A499C"/>
    <w:rsid w:val="007A5292"/>
    <w:rsid w:val="007A5BC8"/>
    <w:rsid w:val="007A66AF"/>
    <w:rsid w:val="007A673B"/>
    <w:rsid w:val="007A7281"/>
    <w:rsid w:val="007A72B6"/>
    <w:rsid w:val="007A7D60"/>
    <w:rsid w:val="007A7DFD"/>
    <w:rsid w:val="007B0164"/>
    <w:rsid w:val="007B0412"/>
    <w:rsid w:val="007B0429"/>
    <w:rsid w:val="007B063E"/>
    <w:rsid w:val="007B11AE"/>
    <w:rsid w:val="007B1384"/>
    <w:rsid w:val="007B2670"/>
    <w:rsid w:val="007B2801"/>
    <w:rsid w:val="007B2985"/>
    <w:rsid w:val="007B2CAE"/>
    <w:rsid w:val="007B2EB4"/>
    <w:rsid w:val="007B3415"/>
    <w:rsid w:val="007B39A2"/>
    <w:rsid w:val="007B56D9"/>
    <w:rsid w:val="007B571F"/>
    <w:rsid w:val="007B5A33"/>
    <w:rsid w:val="007B5D2E"/>
    <w:rsid w:val="007B64F9"/>
    <w:rsid w:val="007B6C90"/>
    <w:rsid w:val="007B75A1"/>
    <w:rsid w:val="007C0925"/>
    <w:rsid w:val="007C09A4"/>
    <w:rsid w:val="007C1453"/>
    <w:rsid w:val="007C2625"/>
    <w:rsid w:val="007C28C1"/>
    <w:rsid w:val="007C2FE8"/>
    <w:rsid w:val="007C306D"/>
    <w:rsid w:val="007C32AE"/>
    <w:rsid w:val="007C35BB"/>
    <w:rsid w:val="007C3C7E"/>
    <w:rsid w:val="007C4BA0"/>
    <w:rsid w:val="007C4E06"/>
    <w:rsid w:val="007C4EE6"/>
    <w:rsid w:val="007C52F3"/>
    <w:rsid w:val="007C55B0"/>
    <w:rsid w:val="007C5940"/>
    <w:rsid w:val="007C5969"/>
    <w:rsid w:val="007C6073"/>
    <w:rsid w:val="007C64C0"/>
    <w:rsid w:val="007C6745"/>
    <w:rsid w:val="007C6B0D"/>
    <w:rsid w:val="007D013D"/>
    <w:rsid w:val="007D048C"/>
    <w:rsid w:val="007D0746"/>
    <w:rsid w:val="007D15A0"/>
    <w:rsid w:val="007D1E49"/>
    <w:rsid w:val="007D2255"/>
    <w:rsid w:val="007D22FD"/>
    <w:rsid w:val="007D26CF"/>
    <w:rsid w:val="007D26D5"/>
    <w:rsid w:val="007D29D4"/>
    <w:rsid w:val="007D2E9D"/>
    <w:rsid w:val="007D2F06"/>
    <w:rsid w:val="007D3970"/>
    <w:rsid w:val="007D3A35"/>
    <w:rsid w:val="007D43CE"/>
    <w:rsid w:val="007D4869"/>
    <w:rsid w:val="007D516A"/>
    <w:rsid w:val="007D5ABB"/>
    <w:rsid w:val="007D5B66"/>
    <w:rsid w:val="007D5C4C"/>
    <w:rsid w:val="007D6A5D"/>
    <w:rsid w:val="007D6E83"/>
    <w:rsid w:val="007D6F44"/>
    <w:rsid w:val="007D73FC"/>
    <w:rsid w:val="007D7ED1"/>
    <w:rsid w:val="007E03E2"/>
    <w:rsid w:val="007E05A1"/>
    <w:rsid w:val="007E0663"/>
    <w:rsid w:val="007E0828"/>
    <w:rsid w:val="007E09B2"/>
    <w:rsid w:val="007E0F67"/>
    <w:rsid w:val="007E1492"/>
    <w:rsid w:val="007E17DA"/>
    <w:rsid w:val="007E1B5B"/>
    <w:rsid w:val="007E1C97"/>
    <w:rsid w:val="007E2136"/>
    <w:rsid w:val="007E2449"/>
    <w:rsid w:val="007E2485"/>
    <w:rsid w:val="007E24BB"/>
    <w:rsid w:val="007E265D"/>
    <w:rsid w:val="007E28A4"/>
    <w:rsid w:val="007E39D7"/>
    <w:rsid w:val="007E3CE5"/>
    <w:rsid w:val="007E3DCC"/>
    <w:rsid w:val="007E47AB"/>
    <w:rsid w:val="007E47CF"/>
    <w:rsid w:val="007E4A88"/>
    <w:rsid w:val="007E4BBE"/>
    <w:rsid w:val="007E566E"/>
    <w:rsid w:val="007E5DD5"/>
    <w:rsid w:val="007E5EEE"/>
    <w:rsid w:val="007E62C0"/>
    <w:rsid w:val="007E6620"/>
    <w:rsid w:val="007E6AFA"/>
    <w:rsid w:val="007E6C44"/>
    <w:rsid w:val="007E6FFB"/>
    <w:rsid w:val="007E7062"/>
    <w:rsid w:val="007E7324"/>
    <w:rsid w:val="007E7404"/>
    <w:rsid w:val="007E77DD"/>
    <w:rsid w:val="007E7C6E"/>
    <w:rsid w:val="007E7ED7"/>
    <w:rsid w:val="007F05B0"/>
    <w:rsid w:val="007F0A83"/>
    <w:rsid w:val="007F0FC6"/>
    <w:rsid w:val="007F10D7"/>
    <w:rsid w:val="007F16AC"/>
    <w:rsid w:val="007F1C8D"/>
    <w:rsid w:val="007F1EC7"/>
    <w:rsid w:val="007F2982"/>
    <w:rsid w:val="007F3F94"/>
    <w:rsid w:val="007F4333"/>
    <w:rsid w:val="007F471C"/>
    <w:rsid w:val="007F48AE"/>
    <w:rsid w:val="007F5324"/>
    <w:rsid w:val="007F538B"/>
    <w:rsid w:val="007F5921"/>
    <w:rsid w:val="007F59B9"/>
    <w:rsid w:val="007F5B83"/>
    <w:rsid w:val="007F67E5"/>
    <w:rsid w:val="007F7274"/>
    <w:rsid w:val="007F7482"/>
    <w:rsid w:val="007F74E5"/>
    <w:rsid w:val="007F7D23"/>
    <w:rsid w:val="008001B0"/>
    <w:rsid w:val="00800757"/>
    <w:rsid w:val="00800A4F"/>
    <w:rsid w:val="00800FE1"/>
    <w:rsid w:val="00801429"/>
    <w:rsid w:val="0080198C"/>
    <w:rsid w:val="00801B89"/>
    <w:rsid w:val="00801D37"/>
    <w:rsid w:val="00801D3E"/>
    <w:rsid w:val="00801F9B"/>
    <w:rsid w:val="00802570"/>
    <w:rsid w:val="00802B2B"/>
    <w:rsid w:val="008031C9"/>
    <w:rsid w:val="008033FB"/>
    <w:rsid w:val="008038CC"/>
    <w:rsid w:val="00804F79"/>
    <w:rsid w:val="00805022"/>
    <w:rsid w:val="008050C3"/>
    <w:rsid w:val="00805161"/>
    <w:rsid w:val="00805323"/>
    <w:rsid w:val="008055D4"/>
    <w:rsid w:val="008058CA"/>
    <w:rsid w:val="008066EC"/>
    <w:rsid w:val="00806959"/>
    <w:rsid w:val="008073A7"/>
    <w:rsid w:val="00807B2A"/>
    <w:rsid w:val="00810D8C"/>
    <w:rsid w:val="00811582"/>
    <w:rsid w:val="00811651"/>
    <w:rsid w:val="00811A24"/>
    <w:rsid w:val="00812024"/>
    <w:rsid w:val="00812086"/>
    <w:rsid w:val="008124E1"/>
    <w:rsid w:val="00812AAC"/>
    <w:rsid w:val="00812CCE"/>
    <w:rsid w:val="00812F2E"/>
    <w:rsid w:val="00813995"/>
    <w:rsid w:val="008147CD"/>
    <w:rsid w:val="0081515A"/>
    <w:rsid w:val="008151D8"/>
    <w:rsid w:val="00815420"/>
    <w:rsid w:val="0081586F"/>
    <w:rsid w:val="00815D08"/>
    <w:rsid w:val="008160D6"/>
    <w:rsid w:val="0081630C"/>
    <w:rsid w:val="0081691B"/>
    <w:rsid w:val="00816E2B"/>
    <w:rsid w:val="00816FFC"/>
    <w:rsid w:val="008179D1"/>
    <w:rsid w:val="00817A56"/>
    <w:rsid w:val="00817DA5"/>
    <w:rsid w:val="00820899"/>
    <w:rsid w:val="00820C62"/>
    <w:rsid w:val="008211A8"/>
    <w:rsid w:val="00821933"/>
    <w:rsid w:val="00821A50"/>
    <w:rsid w:val="00821A77"/>
    <w:rsid w:val="00821A8A"/>
    <w:rsid w:val="008235AB"/>
    <w:rsid w:val="00823782"/>
    <w:rsid w:val="00823D24"/>
    <w:rsid w:val="008248B4"/>
    <w:rsid w:val="00825A9C"/>
    <w:rsid w:val="00825C93"/>
    <w:rsid w:val="00826239"/>
    <w:rsid w:val="0082634D"/>
    <w:rsid w:val="008268DA"/>
    <w:rsid w:val="0082697F"/>
    <w:rsid w:val="008272F8"/>
    <w:rsid w:val="0082760A"/>
    <w:rsid w:val="0082779D"/>
    <w:rsid w:val="00827C1E"/>
    <w:rsid w:val="00827F46"/>
    <w:rsid w:val="0083004A"/>
    <w:rsid w:val="00830097"/>
    <w:rsid w:val="00830542"/>
    <w:rsid w:val="0083061A"/>
    <w:rsid w:val="008306D7"/>
    <w:rsid w:val="008307F3"/>
    <w:rsid w:val="00830EB1"/>
    <w:rsid w:val="008312AF"/>
    <w:rsid w:val="00831572"/>
    <w:rsid w:val="00831960"/>
    <w:rsid w:val="00831B52"/>
    <w:rsid w:val="00832219"/>
    <w:rsid w:val="008324E4"/>
    <w:rsid w:val="00832510"/>
    <w:rsid w:val="0083298B"/>
    <w:rsid w:val="00833096"/>
    <w:rsid w:val="0083335F"/>
    <w:rsid w:val="008335BF"/>
    <w:rsid w:val="0083379E"/>
    <w:rsid w:val="0083412C"/>
    <w:rsid w:val="00834232"/>
    <w:rsid w:val="00834B9E"/>
    <w:rsid w:val="00834C04"/>
    <w:rsid w:val="00834FAD"/>
    <w:rsid w:val="00835287"/>
    <w:rsid w:val="0083536B"/>
    <w:rsid w:val="0083550A"/>
    <w:rsid w:val="00835561"/>
    <w:rsid w:val="00835632"/>
    <w:rsid w:val="00835942"/>
    <w:rsid w:val="00835F3D"/>
    <w:rsid w:val="0083617C"/>
    <w:rsid w:val="008361E7"/>
    <w:rsid w:val="00836BF7"/>
    <w:rsid w:val="00836C7D"/>
    <w:rsid w:val="0083735D"/>
    <w:rsid w:val="00837434"/>
    <w:rsid w:val="0083746B"/>
    <w:rsid w:val="0083758B"/>
    <w:rsid w:val="00837695"/>
    <w:rsid w:val="008377C7"/>
    <w:rsid w:val="00837C6F"/>
    <w:rsid w:val="00837C71"/>
    <w:rsid w:val="008404F3"/>
    <w:rsid w:val="00841061"/>
    <w:rsid w:val="00841422"/>
    <w:rsid w:val="00841451"/>
    <w:rsid w:val="008415CD"/>
    <w:rsid w:val="00841833"/>
    <w:rsid w:val="00841ABE"/>
    <w:rsid w:val="00841F8B"/>
    <w:rsid w:val="008422AA"/>
    <w:rsid w:val="008423E3"/>
    <w:rsid w:val="00842CEF"/>
    <w:rsid w:val="00843531"/>
    <w:rsid w:val="00843694"/>
    <w:rsid w:val="0084396E"/>
    <w:rsid w:val="00844420"/>
    <w:rsid w:val="00844A4A"/>
    <w:rsid w:val="008451BC"/>
    <w:rsid w:val="00845718"/>
    <w:rsid w:val="00845DA1"/>
    <w:rsid w:val="008467B3"/>
    <w:rsid w:val="008467FD"/>
    <w:rsid w:val="008472D5"/>
    <w:rsid w:val="00850053"/>
    <w:rsid w:val="008501AA"/>
    <w:rsid w:val="00850252"/>
    <w:rsid w:val="008504C1"/>
    <w:rsid w:val="0085054D"/>
    <w:rsid w:val="00850DA9"/>
    <w:rsid w:val="00851149"/>
    <w:rsid w:val="00851424"/>
    <w:rsid w:val="0085184A"/>
    <w:rsid w:val="00851ADB"/>
    <w:rsid w:val="00852227"/>
    <w:rsid w:val="0085243D"/>
    <w:rsid w:val="008525F8"/>
    <w:rsid w:val="00852AC9"/>
    <w:rsid w:val="00852D03"/>
    <w:rsid w:val="00852FAB"/>
    <w:rsid w:val="00853604"/>
    <w:rsid w:val="00853672"/>
    <w:rsid w:val="00853BCE"/>
    <w:rsid w:val="00853CA9"/>
    <w:rsid w:val="00853D3D"/>
    <w:rsid w:val="00853D68"/>
    <w:rsid w:val="0085453D"/>
    <w:rsid w:val="00854AD1"/>
    <w:rsid w:val="00855389"/>
    <w:rsid w:val="00855C4A"/>
    <w:rsid w:val="00855D31"/>
    <w:rsid w:val="00855E5C"/>
    <w:rsid w:val="008567F1"/>
    <w:rsid w:val="00856A30"/>
    <w:rsid w:val="00856B9C"/>
    <w:rsid w:val="00856DFA"/>
    <w:rsid w:val="00856FA9"/>
    <w:rsid w:val="00857693"/>
    <w:rsid w:val="00857951"/>
    <w:rsid w:val="00857BFD"/>
    <w:rsid w:val="008600B0"/>
    <w:rsid w:val="008605BE"/>
    <w:rsid w:val="00860809"/>
    <w:rsid w:val="00860911"/>
    <w:rsid w:val="00861091"/>
    <w:rsid w:val="008618BD"/>
    <w:rsid w:val="00861C67"/>
    <w:rsid w:val="00862576"/>
    <w:rsid w:val="00862724"/>
    <w:rsid w:val="0086290A"/>
    <w:rsid w:val="00862E65"/>
    <w:rsid w:val="00863D20"/>
    <w:rsid w:val="00864FDF"/>
    <w:rsid w:val="00865007"/>
    <w:rsid w:val="00865161"/>
    <w:rsid w:val="00865D5F"/>
    <w:rsid w:val="00865DC9"/>
    <w:rsid w:val="00865E27"/>
    <w:rsid w:val="00866000"/>
    <w:rsid w:val="00866BEC"/>
    <w:rsid w:val="00867001"/>
    <w:rsid w:val="00867399"/>
    <w:rsid w:val="008674ED"/>
    <w:rsid w:val="00867590"/>
    <w:rsid w:val="00867BD2"/>
    <w:rsid w:val="008703C9"/>
    <w:rsid w:val="00870A57"/>
    <w:rsid w:val="00871384"/>
    <w:rsid w:val="00871AE8"/>
    <w:rsid w:val="00871F9F"/>
    <w:rsid w:val="008722BD"/>
    <w:rsid w:val="0087272E"/>
    <w:rsid w:val="0087334E"/>
    <w:rsid w:val="00873722"/>
    <w:rsid w:val="00873C72"/>
    <w:rsid w:val="00874CF0"/>
    <w:rsid w:val="0087558E"/>
    <w:rsid w:val="008755D6"/>
    <w:rsid w:val="00875B4C"/>
    <w:rsid w:val="00875C40"/>
    <w:rsid w:val="00875E60"/>
    <w:rsid w:val="00875EB8"/>
    <w:rsid w:val="0087668D"/>
    <w:rsid w:val="00876B83"/>
    <w:rsid w:val="0087710B"/>
    <w:rsid w:val="008773EA"/>
    <w:rsid w:val="008776B0"/>
    <w:rsid w:val="00877EBC"/>
    <w:rsid w:val="008803FF"/>
    <w:rsid w:val="008805C1"/>
    <w:rsid w:val="00880DDC"/>
    <w:rsid w:val="008813EF"/>
    <w:rsid w:val="00881ED9"/>
    <w:rsid w:val="00882279"/>
    <w:rsid w:val="00882377"/>
    <w:rsid w:val="008823C2"/>
    <w:rsid w:val="00882419"/>
    <w:rsid w:val="008825F7"/>
    <w:rsid w:val="00882DAB"/>
    <w:rsid w:val="00882E51"/>
    <w:rsid w:val="00883208"/>
    <w:rsid w:val="0088328D"/>
    <w:rsid w:val="00883A9C"/>
    <w:rsid w:val="00883B37"/>
    <w:rsid w:val="0088480F"/>
    <w:rsid w:val="00885370"/>
    <w:rsid w:val="008855FA"/>
    <w:rsid w:val="00885905"/>
    <w:rsid w:val="00885AD3"/>
    <w:rsid w:val="0088686B"/>
    <w:rsid w:val="008868D8"/>
    <w:rsid w:val="00886ADA"/>
    <w:rsid w:val="00886BDF"/>
    <w:rsid w:val="00886E48"/>
    <w:rsid w:val="008873FF"/>
    <w:rsid w:val="00887665"/>
    <w:rsid w:val="00887882"/>
    <w:rsid w:val="00887BB4"/>
    <w:rsid w:val="008901C3"/>
    <w:rsid w:val="00890F8C"/>
    <w:rsid w:val="00891052"/>
    <w:rsid w:val="008913AC"/>
    <w:rsid w:val="00891714"/>
    <w:rsid w:val="0089176E"/>
    <w:rsid w:val="00891BDA"/>
    <w:rsid w:val="00891D72"/>
    <w:rsid w:val="0089279A"/>
    <w:rsid w:val="00892D6F"/>
    <w:rsid w:val="008933C9"/>
    <w:rsid w:val="008934F7"/>
    <w:rsid w:val="008937F4"/>
    <w:rsid w:val="00893C6F"/>
    <w:rsid w:val="00894295"/>
    <w:rsid w:val="0089454C"/>
    <w:rsid w:val="00894E56"/>
    <w:rsid w:val="00895259"/>
    <w:rsid w:val="0089562A"/>
    <w:rsid w:val="0089565D"/>
    <w:rsid w:val="0089581B"/>
    <w:rsid w:val="00896568"/>
    <w:rsid w:val="00896601"/>
    <w:rsid w:val="0089683A"/>
    <w:rsid w:val="008969BD"/>
    <w:rsid w:val="00896BB9"/>
    <w:rsid w:val="00896BE0"/>
    <w:rsid w:val="00896D74"/>
    <w:rsid w:val="00896E07"/>
    <w:rsid w:val="00896FB0"/>
    <w:rsid w:val="008973D3"/>
    <w:rsid w:val="00897500"/>
    <w:rsid w:val="008A0053"/>
    <w:rsid w:val="008A031F"/>
    <w:rsid w:val="008A064E"/>
    <w:rsid w:val="008A073B"/>
    <w:rsid w:val="008A085F"/>
    <w:rsid w:val="008A0C11"/>
    <w:rsid w:val="008A0DB3"/>
    <w:rsid w:val="008A0F78"/>
    <w:rsid w:val="008A1062"/>
    <w:rsid w:val="008A10B1"/>
    <w:rsid w:val="008A1295"/>
    <w:rsid w:val="008A1426"/>
    <w:rsid w:val="008A1460"/>
    <w:rsid w:val="008A199B"/>
    <w:rsid w:val="008A20C4"/>
    <w:rsid w:val="008A20ED"/>
    <w:rsid w:val="008A290E"/>
    <w:rsid w:val="008A2FA2"/>
    <w:rsid w:val="008A340E"/>
    <w:rsid w:val="008A3AEC"/>
    <w:rsid w:val="008A3F3A"/>
    <w:rsid w:val="008A4065"/>
    <w:rsid w:val="008A48A9"/>
    <w:rsid w:val="008A4EAC"/>
    <w:rsid w:val="008A4F04"/>
    <w:rsid w:val="008A50A5"/>
    <w:rsid w:val="008A5240"/>
    <w:rsid w:val="008A52AE"/>
    <w:rsid w:val="008A54E7"/>
    <w:rsid w:val="008A6019"/>
    <w:rsid w:val="008A6735"/>
    <w:rsid w:val="008A6A49"/>
    <w:rsid w:val="008A6B41"/>
    <w:rsid w:val="008A7574"/>
    <w:rsid w:val="008A776B"/>
    <w:rsid w:val="008A794C"/>
    <w:rsid w:val="008A7D65"/>
    <w:rsid w:val="008B0CAD"/>
    <w:rsid w:val="008B15FA"/>
    <w:rsid w:val="008B19EF"/>
    <w:rsid w:val="008B1AC3"/>
    <w:rsid w:val="008B237B"/>
    <w:rsid w:val="008B244D"/>
    <w:rsid w:val="008B2688"/>
    <w:rsid w:val="008B26E3"/>
    <w:rsid w:val="008B3DE2"/>
    <w:rsid w:val="008B45BA"/>
    <w:rsid w:val="008B4A4B"/>
    <w:rsid w:val="008B50BF"/>
    <w:rsid w:val="008B55AA"/>
    <w:rsid w:val="008B7874"/>
    <w:rsid w:val="008B78BA"/>
    <w:rsid w:val="008B7984"/>
    <w:rsid w:val="008C02B5"/>
    <w:rsid w:val="008C08EE"/>
    <w:rsid w:val="008C0F48"/>
    <w:rsid w:val="008C14E1"/>
    <w:rsid w:val="008C16C7"/>
    <w:rsid w:val="008C1C9D"/>
    <w:rsid w:val="008C1DC7"/>
    <w:rsid w:val="008C1E14"/>
    <w:rsid w:val="008C2215"/>
    <w:rsid w:val="008C31DF"/>
    <w:rsid w:val="008C339E"/>
    <w:rsid w:val="008C373A"/>
    <w:rsid w:val="008C41D1"/>
    <w:rsid w:val="008C42C5"/>
    <w:rsid w:val="008C437F"/>
    <w:rsid w:val="008C4E66"/>
    <w:rsid w:val="008C596F"/>
    <w:rsid w:val="008C5D2F"/>
    <w:rsid w:val="008C67B2"/>
    <w:rsid w:val="008C6B98"/>
    <w:rsid w:val="008C707F"/>
    <w:rsid w:val="008C722C"/>
    <w:rsid w:val="008C754D"/>
    <w:rsid w:val="008D08F1"/>
    <w:rsid w:val="008D0948"/>
    <w:rsid w:val="008D14C6"/>
    <w:rsid w:val="008D2362"/>
    <w:rsid w:val="008D2E0F"/>
    <w:rsid w:val="008D2F50"/>
    <w:rsid w:val="008D40CC"/>
    <w:rsid w:val="008D42FE"/>
    <w:rsid w:val="008D491D"/>
    <w:rsid w:val="008D4937"/>
    <w:rsid w:val="008D4D5E"/>
    <w:rsid w:val="008D5382"/>
    <w:rsid w:val="008D5C5A"/>
    <w:rsid w:val="008D6034"/>
    <w:rsid w:val="008D6BF8"/>
    <w:rsid w:val="008D6DAE"/>
    <w:rsid w:val="008D6DC8"/>
    <w:rsid w:val="008D6E1B"/>
    <w:rsid w:val="008D769D"/>
    <w:rsid w:val="008D77A5"/>
    <w:rsid w:val="008D77D4"/>
    <w:rsid w:val="008D7E1B"/>
    <w:rsid w:val="008D7FAB"/>
    <w:rsid w:val="008D7FDE"/>
    <w:rsid w:val="008E0ABC"/>
    <w:rsid w:val="008E0C5F"/>
    <w:rsid w:val="008E0E59"/>
    <w:rsid w:val="008E1491"/>
    <w:rsid w:val="008E1955"/>
    <w:rsid w:val="008E1FC2"/>
    <w:rsid w:val="008E2011"/>
    <w:rsid w:val="008E2203"/>
    <w:rsid w:val="008E2743"/>
    <w:rsid w:val="008E2AC3"/>
    <w:rsid w:val="008E39CE"/>
    <w:rsid w:val="008E3A5F"/>
    <w:rsid w:val="008E411F"/>
    <w:rsid w:val="008E4AA6"/>
    <w:rsid w:val="008E4BD1"/>
    <w:rsid w:val="008E4F4A"/>
    <w:rsid w:val="008E52C5"/>
    <w:rsid w:val="008E561A"/>
    <w:rsid w:val="008E5969"/>
    <w:rsid w:val="008E5C9A"/>
    <w:rsid w:val="008E60ED"/>
    <w:rsid w:val="008E6423"/>
    <w:rsid w:val="008E67B9"/>
    <w:rsid w:val="008E67C9"/>
    <w:rsid w:val="008E6E06"/>
    <w:rsid w:val="008E6E54"/>
    <w:rsid w:val="008E6EE1"/>
    <w:rsid w:val="008E71CE"/>
    <w:rsid w:val="008E759F"/>
    <w:rsid w:val="008E7862"/>
    <w:rsid w:val="008E7BB9"/>
    <w:rsid w:val="008F0408"/>
    <w:rsid w:val="008F08EB"/>
    <w:rsid w:val="008F149B"/>
    <w:rsid w:val="008F15A5"/>
    <w:rsid w:val="008F1D20"/>
    <w:rsid w:val="008F211C"/>
    <w:rsid w:val="008F217B"/>
    <w:rsid w:val="008F21D3"/>
    <w:rsid w:val="008F23A6"/>
    <w:rsid w:val="008F2719"/>
    <w:rsid w:val="008F2738"/>
    <w:rsid w:val="008F2B77"/>
    <w:rsid w:val="008F3112"/>
    <w:rsid w:val="008F3379"/>
    <w:rsid w:val="008F3D6A"/>
    <w:rsid w:val="008F418C"/>
    <w:rsid w:val="008F44C1"/>
    <w:rsid w:val="008F4AB8"/>
    <w:rsid w:val="008F53C1"/>
    <w:rsid w:val="008F5541"/>
    <w:rsid w:val="008F5D6C"/>
    <w:rsid w:val="008F6152"/>
    <w:rsid w:val="008F69A6"/>
    <w:rsid w:val="008F6A38"/>
    <w:rsid w:val="008F6BD4"/>
    <w:rsid w:val="008F6EF0"/>
    <w:rsid w:val="008F7153"/>
    <w:rsid w:val="008F719E"/>
    <w:rsid w:val="008F720A"/>
    <w:rsid w:val="008F7255"/>
    <w:rsid w:val="008F75A9"/>
    <w:rsid w:val="008F767E"/>
    <w:rsid w:val="008F7744"/>
    <w:rsid w:val="00900054"/>
    <w:rsid w:val="0090028D"/>
    <w:rsid w:val="00900351"/>
    <w:rsid w:val="00900391"/>
    <w:rsid w:val="00900398"/>
    <w:rsid w:val="009004FE"/>
    <w:rsid w:val="00900822"/>
    <w:rsid w:val="00900941"/>
    <w:rsid w:val="00901284"/>
    <w:rsid w:val="0090143F"/>
    <w:rsid w:val="009015BE"/>
    <w:rsid w:val="0090183D"/>
    <w:rsid w:val="0090189A"/>
    <w:rsid w:val="00901A8E"/>
    <w:rsid w:val="00901D6A"/>
    <w:rsid w:val="0090262E"/>
    <w:rsid w:val="00902930"/>
    <w:rsid w:val="0090309F"/>
    <w:rsid w:val="0090330B"/>
    <w:rsid w:val="00903844"/>
    <w:rsid w:val="00904D51"/>
    <w:rsid w:val="0090536E"/>
    <w:rsid w:val="009054E2"/>
    <w:rsid w:val="00905825"/>
    <w:rsid w:val="00905884"/>
    <w:rsid w:val="00905928"/>
    <w:rsid w:val="00905C4D"/>
    <w:rsid w:val="0090630A"/>
    <w:rsid w:val="009064E9"/>
    <w:rsid w:val="00906679"/>
    <w:rsid w:val="009070F5"/>
    <w:rsid w:val="00907321"/>
    <w:rsid w:val="0090741A"/>
    <w:rsid w:val="009078D8"/>
    <w:rsid w:val="009079FD"/>
    <w:rsid w:val="00907E27"/>
    <w:rsid w:val="00907EA8"/>
    <w:rsid w:val="0091014A"/>
    <w:rsid w:val="00910764"/>
    <w:rsid w:val="00911818"/>
    <w:rsid w:val="00911A7D"/>
    <w:rsid w:val="00911AE2"/>
    <w:rsid w:val="009126C4"/>
    <w:rsid w:val="00912851"/>
    <w:rsid w:val="00912DD3"/>
    <w:rsid w:val="00913400"/>
    <w:rsid w:val="009136FF"/>
    <w:rsid w:val="00913793"/>
    <w:rsid w:val="00913C7E"/>
    <w:rsid w:val="00913ED9"/>
    <w:rsid w:val="009141FA"/>
    <w:rsid w:val="00914317"/>
    <w:rsid w:val="0091440F"/>
    <w:rsid w:val="00914474"/>
    <w:rsid w:val="00914CC2"/>
    <w:rsid w:val="00914F1B"/>
    <w:rsid w:val="00915256"/>
    <w:rsid w:val="00915262"/>
    <w:rsid w:val="009152BF"/>
    <w:rsid w:val="00915DC7"/>
    <w:rsid w:val="009160A7"/>
    <w:rsid w:val="009161D9"/>
    <w:rsid w:val="00916B39"/>
    <w:rsid w:val="0091719F"/>
    <w:rsid w:val="009175A7"/>
    <w:rsid w:val="00917623"/>
    <w:rsid w:val="00917EE3"/>
    <w:rsid w:val="00920623"/>
    <w:rsid w:val="00920DE6"/>
    <w:rsid w:val="009214A9"/>
    <w:rsid w:val="0092153A"/>
    <w:rsid w:val="0092187A"/>
    <w:rsid w:val="0092201A"/>
    <w:rsid w:val="00922631"/>
    <w:rsid w:val="00922828"/>
    <w:rsid w:val="00922CEF"/>
    <w:rsid w:val="00922F30"/>
    <w:rsid w:val="009238F5"/>
    <w:rsid w:val="00923BB3"/>
    <w:rsid w:val="009249E9"/>
    <w:rsid w:val="00924AEF"/>
    <w:rsid w:val="009254AA"/>
    <w:rsid w:val="00925872"/>
    <w:rsid w:val="009259D2"/>
    <w:rsid w:val="00925A30"/>
    <w:rsid w:val="00925CAD"/>
    <w:rsid w:val="0092744B"/>
    <w:rsid w:val="00927697"/>
    <w:rsid w:val="0092780F"/>
    <w:rsid w:val="00927893"/>
    <w:rsid w:val="00930234"/>
    <w:rsid w:val="00930521"/>
    <w:rsid w:val="0093089D"/>
    <w:rsid w:val="00930BBB"/>
    <w:rsid w:val="00930D43"/>
    <w:rsid w:val="00931723"/>
    <w:rsid w:val="00931ABB"/>
    <w:rsid w:val="00932364"/>
    <w:rsid w:val="0093237B"/>
    <w:rsid w:val="00932D33"/>
    <w:rsid w:val="00932E97"/>
    <w:rsid w:val="00933846"/>
    <w:rsid w:val="00933985"/>
    <w:rsid w:val="00933B12"/>
    <w:rsid w:val="00933D2A"/>
    <w:rsid w:val="00933D8A"/>
    <w:rsid w:val="00934E4A"/>
    <w:rsid w:val="009352F4"/>
    <w:rsid w:val="00935BF6"/>
    <w:rsid w:val="00936238"/>
    <w:rsid w:val="0093629F"/>
    <w:rsid w:val="009365A0"/>
    <w:rsid w:val="00936F01"/>
    <w:rsid w:val="00937288"/>
    <w:rsid w:val="009375A8"/>
    <w:rsid w:val="00937B98"/>
    <w:rsid w:val="00937CBE"/>
    <w:rsid w:val="00937F3A"/>
    <w:rsid w:val="00940390"/>
    <w:rsid w:val="0094048F"/>
    <w:rsid w:val="00940C2E"/>
    <w:rsid w:val="00941091"/>
    <w:rsid w:val="00941575"/>
    <w:rsid w:val="0094158D"/>
    <w:rsid w:val="009419EB"/>
    <w:rsid w:val="009425C7"/>
    <w:rsid w:val="00942BAD"/>
    <w:rsid w:val="009432DA"/>
    <w:rsid w:val="00943797"/>
    <w:rsid w:val="00943ADA"/>
    <w:rsid w:val="00943F21"/>
    <w:rsid w:val="00944076"/>
    <w:rsid w:val="00944135"/>
    <w:rsid w:val="009441A8"/>
    <w:rsid w:val="00944681"/>
    <w:rsid w:val="00944AEB"/>
    <w:rsid w:val="009450DA"/>
    <w:rsid w:val="00945535"/>
    <w:rsid w:val="009456E9"/>
    <w:rsid w:val="009458B5"/>
    <w:rsid w:val="00946EFE"/>
    <w:rsid w:val="00947724"/>
    <w:rsid w:val="009478A7"/>
    <w:rsid w:val="00947D61"/>
    <w:rsid w:val="0095000D"/>
    <w:rsid w:val="009500C4"/>
    <w:rsid w:val="00950FDD"/>
    <w:rsid w:val="00951464"/>
    <w:rsid w:val="0095191A"/>
    <w:rsid w:val="00951948"/>
    <w:rsid w:val="00951BE0"/>
    <w:rsid w:val="00952D1A"/>
    <w:rsid w:val="00953225"/>
    <w:rsid w:val="0095336A"/>
    <w:rsid w:val="009534D6"/>
    <w:rsid w:val="00953612"/>
    <w:rsid w:val="00953CA9"/>
    <w:rsid w:val="0095405B"/>
    <w:rsid w:val="009542E9"/>
    <w:rsid w:val="009543CF"/>
    <w:rsid w:val="00954FB7"/>
    <w:rsid w:val="00955120"/>
    <w:rsid w:val="009551AF"/>
    <w:rsid w:val="00955383"/>
    <w:rsid w:val="009554BA"/>
    <w:rsid w:val="00955D1B"/>
    <w:rsid w:val="00955F41"/>
    <w:rsid w:val="00956470"/>
    <w:rsid w:val="0095786B"/>
    <w:rsid w:val="00957C26"/>
    <w:rsid w:val="009600CA"/>
    <w:rsid w:val="00960164"/>
    <w:rsid w:val="009605C5"/>
    <w:rsid w:val="00960A1D"/>
    <w:rsid w:val="00960F29"/>
    <w:rsid w:val="00961194"/>
    <w:rsid w:val="009623ED"/>
    <w:rsid w:val="00963D8C"/>
    <w:rsid w:val="00963EAF"/>
    <w:rsid w:val="00965636"/>
    <w:rsid w:val="009656AF"/>
    <w:rsid w:val="00965847"/>
    <w:rsid w:val="00965C00"/>
    <w:rsid w:val="00965CF8"/>
    <w:rsid w:val="00966608"/>
    <w:rsid w:val="00966651"/>
    <w:rsid w:val="0096674B"/>
    <w:rsid w:val="0096723F"/>
    <w:rsid w:val="00967C9E"/>
    <w:rsid w:val="00970E16"/>
    <w:rsid w:val="00970EED"/>
    <w:rsid w:val="00970FCF"/>
    <w:rsid w:val="00971039"/>
    <w:rsid w:val="00971842"/>
    <w:rsid w:val="00971B38"/>
    <w:rsid w:val="00971CEB"/>
    <w:rsid w:val="00972294"/>
    <w:rsid w:val="009723DA"/>
    <w:rsid w:val="009728F2"/>
    <w:rsid w:val="00972BCA"/>
    <w:rsid w:val="00972D85"/>
    <w:rsid w:val="00974046"/>
    <w:rsid w:val="009744D5"/>
    <w:rsid w:val="00974AB1"/>
    <w:rsid w:val="00974CD5"/>
    <w:rsid w:val="00974D49"/>
    <w:rsid w:val="00975196"/>
    <w:rsid w:val="0097564C"/>
    <w:rsid w:val="00975826"/>
    <w:rsid w:val="00975A4A"/>
    <w:rsid w:val="00975B7F"/>
    <w:rsid w:val="00976559"/>
    <w:rsid w:val="009765CD"/>
    <w:rsid w:val="00976BA8"/>
    <w:rsid w:val="00977413"/>
    <w:rsid w:val="00977531"/>
    <w:rsid w:val="009776A1"/>
    <w:rsid w:val="009776BE"/>
    <w:rsid w:val="009777BA"/>
    <w:rsid w:val="00977D94"/>
    <w:rsid w:val="00977EE9"/>
    <w:rsid w:val="009813F5"/>
    <w:rsid w:val="009819C3"/>
    <w:rsid w:val="00981ADC"/>
    <w:rsid w:val="00981C07"/>
    <w:rsid w:val="00981ED2"/>
    <w:rsid w:val="0098243D"/>
    <w:rsid w:val="00982483"/>
    <w:rsid w:val="009825F9"/>
    <w:rsid w:val="009826DC"/>
    <w:rsid w:val="00982751"/>
    <w:rsid w:val="0098397F"/>
    <w:rsid w:val="00983C8F"/>
    <w:rsid w:val="009842E5"/>
    <w:rsid w:val="0098492B"/>
    <w:rsid w:val="00984AB7"/>
    <w:rsid w:val="00984CEF"/>
    <w:rsid w:val="00984D16"/>
    <w:rsid w:val="00985041"/>
    <w:rsid w:val="00985185"/>
    <w:rsid w:val="00985A26"/>
    <w:rsid w:val="009862CA"/>
    <w:rsid w:val="0098656A"/>
    <w:rsid w:val="00986F45"/>
    <w:rsid w:val="00987696"/>
    <w:rsid w:val="009879C7"/>
    <w:rsid w:val="00987A5B"/>
    <w:rsid w:val="00990157"/>
    <w:rsid w:val="00990522"/>
    <w:rsid w:val="009908F6"/>
    <w:rsid w:val="00990D7D"/>
    <w:rsid w:val="00991ABD"/>
    <w:rsid w:val="00991C08"/>
    <w:rsid w:val="00992500"/>
    <w:rsid w:val="0099291B"/>
    <w:rsid w:val="00992950"/>
    <w:rsid w:val="00992BA5"/>
    <w:rsid w:val="00992BB5"/>
    <w:rsid w:val="0099395B"/>
    <w:rsid w:val="00993B7F"/>
    <w:rsid w:val="00994107"/>
    <w:rsid w:val="009944A6"/>
    <w:rsid w:val="0099470E"/>
    <w:rsid w:val="00994B2D"/>
    <w:rsid w:val="00995443"/>
    <w:rsid w:val="009957EA"/>
    <w:rsid w:val="00995CE1"/>
    <w:rsid w:val="00996B1F"/>
    <w:rsid w:val="00996CD8"/>
    <w:rsid w:val="0099739C"/>
    <w:rsid w:val="0099771D"/>
    <w:rsid w:val="0099773B"/>
    <w:rsid w:val="00997A4A"/>
    <w:rsid w:val="00997FB1"/>
    <w:rsid w:val="009A0062"/>
    <w:rsid w:val="009A0424"/>
    <w:rsid w:val="009A0532"/>
    <w:rsid w:val="009A0595"/>
    <w:rsid w:val="009A0AB8"/>
    <w:rsid w:val="009A0F77"/>
    <w:rsid w:val="009A1083"/>
    <w:rsid w:val="009A1327"/>
    <w:rsid w:val="009A1349"/>
    <w:rsid w:val="009A1E35"/>
    <w:rsid w:val="009A24FB"/>
    <w:rsid w:val="009A252C"/>
    <w:rsid w:val="009A274C"/>
    <w:rsid w:val="009A2A0C"/>
    <w:rsid w:val="009A2A72"/>
    <w:rsid w:val="009A2C69"/>
    <w:rsid w:val="009A31EB"/>
    <w:rsid w:val="009A3326"/>
    <w:rsid w:val="009A3532"/>
    <w:rsid w:val="009A36A6"/>
    <w:rsid w:val="009A3B04"/>
    <w:rsid w:val="009A3BAA"/>
    <w:rsid w:val="009A4090"/>
    <w:rsid w:val="009A4D2D"/>
    <w:rsid w:val="009A4DD2"/>
    <w:rsid w:val="009A4E3A"/>
    <w:rsid w:val="009A5430"/>
    <w:rsid w:val="009A60C8"/>
    <w:rsid w:val="009A62B7"/>
    <w:rsid w:val="009A6517"/>
    <w:rsid w:val="009A7FE7"/>
    <w:rsid w:val="009B162C"/>
    <w:rsid w:val="009B176C"/>
    <w:rsid w:val="009B1C25"/>
    <w:rsid w:val="009B1C61"/>
    <w:rsid w:val="009B1D67"/>
    <w:rsid w:val="009B223A"/>
    <w:rsid w:val="009B2250"/>
    <w:rsid w:val="009B28D1"/>
    <w:rsid w:val="009B2AA1"/>
    <w:rsid w:val="009B2CDF"/>
    <w:rsid w:val="009B31F9"/>
    <w:rsid w:val="009B3360"/>
    <w:rsid w:val="009B3EEE"/>
    <w:rsid w:val="009B3FD2"/>
    <w:rsid w:val="009B4786"/>
    <w:rsid w:val="009B4C56"/>
    <w:rsid w:val="009B4C99"/>
    <w:rsid w:val="009B5951"/>
    <w:rsid w:val="009B60C5"/>
    <w:rsid w:val="009B656C"/>
    <w:rsid w:val="009B6D92"/>
    <w:rsid w:val="009B70DB"/>
    <w:rsid w:val="009B77A5"/>
    <w:rsid w:val="009C03E3"/>
    <w:rsid w:val="009C061C"/>
    <w:rsid w:val="009C0940"/>
    <w:rsid w:val="009C15D8"/>
    <w:rsid w:val="009C1A45"/>
    <w:rsid w:val="009C1A73"/>
    <w:rsid w:val="009C1E4F"/>
    <w:rsid w:val="009C21A0"/>
    <w:rsid w:val="009C22F2"/>
    <w:rsid w:val="009C238D"/>
    <w:rsid w:val="009C24EF"/>
    <w:rsid w:val="009C2573"/>
    <w:rsid w:val="009C2853"/>
    <w:rsid w:val="009C2D97"/>
    <w:rsid w:val="009C397B"/>
    <w:rsid w:val="009C3B1A"/>
    <w:rsid w:val="009C3CC9"/>
    <w:rsid w:val="009C421C"/>
    <w:rsid w:val="009C45C7"/>
    <w:rsid w:val="009C4658"/>
    <w:rsid w:val="009C46A8"/>
    <w:rsid w:val="009C4859"/>
    <w:rsid w:val="009C4866"/>
    <w:rsid w:val="009C492A"/>
    <w:rsid w:val="009C49D4"/>
    <w:rsid w:val="009C4BE6"/>
    <w:rsid w:val="009C4C85"/>
    <w:rsid w:val="009C4EB6"/>
    <w:rsid w:val="009C4F1F"/>
    <w:rsid w:val="009C5A64"/>
    <w:rsid w:val="009C5C98"/>
    <w:rsid w:val="009C6189"/>
    <w:rsid w:val="009C6DF1"/>
    <w:rsid w:val="009C6E3F"/>
    <w:rsid w:val="009C76D9"/>
    <w:rsid w:val="009C7897"/>
    <w:rsid w:val="009C78B4"/>
    <w:rsid w:val="009D01CC"/>
    <w:rsid w:val="009D03FF"/>
    <w:rsid w:val="009D040D"/>
    <w:rsid w:val="009D061F"/>
    <w:rsid w:val="009D0663"/>
    <w:rsid w:val="009D1066"/>
    <w:rsid w:val="009D107B"/>
    <w:rsid w:val="009D182E"/>
    <w:rsid w:val="009D19D7"/>
    <w:rsid w:val="009D1AC3"/>
    <w:rsid w:val="009D2CB3"/>
    <w:rsid w:val="009D2D40"/>
    <w:rsid w:val="009D3878"/>
    <w:rsid w:val="009D3D6A"/>
    <w:rsid w:val="009D3DFA"/>
    <w:rsid w:val="009D4120"/>
    <w:rsid w:val="009D41AE"/>
    <w:rsid w:val="009D4F6A"/>
    <w:rsid w:val="009D4FBB"/>
    <w:rsid w:val="009D54F4"/>
    <w:rsid w:val="009D565D"/>
    <w:rsid w:val="009D5681"/>
    <w:rsid w:val="009D5884"/>
    <w:rsid w:val="009D65F5"/>
    <w:rsid w:val="009D6AF4"/>
    <w:rsid w:val="009D6F4E"/>
    <w:rsid w:val="009D7A4C"/>
    <w:rsid w:val="009D7E77"/>
    <w:rsid w:val="009E038A"/>
    <w:rsid w:val="009E0C4C"/>
    <w:rsid w:val="009E0C5D"/>
    <w:rsid w:val="009E0CCE"/>
    <w:rsid w:val="009E11C8"/>
    <w:rsid w:val="009E120E"/>
    <w:rsid w:val="009E1438"/>
    <w:rsid w:val="009E1A17"/>
    <w:rsid w:val="009E1E65"/>
    <w:rsid w:val="009E23F1"/>
    <w:rsid w:val="009E26F9"/>
    <w:rsid w:val="009E2995"/>
    <w:rsid w:val="009E2B7F"/>
    <w:rsid w:val="009E3896"/>
    <w:rsid w:val="009E3FD4"/>
    <w:rsid w:val="009E4041"/>
    <w:rsid w:val="009E429B"/>
    <w:rsid w:val="009E42FA"/>
    <w:rsid w:val="009E4490"/>
    <w:rsid w:val="009E4558"/>
    <w:rsid w:val="009E4825"/>
    <w:rsid w:val="009E4D9D"/>
    <w:rsid w:val="009E4F6C"/>
    <w:rsid w:val="009E5029"/>
    <w:rsid w:val="009E5ABF"/>
    <w:rsid w:val="009E6239"/>
    <w:rsid w:val="009E687F"/>
    <w:rsid w:val="009E6A71"/>
    <w:rsid w:val="009E6D9B"/>
    <w:rsid w:val="009E6DA4"/>
    <w:rsid w:val="009E7CF8"/>
    <w:rsid w:val="009F04EC"/>
    <w:rsid w:val="009F0578"/>
    <w:rsid w:val="009F0727"/>
    <w:rsid w:val="009F0D3A"/>
    <w:rsid w:val="009F2085"/>
    <w:rsid w:val="009F2B71"/>
    <w:rsid w:val="009F2C8A"/>
    <w:rsid w:val="009F307B"/>
    <w:rsid w:val="009F3414"/>
    <w:rsid w:val="009F3543"/>
    <w:rsid w:val="009F35BE"/>
    <w:rsid w:val="009F3EA5"/>
    <w:rsid w:val="009F443F"/>
    <w:rsid w:val="009F4A62"/>
    <w:rsid w:val="009F4DAB"/>
    <w:rsid w:val="009F5329"/>
    <w:rsid w:val="009F5BB4"/>
    <w:rsid w:val="009F5C41"/>
    <w:rsid w:val="009F5DC4"/>
    <w:rsid w:val="009F687D"/>
    <w:rsid w:val="009F6ECA"/>
    <w:rsid w:val="009F7C9B"/>
    <w:rsid w:val="00A00434"/>
    <w:rsid w:val="00A0069C"/>
    <w:rsid w:val="00A0089A"/>
    <w:rsid w:val="00A00B2F"/>
    <w:rsid w:val="00A012A6"/>
    <w:rsid w:val="00A01D92"/>
    <w:rsid w:val="00A02056"/>
    <w:rsid w:val="00A020E8"/>
    <w:rsid w:val="00A024C0"/>
    <w:rsid w:val="00A02EDB"/>
    <w:rsid w:val="00A02F70"/>
    <w:rsid w:val="00A034CC"/>
    <w:rsid w:val="00A03B7C"/>
    <w:rsid w:val="00A04632"/>
    <w:rsid w:val="00A04CFD"/>
    <w:rsid w:val="00A057E1"/>
    <w:rsid w:val="00A05C21"/>
    <w:rsid w:val="00A06114"/>
    <w:rsid w:val="00A062C5"/>
    <w:rsid w:val="00A0689E"/>
    <w:rsid w:val="00A0692B"/>
    <w:rsid w:val="00A06A08"/>
    <w:rsid w:val="00A06EA8"/>
    <w:rsid w:val="00A07362"/>
    <w:rsid w:val="00A077B0"/>
    <w:rsid w:val="00A07C5D"/>
    <w:rsid w:val="00A07FD9"/>
    <w:rsid w:val="00A100A9"/>
    <w:rsid w:val="00A1055C"/>
    <w:rsid w:val="00A10971"/>
    <w:rsid w:val="00A10CAF"/>
    <w:rsid w:val="00A10FA2"/>
    <w:rsid w:val="00A11054"/>
    <w:rsid w:val="00A112F8"/>
    <w:rsid w:val="00A11A1C"/>
    <w:rsid w:val="00A11A71"/>
    <w:rsid w:val="00A11B78"/>
    <w:rsid w:val="00A11C26"/>
    <w:rsid w:val="00A120A7"/>
    <w:rsid w:val="00A12A23"/>
    <w:rsid w:val="00A12A87"/>
    <w:rsid w:val="00A12C96"/>
    <w:rsid w:val="00A12FE1"/>
    <w:rsid w:val="00A1316B"/>
    <w:rsid w:val="00A133E2"/>
    <w:rsid w:val="00A14372"/>
    <w:rsid w:val="00A14778"/>
    <w:rsid w:val="00A1489A"/>
    <w:rsid w:val="00A1490A"/>
    <w:rsid w:val="00A14E62"/>
    <w:rsid w:val="00A15468"/>
    <w:rsid w:val="00A15A8D"/>
    <w:rsid w:val="00A161C9"/>
    <w:rsid w:val="00A162A4"/>
    <w:rsid w:val="00A1642F"/>
    <w:rsid w:val="00A164F5"/>
    <w:rsid w:val="00A1655B"/>
    <w:rsid w:val="00A17DB3"/>
    <w:rsid w:val="00A203BC"/>
    <w:rsid w:val="00A208E1"/>
    <w:rsid w:val="00A20C17"/>
    <w:rsid w:val="00A20CF1"/>
    <w:rsid w:val="00A2119A"/>
    <w:rsid w:val="00A2156D"/>
    <w:rsid w:val="00A21B4E"/>
    <w:rsid w:val="00A21C97"/>
    <w:rsid w:val="00A21EB1"/>
    <w:rsid w:val="00A239C9"/>
    <w:rsid w:val="00A23CAA"/>
    <w:rsid w:val="00A23D34"/>
    <w:rsid w:val="00A24D44"/>
    <w:rsid w:val="00A24E31"/>
    <w:rsid w:val="00A24F8B"/>
    <w:rsid w:val="00A25103"/>
    <w:rsid w:val="00A254CD"/>
    <w:rsid w:val="00A25D17"/>
    <w:rsid w:val="00A25ED1"/>
    <w:rsid w:val="00A269F9"/>
    <w:rsid w:val="00A26D59"/>
    <w:rsid w:val="00A2716F"/>
    <w:rsid w:val="00A2739C"/>
    <w:rsid w:val="00A274D7"/>
    <w:rsid w:val="00A27A4B"/>
    <w:rsid w:val="00A27EF8"/>
    <w:rsid w:val="00A3029B"/>
    <w:rsid w:val="00A30617"/>
    <w:rsid w:val="00A30957"/>
    <w:rsid w:val="00A30A5D"/>
    <w:rsid w:val="00A317A5"/>
    <w:rsid w:val="00A318A1"/>
    <w:rsid w:val="00A31C1C"/>
    <w:rsid w:val="00A31EE2"/>
    <w:rsid w:val="00A31F34"/>
    <w:rsid w:val="00A32D5B"/>
    <w:rsid w:val="00A331E6"/>
    <w:rsid w:val="00A3342D"/>
    <w:rsid w:val="00A33767"/>
    <w:rsid w:val="00A344AB"/>
    <w:rsid w:val="00A3475B"/>
    <w:rsid w:val="00A34BDE"/>
    <w:rsid w:val="00A34CAD"/>
    <w:rsid w:val="00A34D1B"/>
    <w:rsid w:val="00A3503F"/>
    <w:rsid w:val="00A3548C"/>
    <w:rsid w:val="00A36366"/>
    <w:rsid w:val="00A369DD"/>
    <w:rsid w:val="00A36B59"/>
    <w:rsid w:val="00A371EB"/>
    <w:rsid w:val="00A374CB"/>
    <w:rsid w:val="00A37BEA"/>
    <w:rsid w:val="00A40FB5"/>
    <w:rsid w:val="00A41072"/>
    <w:rsid w:val="00A41485"/>
    <w:rsid w:val="00A41A84"/>
    <w:rsid w:val="00A41ADD"/>
    <w:rsid w:val="00A41AE7"/>
    <w:rsid w:val="00A41EA1"/>
    <w:rsid w:val="00A42005"/>
    <w:rsid w:val="00A4203D"/>
    <w:rsid w:val="00A42427"/>
    <w:rsid w:val="00A42CED"/>
    <w:rsid w:val="00A42E65"/>
    <w:rsid w:val="00A42EAE"/>
    <w:rsid w:val="00A43228"/>
    <w:rsid w:val="00A434B7"/>
    <w:rsid w:val="00A437DD"/>
    <w:rsid w:val="00A43B47"/>
    <w:rsid w:val="00A440C0"/>
    <w:rsid w:val="00A44473"/>
    <w:rsid w:val="00A446E6"/>
    <w:rsid w:val="00A45090"/>
    <w:rsid w:val="00A4542D"/>
    <w:rsid w:val="00A456B3"/>
    <w:rsid w:val="00A45CCD"/>
    <w:rsid w:val="00A45F0B"/>
    <w:rsid w:val="00A45F82"/>
    <w:rsid w:val="00A46343"/>
    <w:rsid w:val="00A46657"/>
    <w:rsid w:val="00A469F6"/>
    <w:rsid w:val="00A46C65"/>
    <w:rsid w:val="00A46CEE"/>
    <w:rsid w:val="00A46E98"/>
    <w:rsid w:val="00A4710A"/>
    <w:rsid w:val="00A478B3"/>
    <w:rsid w:val="00A50B67"/>
    <w:rsid w:val="00A50CEB"/>
    <w:rsid w:val="00A50FA7"/>
    <w:rsid w:val="00A51698"/>
    <w:rsid w:val="00A51699"/>
    <w:rsid w:val="00A51C8A"/>
    <w:rsid w:val="00A51FEC"/>
    <w:rsid w:val="00A5279F"/>
    <w:rsid w:val="00A52EFD"/>
    <w:rsid w:val="00A5310F"/>
    <w:rsid w:val="00A532CD"/>
    <w:rsid w:val="00A53882"/>
    <w:rsid w:val="00A53DBC"/>
    <w:rsid w:val="00A54A7C"/>
    <w:rsid w:val="00A54BDD"/>
    <w:rsid w:val="00A54F25"/>
    <w:rsid w:val="00A54F3B"/>
    <w:rsid w:val="00A5508F"/>
    <w:rsid w:val="00A55539"/>
    <w:rsid w:val="00A55706"/>
    <w:rsid w:val="00A55890"/>
    <w:rsid w:val="00A56475"/>
    <w:rsid w:val="00A56929"/>
    <w:rsid w:val="00A57023"/>
    <w:rsid w:val="00A57202"/>
    <w:rsid w:val="00A57C90"/>
    <w:rsid w:val="00A60233"/>
    <w:rsid w:val="00A604AB"/>
    <w:rsid w:val="00A605B0"/>
    <w:rsid w:val="00A60717"/>
    <w:rsid w:val="00A60879"/>
    <w:rsid w:val="00A60EA1"/>
    <w:rsid w:val="00A60F14"/>
    <w:rsid w:val="00A61B90"/>
    <w:rsid w:val="00A62509"/>
    <w:rsid w:val="00A626BC"/>
    <w:rsid w:val="00A63039"/>
    <w:rsid w:val="00A63C6A"/>
    <w:rsid w:val="00A646B7"/>
    <w:rsid w:val="00A6487D"/>
    <w:rsid w:val="00A654D8"/>
    <w:rsid w:val="00A65A97"/>
    <w:rsid w:val="00A66C56"/>
    <w:rsid w:val="00A66E2B"/>
    <w:rsid w:val="00A67645"/>
    <w:rsid w:val="00A6764B"/>
    <w:rsid w:val="00A67781"/>
    <w:rsid w:val="00A67AFE"/>
    <w:rsid w:val="00A67CDA"/>
    <w:rsid w:val="00A67D91"/>
    <w:rsid w:val="00A70B93"/>
    <w:rsid w:val="00A70E04"/>
    <w:rsid w:val="00A713F5"/>
    <w:rsid w:val="00A71D40"/>
    <w:rsid w:val="00A7201A"/>
    <w:rsid w:val="00A72100"/>
    <w:rsid w:val="00A72233"/>
    <w:rsid w:val="00A72451"/>
    <w:rsid w:val="00A726C0"/>
    <w:rsid w:val="00A72931"/>
    <w:rsid w:val="00A72DE6"/>
    <w:rsid w:val="00A72DF8"/>
    <w:rsid w:val="00A73F62"/>
    <w:rsid w:val="00A74082"/>
    <w:rsid w:val="00A7458D"/>
    <w:rsid w:val="00A745DA"/>
    <w:rsid w:val="00A74D3F"/>
    <w:rsid w:val="00A7574C"/>
    <w:rsid w:val="00A75976"/>
    <w:rsid w:val="00A765E3"/>
    <w:rsid w:val="00A7696D"/>
    <w:rsid w:val="00A76A97"/>
    <w:rsid w:val="00A76E65"/>
    <w:rsid w:val="00A7701A"/>
    <w:rsid w:val="00A772FA"/>
    <w:rsid w:val="00A7731D"/>
    <w:rsid w:val="00A77849"/>
    <w:rsid w:val="00A8003F"/>
    <w:rsid w:val="00A8073C"/>
    <w:rsid w:val="00A80D8F"/>
    <w:rsid w:val="00A810B1"/>
    <w:rsid w:val="00A827C2"/>
    <w:rsid w:val="00A82AAB"/>
    <w:rsid w:val="00A82BA8"/>
    <w:rsid w:val="00A82CEF"/>
    <w:rsid w:val="00A82EA3"/>
    <w:rsid w:val="00A82FD8"/>
    <w:rsid w:val="00A83747"/>
    <w:rsid w:val="00A83799"/>
    <w:rsid w:val="00A838F5"/>
    <w:rsid w:val="00A83971"/>
    <w:rsid w:val="00A83A94"/>
    <w:rsid w:val="00A83C00"/>
    <w:rsid w:val="00A840E5"/>
    <w:rsid w:val="00A84387"/>
    <w:rsid w:val="00A843F3"/>
    <w:rsid w:val="00A84A19"/>
    <w:rsid w:val="00A84D07"/>
    <w:rsid w:val="00A84DA1"/>
    <w:rsid w:val="00A84EFC"/>
    <w:rsid w:val="00A84F11"/>
    <w:rsid w:val="00A85127"/>
    <w:rsid w:val="00A8551D"/>
    <w:rsid w:val="00A86142"/>
    <w:rsid w:val="00A861F6"/>
    <w:rsid w:val="00A86269"/>
    <w:rsid w:val="00A862F0"/>
    <w:rsid w:val="00A86815"/>
    <w:rsid w:val="00A869BF"/>
    <w:rsid w:val="00A872D7"/>
    <w:rsid w:val="00A873A7"/>
    <w:rsid w:val="00A876D6"/>
    <w:rsid w:val="00A87A21"/>
    <w:rsid w:val="00A87EB5"/>
    <w:rsid w:val="00A90330"/>
    <w:rsid w:val="00A908AA"/>
    <w:rsid w:val="00A90BB1"/>
    <w:rsid w:val="00A9122C"/>
    <w:rsid w:val="00A912B8"/>
    <w:rsid w:val="00A9194D"/>
    <w:rsid w:val="00A91C9F"/>
    <w:rsid w:val="00A9201B"/>
    <w:rsid w:val="00A92560"/>
    <w:rsid w:val="00A92883"/>
    <w:rsid w:val="00A92FC6"/>
    <w:rsid w:val="00A9372A"/>
    <w:rsid w:val="00A941E7"/>
    <w:rsid w:val="00A944C1"/>
    <w:rsid w:val="00A94642"/>
    <w:rsid w:val="00A94F6B"/>
    <w:rsid w:val="00A95542"/>
    <w:rsid w:val="00A95A7A"/>
    <w:rsid w:val="00A961A1"/>
    <w:rsid w:val="00A963CB"/>
    <w:rsid w:val="00A964C9"/>
    <w:rsid w:val="00A96650"/>
    <w:rsid w:val="00A96664"/>
    <w:rsid w:val="00A96EA0"/>
    <w:rsid w:val="00A97049"/>
    <w:rsid w:val="00A973A3"/>
    <w:rsid w:val="00A9760C"/>
    <w:rsid w:val="00A97EFA"/>
    <w:rsid w:val="00AA0260"/>
    <w:rsid w:val="00AA0A4C"/>
    <w:rsid w:val="00AA0CBC"/>
    <w:rsid w:val="00AA145B"/>
    <w:rsid w:val="00AA14D4"/>
    <w:rsid w:val="00AA156B"/>
    <w:rsid w:val="00AA164E"/>
    <w:rsid w:val="00AA1C35"/>
    <w:rsid w:val="00AA2172"/>
    <w:rsid w:val="00AA2555"/>
    <w:rsid w:val="00AA2EAE"/>
    <w:rsid w:val="00AA35EF"/>
    <w:rsid w:val="00AA362C"/>
    <w:rsid w:val="00AA3724"/>
    <w:rsid w:val="00AA3B9D"/>
    <w:rsid w:val="00AA447F"/>
    <w:rsid w:val="00AA48D4"/>
    <w:rsid w:val="00AA4A7B"/>
    <w:rsid w:val="00AA4C79"/>
    <w:rsid w:val="00AA5912"/>
    <w:rsid w:val="00AA5D9C"/>
    <w:rsid w:val="00AA5F03"/>
    <w:rsid w:val="00AA751D"/>
    <w:rsid w:val="00AA7523"/>
    <w:rsid w:val="00AA783C"/>
    <w:rsid w:val="00AB0611"/>
    <w:rsid w:val="00AB07AC"/>
    <w:rsid w:val="00AB0976"/>
    <w:rsid w:val="00AB0C40"/>
    <w:rsid w:val="00AB1168"/>
    <w:rsid w:val="00AB15C2"/>
    <w:rsid w:val="00AB1933"/>
    <w:rsid w:val="00AB242E"/>
    <w:rsid w:val="00AB27F3"/>
    <w:rsid w:val="00AB2A0B"/>
    <w:rsid w:val="00AB2EE3"/>
    <w:rsid w:val="00AB3136"/>
    <w:rsid w:val="00AB34D9"/>
    <w:rsid w:val="00AB360A"/>
    <w:rsid w:val="00AB3C87"/>
    <w:rsid w:val="00AB4F88"/>
    <w:rsid w:val="00AB4F8F"/>
    <w:rsid w:val="00AB5CD1"/>
    <w:rsid w:val="00AB61F4"/>
    <w:rsid w:val="00AB6CAB"/>
    <w:rsid w:val="00AB74AE"/>
    <w:rsid w:val="00AC045A"/>
    <w:rsid w:val="00AC0961"/>
    <w:rsid w:val="00AC129F"/>
    <w:rsid w:val="00AC1747"/>
    <w:rsid w:val="00AC1814"/>
    <w:rsid w:val="00AC18E1"/>
    <w:rsid w:val="00AC1D2D"/>
    <w:rsid w:val="00AC22CC"/>
    <w:rsid w:val="00AC2583"/>
    <w:rsid w:val="00AC2785"/>
    <w:rsid w:val="00AC311B"/>
    <w:rsid w:val="00AC33D9"/>
    <w:rsid w:val="00AC3B86"/>
    <w:rsid w:val="00AC3E61"/>
    <w:rsid w:val="00AC442B"/>
    <w:rsid w:val="00AC45D1"/>
    <w:rsid w:val="00AC4794"/>
    <w:rsid w:val="00AC47E0"/>
    <w:rsid w:val="00AC49D8"/>
    <w:rsid w:val="00AC53F4"/>
    <w:rsid w:val="00AC5A1C"/>
    <w:rsid w:val="00AC5A45"/>
    <w:rsid w:val="00AC6B24"/>
    <w:rsid w:val="00AC74A4"/>
    <w:rsid w:val="00AC74D6"/>
    <w:rsid w:val="00AC7D3A"/>
    <w:rsid w:val="00AC7D41"/>
    <w:rsid w:val="00AC7D93"/>
    <w:rsid w:val="00AD09B0"/>
    <w:rsid w:val="00AD0C5D"/>
    <w:rsid w:val="00AD1200"/>
    <w:rsid w:val="00AD144B"/>
    <w:rsid w:val="00AD1CB7"/>
    <w:rsid w:val="00AD1E27"/>
    <w:rsid w:val="00AD20C7"/>
    <w:rsid w:val="00AD2556"/>
    <w:rsid w:val="00AD26B6"/>
    <w:rsid w:val="00AD2724"/>
    <w:rsid w:val="00AD2805"/>
    <w:rsid w:val="00AD2B18"/>
    <w:rsid w:val="00AD30F0"/>
    <w:rsid w:val="00AD3505"/>
    <w:rsid w:val="00AD40BD"/>
    <w:rsid w:val="00AD428F"/>
    <w:rsid w:val="00AD4426"/>
    <w:rsid w:val="00AD4460"/>
    <w:rsid w:val="00AD48FD"/>
    <w:rsid w:val="00AD4E1C"/>
    <w:rsid w:val="00AD4F44"/>
    <w:rsid w:val="00AD5316"/>
    <w:rsid w:val="00AD5369"/>
    <w:rsid w:val="00AD5A7F"/>
    <w:rsid w:val="00AD5D0D"/>
    <w:rsid w:val="00AD5F6C"/>
    <w:rsid w:val="00AD6346"/>
    <w:rsid w:val="00AD6E46"/>
    <w:rsid w:val="00AD7CC9"/>
    <w:rsid w:val="00AE0485"/>
    <w:rsid w:val="00AE0532"/>
    <w:rsid w:val="00AE083A"/>
    <w:rsid w:val="00AE0BE1"/>
    <w:rsid w:val="00AE1C14"/>
    <w:rsid w:val="00AE2021"/>
    <w:rsid w:val="00AE2197"/>
    <w:rsid w:val="00AE2470"/>
    <w:rsid w:val="00AE3107"/>
    <w:rsid w:val="00AE3825"/>
    <w:rsid w:val="00AE3AC7"/>
    <w:rsid w:val="00AE3DBB"/>
    <w:rsid w:val="00AE3EFA"/>
    <w:rsid w:val="00AE4009"/>
    <w:rsid w:val="00AE493F"/>
    <w:rsid w:val="00AE4C8B"/>
    <w:rsid w:val="00AE4F25"/>
    <w:rsid w:val="00AE58EC"/>
    <w:rsid w:val="00AE5E0D"/>
    <w:rsid w:val="00AE61BF"/>
    <w:rsid w:val="00AE6346"/>
    <w:rsid w:val="00AE65CE"/>
    <w:rsid w:val="00AE677C"/>
    <w:rsid w:val="00AE6849"/>
    <w:rsid w:val="00AE6BD1"/>
    <w:rsid w:val="00AE6D89"/>
    <w:rsid w:val="00AE778A"/>
    <w:rsid w:val="00AE7883"/>
    <w:rsid w:val="00AE7C81"/>
    <w:rsid w:val="00AE7DE9"/>
    <w:rsid w:val="00AF022E"/>
    <w:rsid w:val="00AF0BF5"/>
    <w:rsid w:val="00AF0C06"/>
    <w:rsid w:val="00AF1004"/>
    <w:rsid w:val="00AF11A9"/>
    <w:rsid w:val="00AF13E1"/>
    <w:rsid w:val="00AF245E"/>
    <w:rsid w:val="00AF2856"/>
    <w:rsid w:val="00AF2917"/>
    <w:rsid w:val="00AF2986"/>
    <w:rsid w:val="00AF2A4D"/>
    <w:rsid w:val="00AF2A83"/>
    <w:rsid w:val="00AF2FB9"/>
    <w:rsid w:val="00AF2FE4"/>
    <w:rsid w:val="00AF3572"/>
    <w:rsid w:val="00AF3AA6"/>
    <w:rsid w:val="00AF40C0"/>
    <w:rsid w:val="00AF4391"/>
    <w:rsid w:val="00AF4A14"/>
    <w:rsid w:val="00AF4E05"/>
    <w:rsid w:val="00AF5302"/>
    <w:rsid w:val="00AF5ABA"/>
    <w:rsid w:val="00AF5DE6"/>
    <w:rsid w:val="00AF5DED"/>
    <w:rsid w:val="00AF62A5"/>
    <w:rsid w:val="00AF64D2"/>
    <w:rsid w:val="00AF6995"/>
    <w:rsid w:val="00AF69DA"/>
    <w:rsid w:val="00AF721A"/>
    <w:rsid w:val="00AF767D"/>
    <w:rsid w:val="00AF777E"/>
    <w:rsid w:val="00AF7812"/>
    <w:rsid w:val="00AF789E"/>
    <w:rsid w:val="00AF7B9C"/>
    <w:rsid w:val="00AF7DDD"/>
    <w:rsid w:val="00B0059F"/>
    <w:rsid w:val="00B00E32"/>
    <w:rsid w:val="00B00E45"/>
    <w:rsid w:val="00B00FED"/>
    <w:rsid w:val="00B0137F"/>
    <w:rsid w:val="00B01950"/>
    <w:rsid w:val="00B01F81"/>
    <w:rsid w:val="00B0214C"/>
    <w:rsid w:val="00B02581"/>
    <w:rsid w:val="00B02972"/>
    <w:rsid w:val="00B02F90"/>
    <w:rsid w:val="00B03010"/>
    <w:rsid w:val="00B03025"/>
    <w:rsid w:val="00B03744"/>
    <w:rsid w:val="00B03A81"/>
    <w:rsid w:val="00B03DF2"/>
    <w:rsid w:val="00B03DF5"/>
    <w:rsid w:val="00B03FEA"/>
    <w:rsid w:val="00B04636"/>
    <w:rsid w:val="00B04A0B"/>
    <w:rsid w:val="00B04B31"/>
    <w:rsid w:val="00B04DBC"/>
    <w:rsid w:val="00B05114"/>
    <w:rsid w:val="00B05844"/>
    <w:rsid w:val="00B05960"/>
    <w:rsid w:val="00B05A36"/>
    <w:rsid w:val="00B05C35"/>
    <w:rsid w:val="00B0600A"/>
    <w:rsid w:val="00B063DA"/>
    <w:rsid w:val="00B0672B"/>
    <w:rsid w:val="00B06E1C"/>
    <w:rsid w:val="00B07042"/>
    <w:rsid w:val="00B072FD"/>
    <w:rsid w:val="00B075B4"/>
    <w:rsid w:val="00B077B6"/>
    <w:rsid w:val="00B07A92"/>
    <w:rsid w:val="00B10077"/>
    <w:rsid w:val="00B1084D"/>
    <w:rsid w:val="00B1086C"/>
    <w:rsid w:val="00B10A88"/>
    <w:rsid w:val="00B10CD5"/>
    <w:rsid w:val="00B11B4D"/>
    <w:rsid w:val="00B12EDC"/>
    <w:rsid w:val="00B12FF4"/>
    <w:rsid w:val="00B13326"/>
    <w:rsid w:val="00B13AF3"/>
    <w:rsid w:val="00B13B12"/>
    <w:rsid w:val="00B1401E"/>
    <w:rsid w:val="00B1413D"/>
    <w:rsid w:val="00B145F2"/>
    <w:rsid w:val="00B14AFF"/>
    <w:rsid w:val="00B155A4"/>
    <w:rsid w:val="00B15709"/>
    <w:rsid w:val="00B15D34"/>
    <w:rsid w:val="00B15DB5"/>
    <w:rsid w:val="00B16039"/>
    <w:rsid w:val="00B16D19"/>
    <w:rsid w:val="00B200D9"/>
    <w:rsid w:val="00B209F4"/>
    <w:rsid w:val="00B21123"/>
    <w:rsid w:val="00B2121F"/>
    <w:rsid w:val="00B21293"/>
    <w:rsid w:val="00B2141C"/>
    <w:rsid w:val="00B2197A"/>
    <w:rsid w:val="00B21980"/>
    <w:rsid w:val="00B21CA1"/>
    <w:rsid w:val="00B235C1"/>
    <w:rsid w:val="00B23666"/>
    <w:rsid w:val="00B23D89"/>
    <w:rsid w:val="00B2469F"/>
    <w:rsid w:val="00B24BEA"/>
    <w:rsid w:val="00B25219"/>
    <w:rsid w:val="00B2557A"/>
    <w:rsid w:val="00B25765"/>
    <w:rsid w:val="00B26230"/>
    <w:rsid w:val="00B26936"/>
    <w:rsid w:val="00B26D0B"/>
    <w:rsid w:val="00B26F8D"/>
    <w:rsid w:val="00B27075"/>
    <w:rsid w:val="00B2722A"/>
    <w:rsid w:val="00B27921"/>
    <w:rsid w:val="00B27CFD"/>
    <w:rsid w:val="00B304F7"/>
    <w:rsid w:val="00B31BA4"/>
    <w:rsid w:val="00B3212E"/>
    <w:rsid w:val="00B32B18"/>
    <w:rsid w:val="00B32B67"/>
    <w:rsid w:val="00B32F09"/>
    <w:rsid w:val="00B33002"/>
    <w:rsid w:val="00B3456C"/>
    <w:rsid w:val="00B34BAE"/>
    <w:rsid w:val="00B35588"/>
    <w:rsid w:val="00B3573C"/>
    <w:rsid w:val="00B35B94"/>
    <w:rsid w:val="00B35FD8"/>
    <w:rsid w:val="00B36335"/>
    <w:rsid w:val="00B366D1"/>
    <w:rsid w:val="00B37EE8"/>
    <w:rsid w:val="00B37F24"/>
    <w:rsid w:val="00B4120D"/>
    <w:rsid w:val="00B416FD"/>
    <w:rsid w:val="00B41854"/>
    <w:rsid w:val="00B41875"/>
    <w:rsid w:val="00B41B41"/>
    <w:rsid w:val="00B4225F"/>
    <w:rsid w:val="00B422E9"/>
    <w:rsid w:val="00B42846"/>
    <w:rsid w:val="00B42D0F"/>
    <w:rsid w:val="00B42E89"/>
    <w:rsid w:val="00B43757"/>
    <w:rsid w:val="00B4431C"/>
    <w:rsid w:val="00B451EF"/>
    <w:rsid w:val="00B45A80"/>
    <w:rsid w:val="00B45BD5"/>
    <w:rsid w:val="00B45F64"/>
    <w:rsid w:val="00B46033"/>
    <w:rsid w:val="00B46927"/>
    <w:rsid w:val="00B46D00"/>
    <w:rsid w:val="00B475C6"/>
    <w:rsid w:val="00B47621"/>
    <w:rsid w:val="00B47C82"/>
    <w:rsid w:val="00B506AE"/>
    <w:rsid w:val="00B50884"/>
    <w:rsid w:val="00B50D4F"/>
    <w:rsid w:val="00B512D5"/>
    <w:rsid w:val="00B513F6"/>
    <w:rsid w:val="00B51458"/>
    <w:rsid w:val="00B514E6"/>
    <w:rsid w:val="00B51C72"/>
    <w:rsid w:val="00B52310"/>
    <w:rsid w:val="00B52C82"/>
    <w:rsid w:val="00B53148"/>
    <w:rsid w:val="00B53678"/>
    <w:rsid w:val="00B53754"/>
    <w:rsid w:val="00B541ED"/>
    <w:rsid w:val="00B54328"/>
    <w:rsid w:val="00B54357"/>
    <w:rsid w:val="00B543CC"/>
    <w:rsid w:val="00B543FB"/>
    <w:rsid w:val="00B549E5"/>
    <w:rsid w:val="00B5523F"/>
    <w:rsid w:val="00B55283"/>
    <w:rsid w:val="00B55BC9"/>
    <w:rsid w:val="00B55DCA"/>
    <w:rsid w:val="00B55F68"/>
    <w:rsid w:val="00B56766"/>
    <w:rsid w:val="00B567D4"/>
    <w:rsid w:val="00B567ED"/>
    <w:rsid w:val="00B56AC9"/>
    <w:rsid w:val="00B56CD4"/>
    <w:rsid w:val="00B57367"/>
    <w:rsid w:val="00B60624"/>
    <w:rsid w:val="00B60A86"/>
    <w:rsid w:val="00B60E65"/>
    <w:rsid w:val="00B61521"/>
    <w:rsid w:val="00B61596"/>
    <w:rsid w:val="00B61ECB"/>
    <w:rsid w:val="00B6213F"/>
    <w:rsid w:val="00B62783"/>
    <w:rsid w:val="00B631F9"/>
    <w:rsid w:val="00B6346C"/>
    <w:rsid w:val="00B63F2F"/>
    <w:rsid w:val="00B64638"/>
    <w:rsid w:val="00B64733"/>
    <w:rsid w:val="00B64A25"/>
    <w:rsid w:val="00B64E27"/>
    <w:rsid w:val="00B64E73"/>
    <w:rsid w:val="00B6516E"/>
    <w:rsid w:val="00B6574C"/>
    <w:rsid w:val="00B65B90"/>
    <w:rsid w:val="00B65BF1"/>
    <w:rsid w:val="00B65D0C"/>
    <w:rsid w:val="00B67139"/>
    <w:rsid w:val="00B678F5"/>
    <w:rsid w:val="00B703F7"/>
    <w:rsid w:val="00B7045C"/>
    <w:rsid w:val="00B70741"/>
    <w:rsid w:val="00B7077C"/>
    <w:rsid w:val="00B707F7"/>
    <w:rsid w:val="00B70B77"/>
    <w:rsid w:val="00B71F42"/>
    <w:rsid w:val="00B7281C"/>
    <w:rsid w:val="00B72879"/>
    <w:rsid w:val="00B72A3A"/>
    <w:rsid w:val="00B72AC3"/>
    <w:rsid w:val="00B7328F"/>
    <w:rsid w:val="00B734A4"/>
    <w:rsid w:val="00B73625"/>
    <w:rsid w:val="00B73978"/>
    <w:rsid w:val="00B73EC8"/>
    <w:rsid w:val="00B742D6"/>
    <w:rsid w:val="00B75353"/>
    <w:rsid w:val="00B753E7"/>
    <w:rsid w:val="00B75827"/>
    <w:rsid w:val="00B75F2B"/>
    <w:rsid w:val="00B767D9"/>
    <w:rsid w:val="00B7689E"/>
    <w:rsid w:val="00B76A55"/>
    <w:rsid w:val="00B76C6E"/>
    <w:rsid w:val="00B7700C"/>
    <w:rsid w:val="00B770F1"/>
    <w:rsid w:val="00B778C2"/>
    <w:rsid w:val="00B77D5E"/>
    <w:rsid w:val="00B77F2C"/>
    <w:rsid w:val="00B77FDF"/>
    <w:rsid w:val="00B80B36"/>
    <w:rsid w:val="00B8164F"/>
    <w:rsid w:val="00B8226B"/>
    <w:rsid w:val="00B823CD"/>
    <w:rsid w:val="00B82906"/>
    <w:rsid w:val="00B82ABF"/>
    <w:rsid w:val="00B8304F"/>
    <w:rsid w:val="00B830C6"/>
    <w:rsid w:val="00B832AB"/>
    <w:rsid w:val="00B839BF"/>
    <w:rsid w:val="00B83EDF"/>
    <w:rsid w:val="00B8427C"/>
    <w:rsid w:val="00B84CA7"/>
    <w:rsid w:val="00B84EBF"/>
    <w:rsid w:val="00B852E4"/>
    <w:rsid w:val="00B8569B"/>
    <w:rsid w:val="00B8598C"/>
    <w:rsid w:val="00B86A2F"/>
    <w:rsid w:val="00B86C10"/>
    <w:rsid w:val="00B87B01"/>
    <w:rsid w:val="00B87B4D"/>
    <w:rsid w:val="00B87C3E"/>
    <w:rsid w:val="00B90B6D"/>
    <w:rsid w:val="00B9175E"/>
    <w:rsid w:val="00B919A7"/>
    <w:rsid w:val="00B919DC"/>
    <w:rsid w:val="00B929F9"/>
    <w:rsid w:val="00B92B2E"/>
    <w:rsid w:val="00B9304F"/>
    <w:rsid w:val="00B9318C"/>
    <w:rsid w:val="00B9323A"/>
    <w:rsid w:val="00B9354E"/>
    <w:rsid w:val="00B93605"/>
    <w:rsid w:val="00B939AE"/>
    <w:rsid w:val="00B942D9"/>
    <w:rsid w:val="00B9431E"/>
    <w:rsid w:val="00B943A1"/>
    <w:rsid w:val="00B94BE6"/>
    <w:rsid w:val="00B955F5"/>
    <w:rsid w:val="00B95861"/>
    <w:rsid w:val="00B95E90"/>
    <w:rsid w:val="00B95FCE"/>
    <w:rsid w:val="00B968D9"/>
    <w:rsid w:val="00B96F8E"/>
    <w:rsid w:val="00B96F92"/>
    <w:rsid w:val="00B9716C"/>
    <w:rsid w:val="00B97557"/>
    <w:rsid w:val="00B9791B"/>
    <w:rsid w:val="00B97E10"/>
    <w:rsid w:val="00B97FE3"/>
    <w:rsid w:val="00BA1357"/>
    <w:rsid w:val="00BA1DA8"/>
    <w:rsid w:val="00BA2377"/>
    <w:rsid w:val="00BA2E65"/>
    <w:rsid w:val="00BA3464"/>
    <w:rsid w:val="00BA476A"/>
    <w:rsid w:val="00BA4872"/>
    <w:rsid w:val="00BA4B8A"/>
    <w:rsid w:val="00BA5A28"/>
    <w:rsid w:val="00BA5AC0"/>
    <w:rsid w:val="00BA6BB6"/>
    <w:rsid w:val="00BA7471"/>
    <w:rsid w:val="00BA77C4"/>
    <w:rsid w:val="00BA7C47"/>
    <w:rsid w:val="00BB08CE"/>
    <w:rsid w:val="00BB08F6"/>
    <w:rsid w:val="00BB0CD4"/>
    <w:rsid w:val="00BB17C0"/>
    <w:rsid w:val="00BB1ACA"/>
    <w:rsid w:val="00BB1F67"/>
    <w:rsid w:val="00BB203A"/>
    <w:rsid w:val="00BB21F2"/>
    <w:rsid w:val="00BB22A2"/>
    <w:rsid w:val="00BB246F"/>
    <w:rsid w:val="00BB28FC"/>
    <w:rsid w:val="00BB298D"/>
    <w:rsid w:val="00BB30C5"/>
    <w:rsid w:val="00BB3ADB"/>
    <w:rsid w:val="00BB3C12"/>
    <w:rsid w:val="00BB3E23"/>
    <w:rsid w:val="00BB5323"/>
    <w:rsid w:val="00BB535B"/>
    <w:rsid w:val="00BB56B8"/>
    <w:rsid w:val="00BB5866"/>
    <w:rsid w:val="00BB652D"/>
    <w:rsid w:val="00BB6919"/>
    <w:rsid w:val="00BB6AA3"/>
    <w:rsid w:val="00BB7A7C"/>
    <w:rsid w:val="00BB7E25"/>
    <w:rsid w:val="00BC0616"/>
    <w:rsid w:val="00BC0DE1"/>
    <w:rsid w:val="00BC0F89"/>
    <w:rsid w:val="00BC1376"/>
    <w:rsid w:val="00BC1484"/>
    <w:rsid w:val="00BC16E6"/>
    <w:rsid w:val="00BC21ED"/>
    <w:rsid w:val="00BC23EC"/>
    <w:rsid w:val="00BC2A6F"/>
    <w:rsid w:val="00BC32B6"/>
    <w:rsid w:val="00BC3472"/>
    <w:rsid w:val="00BC3540"/>
    <w:rsid w:val="00BC3652"/>
    <w:rsid w:val="00BC37A9"/>
    <w:rsid w:val="00BC447A"/>
    <w:rsid w:val="00BC4808"/>
    <w:rsid w:val="00BC5457"/>
    <w:rsid w:val="00BC6F35"/>
    <w:rsid w:val="00BC6FEF"/>
    <w:rsid w:val="00BD06E7"/>
    <w:rsid w:val="00BD08E5"/>
    <w:rsid w:val="00BD0EAF"/>
    <w:rsid w:val="00BD15BD"/>
    <w:rsid w:val="00BD15E4"/>
    <w:rsid w:val="00BD1CD2"/>
    <w:rsid w:val="00BD25B6"/>
    <w:rsid w:val="00BD2898"/>
    <w:rsid w:val="00BD2EFF"/>
    <w:rsid w:val="00BD32C7"/>
    <w:rsid w:val="00BD3C26"/>
    <w:rsid w:val="00BD3E87"/>
    <w:rsid w:val="00BD40A9"/>
    <w:rsid w:val="00BD58E9"/>
    <w:rsid w:val="00BD5DC5"/>
    <w:rsid w:val="00BD6374"/>
    <w:rsid w:val="00BD66DD"/>
    <w:rsid w:val="00BD6826"/>
    <w:rsid w:val="00BD6947"/>
    <w:rsid w:val="00BD6B11"/>
    <w:rsid w:val="00BD6DC5"/>
    <w:rsid w:val="00BD6F25"/>
    <w:rsid w:val="00BD7B7E"/>
    <w:rsid w:val="00BD7F7D"/>
    <w:rsid w:val="00BE0433"/>
    <w:rsid w:val="00BE25D6"/>
    <w:rsid w:val="00BE2AB9"/>
    <w:rsid w:val="00BE39B7"/>
    <w:rsid w:val="00BE3F4B"/>
    <w:rsid w:val="00BE42AD"/>
    <w:rsid w:val="00BE4378"/>
    <w:rsid w:val="00BE49BF"/>
    <w:rsid w:val="00BE4A8F"/>
    <w:rsid w:val="00BE522D"/>
    <w:rsid w:val="00BE7A59"/>
    <w:rsid w:val="00BF0267"/>
    <w:rsid w:val="00BF0327"/>
    <w:rsid w:val="00BF09DA"/>
    <w:rsid w:val="00BF1115"/>
    <w:rsid w:val="00BF1299"/>
    <w:rsid w:val="00BF16EC"/>
    <w:rsid w:val="00BF1A62"/>
    <w:rsid w:val="00BF1E73"/>
    <w:rsid w:val="00BF20E4"/>
    <w:rsid w:val="00BF2191"/>
    <w:rsid w:val="00BF23EE"/>
    <w:rsid w:val="00BF2DAD"/>
    <w:rsid w:val="00BF2E0D"/>
    <w:rsid w:val="00BF3317"/>
    <w:rsid w:val="00BF36B7"/>
    <w:rsid w:val="00BF3949"/>
    <w:rsid w:val="00BF3A6E"/>
    <w:rsid w:val="00BF4722"/>
    <w:rsid w:val="00BF4C8E"/>
    <w:rsid w:val="00BF5018"/>
    <w:rsid w:val="00BF5E7E"/>
    <w:rsid w:val="00BF6184"/>
    <w:rsid w:val="00BF71EC"/>
    <w:rsid w:val="00BF7736"/>
    <w:rsid w:val="00BF7ADE"/>
    <w:rsid w:val="00BF7FF5"/>
    <w:rsid w:val="00C0092C"/>
    <w:rsid w:val="00C00A57"/>
    <w:rsid w:val="00C00F28"/>
    <w:rsid w:val="00C0121D"/>
    <w:rsid w:val="00C01E77"/>
    <w:rsid w:val="00C01E7B"/>
    <w:rsid w:val="00C020D2"/>
    <w:rsid w:val="00C02100"/>
    <w:rsid w:val="00C02141"/>
    <w:rsid w:val="00C02191"/>
    <w:rsid w:val="00C022FF"/>
    <w:rsid w:val="00C025C8"/>
    <w:rsid w:val="00C02601"/>
    <w:rsid w:val="00C02B6D"/>
    <w:rsid w:val="00C03603"/>
    <w:rsid w:val="00C04A62"/>
    <w:rsid w:val="00C055D7"/>
    <w:rsid w:val="00C05A54"/>
    <w:rsid w:val="00C05CD7"/>
    <w:rsid w:val="00C06761"/>
    <w:rsid w:val="00C06A4F"/>
    <w:rsid w:val="00C06CFA"/>
    <w:rsid w:val="00C06DD3"/>
    <w:rsid w:val="00C0783D"/>
    <w:rsid w:val="00C0796E"/>
    <w:rsid w:val="00C07D8F"/>
    <w:rsid w:val="00C07E84"/>
    <w:rsid w:val="00C100BB"/>
    <w:rsid w:val="00C100C9"/>
    <w:rsid w:val="00C1075A"/>
    <w:rsid w:val="00C11816"/>
    <w:rsid w:val="00C11A6C"/>
    <w:rsid w:val="00C11C3C"/>
    <w:rsid w:val="00C1216B"/>
    <w:rsid w:val="00C1269C"/>
    <w:rsid w:val="00C12A3E"/>
    <w:rsid w:val="00C12A5A"/>
    <w:rsid w:val="00C12B59"/>
    <w:rsid w:val="00C12C99"/>
    <w:rsid w:val="00C12D4E"/>
    <w:rsid w:val="00C12D65"/>
    <w:rsid w:val="00C13B81"/>
    <w:rsid w:val="00C13E5C"/>
    <w:rsid w:val="00C14053"/>
    <w:rsid w:val="00C14C30"/>
    <w:rsid w:val="00C14F17"/>
    <w:rsid w:val="00C15068"/>
    <w:rsid w:val="00C159A5"/>
    <w:rsid w:val="00C15FA2"/>
    <w:rsid w:val="00C166DB"/>
    <w:rsid w:val="00C167AB"/>
    <w:rsid w:val="00C167AC"/>
    <w:rsid w:val="00C16CD1"/>
    <w:rsid w:val="00C16FAD"/>
    <w:rsid w:val="00C174A3"/>
    <w:rsid w:val="00C17A84"/>
    <w:rsid w:val="00C17DB0"/>
    <w:rsid w:val="00C17DD2"/>
    <w:rsid w:val="00C17DEC"/>
    <w:rsid w:val="00C17EB6"/>
    <w:rsid w:val="00C2049A"/>
    <w:rsid w:val="00C20513"/>
    <w:rsid w:val="00C20854"/>
    <w:rsid w:val="00C2089F"/>
    <w:rsid w:val="00C20C9E"/>
    <w:rsid w:val="00C215AD"/>
    <w:rsid w:val="00C216E5"/>
    <w:rsid w:val="00C217A7"/>
    <w:rsid w:val="00C21840"/>
    <w:rsid w:val="00C21DF1"/>
    <w:rsid w:val="00C228B5"/>
    <w:rsid w:val="00C22B60"/>
    <w:rsid w:val="00C22D26"/>
    <w:rsid w:val="00C22FAA"/>
    <w:rsid w:val="00C23166"/>
    <w:rsid w:val="00C233B9"/>
    <w:rsid w:val="00C237BA"/>
    <w:rsid w:val="00C23837"/>
    <w:rsid w:val="00C23A1E"/>
    <w:rsid w:val="00C24614"/>
    <w:rsid w:val="00C24836"/>
    <w:rsid w:val="00C24AD0"/>
    <w:rsid w:val="00C24C01"/>
    <w:rsid w:val="00C2511E"/>
    <w:rsid w:val="00C2555B"/>
    <w:rsid w:val="00C25EA7"/>
    <w:rsid w:val="00C25ECC"/>
    <w:rsid w:val="00C273D8"/>
    <w:rsid w:val="00C27675"/>
    <w:rsid w:val="00C302CF"/>
    <w:rsid w:val="00C31587"/>
    <w:rsid w:val="00C31CBE"/>
    <w:rsid w:val="00C320A4"/>
    <w:rsid w:val="00C32309"/>
    <w:rsid w:val="00C327EF"/>
    <w:rsid w:val="00C32D43"/>
    <w:rsid w:val="00C340A1"/>
    <w:rsid w:val="00C341E8"/>
    <w:rsid w:val="00C34292"/>
    <w:rsid w:val="00C346C9"/>
    <w:rsid w:val="00C34865"/>
    <w:rsid w:val="00C34E4C"/>
    <w:rsid w:val="00C34EB6"/>
    <w:rsid w:val="00C359CB"/>
    <w:rsid w:val="00C35B73"/>
    <w:rsid w:val="00C35D6E"/>
    <w:rsid w:val="00C35F34"/>
    <w:rsid w:val="00C3635E"/>
    <w:rsid w:val="00C36478"/>
    <w:rsid w:val="00C36D22"/>
    <w:rsid w:val="00C37713"/>
    <w:rsid w:val="00C37AA6"/>
    <w:rsid w:val="00C37B77"/>
    <w:rsid w:val="00C37BEB"/>
    <w:rsid w:val="00C37F0F"/>
    <w:rsid w:val="00C40667"/>
    <w:rsid w:val="00C40AB9"/>
    <w:rsid w:val="00C4165C"/>
    <w:rsid w:val="00C41907"/>
    <w:rsid w:val="00C419FA"/>
    <w:rsid w:val="00C421C0"/>
    <w:rsid w:val="00C421E0"/>
    <w:rsid w:val="00C42286"/>
    <w:rsid w:val="00C42F09"/>
    <w:rsid w:val="00C42F0F"/>
    <w:rsid w:val="00C4355C"/>
    <w:rsid w:val="00C44B4C"/>
    <w:rsid w:val="00C44D5B"/>
    <w:rsid w:val="00C4561A"/>
    <w:rsid w:val="00C458CF"/>
    <w:rsid w:val="00C45F28"/>
    <w:rsid w:val="00C463A0"/>
    <w:rsid w:val="00C46770"/>
    <w:rsid w:val="00C468A9"/>
    <w:rsid w:val="00C46926"/>
    <w:rsid w:val="00C46FF7"/>
    <w:rsid w:val="00C4742B"/>
    <w:rsid w:val="00C47F0A"/>
    <w:rsid w:val="00C502EE"/>
    <w:rsid w:val="00C50712"/>
    <w:rsid w:val="00C50E8D"/>
    <w:rsid w:val="00C511D9"/>
    <w:rsid w:val="00C5152F"/>
    <w:rsid w:val="00C51B12"/>
    <w:rsid w:val="00C526D4"/>
    <w:rsid w:val="00C527C4"/>
    <w:rsid w:val="00C528DF"/>
    <w:rsid w:val="00C52BDD"/>
    <w:rsid w:val="00C52DB9"/>
    <w:rsid w:val="00C531A4"/>
    <w:rsid w:val="00C53301"/>
    <w:rsid w:val="00C53ABD"/>
    <w:rsid w:val="00C541DB"/>
    <w:rsid w:val="00C543B4"/>
    <w:rsid w:val="00C54613"/>
    <w:rsid w:val="00C5489E"/>
    <w:rsid w:val="00C54AB5"/>
    <w:rsid w:val="00C54F51"/>
    <w:rsid w:val="00C550C6"/>
    <w:rsid w:val="00C5513F"/>
    <w:rsid w:val="00C55D30"/>
    <w:rsid w:val="00C56193"/>
    <w:rsid w:val="00C566F2"/>
    <w:rsid w:val="00C56B86"/>
    <w:rsid w:val="00C56EBC"/>
    <w:rsid w:val="00C57115"/>
    <w:rsid w:val="00C574CB"/>
    <w:rsid w:val="00C5787D"/>
    <w:rsid w:val="00C57902"/>
    <w:rsid w:val="00C60268"/>
    <w:rsid w:val="00C603E4"/>
    <w:rsid w:val="00C60E37"/>
    <w:rsid w:val="00C6222E"/>
    <w:rsid w:val="00C62330"/>
    <w:rsid w:val="00C6268D"/>
    <w:rsid w:val="00C6299D"/>
    <w:rsid w:val="00C62A86"/>
    <w:rsid w:val="00C62FF8"/>
    <w:rsid w:val="00C63848"/>
    <w:rsid w:val="00C6417E"/>
    <w:rsid w:val="00C64280"/>
    <w:rsid w:val="00C64554"/>
    <w:rsid w:val="00C6459D"/>
    <w:rsid w:val="00C6487E"/>
    <w:rsid w:val="00C64B96"/>
    <w:rsid w:val="00C64DD0"/>
    <w:rsid w:val="00C652A3"/>
    <w:rsid w:val="00C654BC"/>
    <w:rsid w:val="00C6561B"/>
    <w:rsid w:val="00C65B5D"/>
    <w:rsid w:val="00C6641F"/>
    <w:rsid w:val="00C666F9"/>
    <w:rsid w:val="00C66B8C"/>
    <w:rsid w:val="00C66DA1"/>
    <w:rsid w:val="00C6750F"/>
    <w:rsid w:val="00C6775E"/>
    <w:rsid w:val="00C67D8A"/>
    <w:rsid w:val="00C67E03"/>
    <w:rsid w:val="00C7047D"/>
    <w:rsid w:val="00C70573"/>
    <w:rsid w:val="00C70EC1"/>
    <w:rsid w:val="00C710FE"/>
    <w:rsid w:val="00C71208"/>
    <w:rsid w:val="00C71926"/>
    <w:rsid w:val="00C719A3"/>
    <w:rsid w:val="00C71FDC"/>
    <w:rsid w:val="00C72319"/>
    <w:rsid w:val="00C72784"/>
    <w:rsid w:val="00C72B44"/>
    <w:rsid w:val="00C72EBD"/>
    <w:rsid w:val="00C73130"/>
    <w:rsid w:val="00C732FB"/>
    <w:rsid w:val="00C73599"/>
    <w:rsid w:val="00C73ECE"/>
    <w:rsid w:val="00C744BA"/>
    <w:rsid w:val="00C74626"/>
    <w:rsid w:val="00C74725"/>
    <w:rsid w:val="00C747D1"/>
    <w:rsid w:val="00C74AEE"/>
    <w:rsid w:val="00C74BFA"/>
    <w:rsid w:val="00C74FB7"/>
    <w:rsid w:val="00C75141"/>
    <w:rsid w:val="00C7517B"/>
    <w:rsid w:val="00C7530F"/>
    <w:rsid w:val="00C75634"/>
    <w:rsid w:val="00C758BA"/>
    <w:rsid w:val="00C758DC"/>
    <w:rsid w:val="00C75E0E"/>
    <w:rsid w:val="00C761C8"/>
    <w:rsid w:val="00C76261"/>
    <w:rsid w:val="00C763D2"/>
    <w:rsid w:val="00C76487"/>
    <w:rsid w:val="00C77135"/>
    <w:rsid w:val="00C8108D"/>
    <w:rsid w:val="00C8128F"/>
    <w:rsid w:val="00C81631"/>
    <w:rsid w:val="00C81670"/>
    <w:rsid w:val="00C8179C"/>
    <w:rsid w:val="00C81F0A"/>
    <w:rsid w:val="00C82281"/>
    <w:rsid w:val="00C823DB"/>
    <w:rsid w:val="00C826B2"/>
    <w:rsid w:val="00C83207"/>
    <w:rsid w:val="00C83BBF"/>
    <w:rsid w:val="00C843A5"/>
    <w:rsid w:val="00C844F6"/>
    <w:rsid w:val="00C84CD0"/>
    <w:rsid w:val="00C854DA"/>
    <w:rsid w:val="00C854EF"/>
    <w:rsid w:val="00C8577C"/>
    <w:rsid w:val="00C858FA"/>
    <w:rsid w:val="00C85980"/>
    <w:rsid w:val="00C85B97"/>
    <w:rsid w:val="00C86109"/>
    <w:rsid w:val="00C86209"/>
    <w:rsid w:val="00C867C9"/>
    <w:rsid w:val="00C86E81"/>
    <w:rsid w:val="00C87089"/>
    <w:rsid w:val="00C87172"/>
    <w:rsid w:val="00C87BA1"/>
    <w:rsid w:val="00C905AF"/>
    <w:rsid w:val="00C911D3"/>
    <w:rsid w:val="00C91EF3"/>
    <w:rsid w:val="00C921BF"/>
    <w:rsid w:val="00C922F1"/>
    <w:rsid w:val="00C928C9"/>
    <w:rsid w:val="00C92DDA"/>
    <w:rsid w:val="00C93254"/>
    <w:rsid w:val="00C93681"/>
    <w:rsid w:val="00C9383D"/>
    <w:rsid w:val="00C93896"/>
    <w:rsid w:val="00C9403A"/>
    <w:rsid w:val="00C94116"/>
    <w:rsid w:val="00C94270"/>
    <w:rsid w:val="00C9448C"/>
    <w:rsid w:val="00C9532D"/>
    <w:rsid w:val="00C956CA"/>
    <w:rsid w:val="00C95BD4"/>
    <w:rsid w:val="00C96816"/>
    <w:rsid w:val="00C969B6"/>
    <w:rsid w:val="00C96E62"/>
    <w:rsid w:val="00C96F70"/>
    <w:rsid w:val="00C970BC"/>
    <w:rsid w:val="00C9756A"/>
    <w:rsid w:val="00C97983"/>
    <w:rsid w:val="00C97F62"/>
    <w:rsid w:val="00CA059D"/>
    <w:rsid w:val="00CA072D"/>
    <w:rsid w:val="00CA083F"/>
    <w:rsid w:val="00CA0AD9"/>
    <w:rsid w:val="00CA0D10"/>
    <w:rsid w:val="00CA1333"/>
    <w:rsid w:val="00CA1494"/>
    <w:rsid w:val="00CA20AA"/>
    <w:rsid w:val="00CA2195"/>
    <w:rsid w:val="00CA23CF"/>
    <w:rsid w:val="00CA240E"/>
    <w:rsid w:val="00CA252C"/>
    <w:rsid w:val="00CA28BC"/>
    <w:rsid w:val="00CA3238"/>
    <w:rsid w:val="00CA34A4"/>
    <w:rsid w:val="00CA358D"/>
    <w:rsid w:val="00CA436F"/>
    <w:rsid w:val="00CA47C8"/>
    <w:rsid w:val="00CA48B3"/>
    <w:rsid w:val="00CA4FA0"/>
    <w:rsid w:val="00CA5529"/>
    <w:rsid w:val="00CA573E"/>
    <w:rsid w:val="00CA5803"/>
    <w:rsid w:val="00CA6B3F"/>
    <w:rsid w:val="00CA6ED6"/>
    <w:rsid w:val="00CA6F76"/>
    <w:rsid w:val="00CA72D0"/>
    <w:rsid w:val="00CA769D"/>
    <w:rsid w:val="00CA7784"/>
    <w:rsid w:val="00CA778A"/>
    <w:rsid w:val="00CB018A"/>
    <w:rsid w:val="00CB1A99"/>
    <w:rsid w:val="00CB25ED"/>
    <w:rsid w:val="00CB27D9"/>
    <w:rsid w:val="00CB29AE"/>
    <w:rsid w:val="00CB2DD8"/>
    <w:rsid w:val="00CB2EDE"/>
    <w:rsid w:val="00CB3494"/>
    <w:rsid w:val="00CB3E6A"/>
    <w:rsid w:val="00CB4450"/>
    <w:rsid w:val="00CB4EBF"/>
    <w:rsid w:val="00CB4F8C"/>
    <w:rsid w:val="00CB4FCE"/>
    <w:rsid w:val="00CB543C"/>
    <w:rsid w:val="00CB558E"/>
    <w:rsid w:val="00CB587A"/>
    <w:rsid w:val="00CB5C94"/>
    <w:rsid w:val="00CB5E91"/>
    <w:rsid w:val="00CB619F"/>
    <w:rsid w:val="00CB66A2"/>
    <w:rsid w:val="00CB6F9E"/>
    <w:rsid w:val="00CB75F7"/>
    <w:rsid w:val="00CB76C2"/>
    <w:rsid w:val="00CC0032"/>
    <w:rsid w:val="00CC083A"/>
    <w:rsid w:val="00CC0CC7"/>
    <w:rsid w:val="00CC0ED5"/>
    <w:rsid w:val="00CC139C"/>
    <w:rsid w:val="00CC3655"/>
    <w:rsid w:val="00CC36AD"/>
    <w:rsid w:val="00CC3859"/>
    <w:rsid w:val="00CC3B1E"/>
    <w:rsid w:val="00CC416C"/>
    <w:rsid w:val="00CC5926"/>
    <w:rsid w:val="00CC5C50"/>
    <w:rsid w:val="00CC6669"/>
    <w:rsid w:val="00CC6702"/>
    <w:rsid w:val="00CC6775"/>
    <w:rsid w:val="00CC680F"/>
    <w:rsid w:val="00CC6D60"/>
    <w:rsid w:val="00CC7238"/>
    <w:rsid w:val="00CC77AD"/>
    <w:rsid w:val="00CC7B06"/>
    <w:rsid w:val="00CC7D48"/>
    <w:rsid w:val="00CC7DDD"/>
    <w:rsid w:val="00CC7EBB"/>
    <w:rsid w:val="00CD06BF"/>
    <w:rsid w:val="00CD0713"/>
    <w:rsid w:val="00CD0DC9"/>
    <w:rsid w:val="00CD0FD9"/>
    <w:rsid w:val="00CD13AF"/>
    <w:rsid w:val="00CD1872"/>
    <w:rsid w:val="00CD1BDE"/>
    <w:rsid w:val="00CD2AEC"/>
    <w:rsid w:val="00CD33F6"/>
    <w:rsid w:val="00CD3BEC"/>
    <w:rsid w:val="00CD3D8A"/>
    <w:rsid w:val="00CD4432"/>
    <w:rsid w:val="00CD4583"/>
    <w:rsid w:val="00CD45A8"/>
    <w:rsid w:val="00CD4B86"/>
    <w:rsid w:val="00CD4D75"/>
    <w:rsid w:val="00CD4E2E"/>
    <w:rsid w:val="00CD4E70"/>
    <w:rsid w:val="00CD4EFA"/>
    <w:rsid w:val="00CD5656"/>
    <w:rsid w:val="00CD6025"/>
    <w:rsid w:val="00CD60A0"/>
    <w:rsid w:val="00CD6243"/>
    <w:rsid w:val="00CD6AEE"/>
    <w:rsid w:val="00CD75E6"/>
    <w:rsid w:val="00CD7B2C"/>
    <w:rsid w:val="00CE0674"/>
    <w:rsid w:val="00CE07EB"/>
    <w:rsid w:val="00CE0B88"/>
    <w:rsid w:val="00CE16C1"/>
    <w:rsid w:val="00CE18FB"/>
    <w:rsid w:val="00CE1B13"/>
    <w:rsid w:val="00CE1CCE"/>
    <w:rsid w:val="00CE203C"/>
    <w:rsid w:val="00CE24DF"/>
    <w:rsid w:val="00CE2925"/>
    <w:rsid w:val="00CE2A39"/>
    <w:rsid w:val="00CE2B54"/>
    <w:rsid w:val="00CE2FA9"/>
    <w:rsid w:val="00CE311B"/>
    <w:rsid w:val="00CE3A01"/>
    <w:rsid w:val="00CE3A0F"/>
    <w:rsid w:val="00CE40A4"/>
    <w:rsid w:val="00CE47CE"/>
    <w:rsid w:val="00CE4928"/>
    <w:rsid w:val="00CE49C9"/>
    <w:rsid w:val="00CE4B9B"/>
    <w:rsid w:val="00CE4C8A"/>
    <w:rsid w:val="00CE4D22"/>
    <w:rsid w:val="00CE4D25"/>
    <w:rsid w:val="00CE5167"/>
    <w:rsid w:val="00CE55D3"/>
    <w:rsid w:val="00CE5FDD"/>
    <w:rsid w:val="00CE61A5"/>
    <w:rsid w:val="00CE61E9"/>
    <w:rsid w:val="00CE6DD5"/>
    <w:rsid w:val="00CE73F1"/>
    <w:rsid w:val="00CE7870"/>
    <w:rsid w:val="00CE7CDD"/>
    <w:rsid w:val="00CF0703"/>
    <w:rsid w:val="00CF08FD"/>
    <w:rsid w:val="00CF0A95"/>
    <w:rsid w:val="00CF0ADA"/>
    <w:rsid w:val="00CF1080"/>
    <w:rsid w:val="00CF12B5"/>
    <w:rsid w:val="00CF196C"/>
    <w:rsid w:val="00CF21F8"/>
    <w:rsid w:val="00CF266E"/>
    <w:rsid w:val="00CF2D06"/>
    <w:rsid w:val="00CF2EE1"/>
    <w:rsid w:val="00CF33C3"/>
    <w:rsid w:val="00CF436A"/>
    <w:rsid w:val="00CF46EF"/>
    <w:rsid w:val="00CF470A"/>
    <w:rsid w:val="00CF48A3"/>
    <w:rsid w:val="00CF4F18"/>
    <w:rsid w:val="00CF50B7"/>
    <w:rsid w:val="00CF5160"/>
    <w:rsid w:val="00CF59BB"/>
    <w:rsid w:val="00CF6350"/>
    <w:rsid w:val="00CF64EA"/>
    <w:rsid w:val="00CF6C71"/>
    <w:rsid w:val="00CF779B"/>
    <w:rsid w:val="00CF7BBF"/>
    <w:rsid w:val="00CF7DA9"/>
    <w:rsid w:val="00CF7FD1"/>
    <w:rsid w:val="00D00291"/>
    <w:rsid w:val="00D0115C"/>
    <w:rsid w:val="00D011AD"/>
    <w:rsid w:val="00D01242"/>
    <w:rsid w:val="00D0125C"/>
    <w:rsid w:val="00D013EB"/>
    <w:rsid w:val="00D01997"/>
    <w:rsid w:val="00D01D10"/>
    <w:rsid w:val="00D02657"/>
    <w:rsid w:val="00D02C98"/>
    <w:rsid w:val="00D032EC"/>
    <w:rsid w:val="00D0338A"/>
    <w:rsid w:val="00D033C5"/>
    <w:rsid w:val="00D036ED"/>
    <w:rsid w:val="00D03726"/>
    <w:rsid w:val="00D03A04"/>
    <w:rsid w:val="00D03D26"/>
    <w:rsid w:val="00D060BA"/>
    <w:rsid w:val="00D061EA"/>
    <w:rsid w:val="00D06345"/>
    <w:rsid w:val="00D069AE"/>
    <w:rsid w:val="00D06AC7"/>
    <w:rsid w:val="00D06D05"/>
    <w:rsid w:val="00D06EA0"/>
    <w:rsid w:val="00D06FA2"/>
    <w:rsid w:val="00D0722A"/>
    <w:rsid w:val="00D07704"/>
    <w:rsid w:val="00D07977"/>
    <w:rsid w:val="00D07FDF"/>
    <w:rsid w:val="00D10071"/>
    <w:rsid w:val="00D108A9"/>
    <w:rsid w:val="00D10BDC"/>
    <w:rsid w:val="00D10E8B"/>
    <w:rsid w:val="00D11101"/>
    <w:rsid w:val="00D11198"/>
    <w:rsid w:val="00D111EF"/>
    <w:rsid w:val="00D1124F"/>
    <w:rsid w:val="00D11332"/>
    <w:rsid w:val="00D115BB"/>
    <w:rsid w:val="00D11FF3"/>
    <w:rsid w:val="00D12C07"/>
    <w:rsid w:val="00D12E93"/>
    <w:rsid w:val="00D13BE5"/>
    <w:rsid w:val="00D13E9F"/>
    <w:rsid w:val="00D149D0"/>
    <w:rsid w:val="00D14EC0"/>
    <w:rsid w:val="00D15247"/>
    <w:rsid w:val="00D1538B"/>
    <w:rsid w:val="00D15BE0"/>
    <w:rsid w:val="00D16037"/>
    <w:rsid w:val="00D1608C"/>
    <w:rsid w:val="00D16642"/>
    <w:rsid w:val="00D1688A"/>
    <w:rsid w:val="00D175EE"/>
    <w:rsid w:val="00D17828"/>
    <w:rsid w:val="00D17EA7"/>
    <w:rsid w:val="00D2034A"/>
    <w:rsid w:val="00D203AC"/>
    <w:rsid w:val="00D204AD"/>
    <w:rsid w:val="00D21E05"/>
    <w:rsid w:val="00D21E07"/>
    <w:rsid w:val="00D21E41"/>
    <w:rsid w:val="00D225E8"/>
    <w:rsid w:val="00D22A60"/>
    <w:rsid w:val="00D23245"/>
    <w:rsid w:val="00D239C4"/>
    <w:rsid w:val="00D23ECE"/>
    <w:rsid w:val="00D23EF1"/>
    <w:rsid w:val="00D2402D"/>
    <w:rsid w:val="00D247AD"/>
    <w:rsid w:val="00D24E6E"/>
    <w:rsid w:val="00D2529F"/>
    <w:rsid w:val="00D25344"/>
    <w:rsid w:val="00D253A7"/>
    <w:rsid w:val="00D25671"/>
    <w:rsid w:val="00D26279"/>
    <w:rsid w:val="00D265D9"/>
    <w:rsid w:val="00D266E2"/>
    <w:rsid w:val="00D267E0"/>
    <w:rsid w:val="00D26CA0"/>
    <w:rsid w:val="00D27937"/>
    <w:rsid w:val="00D27A35"/>
    <w:rsid w:val="00D27ADF"/>
    <w:rsid w:val="00D27C78"/>
    <w:rsid w:val="00D309B2"/>
    <w:rsid w:val="00D30E20"/>
    <w:rsid w:val="00D30EDA"/>
    <w:rsid w:val="00D314E8"/>
    <w:rsid w:val="00D31BBF"/>
    <w:rsid w:val="00D31E6B"/>
    <w:rsid w:val="00D3201D"/>
    <w:rsid w:val="00D32AAF"/>
    <w:rsid w:val="00D32DC1"/>
    <w:rsid w:val="00D32DE4"/>
    <w:rsid w:val="00D33137"/>
    <w:rsid w:val="00D3336A"/>
    <w:rsid w:val="00D33744"/>
    <w:rsid w:val="00D337DF"/>
    <w:rsid w:val="00D338A3"/>
    <w:rsid w:val="00D3467F"/>
    <w:rsid w:val="00D34786"/>
    <w:rsid w:val="00D34910"/>
    <w:rsid w:val="00D34DC4"/>
    <w:rsid w:val="00D34E3F"/>
    <w:rsid w:val="00D34F2A"/>
    <w:rsid w:val="00D34FB6"/>
    <w:rsid w:val="00D3506C"/>
    <w:rsid w:val="00D357AF"/>
    <w:rsid w:val="00D3623E"/>
    <w:rsid w:val="00D36D01"/>
    <w:rsid w:val="00D36D88"/>
    <w:rsid w:val="00D37151"/>
    <w:rsid w:val="00D374E9"/>
    <w:rsid w:val="00D4001B"/>
    <w:rsid w:val="00D403FE"/>
    <w:rsid w:val="00D40ABE"/>
    <w:rsid w:val="00D40CB0"/>
    <w:rsid w:val="00D413D6"/>
    <w:rsid w:val="00D41834"/>
    <w:rsid w:val="00D41A58"/>
    <w:rsid w:val="00D42E27"/>
    <w:rsid w:val="00D42FEA"/>
    <w:rsid w:val="00D4361D"/>
    <w:rsid w:val="00D446D8"/>
    <w:rsid w:val="00D44ED1"/>
    <w:rsid w:val="00D45275"/>
    <w:rsid w:val="00D45A29"/>
    <w:rsid w:val="00D45CA0"/>
    <w:rsid w:val="00D46A6D"/>
    <w:rsid w:val="00D46C28"/>
    <w:rsid w:val="00D47794"/>
    <w:rsid w:val="00D47AD8"/>
    <w:rsid w:val="00D50262"/>
    <w:rsid w:val="00D50EBC"/>
    <w:rsid w:val="00D51267"/>
    <w:rsid w:val="00D5144A"/>
    <w:rsid w:val="00D51981"/>
    <w:rsid w:val="00D51C61"/>
    <w:rsid w:val="00D51E37"/>
    <w:rsid w:val="00D52542"/>
    <w:rsid w:val="00D52819"/>
    <w:rsid w:val="00D52ADC"/>
    <w:rsid w:val="00D539AD"/>
    <w:rsid w:val="00D53A4B"/>
    <w:rsid w:val="00D53C22"/>
    <w:rsid w:val="00D53C2C"/>
    <w:rsid w:val="00D53E79"/>
    <w:rsid w:val="00D5433A"/>
    <w:rsid w:val="00D544D9"/>
    <w:rsid w:val="00D54E72"/>
    <w:rsid w:val="00D54FF6"/>
    <w:rsid w:val="00D55F5D"/>
    <w:rsid w:val="00D560B8"/>
    <w:rsid w:val="00D56320"/>
    <w:rsid w:val="00D56441"/>
    <w:rsid w:val="00D56FC7"/>
    <w:rsid w:val="00D5756D"/>
    <w:rsid w:val="00D57937"/>
    <w:rsid w:val="00D57A54"/>
    <w:rsid w:val="00D57B4F"/>
    <w:rsid w:val="00D600EB"/>
    <w:rsid w:val="00D602F7"/>
    <w:rsid w:val="00D6038C"/>
    <w:rsid w:val="00D605D7"/>
    <w:rsid w:val="00D61116"/>
    <w:rsid w:val="00D6127B"/>
    <w:rsid w:val="00D61613"/>
    <w:rsid w:val="00D62111"/>
    <w:rsid w:val="00D62907"/>
    <w:rsid w:val="00D62A7B"/>
    <w:rsid w:val="00D6347B"/>
    <w:rsid w:val="00D63792"/>
    <w:rsid w:val="00D63941"/>
    <w:rsid w:val="00D63D5E"/>
    <w:rsid w:val="00D6451B"/>
    <w:rsid w:val="00D64919"/>
    <w:rsid w:val="00D64A28"/>
    <w:rsid w:val="00D64C6C"/>
    <w:rsid w:val="00D64F37"/>
    <w:rsid w:val="00D6503D"/>
    <w:rsid w:val="00D650B1"/>
    <w:rsid w:val="00D65741"/>
    <w:rsid w:val="00D66359"/>
    <w:rsid w:val="00D66494"/>
    <w:rsid w:val="00D667F9"/>
    <w:rsid w:val="00D669DF"/>
    <w:rsid w:val="00D671C9"/>
    <w:rsid w:val="00D673CD"/>
    <w:rsid w:val="00D674D5"/>
    <w:rsid w:val="00D676E2"/>
    <w:rsid w:val="00D700E0"/>
    <w:rsid w:val="00D70548"/>
    <w:rsid w:val="00D71523"/>
    <w:rsid w:val="00D717C2"/>
    <w:rsid w:val="00D71AB5"/>
    <w:rsid w:val="00D71D4D"/>
    <w:rsid w:val="00D72147"/>
    <w:rsid w:val="00D7216C"/>
    <w:rsid w:val="00D7244B"/>
    <w:rsid w:val="00D72721"/>
    <w:rsid w:val="00D73058"/>
    <w:rsid w:val="00D73126"/>
    <w:rsid w:val="00D73F79"/>
    <w:rsid w:val="00D7441F"/>
    <w:rsid w:val="00D7453B"/>
    <w:rsid w:val="00D7456A"/>
    <w:rsid w:val="00D748B6"/>
    <w:rsid w:val="00D74AA8"/>
    <w:rsid w:val="00D74D17"/>
    <w:rsid w:val="00D752DD"/>
    <w:rsid w:val="00D75787"/>
    <w:rsid w:val="00D75A3F"/>
    <w:rsid w:val="00D76225"/>
    <w:rsid w:val="00D7630D"/>
    <w:rsid w:val="00D7647D"/>
    <w:rsid w:val="00D765A3"/>
    <w:rsid w:val="00D76B67"/>
    <w:rsid w:val="00D770AA"/>
    <w:rsid w:val="00D7726B"/>
    <w:rsid w:val="00D77A1E"/>
    <w:rsid w:val="00D77B66"/>
    <w:rsid w:val="00D77E34"/>
    <w:rsid w:val="00D8019D"/>
    <w:rsid w:val="00D808F9"/>
    <w:rsid w:val="00D81DEB"/>
    <w:rsid w:val="00D8201F"/>
    <w:rsid w:val="00D82191"/>
    <w:rsid w:val="00D822FA"/>
    <w:rsid w:val="00D82BCE"/>
    <w:rsid w:val="00D82CD1"/>
    <w:rsid w:val="00D82E99"/>
    <w:rsid w:val="00D832D6"/>
    <w:rsid w:val="00D8359A"/>
    <w:rsid w:val="00D835C1"/>
    <w:rsid w:val="00D835E0"/>
    <w:rsid w:val="00D8398B"/>
    <w:rsid w:val="00D84184"/>
    <w:rsid w:val="00D8506C"/>
    <w:rsid w:val="00D85136"/>
    <w:rsid w:val="00D859DB"/>
    <w:rsid w:val="00D8661F"/>
    <w:rsid w:val="00D86BFC"/>
    <w:rsid w:val="00D87319"/>
    <w:rsid w:val="00D87D21"/>
    <w:rsid w:val="00D90779"/>
    <w:rsid w:val="00D90D17"/>
    <w:rsid w:val="00D915CC"/>
    <w:rsid w:val="00D91D97"/>
    <w:rsid w:val="00D92B1E"/>
    <w:rsid w:val="00D92D58"/>
    <w:rsid w:val="00D93489"/>
    <w:rsid w:val="00D93539"/>
    <w:rsid w:val="00D935DA"/>
    <w:rsid w:val="00D93CD1"/>
    <w:rsid w:val="00D93EEB"/>
    <w:rsid w:val="00D94397"/>
    <w:rsid w:val="00D95209"/>
    <w:rsid w:val="00D95274"/>
    <w:rsid w:val="00D958D9"/>
    <w:rsid w:val="00D96202"/>
    <w:rsid w:val="00D9656E"/>
    <w:rsid w:val="00D967D2"/>
    <w:rsid w:val="00D97F4F"/>
    <w:rsid w:val="00D97FA4"/>
    <w:rsid w:val="00DA05D2"/>
    <w:rsid w:val="00DA0930"/>
    <w:rsid w:val="00DA1369"/>
    <w:rsid w:val="00DA1716"/>
    <w:rsid w:val="00DA1965"/>
    <w:rsid w:val="00DA1F69"/>
    <w:rsid w:val="00DA2305"/>
    <w:rsid w:val="00DA2561"/>
    <w:rsid w:val="00DA2A41"/>
    <w:rsid w:val="00DA2C80"/>
    <w:rsid w:val="00DA2EA9"/>
    <w:rsid w:val="00DA3440"/>
    <w:rsid w:val="00DA348C"/>
    <w:rsid w:val="00DA36BB"/>
    <w:rsid w:val="00DA38DF"/>
    <w:rsid w:val="00DA4808"/>
    <w:rsid w:val="00DA5C19"/>
    <w:rsid w:val="00DA5D9E"/>
    <w:rsid w:val="00DA6C21"/>
    <w:rsid w:val="00DA777D"/>
    <w:rsid w:val="00DA7937"/>
    <w:rsid w:val="00DA7E60"/>
    <w:rsid w:val="00DB0589"/>
    <w:rsid w:val="00DB0944"/>
    <w:rsid w:val="00DB0AD1"/>
    <w:rsid w:val="00DB0CAF"/>
    <w:rsid w:val="00DB0CEA"/>
    <w:rsid w:val="00DB181B"/>
    <w:rsid w:val="00DB1910"/>
    <w:rsid w:val="00DB1D00"/>
    <w:rsid w:val="00DB202D"/>
    <w:rsid w:val="00DB20A2"/>
    <w:rsid w:val="00DB20A9"/>
    <w:rsid w:val="00DB22CC"/>
    <w:rsid w:val="00DB241C"/>
    <w:rsid w:val="00DB2E1C"/>
    <w:rsid w:val="00DB370A"/>
    <w:rsid w:val="00DB3B48"/>
    <w:rsid w:val="00DB3B95"/>
    <w:rsid w:val="00DB3BC4"/>
    <w:rsid w:val="00DB3CC3"/>
    <w:rsid w:val="00DB3CDE"/>
    <w:rsid w:val="00DB4552"/>
    <w:rsid w:val="00DB498B"/>
    <w:rsid w:val="00DB4DFD"/>
    <w:rsid w:val="00DB5B8B"/>
    <w:rsid w:val="00DB5DF4"/>
    <w:rsid w:val="00DB6E0B"/>
    <w:rsid w:val="00DB71CD"/>
    <w:rsid w:val="00DC0246"/>
    <w:rsid w:val="00DC047B"/>
    <w:rsid w:val="00DC07BA"/>
    <w:rsid w:val="00DC1247"/>
    <w:rsid w:val="00DC140F"/>
    <w:rsid w:val="00DC168F"/>
    <w:rsid w:val="00DC1716"/>
    <w:rsid w:val="00DC18C9"/>
    <w:rsid w:val="00DC2770"/>
    <w:rsid w:val="00DC2E25"/>
    <w:rsid w:val="00DC2F52"/>
    <w:rsid w:val="00DC386C"/>
    <w:rsid w:val="00DC3C44"/>
    <w:rsid w:val="00DC3D77"/>
    <w:rsid w:val="00DC40C8"/>
    <w:rsid w:val="00DC5B00"/>
    <w:rsid w:val="00DC5FF4"/>
    <w:rsid w:val="00DC6739"/>
    <w:rsid w:val="00DC6D72"/>
    <w:rsid w:val="00DC6DDF"/>
    <w:rsid w:val="00DC72EE"/>
    <w:rsid w:val="00DC776F"/>
    <w:rsid w:val="00DC7800"/>
    <w:rsid w:val="00DC78E9"/>
    <w:rsid w:val="00DC7CCB"/>
    <w:rsid w:val="00DC7FBA"/>
    <w:rsid w:val="00DD05EF"/>
    <w:rsid w:val="00DD0660"/>
    <w:rsid w:val="00DD08D1"/>
    <w:rsid w:val="00DD0DB6"/>
    <w:rsid w:val="00DD1A91"/>
    <w:rsid w:val="00DD2241"/>
    <w:rsid w:val="00DD25E7"/>
    <w:rsid w:val="00DD2783"/>
    <w:rsid w:val="00DD2C42"/>
    <w:rsid w:val="00DD2DCB"/>
    <w:rsid w:val="00DD36ED"/>
    <w:rsid w:val="00DD3887"/>
    <w:rsid w:val="00DD40C6"/>
    <w:rsid w:val="00DD515D"/>
    <w:rsid w:val="00DD570D"/>
    <w:rsid w:val="00DD5992"/>
    <w:rsid w:val="00DD5B9D"/>
    <w:rsid w:val="00DD5D68"/>
    <w:rsid w:val="00DD6031"/>
    <w:rsid w:val="00DD6447"/>
    <w:rsid w:val="00DD703B"/>
    <w:rsid w:val="00DE08BC"/>
    <w:rsid w:val="00DE09A3"/>
    <w:rsid w:val="00DE10C4"/>
    <w:rsid w:val="00DE1705"/>
    <w:rsid w:val="00DE1C99"/>
    <w:rsid w:val="00DE1EEA"/>
    <w:rsid w:val="00DE239C"/>
    <w:rsid w:val="00DE2867"/>
    <w:rsid w:val="00DE2C10"/>
    <w:rsid w:val="00DE2E67"/>
    <w:rsid w:val="00DE3401"/>
    <w:rsid w:val="00DE35AB"/>
    <w:rsid w:val="00DE3C50"/>
    <w:rsid w:val="00DE3CB3"/>
    <w:rsid w:val="00DE42F3"/>
    <w:rsid w:val="00DE4A66"/>
    <w:rsid w:val="00DE5273"/>
    <w:rsid w:val="00DE532A"/>
    <w:rsid w:val="00DE5434"/>
    <w:rsid w:val="00DE57E6"/>
    <w:rsid w:val="00DE61C6"/>
    <w:rsid w:val="00DE66DF"/>
    <w:rsid w:val="00DE6A43"/>
    <w:rsid w:val="00DE6EDD"/>
    <w:rsid w:val="00DE7265"/>
    <w:rsid w:val="00DF0196"/>
    <w:rsid w:val="00DF0962"/>
    <w:rsid w:val="00DF1049"/>
    <w:rsid w:val="00DF11DB"/>
    <w:rsid w:val="00DF168F"/>
    <w:rsid w:val="00DF1788"/>
    <w:rsid w:val="00DF1D01"/>
    <w:rsid w:val="00DF1D32"/>
    <w:rsid w:val="00DF22F0"/>
    <w:rsid w:val="00DF2CE9"/>
    <w:rsid w:val="00DF3036"/>
    <w:rsid w:val="00DF303E"/>
    <w:rsid w:val="00DF347C"/>
    <w:rsid w:val="00DF3C3B"/>
    <w:rsid w:val="00DF3EF7"/>
    <w:rsid w:val="00DF4ABE"/>
    <w:rsid w:val="00DF4ACC"/>
    <w:rsid w:val="00DF4BD0"/>
    <w:rsid w:val="00DF4F5A"/>
    <w:rsid w:val="00DF506C"/>
    <w:rsid w:val="00DF539F"/>
    <w:rsid w:val="00DF5622"/>
    <w:rsid w:val="00DF5840"/>
    <w:rsid w:val="00DF59AC"/>
    <w:rsid w:val="00DF626F"/>
    <w:rsid w:val="00DF63A3"/>
    <w:rsid w:val="00DF653E"/>
    <w:rsid w:val="00DF675E"/>
    <w:rsid w:val="00DF7FB0"/>
    <w:rsid w:val="00E00179"/>
    <w:rsid w:val="00E00BEE"/>
    <w:rsid w:val="00E00CDA"/>
    <w:rsid w:val="00E013E6"/>
    <w:rsid w:val="00E0186C"/>
    <w:rsid w:val="00E01A35"/>
    <w:rsid w:val="00E01C13"/>
    <w:rsid w:val="00E01C39"/>
    <w:rsid w:val="00E01DBE"/>
    <w:rsid w:val="00E02493"/>
    <w:rsid w:val="00E02AA0"/>
    <w:rsid w:val="00E03EE7"/>
    <w:rsid w:val="00E042A4"/>
    <w:rsid w:val="00E04378"/>
    <w:rsid w:val="00E04651"/>
    <w:rsid w:val="00E04913"/>
    <w:rsid w:val="00E04AFF"/>
    <w:rsid w:val="00E04DF2"/>
    <w:rsid w:val="00E04EA6"/>
    <w:rsid w:val="00E053E7"/>
    <w:rsid w:val="00E05DEA"/>
    <w:rsid w:val="00E0607C"/>
    <w:rsid w:val="00E06581"/>
    <w:rsid w:val="00E06899"/>
    <w:rsid w:val="00E06D51"/>
    <w:rsid w:val="00E070EC"/>
    <w:rsid w:val="00E0781E"/>
    <w:rsid w:val="00E07D59"/>
    <w:rsid w:val="00E07EF9"/>
    <w:rsid w:val="00E1015F"/>
    <w:rsid w:val="00E10B8A"/>
    <w:rsid w:val="00E10BB0"/>
    <w:rsid w:val="00E11140"/>
    <w:rsid w:val="00E11A10"/>
    <w:rsid w:val="00E1237F"/>
    <w:rsid w:val="00E1282D"/>
    <w:rsid w:val="00E1350B"/>
    <w:rsid w:val="00E149F0"/>
    <w:rsid w:val="00E14C6C"/>
    <w:rsid w:val="00E14E2F"/>
    <w:rsid w:val="00E14E4B"/>
    <w:rsid w:val="00E14F33"/>
    <w:rsid w:val="00E1546E"/>
    <w:rsid w:val="00E15794"/>
    <w:rsid w:val="00E166A3"/>
    <w:rsid w:val="00E173C4"/>
    <w:rsid w:val="00E1744A"/>
    <w:rsid w:val="00E17573"/>
    <w:rsid w:val="00E1788B"/>
    <w:rsid w:val="00E1789B"/>
    <w:rsid w:val="00E20573"/>
    <w:rsid w:val="00E206AC"/>
    <w:rsid w:val="00E207DA"/>
    <w:rsid w:val="00E20A3A"/>
    <w:rsid w:val="00E20B4E"/>
    <w:rsid w:val="00E20CA8"/>
    <w:rsid w:val="00E216FD"/>
    <w:rsid w:val="00E21A1E"/>
    <w:rsid w:val="00E22676"/>
    <w:rsid w:val="00E23066"/>
    <w:rsid w:val="00E232F9"/>
    <w:rsid w:val="00E23690"/>
    <w:rsid w:val="00E23B0C"/>
    <w:rsid w:val="00E240FE"/>
    <w:rsid w:val="00E2414F"/>
    <w:rsid w:val="00E24D08"/>
    <w:rsid w:val="00E2516F"/>
    <w:rsid w:val="00E255E0"/>
    <w:rsid w:val="00E25899"/>
    <w:rsid w:val="00E25CF6"/>
    <w:rsid w:val="00E26864"/>
    <w:rsid w:val="00E26960"/>
    <w:rsid w:val="00E26A52"/>
    <w:rsid w:val="00E26C91"/>
    <w:rsid w:val="00E273B0"/>
    <w:rsid w:val="00E277C5"/>
    <w:rsid w:val="00E27A44"/>
    <w:rsid w:val="00E30B2C"/>
    <w:rsid w:val="00E30C5B"/>
    <w:rsid w:val="00E30EA9"/>
    <w:rsid w:val="00E30FE1"/>
    <w:rsid w:val="00E31AC3"/>
    <w:rsid w:val="00E31D03"/>
    <w:rsid w:val="00E322BF"/>
    <w:rsid w:val="00E32409"/>
    <w:rsid w:val="00E32C60"/>
    <w:rsid w:val="00E32D0A"/>
    <w:rsid w:val="00E33556"/>
    <w:rsid w:val="00E33594"/>
    <w:rsid w:val="00E33998"/>
    <w:rsid w:val="00E33C5B"/>
    <w:rsid w:val="00E33ED0"/>
    <w:rsid w:val="00E342AD"/>
    <w:rsid w:val="00E347E0"/>
    <w:rsid w:val="00E34A50"/>
    <w:rsid w:val="00E3508A"/>
    <w:rsid w:val="00E35235"/>
    <w:rsid w:val="00E35339"/>
    <w:rsid w:val="00E35851"/>
    <w:rsid w:val="00E35C54"/>
    <w:rsid w:val="00E367F7"/>
    <w:rsid w:val="00E37474"/>
    <w:rsid w:val="00E37BAD"/>
    <w:rsid w:val="00E40A48"/>
    <w:rsid w:val="00E413D0"/>
    <w:rsid w:val="00E41404"/>
    <w:rsid w:val="00E41479"/>
    <w:rsid w:val="00E4164F"/>
    <w:rsid w:val="00E41710"/>
    <w:rsid w:val="00E418B6"/>
    <w:rsid w:val="00E41AF3"/>
    <w:rsid w:val="00E41FE4"/>
    <w:rsid w:val="00E426BD"/>
    <w:rsid w:val="00E42D73"/>
    <w:rsid w:val="00E431F1"/>
    <w:rsid w:val="00E43216"/>
    <w:rsid w:val="00E4324C"/>
    <w:rsid w:val="00E4370A"/>
    <w:rsid w:val="00E43BFD"/>
    <w:rsid w:val="00E43EA3"/>
    <w:rsid w:val="00E443DE"/>
    <w:rsid w:val="00E4446E"/>
    <w:rsid w:val="00E445D3"/>
    <w:rsid w:val="00E44710"/>
    <w:rsid w:val="00E44798"/>
    <w:rsid w:val="00E45929"/>
    <w:rsid w:val="00E46240"/>
    <w:rsid w:val="00E46BD4"/>
    <w:rsid w:val="00E47DEE"/>
    <w:rsid w:val="00E5041F"/>
    <w:rsid w:val="00E50C52"/>
    <w:rsid w:val="00E52084"/>
    <w:rsid w:val="00E520DA"/>
    <w:rsid w:val="00E5224E"/>
    <w:rsid w:val="00E530B4"/>
    <w:rsid w:val="00E53202"/>
    <w:rsid w:val="00E53496"/>
    <w:rsid w:val="00E5367E"/>
    <w:rsid w:val="00E53B17"/>
    <w:rsid w:val="00E53EF3"/>
    <w:rsid w:val="00E54665"/>
    <w:rsid w:val="00E546B4"/>
    <w:rsid w:val="00E54F97"/>
    <w:rsid w:val="00E55060"/>
    <w:rsid w:val="00E55291"/>
    <w:rsid w:val="00E55450"/>
    <w:rsid w:val="00E55B20"/>
    <w:rsid w:val="00E55BED"/>
    <w:rsid w:val="00E56112"/>
    <w:rsid w:val="00E5635C"/>
    <w:rsid w:val="00E56C0E"/>
    <w:rsid w:val="00E56CAD"/>
    <w:rsid w:val="00E56E42"/>
    <w:rsid w:val="00E5729A"/>
    <w:rsid w:val="00E57316"/>
    <w:rsid w:val="00E57387"/>
    <w:rsid w:val="00E57605"/>
    <w:rsid w:val="00E579DA"/>
    <w:rsid w:val="00E57DEA"/>
    <w:rsid w:val="00E57E78"/>
    <w:rsid w:val="00E60131"/>
    <w:rsid w:val="00E60282"/>
    <w:rsid w:val="00E6045B"/>
    <w:rsid w:val="00E606C5"/>
    <w:rsid w:val="00E60BAD"/>
    <w:rsid w:val="00E61C12"/>
    <w:rsid w:val="00E61EF0"/>
    <w:rsid w:val="00E623FB"/>
    <w:rsid w:val="00E6258B"/>
    <w:rsid w:val="00E628AF"/>
    <w:rsid w:val="00E62D6F"/>
    <w:rsid w:val="00E62FF6"/>
    <w:rsid w:val="00E632BE"/>
    <w:rsid w:val="00E6444E"/>
    <w:rsid w:val="00E64CB0"/>
    <w:rsid w:val="00E661DD"/>
    <w:rsid w:val="00E66F7F"/>
    <w:rsid w:val="00E66FF1"/>
    <w:rsid w:val="00E67248"/>
    <w:rsid w:val="00E6728D"/>
    <w:rsid w:val="00E67296"/>
    <w:rsid w:val="00E67647"/>
    <w:rsid w:val="00E67B35"/>
    <w:rsid w:val="00E70078"/>
    <w:rsid w:val="00E7081C"/>
    <w:rsid w:val="00E70BE5"/>
    <w:rsid w:val="00E71C7D"/>
    <w:rsid w:val="00E724C1"/>
    <w:rsid w:val="00E724DB"/>
    <w:rsid w:val="00E725C6"/>
    <w:rsid w:val="00E72717"/>
    <w:rsid w:val="00E72B68"/>
    <w:rsid w:val="00E72ED3"/>
    <w:rsid w:val="00E72F0B"/>
    <w:rsid w:val="00E731E8"/>
    <w:rsid w:val="00E73663"/>
    <w:rsid w:val="00E7370E"/>
    <w:rsid w:val="00E7376B"/>
    <w:rsid w:val="00E7415B"/>
    <w:rsid w:val="00E744AB"/>
    <w:rsid w:val="00E74D9A"/>
    <w:rsid w:val="00E75343"/>
    <w:rsid w:val="00E755E2"/>
    <w:rsid w:val="00E765BC"/>
    <w:rsid w:val="00E77017"/>
    <w:rsid w:val="00E77099"/>
    <w:rsid w:val="00E77E3E"/>
    <w:rsid w:val="00E80066"/>
    <w:rsid w:val="00E80576"/>
    <w:rsid w:val="00E808AC"/>
    <w:rsid w:val="00E81245"/>
    <w:rsid w:val="00E815D6"/>
    <w:rsid w:val="00E81BB3"/>
    <w:rsid w:val="00E822C5"/>
    <w:rsid w:val="00E82618"/>
    <w:rsid w:val="00E82A40"/>
    <w:rsid w:val="00E82DDB"/>
    <w:rsid w:val="00E836C0"/>
    <w:rsid w:val="00E836D2"/>
    <w:rsid w:val="00E838EA"/>
    <w:rsid w:val="00E83C64"/>
    <w:rsid w:val="00E83D4F"/>
    <w:rsid w:val="00E8423C"/>
    <w:rsid w:val="00E84703"/>
    <w:rsid w:val="00E84945"/>
    <w:rsid w:val="00E8503A"/>
    <w:rsid w:val="00E8517D"/>
    <w:rsid w:val="00E85410"/>
    <w:rsid w:val="00E85CD5"/>
    <w:rsid w:val="00E861F0"/>
    <w:rsid w:val="00E86CEE"/>
    <w:rsid w:val="00E871D5"/>
    <w:rsid w:val="00E874C5"/>
    <w:rsid w:val="00E877A3"/>
    <w:rsid w:val="00E87EA4"/>
    <w:rsid w:val="00E9010C"/>
    <w:rsid w:val="00E906D9"/>
    <w:rsid w:val="00E908E0"/>
    <w:rsid w:val="00E90B5F"/>
    <w:rsid w:val="00E915A5"/>
    <w:rsid w:val="00E91654"/>
    <w:rsid w:val="00E916ED"/>
    <w:rsid w:val="00E91834"/>
    <w:rsid w:val="00E91AB6"/>
    <w:rsid w:val="00E9218D"/>
    <w:rsid w:val="00E927F7"/>
    <w:rsid w:val="00E93491"/>
    <w:rsid w:val="00E93F85"/>
    <w:rsid w:val="00E9466E"/>
    <w:rsid w:val="00E947F9"/>
    <w:rsid w:val="00E9484F"/>
    <w:rsid w:val="00E94888"/>
    <w:rsid w:val="00E94C8F"/>
    <w:rsid w:val="00E94E34"/>
    <w:rsid w:val="00E955E9"/>
    <w:rsid w:val="00E956E4"/>
    <w:rsid w:val="00E958BD"/>
    <w:rsid w:val="00E95FE4"/>
    <w:rsid w:val="00E96368"/>
    <w:rsid w:val="00E9687C"/>
    <w:rsid w:val="00E9773D"/>
    <w:rsid w:val="00E977B3"/>
    <w:rsid w:val="00E97D96"/>
    <w:rsid w:val="00E97E03"/>
    <w:rsid w:val="00EA0064"/>
    <w:rsid w:val="00EA058E"/>
    <w:rsid w:val="00EA0673"/>
    <w:rsid w:val="00EA0BCB"/>
    <w:rsid w:val="00EA13BF"/>
    <w:rsid w:val="00EA2A4C"/>
    <w:rsid w:val="00EA3102"/>
    <w:rsid w:val="00EA31C1"/>
    <w:rsid w:val="00EA3635"/>
    <w:rsid w:val="00EA3C9D"/>
    <w:rsid w:val="00EA40B7"/>
    <w:rsid w:val="00EA40EE"/>
    <w:rsid w:val="00EA4325"/>
    <w:rsid w:val="00EA45F9"/>
    <w:rsid w:val="00EA4E79"/>
    <w:rsid w:val="00EA4FA8"/>
    <w:rsid w:val="00EA520D"/>
    <w:rsid w:val="00EA5359"/>
    <w:rsid w:val="00EA6FB1"/>
    <w:rsid w:val="00EA7BCD"/>
    <w:rsid w:val="00EA7CE2"/>
    <w:rsid w:val="00EA7F58"/>
    <w:rsid w:val="00EA7FE3"/>
    <w:rsid w:val="00EB0270"/>
    <w:rsid w:val="00EB063E"/>
    <w:rsid w:val="00EB0BE7"/>
    <w:rsid w:val="00EB0EF3"/>
    <w:rsid w:val="00EB12CE"/>
    <w:rsid w:val="00EB1596"/>
    <w:rsid w:val="00EB1AF3"/>
    <w:rsid w:val="00EB20F2"/>
    <w:rsid w:val="00EB2214"/>
    <w:rsid w:val="00EB2B00"/>
    <w:rsid w:val="00EB2BF6"/>
    <w:rsid w:val="00EB2CF4"/>
    <w:rsid w:val="00EB2FCB"/>
    <w:rsid w:val="00EB300D"/>
    <w:rsid w:val="00EB3646"/>
    <w:rsid w:val="00EB3EFB"/>
    <w:rsid w:val="00EB3F45"/>
    <w:rsid w:val="00EB44F1"/>
    <w:rsid w:val="00EB4725"/>
    <w:rsid w:val="00EB4D2B"/>
    <w:rsid w:val="00EB51F2"/>
    <w:rsid w:val="00EB5300"/>
    <w:rsid w:val="00EB565C"/>
    <w:rsid w:val="00EB5B9F"/>
    <w:rsid w:val="00EB5E9E"/>
    <w:rsid w:val="00EB666A"/>
    <w:rsid w:val="00EB6FD5"/>
    <w:rsid w:val="00EB7526"/>
    <w:rsid w:val="00EB7926"/>
    <w:rsid w:val="00EC0320"/>
    <w:rsid w:val="00EC0379"/>
    <w:rsid w:val="00EC0402"/>
    <w:rsid w:val="00EC050D"/>
    <w:rsid w:val="00EC0678"/>
    <w:rsid w:val="00EC0761"/>
    <w:rsid w:val="00EC0A4B"/>
    <w:rsid w:val="00EC0D8A"/>
    <w:rsid w:val="00EC10B6"/>
    <w:rsid w:val="00EC1C7A"/>
    <w:rsid w:val="00EC28D3"/>
    <w:rsid w:val="00EC2BA1"/>
    <w:rsid w:val="00EC2D9B"/>
    <w:rsid w:val="00EC346C"/>
    <w:rsid w:val="00EC4D52"/>
    <w:rsid w:val="00EC4D87"/>
    <w:rsid w:val="00EC57DB"/>
    <w:rsid w:val="00EC5A26"/>
    <w:rsid w:val="00EC69A7"/>
    <w:rsid w:val="00EC7D54"/>
    <w:rsid w:val="00EC7D7C"/>
    <w:rsid w:val="00ED0175"/>
    <w:rsid w:val="00ED01AE"/>
    <w:rsid w:val="00ED0F3C"/>
    <w:rsid w:val="00ED105E"/>
    <w:rsid w:val="00ED1D1A"/>
    <w:rsid w:val="00ED236F"/>
    <w:rsid w:val="00ED2AEC"/>
    <w:rsid w:val="00ED2F84"/>
    <w:rsid w:val="00ED3647"/>
    <w:rsid w:val="00ED3C82"/>
    <w:rsid w:val="00ED3DE4"/>
    <w:rsid w:val="00ED4414"/>
    <w:rsid w:val="00ED46BB"/>
    <w:rsid w:val="00ED4DF9"/>
    <w:rsid w:val="00ED529A"/>
    <w:rsid w:val="00ED5969"/>
    <w:rsid w:val="00ED5AE0"/>
    <w:rsid w:val="00ED5B1B"/>
    <w:rsid w:val="00ED6F3B"/>
    <w:rsid w:val="00ED702A"/>
    <w:rsid w:val="00ED710F"/>
    <w:rsid w:val="00ED7EB9"/>
    <w:rsid w:val="00EE0A4D"/>
    <w:rsid w:val="00EE126A"/>
    <w:rsid w:val="00EE160F"/>
    <w:rsid w:val="00EE1B01"/>
    <w:rsid w:val="00EE1BF3"/>
    <w:rsid w:val="00EE23CB"/>
    <w:rsid w:val="00EE26B5"/>
    <w:rsid w:val="00EE2DEF"/>
    <w:rsid w:val="00EE33B1"/>
    <w:rsid w:val="00EE427C"/>
    <w:rsid w:val="00EE44B8"/>
    <w:rsid w:val="00EE4607"/>
    <w:rsid w:val="00EE4C36"/>
    <w:rsid w:val="00EE4D0F"/>
    <w:rsid w:val="00EE51B3"/>
    <w:rsid w:val="00EE531E"/>
    <w:rsid w:val="00EE56F4"/>
    <w:rsid w:val="00EE5809"/>
    <w:rsid w:val="00EE586E"/>
    <w:rsid w:val="00EE6147"/>
    <w:rsid w:val="00EE6259"/>
    <w:rsid w:val="00EE6ABE"/>
    <w:rsid w:val="00EE6F68"/>
    <w:rsid w:val="00EE75B6"/>
    <w:rsid w:val="00EE76E1"/>
    <w:rsid w:val="00EE7E13"/>
    <w:rsid w:val="00EF0EB6"/>
    <w:rsid w:val="00EF1297"/>
    <w:rsid w:val="00EF171A"/>
    <w:rsid w:val="00EF18DD"/>
    <w:rsid w:val="00EF1A1B"/>
    <w:rsid w:val="00EF2957"/>
    <w:rsid w:val="00EF3092"/>
    <w:rsid w:val="00EF32AA"/>
    <w:rsid w:val="00EF33A7"/>
    <w:rsid w:val="00EF35DF"/>
    <w:rsid w:val="00EF4917"/>
    <w:rsid w:val="00EF4E1C"/>
    <w:rsid w:val="00EF59BD"/>
    <w:rsid w:val="00EF6B4A"/>
    <w:rsid w:val="00EF7319"/>
    <w:rsid w:val="00EF764E"/>
    <w:rsid w:val="00EF7D61"/>
    <w:rsid w:val="00F0107D"/>
    <w:rsid w:val="00F016E4"/>
    <w:rsid w:val="00F01FFC"/>
    <w:rsid w:val="00F02382"/>
    <w:rsid w:val="00F027A0"/>
    <w:rsid w:val="00F02890"/>
    <w:rsid w:val="00F03385"/>
    <w:rsid w:val="00F036C7"/>
    <w:rsid w:val="00F03AD2"/>
    <w:rsid w:val="00F03B11"/>
    <w:rsid w:val="00F044F8"/>
    <w:rsid w:val="00F04EE3"/>
    <w:rsid w:val="00F052DB"/>
    <w:rsid w:val="00F053E6"/>
    <w:rsid w:val="00F0558C"/>
    <w:rsid w:val="00F0580F"/>
    <w:rsid w:val="00F05F3D"/>
    <w:rsid w:val="00F0614E"/>
    <w:rsid w:val="00F06C28"/>
    <w:rsid w:val="00F0716F"/>
    <w:rsid w:val="00F0730F"/>
    <w:rsid w:val="00F07364"/>
    <w:rsid w:val="00F07F51"/>
    <w:rsid w:val="00F07FA8"/>
    <w:rsid w:val="00F1046A"/>
    <w:rsid w:val="00F10C74"/>
    <w:rsid w:val="00F10C95"/>
    <w:rsid w:val="00F11210"/>
    <w:rsid w:val="00F1194D"/>
    <w:rsid w:val="00F11D8A"/>
    <w:rsid w:val="00F12B14"/>
    <w:rsid w:val="00F133CB"/>
    <w:rsid w:val="00F13626"/>
    <w:rsid w:val="00F13645"/>
    <w:rsid w:val="00F1429A"/>
    <w:rsid w:val="00F1452F"/>
    <w:rsid w:val="00F1474C"/>
    <w:rsid w:val="00F14A37"/>
    <w:rsid w:val="00F15107"/>
    <w:rsid w:val="00F158EC"/>
    <w:rsid w:val="00F15AE7"/>
    <w:rsid w:val="00F16020"/>
    <w:rsid w:val="00F16BD6"/>
    <w:rsid w:val="00F17236"/>
    <w:rsid w:val="00F17277"/>
    <w:rsid w:val="00F17477"/>
    <w:rsid w:val="00F17698"/>
    <w:rsid w:val="00F17C2A"/>
    <w:rsid w:val="00F17C6D"/>
    <w:rsid w:val="00F200D2"/>
    <w:rsid w:val="00F202FB"/>
    <w:rsid w:val="00F20E98"/>
    <w:rsid w:val="00F20EFB"/>
    <w:rsid w:val="00F21057"/>
    <w:rsid w:val="00F210F4"/>
    <w:rsid w:val="00F211D0"/>
    <w:rsid w:val="00F21990"/>
    <w:rsid w:val="00F22B7D"/>
    <w:rsid w:val="00F22E53"/>
    <w:rsid w:val="00F22EED"/>
    <w:rsid w:val="00F23006"/>
    <w:rsid w:val="00F2348A"/>
    <w:rsid w:val="00F2386A"/>
    <w:rsid w:val="00F23B15"/>
    <w:rsid w:val="00F2450E"/>
    <w:rsid w:val="00F24742"/>
    <w:rsid w:val="00F25253"/>
    <w:rsid w:val="00F253CE"/>
    <w:rsid w:val="00F254C5"/>
    <w:rsid w:val="00F25592"/>
    <w:rsid w:val="00F25EE8"/>
    <w:rsid w:val="00F25F68"/>
    <w:rsid w:val="00F26D56"/>
    <w:rsid w:val="00F27901"/>
    <w:rsid w:val="00F27A7E"/>
    <w:rsid w:val="00F27CEF"/>
    <w:rsid w:val="00F30514"/>
    <w:rsid w:val="00F3088D"/>
    <w:rsid w:val="00F326DA"/>
    <w:rsid w:val="00F329DF"/>
    <w:rsid w:val="00F3343E"/>
    <w:rsid w:val="00F34301"/>
    <w:rsid w:val="00F34352"/>
    <w:rsid w:val="00F34E74"/>
    <w:rsid w:val="00F35526"/>
    <w:rsid w:val="00F3554A"/>
    <w:rsid w:val="00F35848"/>
    <w:rsid w:val="00F359E4"/>
    <w:rsid w:val="00F35B43"/>
    <w:rsid w:val="00F35E8D"/>
    <w:rsid w:val="00F361AF"/>
    <w:rsid w:val="00F36AC2"/>
    <w:rsid w:val="00F36B72"/>
    <w:rsid w:val="00F370FA"/>
    <w:rsid w:val="00F37389"/>
    <w:rsid w:val="00F3776F"/>
    <w:rsid w:val="00F403E3"/>
    <w:rsid w:val="00F4057F"/>
    <w:rsid w:val="00F40CAA"/>
    <w:rsid w:val="00F40DB0"/>
    <w:rsid w:val="00F41211"/>
    <w:rsid w:val="00F41884"/>
    <w:rsid w:val="00F41993"/>
    <w:rsid w:val="00F41BE3"/>
    <w:rsid w:val="00F4240D"/>
    <w:rsid w:val="00F42546"/>
    <w:rsid w:val="00F42688"/>
    <w:rsid w:val="00F429EC"/>
    <w:rsid w:val="00F43032"/>
    <w:rsid w:val="00F4308D"/>
    <w:rsid w:val="00F43095"/>
    <w:rsid w:val="00F4319E"/>
    <w:rsid w:val="00F43308"/>
    <w:rsid w:val="00F43826"/>
    <w:rsid w:val="00F43AAB"/>
    <w:rsid w:val="00F43B73"/>
    <w:rsid w:val="00F43D47"/>
    <w:rsid w:val="00F44120"/>
    <w:rsid w:val="00F44328"/>
    <w:rsid w:val="00F44643"/>
    <w:rsid w:val="00F447DC"/>
    <w:rsid w:val="00F457E1"/>
    <w:rsid w:val="00F45A0C"/>
    <w:rsid w:val="00F46CB7"/>
    <w:rsid w:val="00F46E28"/>
    <w:rsid w:val="00F46F5B"/>
    <w:rsid w:val="00F47953"/>
    <w:rsid w:val="00F47EF1"/>
    <w:rsid w:val="00F47FEF"/>
    <w:rsid w:val="00F500D4"/>
    <w:rsid w:val="00F509D4"/>
    <w:rsid w:val="00F50C86"/>
    <w:rsid w:val="00F50DE9"/>
    <w:rsid w:val="00F515E8"/>
    <w:rsid w:val="00F52035"/>
    <w:rsid w:val="00F52061"/>
    <w:rsid w:val="00F527DB"/>
    <w:rsid w:val="00F529C5"/>
    <w:rsid w:val="00F537D1"/>
    <w:rsid w:val="00F53F13"/>
    <w:rsid w:val="00F53F1E"/>
    <w:rsid w:val="00F54023"/>
    <w:rsid w:val="00F5453F"/>
    <w:rsid w:val="00F546FD"/>
    <w:rsid w:val="00F54EA3"/>
    <w:rsid w:val="00F54F30"/>
    <w:rsid w:val="00F554B3"/>
    <w:rsid w:val="00F56583"/>
    <w:rsid w:val="00F56B94"/>
    <w:rsid w:val="00F56C05"/>
    <w:rsid w:val="00F5764E"/>
    <w:rsid w:val="00F57829"/>
    <w:rsid w:val="00F57EA2"/>
    <w:rsid w:val="00F60170"/>
    <w:rsid w:val="00F60265"/>
    <w:rsid w:val="00F607D0"/>
    <w:rsid w:val="00F61BF5"/>
    <w:rsid w:val="00F61D6F"/>
    <w:rsid w:val="00F61DB8"/>
    <w:rsid w:val="00F61FA5"/>
    <w:rsid w:val="00F61FD4"/>
    <w:rsid w:val="00F625F3"/>
    <w:rsid w:val="00F62684"/>
    <w:rsid w:val="00F62948"/>
    <w:rsid w:val="00F62AA4"/>
    <w:rsid w:val="00F639E8"/>
    <w:rsid w:val="00F6487E"/>
    <w:rsid w:val="00F64972"/>
    <w:rsid w:val="00F64F50"/>
    <w:rsid w:val="00F65476"/>
    <w:rsid w:val="00F657C1"/>
    <w:rsid w:val="00F658B4"/>
    <w:rsid w:val="00F665DE"/>
    <w:rsid w:val="00F6682E"/>
    <w:rsid w:val="00F6786C"/>
    <w:rsid w:val="00F67A88"/>
    <w:rsid w:val="00F67FD4"/>
    <w:rsid w:val="00F7010F"/>
    <w:rsid w:val="00F7059D"/>
    <w:rsid w:val="00F707DD"/>
    <w:rsid w:val="00F70E45"/>
    <w:rsid w:val="00F70FF6"/>
    <w:rsid w:val="00F711F8"/>
    <w:rsid w:val="00F7137B"/>
    <w:rsid w:val="00F713C9"/>
    <w:rsid w:val="00F71723"/>
    <w:rsid w:val="00F71724"/>
    <w:rsid w:val="00F71813"/>
    <w:rsid w:val="00F71BF4"/>
    <w:rsid w:val="00F720A4"/>
    <w:rsid w:val="00F72101"/>
    <w:rsid w:val="00F725D9"/>
    <w:rsid w:val="00F7264F"/>
    <w:rsid w:val="00F729BA"/>
    <w:rsid w:val="00F72A92"/>
    <w:rsid w:val="00F731B6"/>
    <w:rsid w:val="00F73A58"/>
    <w:rsid w:val="00F73BB1"/>
    <w:rsid w:val="00F73CF8"/>
    <w:rsid w:val="00F743DA"/>
    <w:rsid w:val="00F74BCE"/>
    <w:rsid w:val="00F74F32"/>
    <w:rsid w:val="00F750FC"/>
    <w:rsid w:val="00F75810"/>
    <w:rsid w:val="00F75DDD"/>
    <w:rsid w:val="00F76136"/>
    <w:rsid w:val="00F76C8C"/>
    <w:rsid w:val="00F76E85"/>
    <w:rsid w:val="00F76ED1"/>
    <w:rsid w:val="00F77053"/>
    <w:rsid w:val="00F77114"/>
    <w:rsid w:val="00F7761A"/>
    <w:rsid w:val="00F77BB5"/>
    <w:rsid w:val="00F8012D"/>
    <w:rsid w:val="00F802E1"/>
    <w:rsid w:val="00F805D8"/>
    <w:rsid w:val="00F80604"/>
    <w:rsid w:val="00F80831"/>
    <w:rsid w:val="00F808AD"/>
    <w:rsid w:val="00F81AE5"/>
    <w:rsid w:val="00F81B08"/>
    <w:rsid w:val="00F81BA9"/>
    <w:rsid w:val="00F826C0"/>
    <w:rsid w:val="00F828BB"/>
    <w:rsid w:val="00F831B0"/>
    <w:rsid w:val="00F834EA"/>
    <w:rsid w:val="00F83757"/>
    <w:rsid w:val="00F83761"/>
    <w:rsid w:val="00F83BB9"/>
    <w:rsid w:val="00F84488"/>
    <w:rsid w:val="00F84E35"/>
    <w:rsid w:val="00F84F29"/>
    <w:rsid w:val="00F85075"/>
    <w:rsid w:val="00F854B7"/>
    <w:rsid w:val="00F8570C"/>
    <w:rsid w:val="00F858A8"/>
    <w:rsid w:val="00F85CFE"/>
    <w:rsid w:val="00F86670"/>
    <w:rsid w:val="00F86C37"/>
    <w:rsid w:val="00F8710D"/>
    <w:rsid w:val="00F878CA"/>
    <w:rsid w:val="00F87B50"/>
    <w:rsid w:val="00F87C09"/>
    <w:rsid w:val="00F90052"/>
    <w:rsid w:val="00F9033F"/>
    <w:rsid w:val="00F90B6E"/>
    <w:rsid w:val="00F90D30"/>
    <w:rsid w:val="00F9111B"/>
    <w:rsid w:val="00F920AA"/>
    <w:rsid w:val="00F924B4"/>
    <w:rsid w:val="00F927D3"/>
    <w:rsid w:val="00F92FC2"/>
    <w:rsid w:val="00F930D9"/>
    <w:rsid w:val="00F93173"/>
    <w:rsid w:val="00F93ACA"/>
    <w:rsid w:val="00F94500"/>
    <w:rsid w:val="00F9513D"/>
    <w:rsid w:val="00F95333"/>
    <w:rsid w:val="00F95461"/>
    <w:rsid w:val="00F95651"/>
    <w:rsid w:val="00F957A3"/>
    <w:rsid w:val="00F958B2"/>
    <w:rsid w:val="00F958DE"/>
    <w:rsid w:val="00F95E64"/>
    <w:rsid w:val="00F95FDD"/>
    <w:rsid w:val="00F96370"/>
    <w:rsid w:val="00F96A6A"/>
    <w:rsid w:val="00F96C80"/>
    <w:rsid w:val="00F970D2"/>
    <w:rsid w:val="00F97509"/>
    <w:rsid w:val="00F97642"/>
    <w:rsid w:val="00F9777C"/>
    <w:rsid w:val="00F97D00"/>
    <w:rsid w:val="00F97F6D"/>
    <w:rsid w:val="00FA0250"/>
    <w:rsid w:val="00FA02D8"/>
    <w:rsid w:val="00FA0CD4"/>
    <w:rsid w:val="00FA0E2E"/>
    <w:rsid w:val="00FA3A13"/>
    <w:rsid w:val="00FA3B6C"/>
    <w:rsid w:val="00FA3B76"/>
    <w:rsid w:val="00FA3BBF"/>
    <w:rsid w:val="00FA3D3E"/>
    <w:rsid w:val="00FA3DE2"/>
    <w:rsid w:val="00FA4B2A"/>
    <w:rsid w:val="00FA4F30"/>
    <w:rsid w:val="00FA524C"/>
    <w:rsid w:val="00FA5E55"/>
    <w:rsid w:val="00FA65E1"/>
    <w:rsid w:val="00FA69FE"/>
    <w:rsid w:val="00FA6C2B"/>
    <w:rsid w:val="00FA78E6"/>
    <w:rsid w:val="00FA7E9B"/>
    <w:rsid w:val="00FB0233"/>
    <w:rsid w:val="00FB0454"/>
    <w:rsid w:val="00FB0EBB"/>
    <w:rsid w:val="00FB0F0F"/>
    <w:rsid w:val="00FB0FAA"/>
    <w:rsid w:val="00FB1791"/>
    <w:rsid w:val="00FB1A85"/>
    <w:rsid w:val="00FB1BBD"/>
    <w:rsid w:val="00FB20AE"/>
    <w:rsid w:val="00FB2793"/>
    <w:rsid w:val="00FB5185"/>
    <w:rsid w:val="00FB5629"/>
    <w:rsid w:val="00FB5899"/>
    <w:rsid w:val="00FB5F5C"/>
    <w:rsid w:val="00FB63A2"/>
    <w:rsid w:val="00FB6848"/>
    <w:rsid w:val="00FB6DDD"/>
    <w:rsid w:val="00FB729B"/>
    <w:rsid w:val="00FB7886"/>
    <w:rsid w:val="00FB7B8B"/>
    <w:rsid w:val="00FB7F23"/>
    <w:rsid w:val="00FB7FAE"/>
    <w:rsid w:val="00FC00CE"/>
    <w:rsid w:val="00FC0341"/>
    <w:rsid w:val="00FC13C9"/>
    <w:rsid w:val="00FC14C5"/>
    <w:rsid w:val="00FC16CA"/>
    <w:rsid w:val="00FC1F5D"/>
    <w:rsid w:val="00FC270D"/>
    <w:rsid w:val="00FC28FD"/>
    <w:rsid w:val="00FC2F0D"/>
    <w:rsid w:val="00FC3205"/>
    <w:rsid w:val="00FC3469"/>
    <w:rsid w:val="00FC34AF"/>
    <w:rsid w:val="00FC356E"/>
    <w:rsid w:val="00FC381B"/>
    <w:rsid w:val="00FC4265"/>
    <w:rsid w:val="00FC44E0"/>
    <w:rsid w:val="00FC4E46"/>
    <w:rsid w:val="00FC5334"/>
    <w:rsid w:val="00FC540F"/>
    <w:rsid w:val="00FC5982"/>
    <w:rsid w:val="00FC5D9E"/>
    <w:rsid w:val="00FC5DFF"/>
    <w:rsid w:val="00FC6081"/>
    <w:rsid w:val="00FC638F"/>
    <w:rsid w:val="00FC66FC"/>
    <w:rsid w:val="00FC69D6"/>
    <w:rsid w:val="00FC6A11"/>
    <w:rsid w:val="00FC748B"/>
    <w:rsid w:val="00FC7792"/>
    <w:rsid w:val="00FD03B6"/>
    <w:rsid w:val="00FD0923"/>
    <w:rsid w:val="00FD1772"/>
    <w:rsid w:val="00FD301E"/>
    <w:rsid w:val="00FD30D7"/>
    <w:rsid w:val="00FD346E"/>
    <w:rsid w:val="00FD3F93"/>
    <w:rsid w:val="00FD3F99"/>
    <w:rsid w:val="00FD4336"/>
    <w:rsid w:val="00FD44AB"/>
    <w:rsid w:val="00FD48C0"/>
    <w:rsid w:val="00FD4F54"/>
    <w:rsid w:val="00FD549C"/>
    <w:rsid w:val="00FD5EDF"/>
    <w:rsid w:val="00FD63A9"/>
    <w:rsid w:val="00FD66B7"/>
    <w:rsid w:val="00FD66F9"/>
    <w:rsid w:val="00FD6A48"/>
    <w:rsid w:val="00FD70B8"/>
    <w:rsid w:val="00FD7957"/>
    <w:rsid w:val="00FD79CE"/>
    <w:rsid w:val="00FD7BB8"/>
    <w:rsid w:val="00FE01C4"/>
    <w:rsid w:val="00FE085A"/>
    <w:rsid w:val="00FE09D2"/>
    <w:rsid w:val="00FE0A63"/>
    <w:rsid w:val="00FE0EA6"/>
    <w:rsid w:val="00FE0FE4"/>
    <w:rsid w:val="00FE10B0"/>
    <w:rsid w:val="00FE26E8"/>
    <w:rsid w:val="00FE2E2B"/>
    <w:rsid w:val="00FE2E84"/>
    <w:rsid w:val="00FE40EF"/>
    <w:rsid w:val="00FE4EAF"/>
    <w:rsid w:val="00FE56E1"/>
    <w:rsid w:val="00FE5B6B"/>
    <w:rsid w:val="00FE6A82"/>
    <w:rsid w:val="00FE6F20"/>
    <w:rsid w:val="00FE6F8F"/>
    <w:rsid w:val="00FE7703"/>
    <w:rsid w:val="00FE7CE6"/>
    <w:rsid w:val="00FF0005"/>
    <w:rsid w:val="00FF0962"/>
    <w:rsid w:val="00FF0A40"/>
    <w:rsid w:val="00FF0A4C"/>
    <w:rsid w:val="00FF142A"/>
    <w:rsid w:val="00FF200F"/>
    <w:rsid w:val="00FF249C"/>
    <w:rsid w:val="00FF250D"/>
    <w:rsid w:val="00FF2AF7"/>
    <w:rsid w:val="00FF3B98"/>
    <w:rsid w:val="00FF41A7"/>
    <w:rsid w:val="00FF45E1"/>
    <w:rsid w:val="00FF48E5"/>
    <w:rsid w:val="00FF5041"/>
    <w:rsid w:val="00FF51DE"/>
    <w:rsid w:val="00FF5E87"/>
    <w:rsid w:val="00FF63A0"/>
    <w:rsid w:val="00FF66B1"/>
    <w:rsid w:val="00FF6BFC"/>
    <w:rsid w:val="00FF6CFE"/>
    <w:rsid w:val="00FF6D9C"/>
    <w:rsid w:val="00FF712E"/>
    <w:rsid w:val="00FF7195"/>
    <w:rsid w:val="00FF72BE"/>
    <w:rsid w:val="00FF7587"/>
    <w:rsid w:val="00FF76EA"/>
    <w:rsid w:val="00FF788E"/>
    <w:rsid w:val="00FF7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1746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67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C18B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C18B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C18B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rsid w:val="002C18B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C18BD"/>
    <w:rPr>
      <w:b/>
      <w:bCs/>
    </w:rPr>
  </w:style>
  <w:style w:type="paragraph" w:styleId="ListBullet">
    <w:name w:val="List Bullet"/>
    <w:basedOn w:val="Normal"/>
    <w:rsid w:val="002C18B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C18B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C18B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C18B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C18B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C18B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C18B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C18BD"/>
    <w:pPr>
      <w:ind w:left="284"/>
    </w:pPr>
  </w:style>
  <w:style w:type="paragraph" w:customStyle="1" w:styleId="AAFrameAddress">
    <w:name w:val="AA Frame Address"/>
    <w:basedOn w:val="Heading1"/>
    <w:rsid w:val="002C18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C18B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C18B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C18B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C18B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C18B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C18BD"/>
    <w:pPr>
      <w:ind w:left="851" w:hanging="284"/>
    </w:pPr>
  </w:style>
  <w:style w:type="paragraph" w:styleId="Index4">
    <w:name w:val="index 4"/>
    <w:basedOn w:val="Normal"/>
    <w:next w:val="Normal"/>
    <w:semiHidden/>
    <w:rsid w:val="002C18BD"/>
    <w:pPr>
      <w:ind w:left="1135" w:hanging="284"/>
    </w:pPr>
  </w:style>
  <w:style w:type="paragraph" w:styleId="Index6">
    <w:name w:val="index 6"/>
    <w:basedOn w:val="Normal"/>
    <w:next w:val="Normal"/>
    <w:semiHidden/>
    <w:rsid w:val="002C18BD"/>
    <w:pPr>
      <w:ind w:left="1702" w:hanging="284"/>
    </w:pPr>
  </w:style>
  <w:style w:type="paragraph" w:styleId="Index5">
    <w:name w:val="index 5"/>
    <w:basedOn w:val="Normal"/>
    <w:next w:val="Normal"/>
    <w:semiHidden/>
    <w:rsid w:val="002C18BD"/>
    <w:pPr>
      <w:ind w:left="1418" w:hanging="284"/>
    </w:pPr>
  </w:style>
  <w:style w:type="paragraph" w:styleId="Index7">
    <w:name w:val="index 7"/>
    <w:basedOn w:val="Normal"/>
    <w:next w:val="Normal"/>
    <w:semiHidden/>
    <w:rsid w:val="002C18BD"/>
    <w:pPr>
      <w:ind w:left="1985" w:hanging="284"/>
    </w:pPr>
  </w:style>
  <w:style w:type="paragraph" w:styleId="Index8">
    <w:name w:val="index 8"/>
    <w:basedOn w:val="Normal"/>
    <w:next w:val="Normal"/>
    <w:semiHidden/>
    <w:rsid w:val="002C18BD"/>
    <w:pPr>
      <w:ind w:left="2269" w:hanging="284"/>
    </w:pPr>
  </w:style>
  <w:style w:type="paragraph" w:styleId="Index9">
    <w:name w:val="index 9"/>
    <w:basedOn w:val="Normal"/>
    <w:next w:val="Normal"/>
    <w:semiHidden/>
    <w:rsid w:val="002C18BD"/>
    <w:pPr>
      <w:ind w:left="2552" w:hanging="284"/>
    </w:pPr>
  </w:style>
  <w:style w:type="paragraph" w:styleId="TOC2">
    <w:name w:val="toc 2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C18BD"/>
    <w:pPr>
      <w:ind w:left="851"/>
    </w:pPr>
  </w:style>
  <w:style w:type="paragraph" w:styleId="TOC5">
    <w:name w:val="toc 5"/>
    <w:basedOn w:val="Normal"/>
    <w:next w:val="Normal"/>
    <w:semiHidden/>
    <w:rsid w:val="002C18BD"/>
    <w:pPr>
      <w:ind w:left="1134"/>
    </w:pPr>
  </w:style>
  <w:style w:type="paragraph" w:styleId="TOC6">
    <w:name w:val="toc 6"/>
    <w:basedOn w:val="Normal"/>
    <w:next w:val="Normal"/>
    <w:semiHidden/>
    <w:rsid w:val="002C18BD"/>
    <w:pPr>
      <w:ind w:left="1418"/>
    </w:pPr>
  </w:style>
  <w:style w:type="paragraph" w:styleId="TOC7">
    <w:name w:val="toc 7"/>
    <w:basedOn w:val="Normal"/>
    <w:next w:val="Normal"/>
    <w:semiHidden/>
    <w:rsid w:val="002C18BD"/>
    <w:pPr>
      <w:ind w:left="1701"/>
    </w:pPr>
  </w:style>
  <w:style w:type="paragraph" w:styleId="TOC8">
    <w:name w:val="toc 8"/>
    <w:basedOn w:val="Normal"/>
    <w:next w:val="Normal"/>
    <w:semiHidden/>
    <w:rsid w:val="002C18BD"/>
    <w:pPr>
      <w:ind w:left="1985"/>
    </w:pPr>
  </w:style>
  <w:style w:type="paragraph" w:styleId="TOC9">
    <w:name w:val="toc 9"/>
    <w:basedOn w:val="Normal"/>
    <w:next w:val="Normal"/>
    <w:semiHidden/>
    <w:rsid w:val="002C18BD"/>
    <w:pPr>
      <w:ind w:left="2268"/>
    </w:pPr>
  </w:style>
  <w:style w:type="paragraph" w:styleId="TableofFigures">
    <w:name w:val="table of figures"/>
    <w:basedOn w:val="Normal"/>
    <w:next w:val="Normal"/>
    <w:semiHidden/>
    <w:rsid w:val="002C18BD"/>
    <w:pPr>
      <w:ind w:left="567" w:hanging="567"/>
    </w:pPr>
  </w:style>
  <w:style w:type="paragraph" w:styleId="ListBullet5">
    <w:name w:val="List Bullet 5"/>
    <w:basedOn w:val="Normal"/>
    <w:rsid w:val="002C18B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C18BD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C18BD"/>
    <w:pPr>
      <w:ind w:firstLine="284"/>
    </w:pPr>
  </w:style>
  <w:style w:type="paragraph" w:styleId="BodyTextIndent">
    <w:name w:val="Body Text Indent"/>
    <w:basedOn w:val="Normal"/>
    <w:link w:val="BodyTextIndentChar"/>
    <w:rsid w:val="002C18B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C18BD"/>
    <w:pPr>
      <w:ind w:left="284" w:firstLine="284"/>
    </w:pPr>
  </w:style>
  <w:style w:type="character" w:styleId="Strong">
    <w:name w:val="Strong"/>
    <w:basedOn w:val="DefaultParagraphFont"/>
    <w:qFormat/>
    <w:rsid w:val="002C18B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C18B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C18B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C18B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C18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C18B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C18B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C18BD"/>
    <w:pPr>
      <w:framePr w:h="1054" w:wrap="around" w:y="5920"/>
    </w:pPr>
  </w:style>
  <w:style w:type="paragraph" w:customStyle="1" w:styleId="ReportHeading3">
    <w:name w:val="ReportHeading3"/>
    <w:basedOn w:val="ReportHeading2"/>
    <w:rsid w:val="002C18BD"/>
    <w:pPr>
      <w:framePr w:h="443" w:wrap="around" w:y="8223"/>
    </w:pPr>
  </w:style>
  <w:style w:type="paragraph" w:customStyle="1" w:styleId="a">
    <w:name w:val="¢éÍ¤ÇÒÁ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C18B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C18B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C18B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C18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C18B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C18B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C18BD"/>
  </w:style>
  <w:style w:type="paragraph" w:styleId="BodyText2">
    <w:name w:val="Body Text 2"/>
    <w:basedOn w:val="Normal"/>
    <w:link w:val="BodyText2Char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2C18B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uiPriority w:val="99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3BEC"/>
    <w:rPr>
      <w:b/>
      <w:bCs/>
    </w:rPr>
  </w:style>
  <w:style w:type="paragraph" w:styleId="BodyTextIndent2">
    <w:name w:val="Body Text Indent 2"/>
    <w:basedOn w:val="Normal"/>
    <w:link w:val="BodyTextIndent2Char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1">
    <w:name w:val="EmailStyle94"/>
    <w:aliases w:val="EmailStyle94"/>
    <w:basedOn w:val="DefaultParagraphFont"/>
    <w:semiHidden/>
    <w:personal/>
    <w:personalCompose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E7D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6E7D3A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rsid w:val="00237A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24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F515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C35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cctfourfigures">
    <w:name w:val="acct four figures"/>
    <w:aliases w:val="a4"/>
    <w:basedOn w:val="Normal"/>
    <w:rsid w:val="00D6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A48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246EB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46EB4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46EB4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46EB4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46EB4"/>
    <w:rPr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46EB4"/>
    <w:rPr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246EB4"/>
    <w:rPr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46EB4"/>
    <w:rPr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246EB4"/>
    <w:rPr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246EB4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246EB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246EB4"/>
  </w:style>
  <w:style w:type="character" w:customStyle="1" w:styleId="BodyTextIndentChar">
    <w:name w:val="Body Text Indent Char"/>
    <w:basedOn w:val="DefaultParagraphFont"/>
    <w:link w:val="BodyTextIndent"/>
    <w:rsid w:val="00246EB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246EB4"/>
  </w:style>
  <w:style w:type="character" w:customStyle="1" w:styleId="BodyText2Char">
    <w:name w:val="Body Text 2 Char"/>
    <w:basedOn w:val="DefaultParagraphFont"/>
    <w:link w:val="BodyText2"/>
    <w:rsid w:val="00246EB4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246EB4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246EB4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6EB4"/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246E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246EB4"/>
    <w:rPr>
      <w:b/>
      <w:bCs/>
    </w:rPr>
  </w:style>
  <w:style w:type="character" w:customStyle="1" w:styleId="BodyTextIndent2Char">
    <w:name w:val="Body Text Indent 2 Char"/>
    <w:basedOn w:val="DefaultParagraphFont"/>
    <w:link w:val="BodyTextIndent2"/>
    <w:rsid w:val="00246EB4"/>
    <w:rPr>
      <w:rFonts w:ascii="Arial" w:hAnsi="Arial" w:cs="Cordia New"/>
      <w:sz w:val="18"/>
      <w:szCs w:val="21"/>
    </w:rPr>
  </w:style>
  <w:style w:type="character" w:customStyle="1" w:styleId="BodyTextIndent3Char">
    <w:name w:val="Body Text Indent 3 Char"/>
    <w:basedOn w:val="DefaultParagraphFont"/>
    <w:link w:val="BodyTextIndent3"/>
    <w:rsid w:val="00246EB4"/>
    <w:rPr>
      <w:color w:val="0000FF"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246EB4"/>
    <w:rPr>
      <w:b/>
      <w:bCs/>
      <w:color w:val="0000FF"/>
      <w:sz w:val="36"/>
      <w:szCs w:val="36"/>
      <w:lang w:val="th-TH"/>
    </w:rPr>
  </w:style>
  <w:style w:type="character" w:customStyle="1" w:styleId="apple-converted-space">
    <w:name w:val="apple-converted-space"/>
    <w:basedOn w:val="DefaultParagraphFont"/>
    <w:rsid w:val="00246EB4"/>
  </w:style>
  <w:style w:type="paragraph" w:styleId="DocumentMap">
    <w:name w:val="Document Map"/>
    <w:basedOn w:val="Normal"/>
    <w:link w:val="DocumentMapChar"/>
    <w:rsid w:val="00C00F28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00F28"/>
    <w:rPr>
      <w:rFonts w:ascii="Tahoma" w:hAnsi="Tahoma"/>
      <w:sz w:val="16"/>
    </w:rPr>
  </w:style>
  <w:style w:type="character" w:styleId="Emphasis">
    <w:name w:val="Emphasis"/>
    <w:basedOn w:val="DefaultParagraphFont"/>
    <w:qFormat/>
    <w:rsid w:val="001360BB"/>
    <w:rPr>
      <w:i/>
      <w:iCs/>
    </w:rPr>
  </w:style>
  <w:style w:type="paragraph" w:styleId="ListParagraph">
    <w:name w:val="List Paragraph"/>
    <w:basedOn w:val="Normal"/>
    <w:uiPriority w:val="34"/>
    <w:qFormat/>
    <w:rsid w:val="000E2129"/>
    <w:pPr>
      <w:ind w:left="720"/>
    </w:pPr>
    <w:rPr>
      <w:szCs w:val="22"/>
    </w:rPr>
  </w:style>
  <w:style w:type="paragraph" w:customStyle="1" w:styleId="accttwolines">
    <w:name w:val="acct two lines"/>
    <w:aliases w:val="a2l"/>
    <w:basedOn w:val="Normal"/>
    <w:rsid w:val="000E21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ntstyle01">
    <w:name w:val="fontstyle01"/>
    <w:basedOn w:val="DefaultParagraphFont"/>
    <w:rsid w:val="00E91AB6"/>
    <w:rPr>
      <w:rFonts w:ascii="EucrosiaUPC" w:hAnsi="EucrosiaUPC" w:cs="EucrosiaUPC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6">
    <w:name w:val="Table Grid6"/>
    <w:basedOn w:val="TableNormal"/>
    <w:next w:val="TableGrid"/>
    <w:uiPriority w:val="59"/>
    <w:rsid w:val="006752FE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y2iqfc">
    <w:name w:val="y2iqfc"/>
    <w:basedOn w:val="DefaultParagraphFont"/>
    <w:rsid w:val="008163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A15DD-50D7-488B-AEF7-6F345B3DB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751</TotalTime>
  <Pages>17</Pages>
  <Words>2593</Words>
  <Characters>14784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17343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Toshiba</cp:lastModifiedBy>
  <cp:revision>135</cp:revision>
  <cp:lastPrinted>2023-05-15T05:16:00Z</cp:lastPrinted>
  <dcterms:created xsi:type="dcterms:W3CDTF">2022-05-07T09:38:00Z</dcterms:created>
  <dcterms:modified xsi:type="dcterms:W3CDTF">2023-05-15T05:27:00Z</dcterms:modified>
</cp:coreProperties>
</file>