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7863CE87" w:rsidR="00644987" w:rsidRPr="0055213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55213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5213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55213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55213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16F12ED" w14:textId="77777777" w:rsidR="00511D34" w:rsidRPr="00552135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1F66F1BC" w:rsidR="00644987" w:rsidRPr="00552135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52135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="00644987" w:rsidRPr="00552135">
        <w:rPr>
          <w:rFonts w:ascii="Angsana New" w:hAnsi="Angsana New"/>
          <w:sz w:val="30"/>
          <w:szCs w:val="30"/>
          <w:cs/>
        </w:rPr>
        <w:tab/>
      </w:r>
    </w:p>
    <w:p w14:paraId="5F9A382E" w14:textId="3451A621" w:rsidR="00511D34" w:rsidRPr="00552135" w:rsidRDefault="00511D34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55213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552135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552135">
        <w:rPr>
          <w:rFonts w:ascii="Angsana New" w:hAnsi="Angsana New"/>
          <w:sz w:val="30"/>
          <w:szCs w:val="30"/>
        </w:rPr>
        <w:t xml:space="preserve">/ </w:t>
      </w:r>
      <w:r w:rsidR="00340105" w:rsidRPr="00552135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552135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239DAE2A" w14:textId="0B55FA90" w:rsidR="007C0B34" w:rsidRPr="00552135" w:rsidRDefault="00315926" w:rsidP="001A6A9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1772E3EF" w14:textId="77777777" w:rsidR="0036488F" w:rsidRPr="00552135" w:rsidRDefault="003A4FEE" w:rsidP="0036488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552135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2333E38C" w14:textId="128EBDDB" w:rsidR="003A4FEE" w:rsidRPr="00552135" w:rsidRDefault="003A4FEE" w:rsidP="00511D3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9162DE3" w14:textId="32EB2133" w:rsidR="000A498C" w:rsidRPr="00552135" w:rsidRDefault="000A498C" w:rsidP="00511D3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4CF5584" w14:textId="77777777" w:rsidR="00AA43CA" w:rsidRPr="00552135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552135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552135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552135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br w:type="page"/>
      </w:r>
      <w:r w:rsidR="00523E37" w:rsidRPr="0055213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552135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552135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61E40239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552135">
        <w:rPr>
          <w:rFonts w:ascii="Angsana New" w:hAnsi="Angsana New"/>
          <w:sz w:val="30"/>
          <w:szCs w:val="30"/>
        </w:rPr>
        <w:t xml:space="preserve"> </w:t>
      </w:r>
      <w:r w:rsidR="001841E3" w:rsidRPr="00552135">
        <w:rPr>
          <w:rFonts w:ascii="Angsana New" w:hAnsi="Angsana New"/>
          <w:sz w:val="30"/>
          <w:szCs w:val="30"/>
          <w:lang w:eastAsia="ja-JP"/>
        </w:rPr>
        <w:t xml:space="preserve">9 </w:t>
      </w:r>
      <w:r w:rsidR="001841E3" w:rsidRPr="00552135">
        <w:rPr>
          <w:rFonts w:ascii="Angsana New" w:hAnsi="Angsana New" w:hint="cs"/>
          <w:sz w:val="30"/>
          <w:szCs w:val="30"/>
          <w:cs/>
          <w:lang w:eastAsia="ja-JP"/>
        </w:rPr>
        <w:t>พฤษภาคม</w:t>
      </w:r>
      <w:r w:rsidR="00CD0A6C" w:rsidRPr="00552135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552135">
        <w:rPr>
          <w:rFonts w:ascii="Angsana New" w:hAnsi="Angsana New"/>
          <w:sz w:val="30"/>
          <w:szCs w:val="30"/>
          <w:lang w:eastAsia="ja-JP"/>
        </w:rPr>
        <w:t>25</w:t>
      </w:r>
      <w:r w:rsidRPr="00552135">
        <w:rPr>
          <w:rFonts w:ascii="Angsana New" w:hAnsi="Angsana New" w:hint="cs"/>
          <w:sz w:val="30"/>
          <w:szCs w:val="30"/>
          <w:cs/>
          <w:lang w:eastAsia="ja-JP"/>
        </w:rPr>
        <w:t>6</w:t>
      </w:r>
      <w:r w:rsidR="001841E3" w:rsidRPr="00552135">
        <w:rPr>
          <w:rFonts w:ascii="Angsana New" w:hAnsi="Angsana New"/>
          <w:sz w:val="30"/>
          <w:szCs w:val="30"/>
          <w:lang w:eastAsia="ja-JP"/>
        </w:rPr>
        <w:t>6</w:t>
      </w:r>
      <w:r w:rsidRPr="00552135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552135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552135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6AB1DAC4" w:rsidR="001227FF" w:rsidRPr="00552135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21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52135">
        <w:rPr>
          <w:rFonts w:asciiTheme="majorBidi" w:hAnsiTheme="majorBidi" w:cstheme="majorBidi"/>
          <w:sz w:val="30"/>
          <w:szCs w:val="30"/>
        </w:rPr>
        <w:br/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52135">
        <w:rPr>
          <w:rFonts w:asciiTheme="majorBidi" w:hAnsiTheme="majorBidi" w:cstheme="majorBidi"/>
          <w:sz w:val="30"/>
          <w:szCs w:val="30"/>
        </w:rPr>
        <w:br/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52135">
        <w:rPr>
          <w:rFonts w:asciiTheme="majorBidi" w:hAnsiTheme="majorBidi" w:cstheme="majorBidi"/>
          <w:sz w:val="30"/>
          <w:szCs w:val="30"/>
        </w:rPr>
        <w:t xml:space="preserve">34 </w:t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21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2135">
        <w:rPr>
          <w:rFonts w:asciiTheme="majorBidi" w:hAnsiTheme="majorBidi" w:cstheme="majorBidi"/>
          <w:sz w:val="30"/>
          <w:szCs w:val="30"/>
        </w:rPr>
        <w:t xml:space="preserve"> </w:t>
      </w:r>
      <w:r w:rsidRPr="005521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 w:rsidRPr="00552135">
        <w:rPr>
          <w:rFonts w:asciiTheme="majorBidi" w:hAnsiTheme="majorBidi" w:cstheme="majorBidi"/>
          <w:sz w:val="30"/>
          <w:szCs w:val="30"/>
          <w:cs/>
        </w:rPr>
        <w:br/>
      </w:r>
      <w:r w:rsidRPr="00552135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 w:rsidRPr="00552135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552135">
        <w:rPr>
          <w:rFonts w:asciiTheme="majorBidi" w:hAnsiTheme="majorBidi" w:cstheme="majorBidi"/>
          <w:sz w:val="30"/>
          <w:szCs w:val="30"/>
          <w:cs/>
        </w:rPr>
        <w:t>ฯ</w:t>
      </w:r>
      <w:r w:rsidRPr="005521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55213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52135">
        <w:rPr>
          <w:rFonts w:asciiTheme="majorBidi" w:hAnsiTheme="majorBidi" w:cstheme="majorBidi"/>
          <w:sz w:val="30"/>
          <w:szCs w:val="30"/>
        </w:rPr>
        <w:t xml:space="preserve"> </w:t>
      </w:r>
      <w:r w:rsidRPr="00552135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552135">
        <w:rPr>
          <w:rFonts w:asciiTheme="majorBidi" w:eastAsia="Times New Roman" w:hAnsiTheme="majorBidi" w:cstheme="majorBidi"/>
          <w:sz w:val="30"/>
          <w:szCs w:val="30"/>
        </w:rPr>
        <w:br/>
      </w:r>
      <w:r w:rsidRPr="00552135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52135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552135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552135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1841E3" w:rsidRPr="00552135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090EBAAE" w14:textId="70B6A57C" w:rsidR="001227FF" w:rsidRPr="00552135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51C5F96" w14:textId="78688B8B" w:rsidR="001227FF" w:rsidRPr="00552135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21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552135">
        <w:rPr>
          <w:rFonts w:asciiTheme="majorBidi" w:hAnsiTheme="majorBidi" w:cstheme="majorBidi"/>
          <w:sz w:val="30"/>
          <w:szCs w:val="30"/>
        </w:rPr>
        <w:t xml:space="preserve">31 </w:t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52135">
        <w:rPr>
          <w:rFonts w:asciiTheme="majorBidi" w:hAnsiTheme="majorBidi" w:cstheme="majorBidi"/>
          <w:sz w:val="30"/>
          <w:szCs w:val="30"/>
        </w:rPr>
        <w:t>256</w:t>
      </w:r>
      <w:r w:rsidR="001841E3" w:rsidRPr="00552135">
        <w:rPr>
          <w:rFonts w:asciiTheme="majorBidi" w:hAnsiTheme="majorBidi" w:cstheme="majorBidi"/>
          <w:sz w:val="30"/>
          <w:szCs w:val="30"/>
        </w:rPr>
        <w:t>5</w:t>
      </w:r>
    </w:p>
    <w:p w14:paraId="3202E5F0" w14:textId="77777777" w:rsidR="00523E37" w:rsidRPr="00552135" w:rsidRDefault="00523E37" w:rsidP="00523E37">
      <w:pPr>
        <w:rPr>
          <w:rFonts w:ascii="Angsana New" w:hAnsi="Angsana New"/>
          <w:sz w:val="30"/>
          <w:szCs w:val="30"/>
          <w:lang w:eastAsia="x-none"/>
        </w:rPr>
      </w:pPr>
    </w:p>
    <w:p w14:paraId="343BF54A" w14:textId="77777777" w:rsidR="00523E37" w:rsidRPr="00552135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552135" w:rsidRDefault="00523E37" w:rsidP="00523E37">
      <w:pPr>
        <w:rPr>
          <w:sz w:val="30"/>
          <w:szCs w:val="30"/>
          <w:cs/>
          <w:lang w:val="x-none" w:eastAsia="x-none"/>
        </w:rPr>
      </w:pPr>
    </w:p>
    <w:p w14:paraId="3E6C1399" w14:textId="682DDC53" w:rsidR="002809DB" w:rsidRPr="00552135" w:rsidRDefault="002809DB" w:rsidP="002809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E80FFA" w:rsidRPr="00552135">
        <w:rPr>
          <w:rFonts w:ascii="Angsana New" w:hAnsi="Angsana New"/>
          <w:sz w:val="30"/>
          <w:szCs w:val="30"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552135">
        <w:rPr>
          <w:rFonts w:ascii="Angsana New" w:hAnsi="Angsana New"/>
          <w:sz w:val="30"/>
          <w:szCs w:val="30"/>
        </w:rPr>
        <w:t xml:space="preserve">31 </w:t>
      </w:r>
      <w:r w:rsidRPr="005521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2135">
        <w:rPr>
          <w:rFonts w:ascii="Angsana New" w:hAnsi="Angsana New"/>
          <w:sz w:val="30"/>
          <w:szCs w:val="30"/>
        </w:rPr>
        <w:t>256</w:t>
      </w:r>
      <w:r w:rsidR="001841E3" w:rsidRPr="00552135">
        <w:rPr>
          <w:rFonts w:ascii="Angsana New" w:hAnsi="Angsana New"/>
          <w:sz w:val="30"/>
          <w:szCs w:val="30"/>
        </w:rPr>
        <w:t>5</w:t>
      </w:r>
    </w:p>
    <w:p w14:paraId="4C86F548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523E37" w:rsidRPr="00552135" w14:paraId="3DEF0DE7" w14:textId="77777777" w:rsidTr="00B100E2">
        <w:trPr>
          <w:tblHeader/>
        </w:trPr>
        <w:tc>
          <w:tcPr>
            <w:tcW w:w="2219" w:type="pct"/>
          </w:tcPr>
          <w:p w14:paraId="707CA0F2" w14:textId="77777777" w:rsidR="00523E37" w:rsidRPr="00552135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7837634A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13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7FE905FD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997C1B5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00E2" w:rsidRPr="00552135" w14:paraId="527C5FA3" w14:textId="77777777" w:rsidTr="00B100E2">
        <w:trPr>
          <w:tblHeader/>
        </w:trPr>
        <w:tc>
          <w:tcPr>
            <w:tcW w:w="2219" w:type="pct"/>
          </w:tcPr>
          <w:p w14:paraId="16F525E5" w14:textId="27E724B6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F59C5"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73419C"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0B4C"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841E3"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1841E3"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  <w:shd w:val="clear" w:color="auto" w:fill="auto"/>
          </w:tcPr>
          <w:p w14:paraId="55BB86E6" w14:textId="5FFB9269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552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1633150D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0BB51FD" w14:textId="390ACC52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6D452E93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218AB2D" w14:textId="252A0E2E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552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576B94DE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3AF957" w14:textId="07312CB3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100E2" w:rsidRPr="00552135" w14:paraId="1248194C" w14:textId="77777777" w:rsidTr="006C085B">
        <w:trPr>
          <w:tblHeader/>
        </w:trPr>
        <w:tc>
          <w:tcPr>
            <w:tcW w:w="2219" w:type="pct"/>
          </w:tcPr>
          <w:p w14:paraId="086DD2AD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7837DDE2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0E2" w:rsidRPr="00552135" w14:paraId="4024F952" w14:textId="77777777" w:rsidTr="00B100E2">
        <w:trPr>
          <w:trHeight w:val="87"/>
        </w:trPr>
        <w:tc>
          <w:tcPr>
            <w:tcW w:w="2219" w:type="pct"/>
          </w:tcPr>
          <w:p w14:paraId="72FF2530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4142A590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D65A5B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5351E" w14:textId="16C4F4E6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E3947E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C48262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CAD6EB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A3F619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9C5" w:rsidRPr="00552135" w14:paraId="4E056C7E" w14:textId="77777777" w:rsidTr="00B100E2">
        <w:tc>
          <w:tcPr>
            <w:tcW w:w="2219" w:type="pct"/>
          </w:tcPr>
          <w:p w14:paraId="657D8944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C07E4AD" w14:textId="2AD284FD" w:rsidR="005F59C5" w:rsidRPr="00552135" w:rsidRDefault="000C4A54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DC74B2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575C52E" w14:textId="3DFA4AB8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1A3A92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45CA1B" w14:textId="3F6E5CAF" w:rsidR="005F59C5" w:rsidRPr="00552135" w:rsidRDefault="0084299B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  <w:tc>
          <w:tcPr>
            <w:tcW w:w="140" w:type="pct"/>
          </w:tcPr>
          <w:p w14:paraId="17674A33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963894" w14:textId="34AB4D86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5F59C5" w:rsidRPr="00552135" w14:paraId="6D579935" w14:textId="77777777" w:rsidTr="00B100E2">
        <w:tc>
          <w:tcPr>
            <w:tcW w:w="2219" w:type="pct"/>
          </w:tcPr>
          <w:p w14:paraId="411FF8D0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029911A4" w14:textId="69449DBF" w:rsidR="005F59C5" w:rsidRPr="00552135" w:rsidRDefault="000C4A54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467E65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6BBCEA" w14:textId="461141A5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3B2DC9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582427" w14:textId="0F224E49" w:rsidR="005F59C5" w:rsidRPr="00552135" w:rsidRDefault="0084299B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248,306</w:t>
            </w:r>
          </w:p>
        </w:tc>
        <w:tc>
          <w:tcPr>
            <w:tcW w:w="140" w:type="pct"/>
          </w:tcPr>
          <w:p w14:paraId="316FC57C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F7ED4E" w14:textId="1998407E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262,671</w:t>
            </w:r>
          </w:p>
        </w:tc>
      </w:tr>
      <w:tr w:rsidR="005F59C5" w:rsidRPr="00552135" w14:paraId="2E592B6B" w14:textId="77777777" w:rsidTr="00B100E2">
        <w:tc>
          <w:tcPr>
            <w:tcW w:w="2219" w:type="pct"/>
          </w:tcPr>
          <w:p w14:paraId="549D7838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3819E0D3" w14:textId="08649F4D" w:rsidR="005F59C5" w:rsidRPr="00552135" w:rsidRDefault="000C4A54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D2C862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5E2740" w14:textId="1F1037C0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149F50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308A77" w14:textId="7BD961D1" w:rsidR="005F59C5" w:rsidRPr="00552135" w:rsidRDefault="0084299B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140" w:type="pct"/>
          </w:tcPr>
          <w:p w14:paraId="723CDF3A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4CB8C5" w14:textId="3B01C55B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5F59C5" w:rsidRPr="00552135" w14:paraId="7D500DA1" w14:textId="77777777" w:rsidTr="00B100E2">
        <w:tc>
          <w:tcPr>
            <w:tcW w:w="2219" w:type="pct"/>
          </w:tcPr>
          <w:p w14:paraId="2DE37726" w14:textId="47508289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0A5EA707" w14:textId="17400A91" w:rsidR="005F59C5" w:rsidRPr="00552135" w:rsidRDefault="000C4A54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3A7030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EC791" w14:textId="4C378E4D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ACF55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A0B88F" w14:textId="6C830F4D" w:rsidR="005F59C5" w:rsidRPr="00552135" w:rsidRDefault="0084299B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2,250</w:t>
            </w:r>
          </w:p>
        </w:tc>
        <w:tc>
          <w:tcPr>
            <w:tcW w:w="140" w:type="pct"/>
          </w:tcPr>
          <w:p w14:paraId="0FD52722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4B0D74" w14:textId="34EFFC29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</w:tr>
      <w:tr w:rsidR="00B100E2" w:rsidRPr="00552135" w14:paraId="30D2ACD9" w14:textId="77777777" w:rsidTr="00B100E2">
        <w:tc>
          <w:tcPr>
            <w:tcW w:w="2219" w:type="pct"/>
          </w:tcPr>
          <w:p w14:paraId="0327C850" w14:textId="1E57AC2D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</w:t>
            </w:r>
            <w:r w:rsidR="0077348F" w:rsidRPr="0055213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  <w:r w:rsidR="00A06586" w:rsidRPr="00552135">
              <w:rPr>
                <w:rFonts w:ascii="Angsana New" w:hAnsi="Angsana New" w:hint="cs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594" w:type="pct"/>
          </w:tcPr>
          <w:p w14:paraId="283C4B0E" w14:textId="0EE21BFE" w:rsidR="00B100E2" w:rsidRPr="00552135" w:rsidRDefault="000C4A54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180F16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0795E9" w14:textId="0A5AF9BE" w:rsidR="00B100E2" w:rsidRPr="00552135" w:rsidRDefault="001841E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0EDA18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D1AB61" w14:textId="2D92CFE7" w:rsidR="00B100E2" w:rsidRPr="00552135" w:rsidRDefault="0084299B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40" w:type="pct"/>
          </w:tcPr>
          <w:p w14:paraId="32A867DB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A4F835" w14:textId="216902EB" w:rsidR="00B100E2" w:rsidRPr="00552135" w:rsidRDefault="001841E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B100E2" w:rsidRPr="00552135" w14:paraId="5C0A3D70" w14:textId="77777777" w:rsidTr="00B100E2">
        <w:tc>
          <w:tcPr>
            <w:tcW w:w="2219" w:type="pct"/>
          </w:tcPr>
          <w:p w14:paraId="1D3DBF07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4" w:type="pct"/>
          </w:tcPr>
          <w:p w14:paraId="64D62561" w14:textId="1358A569" w:rsidR="00B100E2" w:rsidRPr="00552135" w:rsidRDefault="000C4A54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64D46B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35C451" w14:textId="5F2B925D" w:rsidR="00B100E2" w:rsidRPr="00552135" w:rsidRDefault="001841E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94126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0533F6" w14:textId="7BF27347" w:rsidR="00B100E2" w:rsidRPr="00552135" w:rsidRDefault="0084299B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2,228</w:t>
            </w:r>
          </w:p>
        </w:tc>
        <w:tc>
          <w:tcPr>
            <w:tcW w:w="140" w:type="pct"/>
          </w:tcPr>
          <w:p w14:paraId="32A72016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86BCEA" w14:textId="27E00A3B" w:rsidR="00B100E2" w:rsidRPr="00552135" w:rsidRDefault="001841E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</w:tr>
      <w:tr w:rsidR="00B100E2" w:rsidRPr="00552135" w14:paraId="524D3E78" w14:textId="77777777" w:rsidTr="00B100E2">
        <w:tc>
          <w:tcPr>
            <w:tcW w:w="2219" w:type="pct"/>
          </w:tcPr>
          <w:p w14:paraId="0FE3E920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57338A2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5067AF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A66D54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BD17AA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41C108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971572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1E591C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552135" w14:paraId="2411274A" w14:textId="77777777" w:rsidTr="00B100E2">
        <w:tc>
          <w:tcPr>
            <w:tcW w:w="2219" w:type="pct"/>
          </w:tcPr>
          <w:p w14:paraId="78625D61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70A53FA2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870B30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C4E21D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235CC9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AB5460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D0BA0B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7E29AA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552135" w14:paraId="1B222D70" w14:textId="77777777" w:rsidTr="00B100E2">
        <w:tc>
          <w:tcPr>
            <w:tcW w:w="2219" w:type="pct"/>
          </w:tcPr>
          <w:p w14:paraId="411D1521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13C06543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F97FC0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A6BC5F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955742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417B81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2BFFB9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FE196C" w14:textId="77777777" w:rsidR="00B100E2" w:rsidRPr="00552135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9C5" w:rsidRPr="00552135" w14:paraId="431C4C52" w14:textId="77777777" w:rsidTr="00B100E2">
        <w:tc>
          <w:tcPr>
            <w:tcW w:w="2219" w:type="pct"/>
          </w:tcPr>
          <w:p w14:paraId="0935D611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161FC60" w14:textId="413018B3" w:rsidR="005F59C5" w:rsidRPr="00552135" w:rsidRDefault="000A498C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9,889</w:t>
            </w:r>
          </w:p>
        </w:tc>
        <w:tc>
          <w:tcPr>
            <w:tcW w:w="142" w:type="pct"/>
          </w:tcPr>
          <w:p w14:paraId="571BE38A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F4F7ED" w14:textId="27A9AD68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9,625</w:t>
            </w:r>
          </w:p>
        </w:tc>
        <w:tc>
          <w:tcPr>
            <w:tcW w:w="142" w:type="pct"/>
          </w:tcPr>
          <w:p w14:paraId="47D83449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AB1A8" w14:textId="6ECE75D7" w:rsidR="005F59C5" w:rsidRPr="00552135" w:rsidRDefault="004E238B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7,604</w:t>
            </w:r>
          </w:p>
        </w:tc>
        <w:tc>
          <w:tcPr>
            <w:tcW w:w="140" w:type="pct"/>
          </w:tcPr>
          <w:p w14:paraId="4E5E4B67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7F924D" w14:textId="27DB771C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7,348</w:t>
            </w:r>
          </w:p>
        </w:tc>
      </w:tr>
      <w:tr w:rsidR="005F59C5" w:rsidRPr="00552135" w14:paraId="63BFADA2" w14:textId="77777777" w:rsidTr="005F59C5">
        <w:trPr>
          <w:trHeight w:val="254"/>
        </w:trPr>
        <w:tc>
          <w:tcPr>
            <w:tcW w:w="2219" w:type="pct"/>
          </w:tcPr>
          <w:p w14:paraId="2FA8B00B" w14:textId="77777777" w:rsidR="005F59C5" w:rsidRPr="00552135" w:rsidRDefault="005F59C5" w:rsidP="005F59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7576700F" w14:textId="56C99E27" w:rsidR="005F59C5" w:rsidRPr="00552135" w:rsidRDefault="000A498C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42" w:type="pct"/>
          </w:tcPr>
          <w:p w14:paraId="5BB5D606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E097A4" w14:textId="04F202C4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42" w:type="pct"/>
          </w:tcPr>
          <w:p w14:paraId="68266B42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EDA669" w14:textId="500C61AE" w:rsidR="005F59C5" w:rsidRPr="00552135" w:rsidRDefault="004E238B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0" w:type="pct"/>
          </w:tcPr>
          <w:p w14:paraId="4C15BF0B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4EEBF9" w14:textId="5397E385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5F59C5" w:rsidRPr="00552135" w14:paraId="56D7E15C" w14:textId="77777777" w:rsidTr="00B100E2">
        <w:tc>
          <w:tcPr>
            <w:tcW w:w="2219" w:type="pct"/>
          </w:tcPr>
          <w:p w14:paraId="4B751B8F" w14:textId="77777777" w:rsidR="005F59C5" w:rsidRPr="00552135" w:rsidRDefault="005F59C5" w:rsidP="005F59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521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6AF1284" w14:textId="394DF7C5" w:rsidR="005F59C5" w:rsidRPr="00552135" w:rsidRDefault="000A498C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10,255</w:t>
            </w:r>
          </w:p>
        </w:tc>
        <w:tc>
          <w:tcPr>
            <w:tcW w:w="142" w:type="pct"/>
          </w:tcPr>
          <w:p w14:paraId="65663C6D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E28FFB6" w14:textId="57962235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9,918</w:t>
            </w:r>
          </w:p>
        </w:tc>
        <w:tc>
          <w:tcPr>
            <w:tcW w:w="142" w:type="pct"/>
          </w:tcPr>
          <w:p w14:paraId="25E6A1FD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BE13B95" w14:textId="46E7FABA" w:rsidR="005F59C5" w:rsidRPr="00552135" w:rsidRDefault="004E238B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7,877</w:t>
            </w:r>
          </w:p>
        </w:tc>
        <w:tc>
          <w:tcPr>
            <w:tcW w:w="140" w:type="pct"/>
          </w:tcPr>
          <w:p w14:paraId="2AB78059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CC3992B" w14:textId="3DDC27FB" w:rsidR="005F59C5" w:rsidRPr="00552135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7,586</w:t>
            </w:r>
          </w:p>
        </w:tc>
      </w:tr>
    </w:tbl>
    <w:p w14:paraId="76E482F0" w14:textId="77777777" w:rsidR="000A6024" w:rsidRPr="00552135" w:rsidRDefault="000A6024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2C2177" w14:textId="63561A3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ยอดคงเหลือกับ</w:t>
      </w:r>
      <w:r w:rsidRPr="00552135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55213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00B4C" w:rsidRPr="00552135">
        <w:rPr>
          <w:rFonts w:ascii="Angsana New" w:hAnsi="Angsana New"/>
          <w:sz w:val="30"/>
          <w:szCs w:val="30"/>
        </w:rPr>
        <w:t>3</w:t>
      </w:r>
      <w:r w:rsidR="001841E3" w:rsidRPr="00552135">
        <w:rPr>
          <w:rFonts w:ascii="Angsana New" w:hAnsi="Angsana New"/>
          <w:sz w:val="30"/>
          <w:szCs w:val="30"/>
        </w:rPr>
        <w:t xml:space="preserve">1 </w:t>
      </w:r>
      <w:r w:rsidR="001841E3" w:rsidRPr="00552135">
        <w:rPr>
          <w:rFonts w:ascii="Angsana New" w:hAnsi="Angsana New" w:hint="cs"/>
          <w:sz w:val="30"/>
          <w:szCs w:val="30"/>
          <w:cs/>
        </w:rPr>
        <w:t>มีนาคม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/>
          <w:sz w:val="30"/>
          <w:szCs w:val="30"/>
        </w:rPr>
        <w:t>25</w:t>
      </w:r>
      <w:r w:rsidRPr="00552135">
        <w:rPr>
          <w:rFonts w:ascii="Angsana New" w:hAnsi="Angsana New" w:hint="cs"/>
          <w:sz w:val="30"/>
          <w:szCs w:val="30"/>
          <w:cs/>
        </w:rPr>
        <w:t>6</w:t>
      </w:r>
      <w:r w:rsidR="001841E3" w:rsidRPr="00552135">
        <w:rPr>
          <w:rFonts w:ascii="Angsana New" w:hAnsi="Angsana New"/>
          <w:sz w:val="30"/>
          <w:szCs w:val="30"/>
        </w:rPr>
        <w:t>6</w:t>
      </w:r>
      <w:r w:rsidRPr="00552135">
        <w:rPr>
          <w:rFonts w:ascii="Angsana New" w:hAnsi="Angsana New" w:hint="cs"/>
          <w:sz w:val="30"/>
          <w:szCs w:val="30"/>
          <w:cs/>
        </w:rPr>
        <w:t xml:space="preserve"> </w:t>
      </w:r>
      <w:r w:rsidRPr="00552135">
        <w:rPr>
          <w:rFonts w:ascii="Angsana New" w:hAnsi="Angsana New"/>
          <w:sz w:val="30"/>
          <w:szCs w:val="30"/>
          <w:cs/>
        </w:rPr>
        <w:t xml:space="preserve">และ </w:t>
      </w:r>
      <w:r w:rsidRPr="00552135">
        <w:rPr>
          <w:rFonts w:ascii="Angsana New" w:hAnsi="Angsana New"/>
          <w:sz w:val="30"/>
          <w:szCs w:val="30"/>
        </w:rPr>
        <w:t xml:space="preserve">31 </w:t>
      </w:r>
      <w:r w:rsidRPr="005521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2135">
        <w:rPr>
          <w:rFonts w:ascii="Angsana New" w:hAnsi="Angsana New"/>
          <w:sz w:val="30"/>
          <w:szCs w:val="30"/>
        </w:rPr>
        <w:t>25</w:t>
      </w:r>
      <w:r w:rsidRPr="00552135">
        <w:rPr>
          <w:rFonts w:ascii="Angsana New" w:hAnsi="Angsana New" w:hint="cs"/>
          <w:sz w:val="30"/>
          <w:szCs w:val="30"/>
          <w:cs/>
        </w:rPr>
        <w:t>6</w:t>
      </w:r>
      <w:r w:rsidR="001841E3" w:rsidRPr="00552135">
        <w:rPr>
          <w:rFonts w:ascii="Angsana New" w:hAnsi="Angsana New"/>
          <w:sz w:val="30"/>
          <w:szCs w:val="30"/>
        </w:rPr>
        <w:t>5</w:t>
      </w:r>
      <w:r w:rsidRPr="0055213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0C8D20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552135" w14:paraId="5BB6894F" w14:textId="77777777" w:rsidTr="00D558E3">
        <w:tc>
          <w:tcPr>
            <w:tcW w:w="2172" w:type="pct"/>
          </w:tcPr>
          <w:p w14:paraId="778ED59F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13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0B4C" w:rsidRPr="00552135" w14:paraId="11DE0BC4" w14:textId="77777777" w:rsidTr="00D558E3">
        <w:tc>
          <w:tcPr>
            <w:tcW w:w="2172" w:type="pct"/>
          </w:tcPr>
          <w:p w14:paraId="04BE7637" w14:textId="77777777" w:rsidR="00300B4C" w:rsidRPr="00552135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7834A222" w:rsidR="00300B4C" w:rsidRPr="00552135" w:rsidRDefault="001841E3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7095713D" w14:textId="77777777" w:rsidR="00300B4C" w:rsidRPr="00552135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3026291F" w14:textId="77777777" w:rsidR="00300B4C" w:rsidRPr="00552135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31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300B4C" w:rsidRPr="00552135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3E86BC6D" w:rsidR="00300B4C" w:rsidRPr="00552135" w:rsidRDefault="001841E3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300B4C" w:rsidRPr="00552135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77777777" w:rsidR="00300B4C" w:rsidRPr="00552135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31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58E3" w:rsidRPr="00552135" w14:paraId="3625AE3D" w14:textId="77777777" w:rsidTr="00D558E3">
        <w:tc>
          <w:tcPr>
            <w:tcW w:w="2172" w:type="pct"/>
          </w:tcPr>
          <w:p w14:paraId="0E761C3F" w14:textId="2B56295A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1790BDD9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552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F303713" w14:textId="77777777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7BDB096" w14:textId="532DF41C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3E72448B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552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43D70B61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558E3" w:rsidRPr="00552135" w14:paraId="062BB825" w14:textId="77777777" w:rsidTr="00D558E3">
        <w:tc>
          <w:tcPr>
            <w:tcW w:w="2172" w:type="pct"/>
          </w:tcPr>
          <w:p w14:paraId="5E9A35DF" w14:textId="77777777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D558E3" w:rsidRPr="00552135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7E2" w:rsidRPr="00552135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517E2" w:rsidRPr="00552135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517E2" w:rsidRPr="00552135" w:rsidRDefault="000517E2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C4A54" w:rsidRPr="00552135" w14:paraId="5E8DCA5B" w14:textId="77777777" w:rsidTr="006C085B">
        <w:tc>
          <w:tcPr>
            <w:tcW w:w="2172" w:type="pct"/>
          </w:tcPr>
          <w:p w14:paraId="0A94B15D" w14:textId="10D8CBCD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436198CF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204603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2A8476" w14:textId="01596E41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FE513A" w14:textId="54FD863C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32,854</w:t>
            </w:r>
          </w:p>
        </w:tc>
        <w:tc>
          <w:tcPr>
            <w:tcW w:w="150" w:type="pct"/>
            <w:gridSpan w:val="2"/>
          </w:tcPr>
          <w:p w14:paraId="747F0ED6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3B3FA6A6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32,483</w:t>
            </w:r>
          </w:p>
        </w:tc>
      </w:tr>
      <w:tr w:rsidR="000C4A54" w:rsidRPr="00552135" w14:paraId="34066827" w14:textId="77777777" w:rsidTr="006C085B">
        <w:tc>
          <w:tcPr>
            <w:tcW w:w="2172" w:type="pct"/>
          </w:tcPr>
          <w:p w14:paraId="0BA93D28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</w:tcPr>
          <w:p w14:paraId="123012B3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594A0ACF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4AA1AB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3AF110D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C28E01C" w14:textId="14A4070C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88152C3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7DF7E95E" w14:textId="3450D27D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5DCDA00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3D425011" w14:textId="51CBB734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4A54" w:rsidRPr="00552135" w14:paraId="7D8935CD" w14:textId="77777777" w:rsidTr="006C085B">
        <w:tc>
          <w:tcPr>
            <w:tcW w:w="2172" w:type="pct"/>
          </w:tcPr>
          <w:p w14:paraId="0060B228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088D805E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C73150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6D2E7D40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4F86B" w14:textId="1EA2E3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32,854</w:t>
            </w:r>
          </w:p>
        </w:tc>
        <w:tc>
          <w:tcPr>
            <w:tcW w:w="150" w:type="pct"/>
            <w:gridSpan w:val="2"/>
          </w:tcPr>
          <w:p w14:paraId="0D4AFC10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707E8904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</w:tr>
    </w:tbl>
    <w:p w14:paraId="266CAD84" w14:textId="3249630B" w:rsidR="000517E2" w:rsidRPr="00552135" w:rsidRDefault="000517E2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37"/>
        <w:gridCol w:w="1163"/>
        <w:gridCol w:w="237"/>
        <w:gridCol w:w="1082"/>
        <w:gridCol w:w="273"/>
        <w:gridCol w:w="1081"/>
      </w:tblGrid>
      <w:tr w:rsidR="000517E2" w:rsidRPr="00552135" w14:paraId="2BB614D0" w14:textId="77777777" w:rsidTr="000517E2">
        <w:tc>
          <w:tcPr>
            <w:tcW w:w="2172" w:type="pct"/>
          </w:tcPr>
          <w:p w14:paraId="170AA709" w14:textId="77777777" w:rsidR="000517E2" w:rsidRPr="00552135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28" w:type="pct"/>
            <w:gridSpan w:val="7"/>
            <w:shd w:val="clear" w:color="auto" w:fill="auto"/>
          </w:tcPr>
          <w:p w14:paraId="3194921C" w14:textId="77096B4B" w:rsidR="000517E2" w:rsidRPr="00552135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A54" w:rsidRPr="00552135" w14:paraId="6D6F01B5" w14:textId="77777777" w:rsidTr="00515FE7">
        <w:tc>
          <w:tcPr>
            <w:tcW w:w="2172" w:type="pct"/>
          </w:tcPr>
          <w:p w14:paraId="32AA1D3F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330D393" w14:textId="6A28B85B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3319880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B44821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F400DD3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5F50CF" w14:textId="27944BBC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9,050</w:t>
            </w:r>
          </w:p>
        </w:tc>
        <w:tc>
          <w:tcPr>
            <w:tcW w:w="150" w:type="pct"/>
          </w:tcPr>
          <w:p w14:paraId="7EAC0A75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1A34F9" w14:textId="2A480D44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13,597</w:t>
            </w:r>
          </w:p>
        </w:tc>
      </w:tr>
      <w:tr w:rsidR="000C4A54" w:rsidRPr="00552135" w14:paraId="649B7121" w14:textId="77777777" w:rsidTr="00515FE7">
        <w:tc>
          <w:tcPr>
            <w:tcW w:w="2172" w:type="pct"/>
          </w:tcPr>
          <w:p w14:paraId="6FDE6662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7356F46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08136511" w14:textId="17FA9FB5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1900C2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1F3A18D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393F0C89" w14:textId="52C09A7D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2D0B990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657C0CE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6BA253" w14:textId="0F8C7814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(2,678)</w:t>
            </w:r>
          </w:p>
        </w:tc>
        <w:tc>
          <w:tcPr>
            <w:tcW w:w="150" w:type="pct"/>
          </w:tcPr>
          <w:p w14:paraId="283F4244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42F2DBF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DE4B3" w14:textId="6F4E9CB8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(2,678)</w:t>
            </w:r>
          </w:p>
        </w:tc>
      </w:tr>
      <w:tr w:rsidR="000C4A54" w:rsidRPr="00552135" w14:paraId="564C553D" w14:textId="77777777" w:rsidTr="00515FE7">
        <w:tc>
          <w:tcPr>
            <w:tcW w:w="2172" w:type="pct"/>
          </w:tcPr>
          <w:p w14:paraId="3A4FF17B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7EFC424" w14:textId="04CD9CFA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444655B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EF12A74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F6682D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C075D7D" w14:textId="4FEA808A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6,372</w:t>
            </w:r>
          </w:p>
        </w:tc>
        <w:tc>
          <w:tcPr>
            <w:tcW w:w="150" w:type="pct"/>
          </w:tcPr>
          <w:p w14:paraId="019A67C5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B8B9E80" w14:textId="51AD04C9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10,919</w:t>
            </w:r>
          </w:p>
        </w:tc>
      </w:tr>
    </w:tbl>
    <w:p w14:paraId="4469586A" w14:textId="2D6E06E6" w:rsidR="000517E2" w:rsidRPr="00552135" w:rsidRDefault="000517E2" w:rsidP="00523E37">
      <w:pPr>
        <w:rPr>
          <w:sz w:val="28"/>
          <w:szCs w:val="28"/>
        </w:rPr>
      </w:pPr>
    </w:p>
    <w:p w14:paraId="1C3735B6" w14:textId="64EF4A5B" w:rsidR="00034146" w:rsidRPr="00552135" w:rsidRDefault="00034146">
      <w:r w:rsidRPr="00552135">
        <w:br w:type="page"/>
      </w:r>
    </w:p>
    <w:tbl>
      <w:tblPr>
        <w:tblW w:w="92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49"/>
        <w:gridCol w:w="1081"/>
        <w:gridCol w:w="269"/>
        <w:gridCol w:w="1082"/>
        <w:gridCol w:w="269"/>
        <w:gridCol w:w="1081"/>
        <w:gridCol w:w="267"/>
        <w:gridCol w:w="1185"/>
      </w:tblGrid>
      <w:tr w:rsidR="00034146" w:rsidRPr="00552135" w14:paraId="38DE7FBF" w14:textId="77777777" w:rsidTr="00DB3A0D">
        <w:tc>
          <w:tcPr>
            <w:tcW w:w="2181" w:type="pct"/>
            <w:shd w:val="clear" w:color="auto" w:fill="auto"/>
            <w:vAlign w:val="bottom"/>
          </w:tcPr>
          <w:p w14:paraId="1BE19286" w14:textId="205C9E72" w:rsidR="00034146" w:rsidRPr="00552135" w:rsidRDefault="00034146" w:rsidP="00A804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bottom"/>
          </w:tcPr>
          <w:p w14:paraId="37BEE171" w14:textId="77777777" w:rsidR="00034146" w:rsidRPr="00552135" w:rsidRDefault="00034146" w:rsidP="00A804C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0DB7FD2" w14:textId="77777777" w:rsidR="00034146" w:rsidRPr="00552135" w:rsidRDefault="00034146" w:rsidP="00A804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  <w:vAlign w:val="bottom"/>
          </w:tcPr>
          <w:p w14:paraId="6FC377F9" w14:textId="77777777" w:rsidR="00034146" w:rsidRPr="00552135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A0D" w:rsidRPr="00552135" w14:paraId="77925549" w14:textId="77777777" w:rsidTr="00DB3A0D">
        <w:trPr>
          <w:trHeight w:val="308"/>
        </w:trPr>
        <w:tc>
          <w:tcPr>
            <w:tcW w:w="2181" w:type="pct"/>
            <w:shd w:val="clear" w:color="auto" w:fill="auto"/>
            <w:vAlign w:val="bottom"/>
          </w:tcPr>
          <w:p w14:paraId="05AA6C26" w14:textId="77777777" w:rsidR="00DB3A0D" w:rsidRPr="00552135" w:rsidRDefault="00DB3A0D" w:rsidP="00DB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2F3CD06B" w14:textId="6B2ADD12" w:rsidR="00DB3A0D" w:rsidRPr="00552135" w:rsidRDefault="00DB3A0D" w:rsidP="00DB3A0D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4B146227" w14:textId="77777777" w:rsidR="00DB3A0D" w:rsidRPr="00552135" w:rsidRDefault="00DB3A0D" w:rsidP="00DB3A0D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60396B6" w14:textId="666FFD3D" w:rsidR="00DB3A0D" w:rsidRPr="00552135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31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2B9CB11" w14:textId="77777777" w:rsidR="00DB3A0D" w:rsidRPr="00552135" w:rsidRDefault="00DB3A0D" w:rsidP="00DB3A0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DE7F02E" w14:textId="02624739" w:rsidR="00DB3A0D" w:rsidRPr="00552135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25F5F179" w14:textId="77777777" w:rsidR="00DB3A0D" w:rsidRPr="00552135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CB003E6" w14:textId="0F52F781" w:rsidR="00DB3A0D" w:rsidRPr="00552135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31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B3A0D" w:rsidRPr="00552135" w14:paraId="780E627E" w14:textId="77777777" w:rsidTr="003547A0">
        <w:tc>
          <w:tcPr>
            <w:tcW w:w="2181" w:type="pct"/>
            <w:shd w:val="clear" w:color="auto" w:fill="auto"/>
            <w:vAlign w:val="bottom"/>
          </w:tcPr>
          <w:p w14:paraId="4AD798A1" w14:textId="77777777" w:rsidR="00DB3A0D" w:rsidRPr="00552135" w:rsidRDefault="00DB3A0D" w:rsidP="00DB3A0D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2" w:type="pct"/>
            <w:shd w:val="clear" w:color="auto" w:fill="auto"/>
          </w:tcPr>
          <w:p w14:paraId="597680FF" w14:textId="7152F72E" w:rsidR="00DB3A0D" w:rsidRPr="00552135" w:rsidRDefault="00DB3A0D" w:rsidP="00DB3A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323FA29C" w14:textId="77777777" w:rsidR="00DB3A0D" w:rsidRPr="00552135" w:rsidRDefault="00DB3A0D" w:rsidP="00DB3A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C0734F3" w14:textId="16E1A0BE" w:rsidR="00DB3A0D" w:rsidRPr="00552135" w:rsidRDefault="00DB3A0D" w:rsidP="00DB3A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B872DA9" w14:textId="77777777" w:rsidR="00DB3A0D" w:rsidRPr="00552135" w:rsidRDefault="00DB3A0D" w:rsidP="00DB3A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BEF8F01" w14:textId="47F5EE95" w:rsidR="00DB3A0D" w:rsidRPr="00552135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504DCE56" w14:textId="77777777" w:rsidR="00DB3A0D" w:rsidRPr="00552135" w:rsidRDefault="00DB3A0D" w:rsidP="00DB3A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3F1A331" w14:textId="535B286B" w:rsidR="00DB3A0D" w:rsidRPr="00552135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34146" w:rsidRPr="00552135" w14:paraId="2A41D682" w14:textId="77777777" w:rsidTr="00DB3A0D">
        <w:tc>
          <w:tcPr>
            <w:tcW w:w="2181" w:type="pct"/>
            <w:shd w:val="clear" w:color="auto" w:fill="auto"/>
          </w:tcPr>
          <w:p w14:paraId="5AE577DA" w14:textId="77777777" w:rsidR="00034146" w:rsidRPr="00552135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3033DE9B" w14:textId="77777777" w:rsidR="00034146" w:rsidRPr="00552135" w:rsidRDefault="00034146" w:rsidP="00A804C6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shd w:val="clear" w:color="auto" w:fill="auto"/>
          </w:tcPr>
          <w:p w14:paraId="50EFB62D" w14:textId="77777777" w:rsidR="00034146" w:rsidRPr="00552135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72CBC55" w14:textId="77777777" w:rsidR="00034146" w:rsidRPr="00552135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521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4411" w:rsidRPr="00552135" w14:paraId="2F537409" w14:textId="77777777" w:rsidTr="00DB3A0D">
        <w:tc>
          <w:tcPr>
            <w:tcW w:w="2181" w:type="pct"/>
            <w:shd w:val="clear" w:color="auto" w:fill="auto"/>
          </w:tcPr>
          <w:p w14:paraId="3ACEF399" w14:textId="6F0D460A" w:rsidR="00A04411" w:rsidRPr="00552135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14:paraId="4131C61A" w14:textId="05096914" w:rsidR="00A04411" w:rsidRPr="00552135" w:rsidRDefault="000C4A54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shd w:val="clear" w:color="auto" w:fill="auto"/>
          </w:tcPr>
          <w:p w14:paraId="2D89A3C5" w14:textId="77777777" w:rsidR="00A04411" w:rsidRPr="00552135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63FB2A" w14:textId="29EF71C8" w:rsidR="00A04411" w:rsidRPr="00552135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shd w:val="clear" w:color="auto" w:fill="auto"/>
          </w:tcPr>
          <w:p w14:paraId="06A75826" w14:textId="77777777" w:rsidR="00A04411" w:rsidRPr="00552135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CED4DC5" w14:textId="062AC447" w:rsidR="00A04411" w:rsidRPr="00552135" w:rsidRDefault="00D17959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25,753</w:t>
            </w:r>
          </w:p>
        </w:tc>
        <w:tc>
          <w:tcPr>
            <w:tcW w:w="144" w:type="pct"/>
            <w:shd w:val="clear" w:color="auto" w:fill="auto"/>
          </w:tcPr>
          <w:p w14:paraId="16CD5F9A" w14:textId="77777777" w:rsidR="00A04411" w:rsidRPr="00552135" w:rsidRDefault="00A04411" w:rsidP="00A04411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FD95309" w14:textId="701066F3" w:rsidR="00A04411" w:rsidRPr="00552135" w:rsidRDefault="00A04411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21,098</w:t>
            </w:r>
          </w:p>
        </w:tc>
      </w:tr>
      <w:tr w:rsidR="00D17959" w:rsidRPr="00552135" w14:paraId="753C0814" w14:textId="77777777" w:rsidTr="00DB3A0D">
        <w:tc>
          <w:tcPr>
            <w:tcW w:w="2181" w:type="pct"/>
            <w:shd w:val="clear" w:color="auto" w:fill="auto"/>
          </w:tcPr>
          <w:p w14:paraId="2F974919" w14:textId="77777777" w:rsidR="00D17959" w:rsidRPr="00552135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552135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552135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552135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552135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59DC1707" w14:textId="77777777" w:rsidR="00D17959" w:rsidRPr="00552135" w:rsidRDefault="00D17959" w:rsidP="00D17959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B6C444D" w14:textId="77777777" w:rsidR="00D17959" w:rsidRPr="00552135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E93D2A2" w14:textId="77777777" w:rsidR="00D17959" w:rsidRPr="00552135" w:rsidRDefault="00D17959" w:rsidP="00D1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8F15EA2" w14:textId="00D87F55" w:rsidR="00D17959" w:rsidRPr="00552135" w:rsidRDefault="00D17959" w:rsidP="00D1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(12,297)</w:t>
            </w:r>
          </w:p>
        </w:tc>
        <w:tc>
          <w:tcPr>
            <w:tcW w:w="144" w:type="pct"/>
            <w:shd w:val="clear" w:color="auto" w:fill="auto"/>
          </w:tcPr>
          <w:p w14:paraId="7EC82A4A" w14:textId="77777777" w:rsidR="00D17959" w:rsidRPr="00552135" w:rsidRDefault="00D17959" w:rsidP="00D17959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CD773E7" w14:textId="77777777" w:rsidR="00D17959" w:rsidRPr="00552135" w:rsidRDefault="00D17959" w:rsidP="00D1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14F65D" w14:textId="1086382B" w:rsidR="00D17959" w:rsidRPr="00552135" w:rsidRDefault="00D17959" w:rsidP="00D1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(12,</w:t>
            </w:r>
            <w:r w:rsidRPr="00552135">
              <w:rPr>
                <w:rFonts w:asciiTheme="majorBidi" w:hAnsiTheme="majorBidi" w:cstheme="majorBidi"/>
                <w:sz w:val="30"/>
                <w:szCs w:val="30"/>
              </w:rPr>
              <w:t>267)</w:t>
            </w:r>
          </w:p>
        </w:tc>
      </w:tr>
      <w:tr w:rsidR="00A04411" w:rsidRPr="00552135" w14:paraId="4FB8AFCF" w14:textId="77777777" w:rsidTr="00DB3A0D">
        <w:tc>
          <w:tcPr>
            <w:tcW w:w="2181" w:type="pct"/>
            <w:shd w:val="clear" w:color="auto" w:fill="auto"/>
          </w:tcPr>
          <w:p w14:paraId="1B0ECD3F" w14:textId="77777777" w:rsidR="00A04411" w:rsidRPr="00552135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21E4A59B" w14:textId="77777777" w:rsidR="00A04411" w:rsidRPr="00552135" w:rsidRDefault="00A04411" w:rsidP="00A044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BB1FC3B" w14:textId="77777777" w:rsidR="00A04411" w:rsidRPr="00552135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643DE" w14:textId="14B64380" w:rsidR="00A04411" w:rsidRPr="00552135" w:rsidRDefault="00D17959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13,456</w:t>
            </w:r>
          </w:p>
        </w:tc>
        <w:tc>
          <w:tcPr>
            <w:tcW w:w="144" w:type="pct"/>
            <w:shd w:val="clear" w:color="auto" w:fill="auto"/>
          </w:tcPr>
          <w:p w14:paraId="15066CB9" w14:textId="77777777" w:rsidR="00A04411" w:rsidRPr="00552135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BD37" w14:textId="201AA6D1" w:rsidR="00A04411" w:rsidRPr="00552135" w:rsidRDefault="00A04411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8,831</w:t>
            </w:r>
          </w:p>
        </w:tc>
      </w:tr>
    </w:tbl>
    <w:p w14:paraId="1B330202" w14:textId="08580730" w:rsidR="00061967" w:rsidRPr="00552135" w:rsidRDefault="00061967" w:rsidP="00523E37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65"/>
        <w:gridCol w:w="236"/>
        <w:gridCol w:w="1120"/>
        <w:gridCol w:w="46"/>
        <w:gridCol w:w="193"/>
        <w:gridCol w:w="45"/>
        <w:gridCol w:w="7"/>
        <w:gridCol w:w="1073"/>
        <w:gridCol w:w="271"/>
        <w:gridCol w:w="1074"/>
      </w:tblGrid>
      <w:tr w:rsidR="00F07078" w:rsidRPr="00552135" w14:paraId="0BA5D8D7" w14:textId="77777777" w:rsidTr="00D44C31">
        <w:tc>
          <w:tcPr>
            <w:tcW w:w="2178" w:type="pct"/>
          </w:tcPr>
          <w:p w14:paraId="27DE403E" w14:textId="77777777" w:rsidR="00D44C31" w:rsidRPr="00552135" w:rsidRDefault="00D44C31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="00F07078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4F60F129" w14:textId="4C2AFAA4" w:rsidR="005E3B76" w:rsidRPr="00552135" w:rsidRDefault="005E3B76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7" w:type="pct"/>
            <w:gridSpan w:val="4"/>
          </w:tcPr>
          <w:p w14:paraId="551086B6" w14:textId="77777777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13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  <w:gridSpan w:val="3"/>
          </w:tcPr>
          <w:p w14:paraId="760CE5A1" w14:textId="77777777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7D258CF" w14:textId="77777777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7078" w:rsidRPr="00552135" w14:paraId="6C64301F" w14:textId="77777777" w:rsidTr="00D44C31">
        <w:tc>
          <w:tcPr>
            <w:tcW w:w="2178" w:type="pct"/>
          </w:tcPr>
          <w:p w14:paraId="747C6933" w14:textId="0621229A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3419C" w:rsidRPr="0055213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521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21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300B4C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45FEF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845FEF"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6" w:type="pct"/>
            <w:shd w:val="clear" w:color="auto" w:fill="auto"/>
          </w:tcPr>
          <w:p w14:paraId="63DCB319" w14:textId="3FCA9524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5521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4CFC3BD" w14:textId="77777777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194F496" w14:textId="7473EA4D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845FEF" w:rsidRPr="005521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A7810E8" w14:textId="77777777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B2D7C22" w14:textId="30F663D2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5521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2AFFF4C0" w14:textId="77777777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85D3FC5" w14:textId="3FD49759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845FEF" w:rsidRPr="005521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7078" w:rsidRPr="00552135" w14:paraId="3F0515E6" w14:textId="77777777" w:rsidTr="00D44C31">
        <w:tc>
          <w:tcPr>
            <w:tcW w:w="2178" w:type="pct"/>
          </w:tcPr>
          <w:p w14:paraId="5A970102" w14:textId="77777777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6E0E8B5B" w14:textId="77777777" w:rsidR="00F07078" w:rsidRPr="00552135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A54" w:rsidRPr="00552135" w14:paraId="2A2AB86A" w14:textId="77777777" w:rsidTr="00D44C31">
        <w:tc>
          <w:tcPr>
            <w:tcW w:w="2178" w:type="pct"/>
          </w:tcPr>
          <w:p w14:paraId="4125EB80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6C86A42" w14:textId="7C5F5842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A1613C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71C0CEC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A287035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C657D1D" w14:textId="5A1FF422" w:rsidR="000C4A54" w:rsidRPr="00552135" w:rsidRDefault="000C4A54" w:rsidP="00C4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C7DB5E7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B815D7" w14:textId="00FAC1EF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</w:tr>
      <w:tr w:rsidR="000C4A54" w:rsidRPr="00552135" w14:paraId="7D578753" w14:textId="77777777" w:rsidTr="00D44C31">
        <w:trPr>
          <w:trHeight w:val="77"/>
        </w:trPr>
        <w:tc>
          <w:tcPr>
            <w:tcW w:w="2178" w:type="pct"/>
          </w:tcPr>
          <w:p w14:paraId="43F19625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6" w:type="pct"/>
          </w:tcPr>
          <w:p w14:paraId="2619E8E7" w14:textId="70C9CC71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64D2E35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9F26B36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407ED27" w14:textId="16E592AC" w:rsidR="000C4A54" w:rsidRPr="00552135" w:rsidRDefault="000C4A54" w:rsidP="00C4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F21D8CC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86C59A" w14:textId="0608B5E3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(1,942)</w:t>
            </w:r>
          </w:p>
        </w:tc>
      </w:tr>
      <w:tr w:rsidR="00C41615" w:rsidRPr="00552135" w14:paraId="7622EC7E" w14:textId="77777777" w:rsidTr="00D44C31">
        <w:trPr>
          <w:trHeight w:val="77"/>
        </w:trPr>
        <w:tc>
          <w:tcPr>
            <w:tcW w:w="2178" w:type="pct"/>
          </w:tcPr>
          <w:p w14:paraId="47595AC9" w14:textId="15199FB5" w:rsidR="00C41615" w:rsidRPr="00552135" w:rsidRDefault="00C41615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6" w:type="pct"/>
          </w:tcPr>
          <w:p w14:paraId="49FC9B7F" w14:textId="13109422" w:rsidR="00C41615" w:rsidRPr="00552135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E6461A" w14:textId="77777777" w:rsidR="00C41615" w:rsidRPr="00552135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1C5405" w14:textId="65267D26" w:rsidR="00C41615" w:rsidRPr="00552135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CD03855" w14:textId="77777777" w:rsidR="00C41615" w:rsidRPr="00552135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4B0DD9BD" w14:textId="4C3B7623" w:rsidR="00C41615" w:rsidRPr="00552135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9" w:type="pct"/>
          </w:tcPr>
          <w:p w14:paraId="6D66FEB9" w14:textId="77777777" w:rsidR="00C41615" w:rsidRPr="00552135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34701F5" w14:textId="202FEFE3" w:rsidR="00C41615" w:rsidRPr="00552135" w:rsidRDefault="00C41615" w:rsidP="00C4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BE8DD99" w14:textId="6F66433B" w:rsidR="000517E2" w:rsidRPr="00552135" w:rsidRDefault="000517E2" w:rsidP="00523E37">
      <w:pPr>
        <w:rPr>
          <w:sz w:val="28"/>
          <w:szCs w:val="28"/>
        </w:rPr>
      </w:pPr>
    </w:p>
    <w:tbl>
      <w:tblPr>
        <w:tblW w:w="9122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4"/>
        <w:gridCol w:w="1065"/>
        <w:gridCol w:w="13"/>
        <w:gridCol w:w="236"/>
        <w:gridCol w:w="1169"/>
        <w:gridCol w:w="44"/>
        <w:gridCol w:w="204"/>
        <w:gridCol w:w="33"/>
        <w:gridCol w:w="1051"/>
        <w:gridCol w:w="33"/>
        <w:gridCol w:w="22"/>
        <w:gridCol w:w="219"/>
        <w:gridCol w:w="18"/>
        <w:gridCol w:w="16"/>
        <w:gridCol w:w="1025"/>
        <w:gridCol w:w="20"/>
      </w:tblGrid>
      <w:tr w:rsidR="00F63EB2" w:rsidRPr="00552135" w14:paraId="24000F2E" w14:textId="77777777" w:rsidTr="00845FEF">
        <w:trPr>
          <w:tblHeader/>
        </w:trPr>
        <w:tc>
          <w:tcPr>
            <w:tcW w:w="2167" w:type="pct"/>
          </w:tcPr>
          <w:p w14:paraId="511B420B" w14:textId="0E17841B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5"/>
          </w:tcPr>
          <w:p w14:paraId="1DC16EE6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13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0C82B4C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8"/>
          </w:tcPr>
          <w:p w14:paraId="3A31CFDC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5FEF" w:rsidRPr="00552135" w14:paraId="6EED75F8" w14:textId="77777777" w:rsidTr="000C4A54">
        <w:trPr>
          <w:tblHeader/>
        </w:trPr>
        <w:tc>
          <w:tcPr>
            <w:tcW w:w="2167" w:type="pct"/>
          </w:tcPr>
          <w:p w14:paraId="31530C89" w14:textId="77777777" w:rsidR="00845FEF" w:rsidRPr="00552135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A14BFC8" w14:textId="7403DA85" w:rsidR="00845FEF" w:rsidRPr="00552135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690E3797" w14:textId="77777777" w:rsidR="00845FEF" w:rsidRPr="00552135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61779730" w14:textId="77777777" w:rsidR="00845FEF" w:rsidRPr="00552135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31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EFE587" w14:textId="77777777" w:rsidR="00845FEF" w:rsidRPr="00552135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54544C2" w14:textId="79A9E531" w:rsidR="00845FEF" w:rsidRPr="00552135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gridSpan w:val="4"/>
            <w:shd w:val="clear" w:color="auto" w:fill="auto"/>
          </w:tcPr>
          <w:p w14:paraId="2D6BA2B7" w14:textId="77777777" w:rsidR="00845FEF" w:rsidRPr="00552135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154E10F6" w14:textId="77777777" w:rsidR="00845FEF" w:rsidRPr="00552135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31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552135" w14:paraId="2CEE1C36" w14:textId="77777777" w:rsidTr="000C4A54">
        <w:trPr>
          <w:tblHeader/>
        </w:trPr>
        <w:tc>
          <w:tcPr>
            <w:tcW w:w="2167" w:type="pct"/>
          </w:tcPr>
          <w:p w14:paraId="26D3ABAC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16DB3A3" w14:textId="44D18A4D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845FEF" w:rsidRPr="00552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8913901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46448519" w14:textId="43DC25D4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45FEF"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DB2F097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4C4A8E5" w14:textId="0409B5D9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845FEF" w:rsidRPr="00552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  <w:gridSpan w:val="4"/>
            <w:shd w:val="clear" w:color="auto" w:fill="auto"/>
          </w:tcPr>
          <w:p w14:paraId="67904370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24780F42" w14:textId="102D735C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45FEF"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63EB2" w:rsidRPr="00552135" w14:paraId="4A404FEC" w14:textId="77777777" w:rsidTr="00845FEF">
        <w:trPr>
          <w:tblHeader/>
        </w:trPr>
        <w:tc>
          <w:tcPr>
            <w:tcW w:w="2167" w:type="pct"/>
          </w:tcPr>
          <w:p w14:paraId="45BD172A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15"/>
          </w:tcPr>
          <w:p w14:paraId="022E6E0B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EB2" w:rsidRPr="00552135" w14:paraId="6F9B2500" w14:textId="77777777" w:rsidTr="000C4A54">
        <w:tc>
          <w:tcPr>
            <w:tcW w:w="2167" w:type="pct"/>
          </w:tcPr>
          <w:p w14:paraId="2046E5DC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1" w:type="pct"/>
            <w:gridSpan w:val="2"/>
          </w:tcPr>
          <w:p w14:paraId="5AECDA39" w14:textId="2834C4A4" w:rsidR="00F63EB2" w:rsidRPr="00552135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7CAA7A" w14:textId="77777777" w:rsidR="00F63EB2" w:rsidRPr="00552135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8A4E822" w14:textId="0B689249" w:rsidR="00F63EB2" w:rsidRPr="00552135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6A23B6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7E8E245" w14:textId="72F69489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</w:tcPr>
          <w:p w14:paraId="7C3D5325" w14:textId="77777777" w:rsidR="00F63EB2" w:rsidRPr="00552135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57ABA9BA" w14:textId="78AD3770" w:rsidR="00F63EB2" w:rsidRPr="00552135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4A54" w:rsidRPr="00552135" w14:paraId="2EE0E95F" w14:textId="77777777" w:rsidTr="000C4A54">
        <w:tc>
          <w:tcPr>
            <w:tcW w:w="2167" w:type="pct"/>
          </w:tcPr>
          <w:p w14:paraId="2DE76870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</w:tcPr>
          <w:p w14:paraId="219E58D8" w14:textId="76BDE046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C32D3C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4AB3DAD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869D862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F9F0CD4" w14:textId="5719324D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194,405</w:t>
            </w:r>
          </w:p>
        </w:tc>
        <w:tc>
          <w:tcPr>
            <w:tcW w:w="150" w:type="pct"/>
            <w:gridSpan w:val="3"/>
          </w:tcPr>
          <w:p w14:paraId="43BC0A11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1FDAFB21" w14:textId="4A0B1856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181,920</w:t>
            </w:r>
          </w:p>
        </w:tc>
      </w:tr>
      <w:tr w:rsidR="000C4A54" w:rsidRPr="00552135" w14:paraId="1DF5936C" w14:textId="77777777" w:rsidTr="000C4A54">
        <w:tc>
          <w:tcPr>
            <w:tcW w:w="2167" w:type="pct"/>
          </w:tcPr>
          <w:p w14:paraId="0565A6D3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27BDA0CE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0CEC27F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07085CCE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gridSpan w:val="2"/>
          </w:tcPr>
          <w:p w14:paraId="66DCF611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45D8E2F6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3"/>
          </w:tcPr>
          <w:p w14:paraId="2C87C9B7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gridSpan w:val="4"/>
            <w:tcBorders>
              <w:top w:val="double" w:sz="4" w:space="0" w:color="auto"/>
            </w:tcBorders>
          </w:tcPr>
          <w:p w14:paraId="70523CDB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C4A54" w:rsidRPr="00552135" w14:paraId="6D3CB0F3" w14:textId="77777777" w:rsidTr="000C4A54">
        <w:tc>
          <w:tcPr>
            <w:tcW w:w="2167" w:type="pct"/>
          </w:tcPr>
          <w:p w14:paraId="7125656E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1" w:type="pct"/>
            <w:gridSpan w:val="2"/>
          </w:tcPr>
          <w:p w14:paraId="42B12CF0" w14:textId="39A83384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215D652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ACBC72E" w14:textId="424DB1BB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6A4FCD0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2838DE1" w14:textId="0C6CBAFA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</w:tcPr>
          <w:p w14:paraId="3BE6D42B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216650F6" w14:textId="45C0B1AB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4A54" w:rsidRPr="00552135" w14:paraId="187B61E0" w14:textId="77777777" w:rsidTr="000C4A54">
        <w:tc>
          <w:tcPr>
            <w:tcW w:w="2167" w:type="pct"/>
          </w:tcPr>
          <w:p w14:paraId="4C5D5456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33793D09" w14:textId="6D51C2A8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D275B49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9E5D143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0099FE11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2EB47611" w14:textId="0E7C3AB4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150" w:type="pct"/>
            <w:gridSpan w:val="3"/>
          </w:tcPr>
          <w:p w14:paraId="5C22443D" w14:textId="7E547140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4"/>
            <w:tcBorders>
              <w:bottom w:val="single" w:sz="4" w:space="0" w:color="auto"/>
            </w:tcBorders>
          </w:tcPr>
          <w:p w14:paraId="29A0CA3D" w14:textId="26B187BD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51FB0" w:rsidRPr="00552135" w14:paraId="60600057" w14:textId="77777777" w:rsidTr="000C4A54">
        <w:tc>
          <w:tcPr>
            <w:tcW w:w="2167" w:type="pct"/>
          </w:tcPr>
          <w:p w14:paraId="50668E70" w14:textId="77777777" w:rsidR="00951FB0" w:rsidRPr="00552135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09734425" w14:textId="77777777" w:rsidR="00951FB0" w:rsidRPr="00552135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2609F0AC" w14:textId="77777777" w:rsidR="00951FB0" w:rsidRPr="00552135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6662B6EC" w14:textId="77777777" w:rsidR="00951FB0" w:rsidRPr="00552135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59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gridSpan w:val="2"/>
          </w:tcPr>
          <w:p w14:paraId="74105DAA" w14:textId="77777777" w:rsidR="00951FB0" w:rsidRPr="00552135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32E62C1C" w14:textId="77777777" w:rsidR="00951FB0" w:rsidRPr="00552135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gridSpan w:val="3"/>
          </w:tcPr>
          <w:p w14:paraId="4336F0A2" w14:textId="77777777" w:rsidR="00951FB0" w:rsidRPr="00552135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gridSpan w:val="4"/>
            <w:tcBorders>
              <w:top w:val="double" w:sz="4" w:space="0" w:color="auto"/>
            </w:tcBorders>
          </w:tcPr>
          <w:p w14:paraId="2DBA551D" w14:textId="77777777" w:rsidR="00951FB0" w:rsidRPr="00552135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34146" w:rsidRPr="00552135" w14:paraId="430945DB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19FE3487" w14:textId="77777777" w:rsidR="00034146" w:rsidRPr="00552135" w:rsidRDefault="00034146" w:rsidP="00A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1" w:type="pct"/>
            <w:gridSpan w:val="4"/>
          </w:tcPr>
          <w:p w14:paraId="4831CEB2" w14:textId="77777777" w:rsidR="00034146" w:rsidRPr="00552135" w:rsidRDefault="00034146" w:rsidP="00A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D37096" w14:textId="77777777" w:rsidR="00034146" w:rsidRPr="00552135" w:rsidRDefault="00034146" w:rsidP="00A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8"/>
          </w:tcPr>
          <w:p w14:paraId="7F92EFDF" w14:textId="77777777" w:rsidR="00034146" w:rsidRPr="00552135" w:rsidRDefault="00034146" w:rsidP="00A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4A54" w:rsidRPr="00552135" w14:paraId="6A616A8F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55C9C889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91F11C7" w14:textId="208B026D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44AA5A71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65C71E6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single" w:sz="4" w:space="0" w:color="auto"/>
            </w:tcBorders>
          </w:tcPr>
          <w:p w14:paraId="338A5E05" w14:textId="120474C0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3,230</w:t>
            </w:r>
          </w:p>
        </w:tc>
        <w:tc>
          <w:tcPr>
            <w:tcW w:w="130" w:type="pct"/>
            <w:gridSpan w:val="2"/>
          </w:tcPr>
          <w:p w14:paraId="5E45BB02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342429B9" w14:textId="146F3061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3,196</w:t>
            </w:r>
          </w:p>
        </w:tc>
      </w:tr>
      <w:tr w:rsidR="000C4A54" w:rsidRPr="00552135" w14:paraId="25F54CF7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3641CD50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56E35FB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F9CB614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A01DCF5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top w:val="double" w:sz="4" w:space="0" w:color="auto"/>
            </w:tcBorders>
          </w:tcPr>
          <w:p w14:paraId="2486659E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2F5243B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double" w:sz="4" w:space="0" w:color="auto"/>
            </w:tcBorders>
          </w:tcPr>
          <w:p w14:paraId="217BD05D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4A54" w:rsidRPr="00552135" w14:paraId="2A84CFB3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4E9656A7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4" w:type="pct"/>
          </w:tcPr>
          <w:p w14:paraId="788723F9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37C0974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883AD09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E9222E2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7751389A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1F55992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3C79DFA0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4A54" w:rsidRPr="00552135" w14:paraId="669FCCD7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4420D6F3" w14:textId="77777777" w:rsidR="000C4A54" w:rsidRPr="00552135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AE308B6" w14:textId="0FE8D0F0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32D1FF31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D37C2CF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F394808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738D23A9" w14:textId="42A19C56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5,990</w:t>
            </w:r>
          </w:p>
        </w:tc>
        <w:tc>
          <w:tcPr>
            <w:tcW w:w="130" w:type="pct"/>
            <w:gridSpan w:val="2"/>
          </w:tcPr>
          <w:p w14:paraId="089DF28C" w14:textId="77777777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double" w:sz="4" w:space="0" w:color="auto"/>
            </w:tcBorders>
          </w:tcPr>
          <w:p w14:paraId="2E6EAAEB" w14:textId="3FA64ED3" w:rsidR="000C4A54" w:rsidRPr="00552135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6,810</w:t>
            </w:r>
          </w:p>
        </w:tc>
      </w:tr>
    </w:tbl>
    <w:p w14:paraId="221246CF" w14:textId="6FD33123" w:rsidR="00341964" w:rsidRPr="00552135" w:rsidRDefault="00341964" w:rsidP="002E5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21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D44C31" w:rsidRPr="0055213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552135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552135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2135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552135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CE56A4" w14:textId="33EC6C54" w:rsidR="00B74E92" w:rsidRPr="00552135" w:rsidRDefault="00341964" w:rsidP="0059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5521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C64920" w:rsidRPr="00552135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55213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C64920" w:rsidRPr="0055213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5521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55213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5521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DF0F11" w:rsidRPr="00552135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552135">
        <w:rPr>
          <w:rFonts w:asciiTheme="majorBidi" w:hAnsiTheme="majorBidi" w:cstheme="majorBidi" w:hint="cs"/>
          <w:spacing w:val="-2"/>
          <w:sz w:val="30"/>
          <w:szCs w:val="30"/>
          <w:cs/>
        </w:rPr>
        <w:t>4</w:t>
      </w:r>
      <w:r w:rsidR="00774D83" w:rsidRPr="00552135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552135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="00DF0F11" w:rsidRPr="00552135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5521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552135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552135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3BF69BE0" w14:textId="77777777" w:rsidR="0059243F" w:rsidRPr="00552135" w:rsidRDefault="0059243F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019493CC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2135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552135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2AC84B39" w:rsidR="00341964" w:rsidRPr="00552135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552135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z w:val="30"/>
          <w:szCs w:val="30"/>
        </w:rPr>
        <w:t>6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52135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z w:val="30"/>
          <w:szCs w:val="30"/>
        </w:rPr>
        <w:t>6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55213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552135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552135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552135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6F03097F" w14:textId="77777777" w:rsidR="00341964" w:rsidRPr="00552135" w:rsidRDefault="00341964" w:rsidP="00E303E6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902EFE" w14:textId="05F2C315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213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552135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552135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551E5AFA" w:rsidR="00341964" w:rsidRPr="00552135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52135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552135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552135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552135">
        <w:rPr>
          <w:rFonts w:asciiTheme="majorBidi" w:hAnsiTheme="majorBidi" w:cstheme="majorBidi"/>
          <w:sz w:val="30"/>
          <w:szCs w:val="30"/>
        </w:rPr>
        <w:t>1</w:t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552135">
        <w:rPr>
          <w:rFonts w:asciiTheme="majorBidi" w:hAnsiTheme="majorBidi" w:cstheme="majorBidi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z w:val="30"/>
          <w:szCs w:val="30"/>
        </w:rPr>
        <w:t>6</w:t>
      </w:r>
      <w:r w:rsidRPr="00552135">
        <w:rPr>
          <w:rFonts w:asciiTheme="majorBidi" w:hAnsiTheme="majorBidi" w:cstheme="majorBidi"/>
          <w:sz w:val="30"/>
          <w:szCs w:val="30"/>
        </w:rPr>
        <w:t xml:space="preserve"> </w:t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552135">
        <w:rPr>
          <w:rFonts w:asciiTheme="majorBidi" w:hAnsiTheme="majorBidi" w:cstheme="majorBidi"/>
          <w:sz w:val="30"/>
          <w:szCs w:val="30"/>
        </w:rPr>
        <w:t>31</w:t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52135">
        <w:rPr>
          <w:rFonts w:asciiTheme="majorBidi" w:hAnsiTheme="majorBidi" w:cstheme="majorBidi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z w:val="30"/>
          <w:szCs w:val="30"/>
        </w:rPr>
        <w:t>6</w:t>
      </w:r>
      <w:r w:rsidRPr="00552135">
        <w:rPr>
          <w:rFonts w:asciiTheme="majorBidi" w:hAnsiTheme="majorBidi" w:cstheme="majorBidi"/>
          <w:sz w:val="30"/>
          <w:szCs w:val="30"/>
        </w:rPr>
        <w:t xml:space="preserve"> </w:t>
      </w:r>
      <w:r w:rsidRPr="00552135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552135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552135">
        <w:rPr>
          <w:rFonts w:asciiTheme="majorBidi" w:hAnsiTheme="majorBidi" w:cstheme="majorBidi"/>
          <w:sz w:val="30"/>
          <w:szCs w:val="30"/>
        </w:rPr>
        <w:br/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552135">
        <w:rPr>
          <w:rFonts w:asciiTheme="majorBidi" w:hAnsiTheme="majorBidi" w:cstheme="majorBidi"/>
          <w:sz w:val="30"/>
          <w:szCs w:val="30"/>
        </w:rPr>
        <w:t xml:space="preserve">296,400 </w:t>
      </w:r>
      <w:r w:rsidRPr="00552135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77777777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2135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39BD272" w14:textId="0561EED0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552135">
        <w:rPr>
          <w:rFonts w:asciiTheme="majorBidi" w:hAnsiTheme="majorBidi" w:cstheme="majorBidi" w:hint="cs"/>
          <w:sz w:val="30"/>
          <w:szCs w:val="30"/>
        </w:rPr>
        <w:t>1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552135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z w:val="30"/>
          <w:szCs w:val="30"/>
        </w:rPr>
        <w:t>6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52135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z w:val="30"/>
          <w:szCs w:val="30"/>
        </w:rPr>
        <w:t>6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B0695C" w:rsidRPr="00552135">
        <w:rPr>
          <w:rFonts w:asciiTheme="majorBidi" w:hAnsiTheme="majorBidi" w:cstheme="majorBidi"/>
          <w:sz w:val="30"/>
          <w:szCs w:val="30"/>
        </w:rPr>
        <w:t>750,000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บาท  </w:t>
      </w:r>
      <w:r w:rsidR="00845FEF" w:rsidRPr="00552135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>
        <w:rPr>
          <w:rFonts w:asciiTheme="majorBidi" w:hAnsiTheme="majorBidi" w:cstheme="majorBidi" w:hint="cs"/>
          <w:sz w:val="30"/>
          <w:szCs w:val="30"/>
          <w:cs/>
        </w:rPr>
        <w:t>ุ</w:t>
      </w:r>
      <w:r w:rsidR="00845FEF" w:rsidRPr="00552135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AB41C9">
        <w:rPr>
          <w:rFonts w:asciiTheme="majorBidi" w:hAnsiTheme="majorBidi" w:cstheme="majorBidi" w:hint="cs"/>
          <w:sz w:val="30"/>
          <w:szCs w:val="30"/>
          <w:cs/>
        </w:rPr>
        <w:t>ยผู้รับบริการมีหน้าที่ต้องบอกกล่าวให้ผู้ให้บริการทราบ</w:t>
      </w:r>
      <w:r w:rsidR="00845FEF" w:rsidRPr="00552135">
        <w:rPr>
          <w:rFonts w:asciiTheme="majorBidi" w:hAnsiTheme="majorBidi" w:cstheme="majorBidi" w:hint="cs"/>
          <w:sz w:val="30"/>
          <w:szCs w:val="30"/>
          <w:cs/>
        </w:rPr>
        <w:t>ล่วงหน้าเป็</w:t>
      </w:r>
      <w:r w:rsidR="00774D83" w:rsidRPr="00552135">
        <w:rPr>
          <w:rFonts w:asciiTheme="majorBidi" w:hAnsiTheme="majorBidi" w:cstheme="majorBidi" w:hint="cs"/>
          <w:sz w:val="30"/>
          <w:szCs w:val="30"/>
          <w:cs/>
        </w:rPr>
        <w:t>น</w:t>
      </w:r>
      <w:r w:rsidR="00845FEF" w:rsidRPr="00552135">
        <w:rPr>
          <w:rFonts w:asciiTheme="majorBidi" w:hAnsiTheme="majorBidi" w:cstheme="majorBidi" w:hint="cs"/>
          <w:sz w:val="30"/>
          <w:szCs w:val="30"/>
          <w:cs/>
        </w:rPr>
        <w:t>เวลา</w:t>
      </w:r>
      <w:r w:rsidR="00AB41C9">
        <w:rPr>
          <w:rFonts w:asciiTheme="majorBidi" w:hAnsiTheme="majorBidi" w:cstheme="majorBidi" w:hint="cs"/>
          <w:sz w:val="30"/>
          <w:szCs w:val="30"/>
          <w:cs/>
        </w:rPr>
        <w:t>ไม่น้อยกว่า</w:t>
      </w:r>
      <w:r w:rsidR="00845FEF" w:rsidRPr="005521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5FEF" w:rsidRPr="00552135">
        <w:rPr>
          <w:rFonts w:asciiTheme="majorBidi" w:hAnsiTheme="majorBidi" w:cstheme="majorBidi"/>
          <w:sz w:val="30"/>
          <w:szCs w:val="30"/>
        </w:rPr>
        <w:t xml:space="preserve">30 </w:t>
      </w:r>
      <w:r w:rsidR="00845FEF" w:rsidRPr="00552135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02C14841" w14:textId="4BFD9E09" w:rsidR="00B0695C" w:rsidRPr="00552135" w:rsidRDefault="00B0695C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87C0B" w14:textId="77777777" w:rsidR="00B0695C" w:rsidRPr="00552135" w:rsidRDefault="00B06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52135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3481EB8" w14:textId="7713015E" w:rsidR="00B0695C" w:rsidRPr="00552135" w:rsidRDefault="00B0695C" w:rsidP="00B06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213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สัญญาให้บริการพื้นที่อาคาร</w:t>
      </w:r>
    </w:p>
    <w:p w14:paraId="10CF56BB" w14:textId="77777777" w:rsidR="00B0695C" w:rsidRPr="00552135" w:rsidRDefault="00B0695C" w:rsidP="00B06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D3F0E42" w14:textId="0154A98E" w:rsidR="00B0695C" w:rsidRPr="00552135" w:rsidRDefault="00B0695C" w:rsidP="00B06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เพื่อใช้เป็นคลังเก็บสินค้า และวัตถุดิบประเภทโคมไฟฟ้า สัญญามีกำหนดระยะเวลาตั้งแต่วันที่ </w:t>
      </w:r>
      <w:r w:rsidRPr="00552135">
        <w:rPr>
          <w:rFonts w:asciiTheme="majorBidi" w:hAnsiTheme="majorBidi" w:cstheme="majorBidi" w:hint="cs"/>
          <w:sz w:val="30"/>
          <w:szCs w:val="30"/>
        </w:rPr>
        <w:t>1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552135">
        <w:rPr>
          <w:rFonts w:asciiTheme="majorBidi" w:hAnsiTheme="majorBidi" w:cstheme="majorBidi" w:hint="cs"/>
          <w:sz w:val="30"/>
          <w:szCs w:val="30"/>
        </w:rPr>
        <w:t>256</w:t>
      </w:r>
      <w:r w:rsidRPr="00552135">
        <w:rPr>
          <w:rFonts w:asciiTheme="majorBidi" w:hAnsiTheme="majorBidi" w:cstheme="majorBidi"/>
          <w:sz w:val="30"/>
          <w:szCs w:val="30"/>
        </w:rPr>
        <w:t>6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552135">
        <w:rPr>
          <w:rFonts w:asciiTheme="majorBidi" w:hAnsiTheme="majorBidi" w:cstheme="majorBidi" w:hint="cs"/>
          <w:sz w:val="30"/>
          <w:szCs w:val="30"/>
        </w:rPr>
        <w:t>3</w:t>
      </w:r>
      <w:r w:rsidRPr="00552135">
        <w:rPr>
          <w:rFonts w:asciiTheme="majorBidi" w:hAnsiTheme="majorBidi" w:cstheme="majorBidi"/>
          <w:sz w:val="30"/>
          <w:szCs w:val="30"/>
        </w:rPr>
        <w:t>0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552135">
        <w:rPr>
          <w:rFonts w:asciiTheme="majorBidi" w:hAnsiTheme="majorBidi" w:cstheme="majorBidi" w:hint="cs"/>
          <w:sz w:val="30"/>
          <w:szCs w:val="30"/>
        </w:rPr>
        <w:t>256</w:t>
      </w:r>
      <w:r w:rsidRPr="00552135">
        <w:rPr>
          <w:rFonts w:asciiTheme="majorBidi" w:hAnsiTheme="majorBidi" w:cstheme="majorBidi"/>
          <w:sz w:val="30"/>
          <w:szCs w:val="30"/>
        </w:rPr>
        <w:t>6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Pr="00552135">
        <w:rPr>
          <w:rFonts w:asciiTheme="majorBidi" w:hAnsiTheme="majorBidi" w:cstheme="majorBidi"/>
          <w:sz w:val="30"/>
          <w:szCs w:val="30"/>
        </w:rPr>
        <w:t>487,680</w:t>
      </w:r>
      <w:r w:rsidRPr="005521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5213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F13263" w:rsidRPr="00552135">
        <w:rPr>
          <w:rFonts w:asciiTheme="majorBidi" w:hAnsiTheme="majorBidi" w:cstheme="majorBidi"/>
          <w:sz w:val="30"/>
          <w:szCs w:val="30"/>
        </w:rPr>
        <w:t xml:space="preserve"> </w:t>
      </w:r>
      <w:r w:rsidR="008B7843" w:rsidRPr="00552135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8B7843">
        <w:rPr>
          <w:rFonts w:asciiTheme="majorBidi" w:hAnsiTheme="majorBidi" w:cstheme="majorBidi" w:hint="cs"/>
          <w:sz w:val="30"/>
          <w:szCs w:val="30"/>
          <w:cs/>
        </w:rPr>
        <w:t>ุ</w:t>
      </w:r>
      <w:r w:rsidR="008B7843" w:rsidRPr="00552135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8B7843">
        <w:rPr>
          <w:rFonts w:asciiTheme="majorBidi" w:hAnsiTheme="majorBidi" w:cstheme="majorBidi" w:hint="cs"/>
          <w:sz w:val="30"/>
          <w:szCs w:val="30"/>
          <w:cs/>
        </w:rPr>
        <w:t>ยผู้รับบริการมีหน้าที่ต้องบอกกล่าวให้ผู้ให้บริการทราบ</w:t>
      </w:r>
      <w:r w:rsidR="008B7843" w:rsidRPr="00552135">
        <w:rPr>
          <w:rFonts w:asciiTheme="majorBidi" w:hAnsiTheme="majorBidi" w:cstheme="majorBidi" w:hint="cs"/>
          <w:sz w:val="30"/>
          <w:szCs w:val="30"/>
          <w:cs/>
        </w:rPr>
        <w:t>ล่วงหน้าเป็นเวลา</w:t>
      </w:r>
      <w:r w:rsidR="008B7843">
        <w:rPr>
          <w:rFonts w:asciiTheme="majorBidi" w:hAnsiTheme="majorBidi" w:cstheme="majorBidi" w:hint="cs"/>
          <w:sz w:val="30"/>
          <w:szCs w:val="30"/>
          <w:cs/>
        </w:rPr>
        <w:t>ไม่น้อยกว่า</w:t>
      </w:r>
      <w:r w:rsidR="008B7843" w:rsidRPr="005521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843" w:rsidRPr="00552135">
        <w:rPr>
          <w:rFonts w:asciiTheme="majorBidi" w:hAnsiTheme="majorBidi" w:cstheme="majorBidi"/>
          <w:sz w:val="30"/>
          <w:szCs w:val="30"/>
        </w:rPr>
        <w:t xml:space="preserve">30 </w:t>
      </w:r>
      <w:r w:rsidR="008B7843" w:rsidRPr="00552135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5BA4907E" w14:textId="77777777" w:rsidR="00B0695C" w:rsidRPr="00552135" w:rsidRDefault="00B0695C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533B8A" w14:textId="6B2AD04B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2135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76200AAD" w14:textId="77777777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6468995" w14:textId="16B82E37" w:rsidR="00341964" w:rsidRPr="00552135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521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5521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552135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52135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5521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552135">
        <w:rPr>
          <w:rFonts w:asciiTheme="majorBidi" w:hAnsiTheme="majorBidi" w:cstheme="majorBidi"/>
          <w:sz w:val="30"/>
          <w:szCs w:val="30"/>
          <w:cs/>
        </w:rPr>
        <w:br/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5521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5616A" w:rsidRPr="005521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521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5521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55213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5521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52135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1C4B4642" w14:textId="1652FE7C" w:rsidR="005A4B32" w:rsidRPr="00552135" w:rsidRDefault="005A4B32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1712F20" w14:textId="77777777" w:rsidR="00523E37" w:rsidRPr="00552135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52135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348866FC" w14:textId="77777777" w:rsidR="00F63EB2" w:rsidRPr="00552135" w:rsidRDefault="00F63EB2" w:rsidP="007450B1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123"/>
        <w:gridCol w:w="283"/>
        <w:gridCol w:w="1157"/>
      </w:tblGrid>
      <w:tr w:rsidR="00F63EB2" w:rsidRPr="00552135" w14:paraId="5EB3E12E" w14:textId="77777777" w:rsidTr="007450B1">
        <w:trPr>
          <w:cantSplit/>
        </w:trPr>
        <w:tc>
          <w:tcPr>
            <w:tcW w:w="3060" w:type="dxa"/>
          </w:tcPr>
          <w:p w14:paraId="0C04C8B6" w14:textId="77777777" w:rsidR="00F63EB2" w:rsidRPr="00552135" w:rsidRDefault="00F63EB2" w:rsidP="00605B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E949681" w14:textId="77777777" w:rsidR="00F63EB2" w:rsidRPr="00552135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55EA909" w14:textId="77777777" w:rsidR="00F63EB2" w:rsidRPr="00552135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B876D66" w14:textId="77777777" w:rsidR="00F63EB2" w:rsidRPr="00552135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457CC58F" w14:textId="77777777" w:rsidR="00F63EB2" w:rsidRPr="00552135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9C5" w:rsidRPr="00552135" w14:paraId="3CA111D6" w14:textId="77777777" w:rsidTr="00605BC9">
        <w:trPr>
          <w:cantSplit/>
        </w:trPr>
        <w:tc>
          <w:tcPr>
            <w:tcW w:w="3060" w:type="dxa"/>
          </w:tcPr>
          <w:p w14:paraId="735ECF1F" w14:textId="77777777" w:rsidR="005F59C5" w:rsidRPr="00552135" w:rsidRDefault="005F59C5" w:rsidP="005F59C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73CC908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F8F99F" w14:textId="32DC16FB" w:rsidR="005F59C5" w:rsidRPr="00552135" w:rsidRDefault="00845FEF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8D07B4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4E0C" w14:textId="3C379C90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3457EB0A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BE0BFD1" w14:textId="61E064ED" w:rsidR="005F59C5" w:rsidRPr="00552135" w:rsidRDefault="00845FEF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682B7EF4" w14:textId="77777777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7B24229" w14:textId="402995C0" w:rsidR="005F59C5" w:rsidRPr="00552135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552135" w14:paraId="21289E79" w14:textId="77777777" w:rsidTr="007450B1">
        <w:trPr>
          <w:cantSplit/>
        </w:trPr>
        <w:tc>
          <w:tcPr>
            <w:tcW w:w="3060" w:type="dxa"/>
          </w:tcPr>
          <w:p w14:paraId="35D28092" w14:textId="77777777" w:rsidR="00F63EB2" w:rsidRPr="00552135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679B393A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8EF5E41" w14:textId="490C2050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5521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FFCAF1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94588" w14:textId="4F35A393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5521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7" w:type="dxa"/>
          </w:tcPr>
          <w:p w14:paraId="7D8D6545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472F371" w14:textId="0D0BC3A5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5521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38F1F4C4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47DE51" w14:textId="71753EC3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5521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63EB2" w:rsidRPr="00552135" w14:paraId="4E7C1D99" w14:textId="77777777" w:rsidTr="007450B1">
        <w:trPr>
          <w:cantSplit/>
        </w:trPr>
        <w:tc>
          <w:tcPr>
            <w:tcW w:w="3060" w:type="dxa"/>
          </w:tcPr>
          <w:p w14:paraId="2E5441A7" w14:textId="77777777" w:rsidR="00F63EB2" w:rsidRPr="00552135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71677842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7D7EF4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1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521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3EB2" w:rsidRPr="00552135" w14:paraId="68A4B7B5" w14:textId="77777777" w:rsidTr="007450B1">
        <w:trPr>
          <w:cantSplit/>
        </w:trPr>
        <w:tc>
          <w:tcPr>
            <w:tcW w:w="3060" w:type="dxa"/>
            <w:hideMark/>
          </w:tcPr>
          <w:p w14:paraId="23DF4E74" w14:textId="77777777" w:rsidR="00F63EB2" w:rsidRPr="00552135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48D18D7C" w14:textId="77777777" w:rsidR="00F63EB2" w:rsidRPr="00552135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A2DA39E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33EAA882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4C4F6156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1C55FF7B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2A36BFFE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170307E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1801149D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7C807F68" w14:textId="77777777" w:rsidR="00F63EB2" w:rsidRPr="00552135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4D83" w:rsidRPr="00552135" w14:paraId="4AB90E0B" w14:textId="77777777" w:rsidTr="00845FEF">
        <w:trPr>
          <w:cantSplit/>
        </w:trPr>
        <w:tc>
          <w:tcPr>
            <w:tcW w:w="3060" w:type="dxa"/>
            <w:hideMark/>
          </w:tcPr>
          <w:p w14:paraId="12288F92" w14:textId="77777777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39188E56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1938DA" w14:textId="44DF65FF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70B91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B7383A2" w14:textId="4E579768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98D9C0C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18A822B2" w14:textId="2DA2748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283" w:type="dxa"/>
          </w:tcPr>
          <w:p w14:paraId="0547D232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2F577F3D" w14:textId="2A37658E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3,953</w:t>
            </w:r>
          </w:p>
        </w:tc>
      </w:tr>
      <w:tr w:rsidR="00774D83" w:rsidRPr="00552135" w14:paraId="172B9D07" w14:textId="77777777" w:rsidTr="007450B1">
        <w:trPr>
          <w:cantSplit/>
        </w:trPr>
        <w:tc>
          <w:tcPr>
            <w:tcW w:w="3060" w:type="dxa"/>
            <w:hideMark/>
          </w:tcPr>
          <w:p w14:paraId="385C8F64" w14:textId="77777777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1F5CF89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5E279D4C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30CA6758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5FEB62AC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64355A2B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DD0FCDC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816A94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0E25D8C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4D83" w:rsidRPr="00552135" w14:paraId="25A90771" w14:textId="77777777" w:rsidTr="00845FEF">
        <w:trPr>
          <w:cantSplit/>
        </w:trPr>
        <w:tc>
          <w:tcPr>
            <w:tcW w:w="3060" w:type="dxa"/>
            <w:hideMark/>
          </w:tcPr>
          <w:p w14:paraId="7F33CEDC" w14:textId="77777777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552135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0193CC68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55646" w14:textId="4958B8B5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B8084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F9E190F" w14:textId="03B201BF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F34597D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659C409" w14:textId="50434C4C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283" w:type="dxa"/>
          </w:tcPr>
          <w:p w14:paraId="2CC26CE1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9D7C4E3" w14:textId="5DCF240F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1,489</w:t>
            </w:r>
          </w:p>
        </w:tc>
      </w:tr>
      <w:tr w:rsidR="00774D83" w:rsidRPr="00552135" w14:paraId="19536768" w14:textId="77777777" w:rsidTr="00845FEF">
        <w:trPr>
          <w:cantSplit/>
        </w:trPr>
        <w:tc>
          <w:tcPr>
            <w:tcW w:w="3060" w:type="dxa"/>
          </w:tcPr>
          <w:p w14:paraId="3513252D" w14:textId="3C7C54A3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3A85EDD7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21750" w14:textId="6BB2E61F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453978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A8F87" w14:textId="701F73C9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20210D34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F045198" w14:textId="226D66FD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83" w:type="dxa"/>
          </w:tcPr>
          <w:p w14:paraId="53BAF58E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66B3169" w14:textId="01A9E268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4D83" w:rsidRPr="00552135" w14:paraId="19839CCE" w14:textId="77777777" w:rsidTr="00845FEF">
        <w:trPr>
          <w:cantSplit/>
        </w:trPr>
        <w:tc>
          <w:tcPr>
            <w:tcW w:w="3060" w:type="dxa"/>
            <w:hideMark/>
          </w:tcPr>
          <w:p w14:paraId="04CA1118" w14:textId="77777777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52135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6FE6DA8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198C0" w14:textId="49BDAB42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DEBF9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8226A6E" w14:textId="3A3F88B8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B59AF8F" w14:textId="77777777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AB10A98" w14:textId="473FFC74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26,882</w:t>
            </w:r>
          </w:p>
        </w:tc>
        <w:tc>
          <w:tcPr>
            <w:tcW w:w="283" w:type="dxa"/>
          </w:tcPr>
          <w:p w14:paraId="34F0369F" w14:textId="77777777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</w:tcPr>
          <w:p w14:paraId="7E6C3D96" w14:textId="13D015E0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C41615" w:rsidRPr="00552135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</w:tr>
      <w:tr w:rsidR="00774D83" w:rsidRPr="00552135" w14:paraId="451B34C1" w14:textId="77777777" w:rsidTr="00845FEF">
        <w:trPr>
          <w:cantSplit/>
        </w:trPr>
        <w:tc>
          <w:tcPr>
            <w:tcW w:w="3060" w:type="dxa"/>
          </w:tcPr>
          <w:p w14:paraId="6923414E" w14:textId="77777777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088D4F91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321550" w14:textId="0C5FEB21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687B47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4E04C6" w14:textId="14532D4F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F19D954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DB3243C" w14:textId="27225746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32,854</w:t>
            </w:r>
          </w:p>
        </w:tc>
        <w:tc>
          <w:tcPr>
            <w:tcW w:w="283" w:type="dxa"/>
          </w:tcPr>
          <w:p w14:paraId="0C81FEE5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</w:tcPr>
          <w:p w14:paraId="721C5CA6" w14:textId="47FBA885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</w:t>
            </w:r>
            <w:r w:rsidR="00C41615"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</w:tr>
      <w:tr w:rsidR="00774D83" w:rsidRPr="00552135" w14:paraId="36C77429" w14:textId="77777777" w:rsidTr="007450B1">
        <w:trPr>
          <w:cantSplit/>
        </w:trPr>
        <w:tc>
          <w:tcPr>
            <w:tcW w:w="3060" w:type="dxa"/>
            <w:hideMark/>
          </w:tcPr>
          <w:p w14:paraId="3FC3B20B" w14:textId="77777777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51923958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ECDA4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40343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CE16C1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194BB5CB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889F1C2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0C5E1E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0883790C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4D83" w:rsidRPr="00552135" w14:paraId="14956885" w14:textId="77777777" w:rsidTr="00605BC9">
        <w:trPr>
          <w:cantSplit/>
        </w:trPr>
        <w:tc>
          <w:tcPr>
            <w:tcW w:w="3060" w:type="dxa"/>
          </w:tcPr>
          <w:p w14:paraId="1CC02895" w14:textId="77777777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12E18DE2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CE1F4" w14:textId="56CC16E5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453916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1ABED1D" w14:textId="0A2BCE10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BB44F91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F5D6C4E" w14:textId="703BCF6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E10C546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746CFF92" w14:textId="2DBD9E04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4D83" w:rsidRPr="00552135" w14:paraId="139361D7" w14:textId="77777777" w:rsidTr="00845FEF">
        <w:trPr>
          <w:cantSplit/>
        </w:trPr>
        <w:tc>
          <w:tcPr>
            <w:tcW w:w="3060" w:type="dxa"/>
            <w:hideMark/>
          </w:tcPr>
          <w:p w14:paraId="42D7801F" w14:textId="48D71D04" w:rsidR="00774D83" w:rsidRPr="00552135" w:rsidRDefault="00774D83" w:rsidP="00774D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10" w:type="dxa"/>
          </w:tcPr>
          <w:p w14:paraId="605AFBE1" w14:textId="223C028B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7DBFAE" w14:textId="6E973B16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2F40FC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DD0E64" w14:textId="343D4A9D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2A7DDC22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972DAF8" w14:textId="1A841EDC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32,854</w:t>
            </w:r>
          </w:p>
        </w:tc>
        <w:tc>
          <w:tcPr>
            <w:tcW w:w="283" w:type="dxa"/>
          </w:tcPr>
          <w:p w14:paraId="0647350A" w14:textId="77777777" w:rsidR="00774D83" w:rsidRPr="00552135" w:rsidRDefault="00774D83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A650C" w14:textId="6BEE7453" w:rsidR="00774D83" w:rsidRPr="00552135" w:rsidRDefault="00C41615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</w:tr>
      <w:tr w:rsidR="000101A3" w:rsidRPr="00552135" w14:paraId="5D76A31A" w14:textId="77777777" w:rsidTr="007450B1">
        <w:trPr>
          <w:cantSplit/>
        </w:trPr>
        <w:tc>
          <w:tcPr>
            <w:tcW w:w="3060" w:type="dxa"/>
          </w:tcPr>
          <w:p w14:paraId="181D3EEA" w14:textId="77777777" w:rsidR="000101A3" w:rsidRPr="00552135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5034743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D1AE47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7CAEF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7D1174E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7" w:type="dxa"/>
          </w:tcPr>
          <w:p w14:paraId="4B77D511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F35BCD3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283" w:type="dxa"/>
          </w:tcPr>
          <w:p w14:paraId="5B99C7B6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57" w:type="dxa"/>
          </w:tcPr>
          <w:p w14:paraId="358F81E3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01A3" w:rsidRPr="00552135" w14:paraId="3B4A171F" w14:textId="77777777" w:rsidTr="007450B1">
        <w:trPr>
          <w:cantSplit/>
        </w:trPr>
        <w:tc>
          <w:tcPr>
            <w:tcW w:w="3060" w:type="dxa"/>
          </w:tcPr>
          <w:p w14:paraId="2B5BFAC8" w14:textId="77777777" w:rsidR="000101A3" w:rsidRPr="00552135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02B09870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4A2A1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FDF32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25070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7464B944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7246B13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2B2C9E08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69B7627C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CC" w:rsidRPr="00552135" w14:paraId="0E7DF86C" w14:textId="77777777" w:rsidTr="007450B1">
        <w:trPr>
          <w:cantSplit/>
        </w:trPr>
        <w:tc>
          <w:tcPr>
            <w:tcW w:w="3060" w:type="dxa"/>
          </w:tcPr>
          <w:p w14:paraId="2465E591" w14:textId="77777777" w:rsidR="00071CCC" w:rsidRPr="00552135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7424B554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D468F" w14:textId="268017A8" w:rsidR="00071CCC" w:rsidRPr="00552135" w:rsidRDefault="000A498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335,814</w:t>
            </w:r>
          </w:p>
        </w:tc>
        <w:tc>
          <w:tcPr>
            <w:tcW w:w="270" w:type="dxa"/>
          </w:tcPr>
          <w:p w14:paraId="1298BD49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24B20" w14:textId="16F4EB12" w:rsidR="00071CCC" w:rsidRPr="00552135" w:rsidRDefault="00164E6E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376,472</w:t>
            </w:r>
          </w:p>
        </w:tc>
        <w:tc>
          <w:tcPr>
            <w:tcW w:w="317" w:type="dxa"/>
          </w:tcPr>
          <w:p w14:paraId="5528C78A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87BECD3" w14:textId="7D3CE97B" w:rsidR="00071CCC" w:rsidRPr="00552135" w:rsidRDefault="00090F16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302,875</w:t>
            </w:r>
          </w:p>
        </w:tc>
        <w:tc>
          <w:tcPr>
            <w:tcW w:w="283" w:type="dxa"/>
          </w:tcPr>
          <w:p w14:paraId="65391F82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B7ABBA8" w14:textId="45EA32A4" w:rsidR="00071CCC" w:rsidRPr="00552135" w:rsidRDefault="00164E6E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363,035</w:t>
            </w:r>
          </w:p>
        </w:tc>
      </w:tr>
      <w:tr w:rsidR="00071CCC" w:rsidRPr="00552135" w14:paraId="78E9A282" w14:textId="77777777" w:rsidTr="007450B1">
        <w:trPr>
          <w:cantSplit/>
        </w:trPr>
        <w:tc>
          <w:tcPr>
            <w:tcW w:w="3060" w:type="dxa"/>
            <w:hideMark/>
          </w:tcPr>
          <w:p w14:paraId="11AFF94A" w14:textId="77777777" w:rsidR="00071CCC" w:rsidRPr="00552135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26FB4C40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A8E7DA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35D4E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AF3B46" w14:textId="77777777" w:rsidR="00071CCC" w:rsidRPr="00552135" w:rsidRDefault="00071CCC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3781C046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7BA2117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9412CD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6DA1F2B9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1CCC" w:rsidRPr="00552135" w14:paraId="124955E3" w14:textId="77777777" w:rsidTr="00845FEF">
        <w:trPr>
          <w:cantSplit/>
        </w:trPr>
        <w:tc>
          <w:tcPr>
            <w:tcW w:w="3060" w:type="dxa"/>
            <w:hideMark/>
          </w:tcPr>
          <w:p w14:paraId="360C4672" w14:textId="77777777" w:rsidR="00071CCC" w:rsidRPr="00552135" w:rsidRDefault="00071CCC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552135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FF74893" w14:textId="77777777" w:rsidR="00071CCC" w:rsidRPr="00552135" w:rsidRDefault="00071CCC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1CA7FBFB" w14:textId="61953FC8" w:rsidR="00071CCC" w:rsidRPr="00552135" w:rsidRDefault="000A498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1A11" w:rsidRPr="00552135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552135">
              <w:rPr>
                <w:rFonts w:asciiTheme="majorBidi" w:hAnsiTheme="majorBidi" w:cstheme="majorBidi"/>
                <w:sz w:val="30"/>
                <w:szCs w:val="30"/>
              </w:rPr>
              <w:t>,928</w:t>
            </w:r>
          </w:p>
        </w:tc>
        <w:tc>
          <w:tcPr>
            <w:tcW w:w="270" w:type="dxa"/>
          </w:tcPr>
          <w:p w14:paraId="737A9815" w14:textId="77777777" w:rsidR="00071CCC" w:rsidRPr="00552135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95DE8" w14:textId="1CFB5CA7" w:rsidR="00071CCC" w:rsidRPr="00552135" w:rsidRDefault="00164E6E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312,993</w:t>
            </w:r>
          </w:p>
        </w:tc>
        <w:tc>
          <w:tcPr>
            <w:tcW w:w="317" w:type="dxa"/>
          </w:tcPr>
          <w:p w14:paraId="6B0465EB" w14:textId="77777777" w:rsidR="00071CCC" w:rsidRPr="00552135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2C6E401" w14:textId="52C48740" w:rsidR="00071CCC" w:rsidRPr="00552135" w:rsidRDefault="00090F16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246,176</w:t>
            </w:r>
          </w:p>
        </w:tc>
        <w:tc>
          <w:tcPr>
            <w:tcW w:w="283" w:type="dxa"/>
          </w:tcPr>
          <w:p w14:paraId="4325C91D" w14:textId="77777777" w:rsidR="00071CCC" w:rsidRPr="00552135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BA133B5" w14:textId="14DAC807" w:rsidR="00071CCC" w:rsidRPr="00552135" w:rsidRDefault="00164E6E" w:rsidP="0017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226,755</w:t>
            </w:r>
          </w:p>
        </w:tc>
      </w:tr>
      <w:tr w:rsidR="00071CCC" w:rsidRPr="00552135" w14:paraId="5BC523AE" w14:textId="77777777" w:rsidTr="00845FEF">
        <w:trPr>
          <w:cantSplit/>
        </w:trPr>
        <w:tc>
          <w:tcPr>
            <w:tcW w:w="3060" w:type="dxa"/>
            <w:hideMark/>
          </w:tcPr>
          <w:p w14:paraId="2270A29C" w14:textId="77777777" w:rsidR="00071CCC" w:rsidRPr="00552135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55213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552135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55213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61AF68A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0EAFD" w14:textId="55F67EA0" w:rsidR="00071CCC" w:rsidRPr="00552135" w:rsidRDefault="000A498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202,982</w:t>
            </w:r>
          </w:p>
        </w:tc>
        <w:tc>
          <w:tcPr>
            <w:tcW w:w="270" w:type="dxa"/>
          </w:tcPr>
          <w:p w14:paraId="7DF3EA76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6A90E" w14:textId="7699773C" w:rsidR="00071CCC" w:rsidRPr="00552135" w:rsidRDefault="00164E6E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110,677</w:t>
            </w:r>
          </w:p>
        </w:tc>
        <w:tc>
          <w:tcPr>
            <w:tcW w:w="317" w:type="dxa"/>
          </w:tcPr>
          <w:p w14:paraId="10403F0D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BBF9BB6" w14:textId="351422EE" w:rsidR="00071CCC" w:rsidRPr="00552135" w:rsidRDefault="00090F16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35,559</w:t>
            </w:r>
          </w:p>
        </w:tc>
        <w:tc>
          <w:tcPr>
            <w:tcW w:w="283" w:type="dxa"/>
          </w:tcPr>
          <w:p w14:paraId="50C53B41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397F17E9" w14:textId="433427FF" w:rsidR="00071CCC" w:rsidRPr="00552135" w:rsidRDefault="00164E6E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29,106</w:t>
            </w:r>
          </w:p>
        </w:tc>
      </w:tr>
      <w:tr w:rsidR="00071CCC" w:rsidRPr="00552135" w14:paraId="063B610B" w14:textId="77777777" w:rsidTr="00845FEF">
        <w:trPr>
          <w:cantSplit/>
        </w:trPr>
        <w:tc>
          <w:tcPr>
            <w:tcW w:w="3060" w:type="dxa"/>
            <w:hideMark/>
          </w:tcPr>
          <w:p w14:paraId="34F6A27A" w14:textId="77777777" w:rsidR="00071CCC" w:rsidRPr="00552135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74C3FB1C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54461" w14:textId="5B1B5A61" w:rsidR="00071CCC" w:rsidRPr="00552135" w:rsidRDefault="000A498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40,436</w:t>
            </w:r>
          </w:p>
        </w:tc>
        <w:tc>
          <w:tcPr>
            <w:tcW w:w="270" w:type="dxa"/>
          </w:tcPr>
          <w:p w14:paraId="1C9D0399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FCD90" w14:textId="10F03C26" w:rsidR="00071CCC" w:rsidRPr="00552135" w:rsidRDefault="00164E6E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  <w:tc>
          <w:tcPr>
            <w:tcW w:w="317" w:type="dxa"/>
          </w:tcPr>
          <w:p w14:paraId="639DE401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B40DA46" w14:textId="5C607718" w:rsidR="00071CCC" w:rsidRPr="00552135" w:rsidRDefault="00090F16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40,436</w:t>
            </w:r>
          </w:p>
        </w:tc>
        <w:tc>
          <w:tcPr>
            <w:tcW w:w="283" w:type="dxa"/>
          </w:tcPr>
          <w:p w14:paraId="42027616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73790ED8" w14:textId="0DBFBB65" w:rsidR="00071CCC" w:rsidRPr="00552135" w:rsidRDefault="00164E6E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</w:tr>
      <w:tr w:rsidR="00071CCC" w:rsidRPr="00552135" w14:paraId="1A341E41" w14:textId="77777777" w:rsidTr="00845FEF">
        <w:trPr>
          <w:cantSplit/>
        </w:trPr>
        <w:tc>
          <w:tcPr>
            <w:tcW w:w="3060" w:type="dxa"/>
            <w:hideMark/>
          </w:tcPr>
          <w:p w14:paraId="2F069E1E" w14:textId="77777777" w:rsidR="00071CCC" w:rsidRPr="00552135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52135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2BECA470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D37BA" w14:textId="4CEB9C10" w:rsidR="00071CCC" w:rsidRPr="00552135" w:rsidRDefault="000A498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102,535</w:t>
            </w:r>
          </w:p>
        </w:tc>
        <w:tc>
          <w:tcPr>
            <w:tcW w:w="270" w:type="dxa"/>
          </w:tcPr>
          <w:p w14:paraId="68FFA8A5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5A61F" w14:textId="5426EEEB" w:rsidR="00071CCC" w:rsidRPr="00552135" w:rsidRDefault="00164E6E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102,871</w:t>
            </w:r>
          </w:p>
        </w:tc>
        <w:tc>
          <w:tcPr>
            <w:tcW w:w="317" w:type="dxa"/>
          </w:tcPr>
          <w:p w14:paraId="14F2C77C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0DB99D1" w14:textId="5C79D456" w:rsidR="00071CCC" w:rsidRPr="00552135" w:rsidRDefault="00090F16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86,636</w:t>
            </w:r>
          </w:p>
        </w:tc>
        <w:tc>
          <w:tcPr>
            <w:tcW w:w="283" w:type="dxa"/>
          </w:tcPr>
          <w:p w14:paraId="43A8C27D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A0DE7" w14:textId="3458376C" w:rsidR="00071CCC" w:rsidRPr="00552135" w:rsidRDefault="00164E6E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86,972</w:t>
            </w:r>
          </w:p>
        </w:tc>
      </w:tr>
      <w:tr w:rsidR="000101A3" w:rsidRPr="00552135" w14:paraId="7B91304B" w14:textId="77777777" w:rsidTr="00845FEF">
        <w:trPr>
          <w:cantSplit/>
        </w:trPr>
        <w:tc>
          <w:tcPr>
            <w:tcW w:w="3060" w:type="dxa"/>
          </w:tcPr>
          <w:p w14:paraId="5C795417" w14:textId="77777777" w:rsidR="000101A3" w:rsidRPr="00552135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359BE434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E5D4F" w14:textId="382DCD07" w:rsidR="000101A3" w:rsidRPr="00552135" w:rsidRDefault="000A498C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951,695</w:t>
            </w:r>
          </w:p>
        </w:tc>
        <w:tc>
          <w:tcPr>
            <w:tcW w:w="270" w:type="dxa"/>
          </w:tcPr>
          <w:p w14:paraId="489E5EF0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D02B6" w14:textId="27615079" w:rsidR="000101A3" w:rsidRPr="00552135" w:rsidRDefault="00164E6E" w:rsidP="0032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940,286</w:t>
            </w:r>
          </w:p>
        </w:tc>
        <w:tc>
          <w:tcPr>
            <w:tcW w:w="317" w:type="dxa"/>
          </w:tcPr>
          <w:p w14:paraId="4E4E050A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2243377" w14:textId="1DED762A" w:rsidR="000101A3" w:rsidRPr="00552135" w:rsidRDefault="00090F16" w:rsidP="0084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521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711,68</w:t>
            </w:r>
            <w:r w:rsidR="00091A11" w:rsidRPr="005521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83" w:type="dxa"/>
          </w:tcPr>
          <w:p w14:paraId="61D7261C" w14:textId="77777777" w:rsidR="000101A3" w:rsidRPr="00552135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15DDDDC3" w14:textId="3FAB1CD1" w:rsidR="000101A3" w:rsidRPr="00552135" w:rsidRDefault="00164E6E" w:rsidP="0032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743,141</w:t>
            </w:r>
          </w:p>
        </w:tc>
      </w:tr>
      <w:tr w:rsidR="00071CCC" w:rsidRPr="00552135" w14:paraId="45D2A672" w14:textId="77777777" w:rsidTr="00845FEF">
        <w:trPr>
          <w:cantSplit/>
        </w:trPr>
        <w:tc>
          <w:tcPr>
            <w:tcW w:w="3060" w:type="dxa"/>
            <w:hideMark/>
          </w:tcPr>
          <w:p w14:paraId="0BF69EC4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0F357FE0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77078" w14:textId="501F61EE" w:rsidR="00071CCC" w:rsidRPr="00552135" w:rsidRDefault="000A498C" w:rsidP="003D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27900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89A77" w14:textId="65760B51" w:rsidR="00071CCC" w:rsidRPr="00552135" w:rsidRDefault="00164E6E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317" w:type="dxa"/>
          </w:tcPr>
          <w:p w14:paraId="479A9A2D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1198D1D" w14:textId="57FEA648" w:rsidR="00071CCC" w:rsidRPr="00552135" w:rsidRDefault="00090F16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C474011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4719E4B" w14:textId="610DEDCB" w:rsidR="00071CCC" w:rsidRPr="00552135" w:rsidRDefault="00164E6E" w:rsidP="0077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</w:tr>
      <w:tr w:rsidR="00071CCC" w:rsidRPr="00552135" w14:paraId="765832CC" w14:textId="77777777" w:rsidTr="007450B1">
        <w:trPr>
          <w:cantSplit/>
        </w:trPr>
        <w:tc>
          <w:tcPr>
            <w:tcW w:w="3060" w:type="dxa"/>
          </w:tcPr>
          <w:p w14:paraId="3D483F5A" w14:textId="77777777" w:rsidR="00071CCC" w:rsidRPr="00552135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17B334AB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836D9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CFB8C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2B0618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3495B790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EAFD7EA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AFB2C95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40EA44A5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CC" w:rsidRPr="00552135" w14:paraId="1A4C05BF" w14:textId="77777777" w:rsidTr="00605BC9">
        <w:trPr>
          <w:cantSplit/>
        </w:trPr>
        <w:tc>
          <w:tcPr>
            <w:tcW w:w="3060" w:type="dxa"/>
          </w:tcPr>
          <w:p w14:paraId="30A1B98A" w14:textId="77777777" w:rsidR="00071CCC" w:rsidRPr="00552135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4757BFAB" w14:textId="77777777" w:rsidR="00071CCC" w:rsidRPr="00552135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60E97A" w14:textId="0DA8F656" w:rsidR="00071CCC" w:rsidRPr="00552135" w:rsidRDefault="000A498C" w:rsidP="000A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(57,241)</w:t>
            </w:r>
          </w:p>
        </w:tc>
        <w:tc>
          <w:tcPr>
            <w:tcW w:w="270" w:type="dxa"/>
          </w:tcPr>
          <w:p w14:paraId="7CE9A570" w14:textId="77777777" w:rsidR="00071CCC" w:rsidRPr="00552135" w:rsidRDefault="00071CCC" w:rsidP="000A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A7CBBC4" w14:textId="0D537409" w:rsidR="00071CCC" w:rsidRPr="00552135" w:rsidRDefault="00164E6E" w:rsidP="000A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(56,621)</w:t>
            </w:r>
          </w:p>
        </w:tc>
        <w:tc>
          <w:tcPr>
            <w:tcW w:w="317" w:type="dxa"/>
          </w:tcPr>
          <w:p w14:paraId="0E3C0E45" w14:textId="77777777" w:rsidR="00071CCC" w:rsidRPr="00552135" w:rsidRDefault="00071CCC" w:rsidP="000A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0FC2C28" w14:textId="4B391ED5" w:rsidR="00071CCC" w:rsidRPr="00552135" w:rsidRDefault="00090F16" w:rsidP="000A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(47,859)</w:t>
            </w:r>
          </w:p>
        </w:tc>
        <w:tc>
          <w:tcPr>
            <w:tcW w:w="283" w:type="dxa"/>
          </w:tcPr>
          <w:p w14:paraId="5536D21F" w14:textId="77777777" w:rsidR="00071CCC" w:rsidRPr="00552135" w:rsidRDefault="00071CCC" w:rsidP="000A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3327D610" w14:textId="234AE715" w:rsidR="00071CCC" w:rsidRPr="00552135" w:rsidRDefault="00164E6E" w:rsidP="000A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(47,239)</w:t>
            </w:r>
          </w:p>
        </w:tc>
      </w:tr>
      <w:tr w:rsidR="00A91595" w:rsidRPr="00552135" w14:paraId="50400DF5" w14:textId="77777777" w:rsidTr="00845FEF">
        <w:trPr>
          <w:cantSplit/>
        </w:trPr>
        <w:tc>
          <w:tcPr>
            <w:tcW w:w="3060" w:type="dxa"/>
            <w:hideMark/>
          </w:tcPr>
          <w:p w14:paraId="7185335F" w14:textId="293A2541" w:rsidR="00A91595" w:rsidRPr="00552135" w:rsidRDefault="00164E6E" w:rsidP="00A9159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1E10AC30" w14:textId="77777777" w:rsidR="00A91595" w:rsidRPr="00552135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AA7DD7" w14:textId="07D56455" w:rsidR="00A91595" w:rsidRPr="00552135" w:rsidRDefault="000A498C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894,454</w:t>
            </w:r>
          </w:p>
        </w:tc>
        <w:tc>
          <w:tcPr>
            <w:tcW w:w="270" w:type="dxa"/>
          </w:tcPr>
          <w:p w14:paraId="27AA50C3" w14:textId="77777777" w:rsidR="00A91595" w:rsidRPr="00552135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91066" w14:textId="0DF2FEE9" w:rsidR="00A91595" w:rsidRPr="00552135" w:rsidRDefault="00164E6E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317" w:type="dxa"/>
          </w:tcPr>
          <w:p w14:paraId="4726E9F1" w14:textId="77777777" w:rsidR="00A91595" w:rsidRPr="00552135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AE98C48" w14:textId="68AA6E06" w:rsidR="00A91595" w:rsidRPr="00552135" w:rsidRDefault="00090F16" w:rsidP="0009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663,823</w:t>
            </w:r>
          </w:p>
        </w:tc>
        <w:tc>
          <w:tcPr>
            <w:tcW w:w="283" w:type="dxa"/>
          </w:tcPr>
          <w:p w14:paraId="2CB775CE" w14:textId="77777777" w:rsidR="00A91595" w:rsidRPr="00552135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F3CE6" w14:textId="65E91291" w:rsidR="00A91595" w:rsidRPr="00552135" w:rsidRDefault="00164E6E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695,743</w:t>
            </w:r>
          </w:p>
        </w:tc>
      </w:tr>
      <w:tr w:rsidR="00A91595" w:rsidRPr="00552135" w14:paraId="3E7C98FF" w14:textId="77777777" w:rsidTr="00437FE4">
        <w:trPr>
          <w:cantSplit/>
        </w:trPr>
        <w:tc>
          <w:tcPr>
            <w:tcW w:w="3060" w:type="dxa"/>
          </w:tcPr>
          <w:p w14:paraId="44645801" w14:textId="5C59FDF0" w:rsidR="00A91595" w:rsidRPr="00552135" w:rsidRDefault="00A91595" w:rsidP="00A91595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890FCB2" w14:textId="77777777" w:rsidR="00A91595" w:rsidRPr="00552135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B2CCD" w14:textId="47EAB8B4" w:rsidR="00A91595" w:rsidRPr="00552135" w:rsidRDefault="000A498C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894,454</w:t>
            </w:r>
          </w:p>
        </w:tc>
        <w:tc>
          <w:tcPr>
            <w:tcW w:w="270" w:type="dxa"/>
          </w:tcPr>
          <w:p w14:paraId="7232A324" w14:textId="77777777" w:rsidR="00A91595" w:rsidRPr="00552135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A980C9" w14:textId="47EBC7A0" w:rsidR="00A91595" w:rsidRPr="00552135" w:rsidRDefault="00164E6E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317" w:type="dxa"/>
          </w:tcPr>
          <w:p w14:paraId="50BE574A" w14:textId="77777777" w:rsidR="00A91595" w:rsidRPr="00552135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1279B88" w14:textId="0A7FC3FD" w:rsidR="00A91595" w:rsidRPr="00552135" w:rsidRDefault="00090F16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696,677</w:t>
            </w:r>
          </w:p>
        </w:tc>
        <w:tc>
          <w:tcPr>
            <w:tcW w:w="283" w:type="dxa"/>
          </w:tcPr>
          <w:p w14:paraId="57868E97" w14:textId="77777777" w:rsidR="00A91595" w:rsidRPr="00552135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0191D0E" w14:textId="53078D46" w:rsidR="00A91595" w:rsidRPr="00552135" w:rsidRDefault="00164E6E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728,226</w:t>
            </w:r>
          </w:p>
        </w:tc>
      </w:tr>
    </w:tbl>
    <w:p w14:paraId="520D5DC4" w14:textId="77777777" w:rsidR="00BB7F87" w:rsidRPr="00552135" w:rsidRDefault="00BB7F87">
      <w:r w:rsidRPr="00552135">
        <w:br w:type="page"/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3"/>
        <w:gridCol w:w="1094"/>
      </w:tblGrid>
      <w:tr w:rsidR="00523E37" w:rsidRPr="00552135" w14:paraId="45A3175D" w14:textId="77777777" w:rsidTr="006C085B">
        <w:trPr>
          <w:tblHeader/>
        </w:trPr>
        <w:tc>
          <w:tcPr>
            <w:tcW w:w="2187" w:type="pct"/>
          </w:tcPr>
          <w:p w14:paraId="5E6D1DE5" w14:textId="77777777" w:rsidR="00E1105C" w:rsidRPr="00552135" w:rsidRDefault="009F0944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lastRenderedPageBreak/>
              <w:t>(กลับรายการ)</w:t>
            </w:r>
            <w:r w:rsidR="00893FDB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523E37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="00E80FFA"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ด้านเครดิตที่คาดว่าจะ</w:t>
            </w:r>
          </w:p>
          <w:p w14:paraId="7ED3A7DB" w14:textId="1868D213" w:rsidR="00523E37" w:rsidRPr="00552135" w:rsidRDefault="00E1105C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</w:t>
            </w:r>
            <w:r w:rsidR="00E80FFA"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45" w:type="pct"/>
            <w:gridSpan w:val="3"/>
          </w:tcPr>
          <w:p w14:paraId="18DB68D5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13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45178FD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49B51EF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552135" w14:paraId="132CA0C9" w14:textId="77777777" w:rsidTr="006C085B">
        <w:trPr>
          <w:tblHeader/>
        </w:trPr>
        <w:tc>
          <w:tcPr>
            <w:tcW w:w="2187" w:type="pct"/>
          </w:tcPr>
          <w:p w14:paraId="1CC426F3" w14:textId="602B893F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3419C"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11987"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11987"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2" w:type="pct"/>
            <w:shd w:val="clear" w:color="auto" w:fill="auto"/>
          </w:tcPr>
          <w:p w14:paraId="2C16FBCA" w14:textId="6A014A1C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411987" w:rsidRPr="00552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08C6411D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8BCA903" w14:textId="5DA8AF61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411987"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38ACA9C3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2F9773A" w14:textId="2B6CCB81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411987" w:rsidRPr="00552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475FE0A9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43A7F26" w14:textId="1967818D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411987"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23E37" w:rsidRPr="00552135" w14:paraId="6A56974F" w14:textId="77777777" w:rsidTr="006C085B">
        <w:trPr>
          <w:tblHeader/>
        </w:trPr>
        <w:tc>
          <w:tcPr>
            <w:tcW w:w="2187" w:type="pct"/>
          </w:tcPr>
          <w:p w14:paraId="3220F98A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3611F7A7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521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5521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11987" w:rsidRPr="00552135" w14:paraId="4A3C0F2A" w14:textId="77777777" w:rsidTr="006C085B">
        <w:tc>
          <w:tcPr>
            <w:tcW w:w="2187" w:type="pct"/>
          </w:tcPr>
          <w:p w14:paraId="5FBCE0AF" w14:textId="47167DD9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2" w:type="pct"/>
          </w:tcPr>
          <w:p w14:paraId="6C047369" w14:textId="5C14D1DD" w:rsidR="00411987" w:rsidRPr="00552135" w:rsidRDefault="000A498C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5,025</w:t>
            </w:r>
          </w:p>
        </w:tc>
        <w:tc>
          <w:tcPr>
            <w:tcW w:w="144" w:type="pct"/>
          </w:tcPr>
          <w:p w14:paraId="01CC7B2F" w14:textId="7777777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C9E6D41" w14:textId="54FF1392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10,196</w:t>
            </w:r>
          </w:p>
        </w:tc>
        <w:tc>
          <w:tcPr>
            <w:tcW w:w="144" w:type="pct"/>
          </w:tcPr>
          <w:p w14:paraId="04D20C6B" w14:textId="7777777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331906" w14:textId="049A8586" w:rsidR="00411987" w:rsidRPr="00552135" w:rsidRDefault="00B0756E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5,025</w:t>
            </w:r>
          </w:p>
        </w:tc>
        <w:tc>
          <w:tcPr>
            <w:tcW w:w="143" w:type="pct"/>
          </w:tcPr>
          <w:p w14:paraId="0853BED8" w14:textId="7777777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CD18C6" w14:textId="7F3760E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6,221</w:t>
            </w:r>
          </w:p>
        </w:tc>
      </w:tr>
      <w:tr w:rsidR="00411987" w:rsidRPr="00552135" w14:paraId="7B65CCFE" w14:textId="77777777" w:rsidTr="000320A3">
        <w:tc>
          <w:tcPr>
            <w:tcW w:w="2187" w:type="pct"/>
          </w:tcPr>
          <w:p w14:paraId="67F77995" w14:textId="4377D90D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2" w:type="pct"/>
            <w:vAlign w:val="bottom"/>
          </w:tcPr>
          <w:p w14:paraId="1C0049B5" w14:textId="7E4EE172" w:rsidR="00411987" w:rsidRPr="00552135" w:rsidRDefault="000A498C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-18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(4,4</w:t>
            </w:r>
            <w:r w:rsidR="00866DD4" w:rsidRPr="00552135">
              <w:rPr>
                <w:rFonts w:ascii="Angsana New" w:hAnsi="Angsana New"/>
                <w:sz w:val="30"/>
                <w:szCs w:val="30"/>
              </w:rPr>
              <w:t>05</w:t>
            </w:r>
            <w:r w:rsidRPr="005521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21872E7" w14:textId="7777777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EFCF312" w14:textId="13CBF76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(896)</w:t>
            </w:r>
          </w:p>
        </w:tc>
        <w:tc>
          <w:tcPr>
            <w:tcW w:w="144" w:type="pct"/>
          </w:tcPr>
          <w:p w14:paraId="1905A347" w14:textId="7777777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5594F1" w14:textId="7D27AA76" w:rsidR="00411987" w:rsidRPr="00552135" w:rsidRDefault="00B0756E" w:rsidP="00B07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hanging="300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(4,</w:t>
            </w:r>
            <w:r w:rsidR="003D4E4C" w:rsidRPr="00552135">
              <w:rPr>
                <w:rFonts w:ascii="Angsana New" w:hAnsi="Angsana New"/>
                <w:sz w:val="30"/>
                <w:szCs w:val="30"/>
              </w:rPr>
              <w:t>4</w:t>
            </w:r>
            <w:r w:rsidR="00866DD4" w:rsidRPr="00552135">
              <w:rPr>
                <w:rFonts w:ascii="Angsana New" w:hAnsi="Angsana New"/>
                <w:sz w:val="30"/>
                <w:szCs w:val="30"/>
              </w:rPr>
              <w:t>05</w:t>
            </w:r>
            <w:r w:rsidRPr="005521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63F933A" w14:textId="7777777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000251" w14:textId="02B1579C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(896)</w:t>
            </w:r>
          </w:p>
        </w:tc>
      </w:tr>
      <w:tr w:rsidR="00411987" w:rsidRPr="00552135" w14:paraId="5FDC2F4C" w14:textId="77777777" w:rsidTr="006C085B">
        <w:tc>
          <w:tcPr>
            <w:tcW w:w="2187" w:type="pct"/>
          </w:tcPr>
          <w:p w14:paraId="0DCFF2A9" w14:textId="2143F30D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602" w:type="pct"/>
          </w:tcPr>
          <w:p w14:paraId="7D9CF7FC" w14:textId="182F741E" w:rsidR="00411987" w:rsidRPr="00552135" w:rsidRDefault="000A498C" w:rsidP="003D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E28067" w14:textId="7777777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649AA7" w14:textId="39199969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(519)</w:t>
            </w:r>
          </w:p>
        </w:tc>
        <w:tc>
          <w:tcPr>
            <w:tcW w:w="144" w:type="pct"/>
          </w:tcPr>
          <w:p w14:paraId="1B8DCB17" w14:textId="7777777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B503B4" w14:textId="1E786B0D" w:rsidR="00411987" w:rsidRPr="00552135" w:rsidRDefault="003D4E4C" w:rsidP="003D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5BDBC5" w14:textId="77777777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F0AE410" w14:textId="687AB404" w:rsidR="00411987" w:rsidRPr="00552135" w:rsidRDefault="00411987" w:rsidP="0041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(519)</w:t>
            </w:r>
          </w:p>
        </w:tc>
      </w:tr>
    </w:tbl>
    <w:p w14:paraId="7F89319C" w14:textId="7D1E90AD" w:rsidR="00910305" w:rsidRPr="00552135" w:rsidRDefault="00910305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2E6FE59" w14:textId="447BA16F" w:rsidR="00523E37" w:rsidRPr="00552135" w:rsidRDefault="000A6024" w:rsidP="00523E37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 w:eastAsia="ja-JP"/>
        </w:rPr>
      </w:pPr>
      <w:r w:rsidRPr="00552135">
        <w:rPr>
          <w:rFonts w:ascii="Angsana New" w:hAnsi="Angsana New"/>
          <w:sz w:val="30"/>
          <w:szCs w:val="30"/>
          <w:lang w:val="en-US"/>
        </w:rPr>
        <w:t>4</w:t>
      </w:r>
      <w:r w:rsidR="00146D41" w:rsidRPr="00552135">
        <w:rPr>
          <w:rFonts w:ascii="Angsana New" w:hAnsi="Angsana New"/>
          <w:sz w:val="30"/>
          <w:szCs w:val="30"/>
          <w:lang w:val="en-US"/>
        </w:rPr>
        <w:tab/>
      </w:r>
      <w:r w:rsidR="00523E37" w:rsidRPr="005521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523E37" w:rsidRPr="00552135">
        <w:rPr>
          <w:rFonts w:ascii="Angsana New" w:hAnsi="Angsana New"/>
          <w:sz w:val="30"/>
          <w:szCs w:val="30"/>
          <w:lang w:val="en-US"/>
        </w:rPr>
        <w:t xml:space="preserve"> / </w:t>
      </w:r>
      <w:r w:rsidR="00523E37" w:rsidRPr="00552135">
        <w:rPr>
          <w:rFonts w:ascii="Angsana New" w:hAnsi="Angsana New" w:hint="cs"/>
          <w:sz w:val="30"/>
          <w:szCs w:val="30"/>
          <w:cs/>
          <w:lang w:val="en-US" w:eastAsia="ja-JP"/>
        </w:rPr>
        <w:t>สินทรัพย์สิทธิการใช้</w:t>
      </w:r>
    </w:p>
    <w:p w14:paraId="32B88562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515FE7" w:rsidRPr="00552135" w14:paraId="1E5ED170" w14:textId="77777777" w:rsidTr="00515FE7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44500B47" w14:textId="28AFD528" w:rsidR="00515FE7" w:rsidRPr="00552135" w:rsidRDefault="00515FE7" w:rsidP="00515F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3419C"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00B4C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411987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="00411987"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300B4C"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F5520C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411987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CD792F" w14:textId="77777777" w:rsidR="00515FE7" w:rsidRPr="00552135" w:rsidRDefault="00515FE7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521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552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EAEEA79" w14:textId="77777777" w:rsidR="00515FE7" w:rsidRPr="00552135" w:rsidRDefault="00515FE7" w:rsidP="00515F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765FB18" w14:textId="77777777" w:rsidR="00515FE7" w:rsidRPr="00552135" w:rsidRDefault="00515FE7" w:rsidP="00515FE7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5FE7" w:rsidRPr="00552135" w14:paraId="512420BE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36958A22" w14:textId="77777777" w:rsidR="00515FE7" w:rsidRPr="00552135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21E10907" w14:textId="77777777" w:rsidR="00515FE7" w:rsidRPr="00552135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21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5FE7" w:rsidRPr="00552135" w14:paraId="2FDD63E9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7208F2A3" w14:textId="77777777" w:rsidR="00515FE7" w:rsidRPr="00552135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80" w:type="dxa"/>
            <w:shd w:val="clear" w:color="auto" w:fill="auto"/>
          </w:tcPr>
          <w:p w14:paraId="5C513A58" w14:textId="31196435" w:rsidR="00515FE7" w:rsidRPr="00552135" w:rsidRDefault="00B0695C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</w:t>
            </w:r>
            <w:r w:rsidR="00F41850" w:rsidRPr="005521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521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33827CC" w14:textId="77777777" w:rsidR="00515FE7" w:rsidRPr="00552135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5B912F" w14:textId="618F89DC" w:rsidR="00515FE7" w:rsidRPr="00552135" w:rsidRDefault="00CB0738" w:rsidP="00CB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3,574</w:t>
            </w:r>
          </w:p>
        </w:tc>
      </w:tr>
      <w:tr w:rsidR="00515FE7" w:rsidRPr="00552135" w14:paraId="29F7485A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4E5E5D0B" w14:textId="77777777" w:rsidR="00515FE7" w:rsidRPr="00552135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15243D39" w14:textId="31B67AB4" w:rsidR="00515FE7" w:rsidRPr="00552135" w:rsidRDefault="00B0695C" w:rsidP="00514E9D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80" w:type="dxa"/>
          </w:tcPr>
          <w:p w14:paraId="2A4D7F76" w14:textId="77777777" w:rsidR="00515FE7" w:rsidRPr="00552135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A1F9DD7" w14:textId="6440786B" w:rsidR="00515FE7" w:rsidRPr="00552135" w:rsidRDefault="00CB0738" w:rsidP="00CB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</w:tr>
      <w:tr w:rsidR="003F71BD" w:rsidRPr="00552135" w14:paraId="62E03A5C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3E3D929C" w14:textId="3238AED3" w:rsidR="003F71BD" w:rsidRPr="00552135" w:rsidRDefault="003F71BD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โอนไปสินค้าคงเหลือ </w:t>
            </w:r>
            <w:r w:rsidRPr="0055213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5B2E4496" w14:textId="33552432" w:rsidR="003F71BD" w:rsidRPr="00552135" w:rsidRDefault="00B0695C" w:rsidP="00514E9D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(5,966)</w:t>
            </w:r>
          </w:p>
        </w:tc>
        <w:tc>
          <w:tcPr>
            <w:tcW w:w="180" w:type="dxa"/>
          </w:tcPr>
          <w:p w14:paraId="190A0723" w14:textId="77777777" w:rsidR="003F71BD" w:rsidRPr="00552135" w:rsidRDefault="003F71BD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C0789F" w14:textId="7449763E" w:rsidR="003F71BD" w:rsidRPr="00552135" w:rsidRDefault="00CB0738" w:rsidP="00CB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(5,966)</w:t>
            </w:r>
          </w:p>
        </w:tc>
      </w:tr>
    </w:tbl>
    <w:p w14:paraId="501A1C49" w14:textId="77777777" w:rsidR="00CB5ADC" w:rsidRPr="00552135" w:rsidRDefault="00CB5ADC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68477593" w14:textId="3A6FAFB0" w:rsidR="00411987" w:rsidRPr="00552135" w:rsidRDefault="000A6024" w:rsidP="00AD4513">
      <w:pPr>
        <w:pStyle w:val="Heading5"/>
        <w:tabs>
          <w:tab w:val="left" w:pos="540"/>
        </w:tabs>
        <w:spacing w:line="240" w:lineRule="auto"/>
        <w:ind w:left="360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552135">
        <w:rPr>
          <w:rFonts w:ascii="Angsana New" w:hAnsi="Angsana New"/>
          <w:sz w:val="30"/>
          <w:szCs w:val="30"/>
          <w:lang w:val="en-US"/>
        </w:rPr>
        <w:t xml:space="preserve">   </w:t>
      </w:r>
      <w:r w:rsidR="00411987" w:rsidRPr="00552135">
        <w:rPr>
          <w:rFonts w:ascii="Angsana New" w:hAnsi="Angsana New"/>
          <w:sz w:val="30"/>
          <w:szCs w:val="30"/>
        </w:rPr>
        <w:br w:type="page"/>
      </w:r>
    </w:p>
    <w:p w14:paraId="08393231" w14:textId="11C90813" w:rsidR="00523E37" w:rsidRPr="00552135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</w:t>
      </w:r>
    </w:p>
    <w:p w14:paraId="154741CB" w14:textId="77777777" w:rsidR="00523E37" w:rsidRPr="00552135" w:rsidRDefault="00523E37" w:rsidP="00523E37">
      <w:pPr>
        <w:spacing w:line="240" w:lineRule="auto"/>
        <w:ind w:left="126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36"/>
        <w:gridCol w:w="1075"/>
      </w:tblGrid>
      <w:tr w:rsidR="00523E37" w:rsidRPr="00552135" w14:paraId="467E0FD9" w14:textId="77777777" w:rsidTr="009E5AA4">
        <w:trPr>
          <w:tblHeader/>
        </w:trPr>
        <w:tc>
          <w:tcPr>
            <w:tcW w:w="1890" w:type="dxa"/>
          </w:tcPr>
          <w:p w14:paraId="69B3C0DD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2FFAE05D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552135" w14:paraId="56568034" w14:textId="77777777" w:rsidTr="009E5AA4">
        <w:trPr>
          <w:tblHeader/>
        </w:trPr>
        <w:tc>
          <w:tcPr>
            <w:tcW w:w="1890" w:type="dxa"/>
          </w:tcPr>
          <w:p w14:paraId="6D32DD48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3539469E" w:rsidR="00523E37" w:rsidRPr="00552135" w:rsidRDefault="00C10AF4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5213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277D460D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5"/>
          </w:tcPr>
          <w:p w14:paraId="0BF52343" w14:textId="2D3F3709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52135">
              <w:rPr>
                <w:rFonts w:ascii="Angsana New" w:hAnsi="Angsana New"/>
                <w:sz w:val="30"/>
                <w:szCs w:val="30"/>
              </w:rPr>
              <w:t>256</w:t>
            </w:r>
            <w:r w:rsidR="00C10AF4" w:rsidRPr="0055213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23E37" w:rsidRPr="00552135" w14:paraId="73D6982F" w14:textId="77777777" w:rsidTr="009E5AA4">
        <w:trPr>
          <w:tblHeader/>
        </w:trPr>
        <w:tc>
          <w:tcPr>
            <w:tcW w:w="1890" w:type="dxa"/>
          </w:tcPr>
          <w:p w14:paraId="4F8133F1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C58D8EA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7867F65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104F699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6750F3F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552135" w14:paraId="01902A86" w14:textId="77777777" w:rsidTr="009E5AA4">
        <w:trPr>
          <w:tblHeader/>
        </w:trPr>
        <w:tc>
          <w:tcPr>
            <w:tcW w:w="1890" w:type="dxa"/>
          </w:tcPr>
          <w:p w14:paraId="0A993B0A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337A9AC4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21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552135" w14:paraId="3EA667CC" w14:textId="77777777" w:rsidTr="009E5AA4">
        <w:tc>
          <w:tcPr>
            <w:tcW w:w="1890" w:type="dxa"/>
          </w:tcPr>
          <w:p w14:paraId="12BBF794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4E7E6799" w:rsidR="00AA4A2A" w:rsidRPr="00552135" w:rsidRDefault="0017401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43,300</w:t>
            </w:r>
          </w:p>
        </w:tc>
        <w:tc>
          <w:tcPr>
            <w:tcW w:w="236" w:type="dxa"/>
            <w:vAlign w:val="bottom"/>
          </w:tcPr>
          <w:p w14:paraId="669984E5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5ACBF02A" w:rsidR="00AA4A2A" w:rsidRPr="00552135" w:rsidRDefault="002E628A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8,872</w:t>
            </w:r>
          </w:p>
        </w:tc>
        <w:tc>
          <w:tcPr>
            <w:tcW w:w="236" w:type="dxa"/>
            <w:vAlign w:val="bottom"/>
          </w:tcPr>
          <w:p w14:paraId="6057FBFE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4157EAC1" w:rsidR="00AA4A2A" w:rsidRPr="00552135" w:rsidRDefault="0017401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52,172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BF15F95" w14:textId="550DE222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94,</w:t>
            </w:r>
            <w:r w:rsidR="00F96DD8" w:rsidRPr="00552135">
              <w:rPr>
                <w:rFonts w:ascii="Angsana New" w:hAnsi="Angsana New"/>
                <w:sz w:val="30"/>
                <w:szCs w:val="30"/>
              </w:rPr>
              <w:t>3</w:t>
            </w:r>
            <w:r w:rsidRPr="00552135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37" w:type="dxa"/>
            <w:vAlign w:val="bottom"/>
          </w:tcPr>
          <w:p w14:paraId="15ECA2E2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1AE24E61" w:rsidR="00AA4A2A" w:rsidRPr="00552135" w:rsidRDefault="00C10AF4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36" w:type="dxa"/>
            <w:vAlign w:val="bottom"/>
          </w:tcPr>
          <w:p w14:paraId="30A4D426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E6B8A53" w14:textId="0E5AE205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98,017</w:t>
            </w:r>
          </w:p>
        </w:tc>
      </w:tr>
      <w:tr w:rsidR="00AA4A2A" w:rsidRPr="00552135" w14:paraId="44321E23" w14:textId="77777777" w:rsidTr="009E5AA4">
        <w:tc>
          <w:tcPr>
            <w:tcW w:w="1890" w:type="dxa"/>
          </w:tcPr>
          <w:p w14:paraId="10E8C831" w14:textId="77777777" w:rsidR="00AA4A2A" w:rsidRPr="00552135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55213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096B8757" w:rsidR="00AA4A2A" w:rsidRPr="00552135" w:rsidRDefault="00EB3D93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403,462</w:t>
            </w:r>
          </w:p>
        </w:tc>
        <w:tc>
          <w:tcPr>
            <w:tcW w:w="236" w:type="dxa"/>
            <w:vAlign w:val="bottom"/>
          </w:tcPr>
          <w:p w14:paraId="45743C35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5D1557CE" w:rsidR="00AA4A2A" w:rsidRPr="00552135" w:rsidRDefault="00EB3D93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931,762</w:t>
            </w:r>
          </w:p>
        </w:tc>
        <w:tc>
          <w:tcPr>
            <w:tcW w:w="236" w:type="dxa"/>
            <w:vAlign w:val="bottom"/>
          </w:tcPr>
          <w:p w14:paraId="2301D465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60A8DADB" w:rsidR="00AA4A2A" w:rsidRPr="00552135" w:rsidRDefault="00EB3D93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1,335,224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8CEBA7D" w14:textId="364157F9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309,942</w:t>
            </w:r>
          </w:p>
        </w:tc>
        <w:tc>
          <w:tcPr>
            <w:tcW w:w="237" w:type="dxa"/>
            <w:vAlign w:val="bottom"/>
          </w:tcPr>
          <w:p w14:paraId="6DD52513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4CCDCFDC" w:rsidR="00AA4A2A" w:rsidRPr="00552135" w:rsidRDefault="00C10AF4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959,907</w:t>
            </w:r>
          </w:p>
        </w:tc>
        <w:tc>
          <w:tcPr>
            <w:tcW w:w="236" w:type="dxa"/>
            <w:vAlign w:val="bottom"/>
          </w:tcPr>
          <w:p w14:paraId="7AF09F5E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C1EC9D6" w14:textId="2539BA82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1,269,849</w:t>
            </w:r>
          </w:p>
        </w:tc>
      </w:tr>
      <w:tr w:rsidR="00AA4A2A" w:rsidRPr="00552135" w14:paraId="6278B30B" w14:textId="77777777" w:rsidTr="009E5AA4">
        <w:tc>
          <w:tcPr>
            <w:tcW w:w="1890" w:type="dxa"/>
          </w:tcPr>
          <w:p w14:paraId="51BB073F" w14:textId="77777777" w:rsidR="00AA4A2A" w:rsidRPr="00552135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1D042" w14:textId="75CADDB9" w:rsidR="00AA4A2A" w:rsidRPr="00552135" w:rsidRDefault="00EB3D93" w:rsidP="00C6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1,195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F3BAF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B517BE4" w14:textId="16D660F1" w:rsidR="00AA4A2A" w:rsidRPr="00552135" w:rsidRDefault="00EB3D93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AD96F" w14:textId="77777777" w:rsidR="00AA4A2A" w:rsidRPr="00552135" w:rsidRDefault="00AA4A2A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4437B0" w14:textId="67789014" w:rsidR="00AA4A2A" w:rsidRPr="00552135" w:rsidRDefault="00EB3D93" w:rsidP="00C6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1,195</w:t>
            </w:r>
          </w:p>
        </w:tc>
        <w:tc>
          <w:tcPr>
            <w:tcW w:w="236" w:type="dxa"/>
            <w:gridSpan w:val="2"/>
            <w:vAlign w:val="bottom"/>
          </w:tcPr>
          <w:p w14:paraId="431935E7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935B3AA" w14:textId="1961A99C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37" w:type="dxa"/>
            <w:vAlign w:val="bottom"/>
          </w:tcPr>
          <w:p w14:paraId="5C3A44F1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273B6A1" w14:textId="0EAC12C7" w:rsidR="00AA4A2A" w:rsidRPr="00552135" w:rsidRDefault="00C10AF4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6C321999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90CFDFD" w14:textId="0580DD0A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</w:tr>
      <w:tr w:rsidR="00AA4A2A" w:rsidRPr="00552135" w14:paraId="2540D57F" w14:textId="77777777" w:rsidTr="009E5AA4">
        <w:tc>
          <w:tcPr>
            <w:tcW w:w="1890" w:type="dxa"/>
          </w:tcPr>
          <w:p w14:paraId="4B79888F" w14:textId="77777777" w:rsidR="00AA4A2A" w:rsidRPr="00552135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5521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02A9014A" w:rsidR="00AA4A2A" w:rsidRPr="00552135" w:rsidRDefault="00EB3D93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5C5F5ACE" w:rsidR="00AA4A2A" w:rsidRPr="00552135" w:rsidRDefault="00BB330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6</w:t>
            </w:r>
            <w:r w:rsidR="006106B6" w:rsidRPr="00552135">
              <w:rPr>
                <w:rFonts w:ascii="Angsana New" w:hAnsi="Angsana New"/>
                <w:sz w:val="30"/>
                <w:szCs w:val="30"/>
              </w:rPr>
              <w:t>3,085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7A49C0EE" w:rsidR="00AA4A2A" w:rsidRPr="00552135" w:rsidRDefault="00BB330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6</w:t>
            </w:r>
            <w:r w:rsidR="006106B6" w:rsidRPr="00552135">
              <w:rPr>
                <w:rFonts w:ascii="Angsana New" w:hAnsi="Angsana New"/>
                <w:sz w:val="30"/>
                <w:szCs w:val="30"/>
              </w:rPr>
              <w:t>3,085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3021989" w14:textId="52B47B18" w:rsidR="00AA4A2A" w:rsidRPr="00552135" w:rsidRDefault="00C10AF4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7" w:type="dxa"/>
            <w:vAlign w:val="bottom"/>
          </w:tcPr>
          <w:p w14:paraId="629A9554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637DC7A9" w:rsidR="00AA4A2A" w:rsidRPr="00552135" w:rsidRDefault="00C10AF4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72,841</w:t>
            </w:r>
          </w:p>
        </w:tc>
        <w:tc>
          <w:tcPr>
            <w:tcW w:w="236" w:type="dxa"/>
            <w:vAlign w:val="bottom"/>
          </w:tcPr>
          <w:p w14:paraId="71D67087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AA7DFC8" w14:textId="321CC686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72,841</w:t>
            </w:r>
          </w:p>
        </w:tc>
      </w:tr>
      <w:tr w:rsidR="00AA4A2A" w:rsidRPr="00552135" w14:paraId="500376D5" w14:textId="77777777" w:rsidTr="009E5AA4">
        <w:tc>
          <w:tcPr>
            <w:tcW w:w="1890" w:type="dxa"/>
          </w:tcPr>
          <w:p w14:paraId="434B3ACF" w14:textId="77777777" w:rsidR="00AA4A2A" w:rsidRPr="00552135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5CD9FCCE" w:rsidR="00AA4A2A" w:rsidRPr="00552135" w:rsidRDefault="0017401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447,957</w:t>
            </w:r>
          </w:p>
        </w:tc>
        <w:tc>
          <w:tcPr>
            <w:tcW w:w="236" w:type="dxa"/>
            <w:vAlign w:val="bottom"/>
          </w:tcPr>
          <w:p w14:paraId="22E99F15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250381DF" w:rsidR="00AA4A2A" w:rsidRPr="00552135" w:rsidRDefault="0017401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1,003,719</w:t>
            </w:r>
          </w:p>
        </w:tc>
        <w:tc>
          <w:tcPr>
            <w:tcW w:w="236" w:type="dxa"/>
            <w:vAlign w:val="bottom"/>
          </w:tcPr>
          <w:p w14:paraId="527CDF94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6181751B" w:rsidR="00AA4A2A" w:rsidRPr="00552135" w:rsidRDefault="0017401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1,451,676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23593EE5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406,320</w:t>
            </w:r>
          </w:p>
        </w:tc>
        <w:tc>
          <w:tcPr>
            <w:tcW w:w="237" w:type="dxa"/>
            <w:vAlign w:val="bottom"/>
          </w:tcPr>
          <w:p w14:paraId="76D79C17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7808B04F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1,036,376</w:t>
            </w:r>
          </w:p>
        </w:tc>
        <w:tc>
          <w:tcPr>
            <w:tcW w:w="236" w:type="dxa"/>
            <w:vAlign w:val="bottom"/>
          </w:tcPr>
          <w:p w14:paraId="432DBFC6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155A2760" w:rsidR="00AA4A2A" w:rsidRPr="00552135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1,442,696</w:t>
            </w:r>
          </w:p>
        </w:tc>
      </w:tr>
    </w:tbl>
    <w:p w14:paraId="2FF2A372" w14:textId="348192A2" w:rsidR="0071779B" w:rsidRPr="00552135" w:rsidRDefault="0071779B" w:rsidP="00523E3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523E37" w:rsidRPr="00552135" w14:paraId="067B1C4E" w14:textId="77777777" w:rsidTr="006C085B">
        <w:trPr>
          <w:tblHeader/>
        </w:trPr>
        <w:tc>
          <w:tcPr>
            <w:tcW w:w="1890" w:type="dxa"/>
          </w:tcPr>
          <w:p w14:paraId="0A750CA2" w14:textId="67C2BC9E" w:rsidR="00523E37" w:rsidRPr="00552135" w:rsidRDefault="0071779B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492" w:type="dxa"/>
            <w:gridSpan w:val="11"/>
          </w:tcPr>
          <w:p w14:paraId="47724984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5521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552135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C10AF4" w:rsidRPr="00552135" w14:paraId="1EE95C0A" w14:textId="77777777" w:rsidTr="006C085B">
        <w:trPr>
          <w:tblHeader/>
        </w:trPr>
        <w:tc>
          <w:tcPr>
            <w:tcW w:w="1890" w:type="dxa"/>
          </w:tcPr>
          <w:p w14:paraId="3BF99D86" w14:textId="77777777" w:rsidR="00C10AF4" w:rsidRPr="00552135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3F5ADE41" w:rsidR="00C10AF4" w:rsidRPr="00552135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5213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C78B92D" w14:textId="77777777" w:rsidR="00C10AF4" w:rsidRPr="00552135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1E64DFC5" w14:textId="41940CFA" w:rsidR="00C10AF4" w:rsidRPr="00552135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521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4A2A" w:rsidRPr="00552135" w14:paraId="6B170849" w14:textId="77777777" w:rsidTr="006C085B">
        <w:trPr>
          <w:tblHeader/>
        </w:trPr>
        <w:tc>
          <w:tcPr>
            <w:tcW w:w="1890" w:type="dxa"/>
          </w:tcPr>
          <w:p w14:paraId="797CAC71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83EED79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1291B18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1011CEC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2BF3BDD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68601E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83C4459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A4A2A" w:rsidRPr="00552135" w14:paraId="25D51245" w14:textId="77777777" w:rsidTr="006C085B">
        <w:trPr>
          <w:tblHeader/>
        </w:trPr>
        <w:tc>
          <w:tcPr>
            <w:tcW w:w="1890" w:type="dxa"/>
          </w:tcPr>
          <w:p w14:paraId="6DA5BF52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0AA98EB9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21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552135" w14:paraId="618360F9" w14:textId="77777777" w:rsidTr="006C085B">
        <w:tc>
          <w:tcPr>
            <w:tcW w:w="1890" w:type="dxa"/>
          </w:tcPr>
          <w:p w14:paraId="7A2AAA58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1D5E489" w14:textId="6A729BED" w:rsidR="00AA4A2A" w:rsidRPr="00552135" w:rsidRDefault="00DF7CE9" w:rsidP="00DF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15AD2B45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6D191A67" w:rsidR="00AA4A2A" w:rsidRPr="00552135" w:rsidRDefault="00DF7CE9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8,872</w:t>
            </w:r>
          </w:p>
        </w:tc>
        <w:tc>
          <w:tcPr>
            <w:tcW w:w="236" w:type="dxa"/>
            <w:vAlign w:val="bottom"/>
          </w:tcPr>
          <w:p w14:paraId="54D6BB72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70A7BD63" w:rsidR="00AA4A2A" w:rsidRPr="00552135" w:rsidRDefault="00DF7CE9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8,872</w:t>
            </w:r>
          </w:p>
        </w:tc>
        <w:tc>
          <w:tcPr>
            <w:tcW w:w="236" w:type="dxa"/>
            <w:vAlign w:val="bottom"/>
          </w:tcPr>
          <w:p w14:paraId="121ABE24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6FD1557" w14:textId="286D3941" w:rsidR="00AA4A2A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42" w:type="dxa"/>
            <w:vAlign w:val="bottom"/>
          </w:tcPr>
          <w:p w14:paraId="56286F2A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83D7FD0" w14:textId="09366AC3" w:rsidR="00AA4A2A" w:rsidRPr="00552135" w:rsidRDefault="00BB7F87" w:rsidP="00E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  <w:tc>
          <w:tcPr>
            <w:tcW w:w="236" w:type="dxa"/>
            <w:vAlign w:val="bottom"/>
          </w:tcPr>
          <w:p w14:paraId="1A5D3B70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5BDE83F" w14:textId="57451E36" w:rsidR="00AA4A2A" w:rsidRPr="00552135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  <w:tr w:rsidR="00AA4A2A" w:rsidRPr="00552135" w14:paraId="62CE71C7" w14:textId="77777777" w:rsidTr="006C085B">
        <w:tc>
          <w:tcPr>
            <w:tcW w:w="1890" w:type="dxa"/>
          </w:tcPr>
          <w:p w14:paraId="082C111E" w14:textId="77777777" w:rsidR="00AA4A2A" w:rsidRPr="00552135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55213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53B93671" w:rsidR="00AA4A2A" w:rsidRPr="00552135" w:rsidRDefault="00DF7CE9" w:rsidP="006E1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212,443</w:t>
            </w:r>
          </w:p>
        </w:tc>
        <w:tc>
          <w:tcPr>
            <w:tcW w:w="236" w:type="dxa"/>
            <w:vAlign w:val="bottom"/>
          </w:tcPr>
          <w:p w14:paraId="21BE6299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170AE72C" w:rsidR="00AA4A2A" w:rsidRPr="00552135" w:rsidRDefault="00DF7CE9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931,762</w:t>
            </w:r>
          </w:p>
        </w:tc>
        <w:tc>
          <w:tcPr>
            <w:tcW w:w="236" w:type="dxa"/>
            <w:vAlign w:val="bottom"/>
          </w:tcPr>
          <w:p w14:paraId="6F19D952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5F56B8C4" w:rsidR="00AA4A2A" w:rsidRPr="00552135" w:rsidRDefault="00DF7CE9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1,144,205</w:t>
            </w:r>
          </w:p>
        </w:tc>
        <w:tc>
          <w:tcPr>
            <w:tcW w:w="236" w:type="dxa"/>
            <w:vAlign w:val="bottom"/>
          </w:tcPr>
          <w:p w14:paraId="6A5A17CC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D4FD184" w14:textId="0B2A46A3" w:rsidR="00AA4A2A" w:rsidRPr="00552135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162,899</w:t>
            </w:r>
          </w:p>
        </w:tc>
        <w:tc>
          <w:tcPr>
            <w:tcW w:w="242" w:type="dxa"/>
            <w:vAlign w:val="bottom"/>
          </w:tcPr>
          <w:p w14:paraId="1A2577B8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A6E7B40" w14:textId="7BE6387F" w:rsidR="00AA4A2A" w:rsidRPr="00552135" w:rsidRDefault="00BB7F87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959,907</w:t>
            </w:r>
          </w:p>
        </w:tc>
        <w:tc>
          <w:tcPr>
            <w:tcW w:w="236" w:type="dxa"/>
            <w:vAlign w:val="bottom"/>
          </w:tcPr>
          <w:p w14:paraId="6B7B22EF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DF81F1C" w14:textId="60591CF5" w:rsidR="00AA4A2A" w:rsidRPr="00552135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1,122,806</w:t>
            </w:r>
          </w:p>
        </w:tc>
      </w:tr>
      <w:tr w:rsidR="00AA4A2A" w:rsidRPr="00552135" w14:paraId="60D71DA6" w14:textId="77777777" w:rsidTr="006C085B">
        <w:tc>
          <w:tcPr>
            <w:tcW w:w="1890" w:type="dxa"/>
          </w:tcPr>
          <w:p w14:paraId="24EFBBD5" w14:textId="77777777" w:rsidR="00AA4A2A" w:rsidRPr="00552135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5521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1CFB2679" w:rsidR="00AA4A2A" w:rsidRPr="00552135" w:rsidRDefault="00DF7CE9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AA4A2A" w:rsidRPr="00552135" w:rsidRDefault="00AA4A2A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1E164E7F" w:rsidR="00AA4A2A" w:rsidRPr="00552135" w:rsidRDefault="00DF7CE9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58,758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6FD39FDF" w:rsidR="00AA4A2A" w:rsidRPr="00552135" w:rsidRDefault="00DF7CE9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58,758</w:t>
            </w:r>
          </w:p>
        </w:tc>
        <w:tc>
          <w:tcPr>
            <w:tcW w:w="236" w:type="dxa"/>
            <w:vAlign w:val="bottom"/>
          </w:tcPr>
          <w:p w14:paraId="233FA200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5B369651" w14:textId="6FE49701" w:rsidR="00AA4A2A" w:rsidRPr="00552135" w:rsidRDefault="00BB7F87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42" w:type="dxa"/>
            <w:vAlign w:val="bottom"/>
          </w:tcPr>
          <w:p w14:paraId="583183BB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E9782C2" w14:textId="420C673E" w:rsidR="00AA4A2A" w:rsidRPr="00552135" w:rsidRDefault="00BB7F87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68,223</w:t>
            </w:r>
          </w:p>
        </w:tc>
        <w:tc>
          <w:tcPr>
            <w:tcW w:w="236" w:type="dxa"/>
            <w:vAlign w:val="bottom"/>
          </w:tcPr>
          <w:p w14:paraId="158046EA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52D2AFD" w14:textId="0FDCBC46" w:rsidR="00AA4A2A" w:rsidRPr="00552135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68,223</w:t>
            </w:r>
          </w:p>
        </w:tc>
      </w:tr>
      <w:tr w:rsidR="00AA4A2A" w:rsidRPr="00552135" w14:paraId="39B1A1C4" w14:textId="77777777" w:rsidTr="006C085B">
        <w:tc>
          <w:tcPr>
            <w:tcW w:w="1890" w:type="dxa"/>
          </w:tcPr>
          <w:p w14:paraId="37995F51" w14:textId="77777777" w:rsidR="00AA4A2A" w:rsidRPr="00552135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34CFC160" w:rsidR="00AA4A2A" w:rsidRPr="00552135" w:rsidRDefault="00DF7CE9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212,443</w:t>
            </w:r>
          </w:p>
        </w:tc>
        <w:tc>
          <w:tcPr>
            <w:tcW w:w="236" w:type="dxa"/>
            <w:vAlign w:val="bottom"/>
          </w:tcPr>
          <w:p w14:paraId="6CC31CD0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1C760867" w:rsidR="00AA4A2A" w:rsidRPr="00552135" w:rsidRDefault="00DF7CE9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999,392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0EC0A094" w:rsidR="00AA4A2A" w:rsidRPr="00552135" w:rsidRDefault="00DF7CE9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1,211,835</w:t>
            </w:r>
          </w:p>
        </w:tc>
        <w:tc>
          <w:tcPr>
            <w:tcW w:w="236" w:type="dxa"/>
            <w:vAlign w:val="bottom"/>
          </w:tcPr>
          <w:p w14:paraId="450BE0EF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03B12831" w:rsidR="00AA4A2A" w:rsidRPr="00552135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163,220</w:t>
            </w:r>
          </w:p>
        </w:tc>
        <w:tc>
          <w:tcPr>
            <w:tcW w:w="242" w:type="dxa"/>
            <w:vAlign w:val="bottom"/>
          </w:tcPr>
          <w:p w14:paraId="5163BAAD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0D471F89" w:rsidR="00AA4A2A" w:rsidRPr="00552135" w:rsidRDefault="00BB7F87" w:rsidP="00CF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1,031,758</w:t>
            </w:r>
          </w:p>
        </w:tc>
        <w:tc>
          <w:tcPr>
            <w:tcW w:w="236" w:type="dxa"/>
            <w:vAlign w:val="bottom"/>
          </w:tcPr>
          <w:p w14:paraId="09A18E32" w14:textId="77777777" w:rsidR="00AA4A2A" w:rsidRPr="00552135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423056AF" w:rsidR="00AA4A2A" w:rsidRPr="00552135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1,194,978</w:t>
            </w:r>
          </w:p>
        </w:tc>
      </w:tr>
    </w:tbl>
    <w:p w14:paraId="3431C1B5" w14:textId="77777777" w:rsidR="00B91459" w:rsidRPr="00552135" w:rsidRDefault="00B91459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  <w:cs/>
          <w:lang w:bidi="th-TH"/>
        </w:rPr>
      </w:pPr>
    </w:p>
    <w:p w14:paraId="00F7E98B" w14:textId="77777777" w:rsidR="00C10AF4" w:rsidRPr="00552135" w:rsidRDefault="00C1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  <w:lang w:val="en-GB" w:bidi="ar-SA"/>
        </w:rPr>
      </w:pPr>
      <w:r w:rsidRPr="00552135">
        <w:rPr>
          <w:rFonts w:ascii="Angsana New" w:hAnsi="Angsana New"/>
          <w:spacing w:val="-4"/>
          <w:sz w:val="30"/>
          <w:szCs w:val="30"/>
        </w:rPr>
        <w:br w:type="page"/>
      </w:r>
    </w:p>
    <w:p w14:paraId="6E97B464" w14:textId="6EA3726A" w:rsidR="00523E37" w:rsidRPr="00552135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552135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="005C16D3" w:rsidRPr="00552135">
        <w:rPr>
          <w:rFonts w:ascii="Angsana New" w:hAnsi="Angsana New" w:cs="Angsana New"/>
          <w:spacing w:val="-4"/>
          <w:sz w:val="30"/>
          <w:szCs w:val="30"/>
        </w:rPr>
        <w:t>3</w:t>
      </w:r>
      <w:r w:rsidR="00BB7F87" w:rsidRPr="00552135">
        <w:rPr>
          <w:rFonts w:ascii="Angsana New" w:hAnsi="Angsana New" w:cs="Angsana New"/>
          <w:spacing w:val="-4"/>
          <w:sz w:val="30"/>
          <w:szCs w:val="30"/>
        </w:rPr>
        <w:t>1</w:t>
      </w:r>
      <w:r w:rsidR="007C0B34" w:rsidRPr="0055213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BB7F87" w:rsidRPr="00552135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มีนาคม</w:t>
      </w:r>
      <w:r w:rsidRPr="0055213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C16D3" w:rsidRPr="00552135">
        <w:rPr>
          <w:rFonts w:ascii="Angsana New" w:hAnsi="Angsana New" w:cs="Angsana New"/>
          <w:spacing w:val="-4"/>
          <w:sz w:val="30"/>
          <w:szCs w:val="30"/>
        </w:rPr>
        <w:t>256</w:t>
      </w:r>
      <w:r w:rsidR="00BB7F87" w:rsidRPr="00552135">
        <w:rPr>
          <w:rFonts w:ascii="Angsana New" w:hAnsi="Angsana New" w:cs="Angsana New"/>
          <w:spacing w:val="-4"/>
          <w:sz w:val="30"/>
          <w:szCs w:val="30"/>
        </w:rPr>
        <w:t>6</w:t>
      </w:r>
      <w:r w:rsidRPr="0055213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851048" w:rsidRPr="00552135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และ </w:t>
      </w:r>
      <w:r w:rsidR="00851048" w:rsidRPr="00552135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851048" w:rsidRPr="00552135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851048" w:rsidRPr="00552135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BB7F87" w:rsidRPr="00552135">
        <w:rPr>
          <w:rFonts w:ascii="Angsana New" w:hAnsi="Angsana New" w:cs="Angsana New"/>
          <w:spacing w:val="-4"/>
          <w:sz w:val="30"/>
          <w:szCs w:val="30"/>
          <w:lang w:val="en-US" w:bidi="th-TH"/>
        </w:rPr>
        <w:t>5</w:t>
      </w:r>
      <w:r w:rsidR="00851048" w:rsidRPr="00552135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552135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55213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552135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552135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552135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552135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7F87" w:rsidRPr="00552135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1EBD63C4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0D7D0080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BB7F87" w:rsidRPr="00552135" w:rsidRDefault="00BB7F87" w:rsidP="00BB7F87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7160B266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5CF94330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21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B7F87" w:rsidRPr="00552135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14D89CE3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190D5528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BB7F87" w:rsidRPr="00552135" w:rsidRDefault="00BB7F87" w:rsidP="00BB7F87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714A4BA4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48ED674E" w:rsidR="00BB7F87" w:rsidRPr="00552135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23E37" w:rsidRPr="00552135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7CE9" w:rsidRPr="00552135" w14:paraId="77681F6F" w14:textId="77777777" w:rsidTr="006C085B">
        <w:tc>
          <w:tcPr>
            <w:tcW w:w="4140" w:type="dxa"/>
          </w:tcPr>
          <w:p w14:paraId="45941620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5521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552135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3E8D75A6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77AF9ADF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4E9CA3AC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3565C652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DF7CE9" w:rsidRPr="00552135" w14:paraId="0DD4104A" w14:textId="77777777" w:rsidTr="006C085B">
        <w:tc>
          <w:tcPr>
            <w:tcW w:w="4140" w:type="dxa"/>
          </w:tcPr>
          <w:p w14:paraId="708AD2CB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55213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5521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53E73FA3" w14:textId="77777777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43D264F" w14:textId="67ADD4DE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A9168E" w:rsidRPr="005521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07551" w14:textId="77777777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3C7963D" w14:textId="0D8F8844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4ADB8E82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077DD7" w14:textId="77777777" w:rsidR="00DF7CE9" w:rsidRPr="00552135" w:rsidRDefault="00DF7CE9" w:rsidP="00DF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</w:p>
          <w:p w14:paraId="10AAD39D" w14:textId="6B73A07B" w:rsidR="00DF7CE9" w:rsidRPr="00552135" w:rsidRDefault="00DF7CE9" w:rsidP="00DF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86CB" w14:textId="77777777" w:rsidR="00DF7CE9" w:rsidRPr="00552135" w:rsidRDefault="00DF7CE9" w:rsidP="00DF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</w:p>
          <w:p w14:paraId="0484DD78" w14:textId="494D87C8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50002" w14:textId="77777777" w:rsidR="00DF7CE9" w:rsidRPr="00552135" w:rsidRDefault="00DF7CE9" w:rsidP="00DF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</w:p>
          <w:p w14:paraId="0989FDA3" w14:textId="3BCE310E" w:rsidR="00DF7CE9" w:rsidRPr="00552135" w:rsidRDefault="00DF7CE9" w:rsidP="00DF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7CE9" w:rsidRPr="00552135" w14:paraId="18604302" w14:textId="77777777" w:rsidTr="006C085B">
        <w:tc>
          <w:tcPr>
            <w:tcW w:w="4140" w:type="dxa"/>
          </w:tcPr>
          <w:p w14:paraId="1B819198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1F281F5E" w14:textId="77777777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84077AD" w14:textId="6148177D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C3BE9A2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F7AF9" w14:textId="77777777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360928" w14:textId="11AD8A29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38B459" w14:textId="77777777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436B882F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A7940DB" w14:textId="77777777" w:rsidR="00DF7CE9" w:rsidRPr="00552135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DAA48" w14:textId="77777777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E82F02" w14:textId="60DA8ADC" w:rsidR="00DF7CE9" w:rsidRPr="00552135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1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24B85020" w14:textId="77777777" w:rsidR="00682266" w:rsidRPr="00552135" w:rsidRDefault="00682266" w:rsidP="00682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274D4B" w14:textId="1BCD0EAA" w:rsidR="00682266" w:rsidRPr="00552135" w:rsidRDefault="00682266" w:rsidP="00682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Pr="0055213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552135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3FF7710E" w14:textId="737EE829" w:rsidR="00523E37" w:rsidRPr="00552135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20EE4C5D" w14:textId="265BB0B1" w:rsidR="00E8281D" w:rsidRPr="00552135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2135">
        <w:rPr>
          <w:rFonts w:ascii="Angsana New" w:hAnsi="Angsana New" w:hint="cs"/>
          <w:sz w:val="30"/>
          <w:szCs w:val="30"/>
          <w:cs/>
        </w:rPr>
        <w:t>ณ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BB7F87" w:rsidRPr="00552135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BB7F87" w:rsidRPr="00552135">
        <w:rPr>
          <w:rFonts w:ascii="Angsana New" w:hAnsi="Angsana New"/>
          <w:spacing w:val="-4"/>
          <w:sz w:val="30"/>
          <w:szCs w:val="30"/>
        </w:rPr>
        <w:t>31</w:t>
      </w:r>
      <w:r w:rsidR="00BB7F87" w:rsidRPr="00552135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BB7F87" w:rsidRPr="00552135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BB7F87" w:rsidRPr="00552135">
        <w:rPr>
          <w:rFonts w:ascii="Angsana New" w:hAnsi="Angsana New"/>
          <w:spacing w:val="-4"/>
          <w:sz w:val="30"/>
          <w:szCs w:val="30"/>
        </w:rPr>
        <w:t xml:space="preserve">2566 </w:t>
      </w:r>
      <w:r w:rsidRPr="00552135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552135">
        <w:rPr>
          <w:rFonts w:ascii="Angsana New" w:hAnsi="Angsana New"/>
          <w:sz w:val="30"/>
          <w:szCs w:val="30"/>
        </w:rPr>
        <w:t xml:space="preserve"> </w:t>
      </w:r>
      <w:r w:rsidR="00A9168E" w:rsidRPr="00552135">
        <w:rPr>
          <w:rFonts w:ascii="Angsana New" w:hAnsi="Angsana New"/>
          <w:sz w:val="30"/>
          <w:szCs w:val="30"/>
        </w:rPr>
        <w:t>3,619</w:t>
      </w:r>
      <w:r w:rsidR="008A7E86" w:rsidRPr="00552135">
        <w:rPr>
          <w:rFonts w:ascii="Angsana New" w:hAnsi="Angsana New"/>
          <w:sz w:val="30"/>
          <w:szCs w:val="30"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834D99" w:rsidRPr="00552135">
        <w:rPr>
          <w:rFonts w:ascii="Angsana New" w:hAnsi="Angsana New"/>
          <w:sz w:val="30"/>
          <w:szCs w:val="30"/>
        </w:rPr>
        <w:br/>
      </w:r>
      <w:r w:rsidRPr="00552135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552135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55213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552135">
        <w:rPr>
          <w:rFonts w:ascii="Angsana New" w:hAnsi="Angsana New"/>
          <w:i/>
          <w:iCs/>
          <w:sz w:val="30"/>
          <w:szCs w:val="30"/>
        </w:rPr>
        <w:t>256</w:t>
      </w:r>
      <w:r w:rsidR="00BB7F87" w:rsidRPr="00552135">
        <w:rPr>
          <w:rFonts w:ascii="Angsana New" w:hAnsi="Angsana New"/>
          <w:i/>
          <w:iCs/>
          <w:sz w:val="30"/>
          <w:szCs w:val="30"/>
        </w:rPr>
        <w:t>5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1B79" w:rsidRPr="00552135">
        <w:rPr>
          <w:rFonts w:ascii="Angsana New" w:hAnsi="Angsana New"/>
          <w:i/>
          <w:iCs/>
          <w:sz w:val="30"/>
          <w:szCs w:val="30"/>
        </w:rPr>
        <w:t>3,</w:t>
      </w:r>
      <w:r w:rsidR="00BB7F87" w:rsidRPr="00552135">
        <w:rPr>
          <w:rFonts w:ascii="Angsana New" w:hAnsi="Angsana New"/>
          <w:i/>
          <w:iCs/>
          <w:sz w:val="30"/>
          <w:szCs w:val="30"/>
        </w:rPr>
        <w:t>618</w:t>
      </w:r>
      <w:r w:rsidR="003C7ADE"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552135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552135">
        <w:rPr>
          <w:rFonts w:ascii="Angsana New" w:hAnsi="Angsana New"/>
          <w:sz w:val="30"/>
          <w:szCs w:val="30"/>
        </w:rPr>
        <w:t xml:space="preserve"> 2,610</w:t>
      </w:r>
      <w:r w:rsidR="00174C35" w:rsidRPr="00552135">
        <w:rPr>
          <w:rFonts w:ascii="Angsana New" w:hAnsi="Angsana New"/>
          <w:sz w:val="30"/>
          <w:szCs w:val="30"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552135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55213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552135">
        <w:rPr>
          <w:rFonts w:ascii="Angsana New" w:hAnsi="Angsana New"/>
          <w:i/>
          <w:iCs/>
          <w:sz w:val="30"/>
          <w:szCs w:val="30"/>
        </w:rPr>
        <w:t>256</w:t>
      </w:r>
      <w:r w:rsidR="00BB7F87" w:rsidRPr="00552135">
        <w:rPr>
          <w:rFonts w:ascii="Angsana New" w:hAnsi="Angsana New"/>
          <w:i/>
          <w:iCs/>
          <w:sz w:val="30"/>
          <w:szCs w:val="30"/>
        </w:rPr>
        <w:t>5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C7ADE" w:rsidRPr="00552135">
        <w:rPr>
          <w:rFonts w:ascii="Angsana New" w:hAnsi="Angsana New"/>
          <w:i/>
          <w:iCs/>
          <w:sz w:val="30"/>
          <w:szCs w:val="30"/>
          <w:cs/>
        </w:rPr>
        <w:t>2,</w:t>
      </w:r>
      <w:r w:rsidR="00BB7F87" w:rsidRPr="00552135">
        <w:rPr>
          <w:rFonts w:ascii="Angsana New" w:hAnsi="Angsana New"/>
          <w:i/>
          <w:iCs/>
          <w:sz w:val="30"/>
          <w:szCs w:val="30"/>
        </w:rPr>
        <w:t>653</w:t>
      </w:r>
      <w:r w:rsidR="003C7ADE" w:rsidRPr="00552135">
        <w:rPr>
          <w:rFonts w:ascii="Angsana New" w:hAnsi="Angsana New"/>
          <w:i/>
          <w:iCs/>
          <w:sz w:val="30"/>
          <w:szCs w:val="30"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B502188" w14:textId="1C231DCC" w:rsidR="00DE359D" w:rsidRPr="00552135" w:rsidRDefault="00DE359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E579C7" w14:textId="77777777" w:rsidR="00523E37" w:rsidRPr="00552135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0DB1B11D" w14:textId="77777777" w:rsidR="00B91459" w:rsidRPr="00552135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AF5A9B" w14:textId="65751B3B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552135">
        <w:rPr>
          <w:rFonts w:ascii="Angsana New" w:hAnsi="Angsana New"/>
          <w:sz w:val="30"/>
          <w:szCs w:val="30"/>
        </w:rPr>
        <w:t xml:space="preserve"> </w:t>
      </w:r>
      <w:r w:rsidRPr="00552135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Pr="00552135">
        <w:rPr>
          <w:rFonts w:ascii="Angsana New" w:hAnsi="Angsana New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552135">
        <w:rPr>
          <w:rFonts w:ascii="Angsana New" w:hAnsi="Angsana New"/>
          <w:sz w:val="30"/>
          <w:szCs w:val="30"/>
        </w:rPr>
        <w:t xml:space="preserve"> </w:t>
      </w:r>
      <w:r w:rsidRPr="0055213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804CF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74D2CC1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A9A65" w14:textId="511ADAB6" w:rsidR="00523E37" w:rsidRPr="00552135" w:rsidRDefault="00523E37" w:rsidP="00BB7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552135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5B967D" w14:textId="77777777" w:rsidR="00BB7F87" w:rsidRPr="00552135" w:rsidRDefault="00BB7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52135">
        <w:rPr>
          <w:rFonts w:ascii="Angsana New" w:hAnsi="Angsana New"/>
          <w:sz w:val="30"/>
          <w:szCs w:val="30"/>
          <w:cs/>
        </w:rPr>
        <w:br w:type="page"/>
      </w:r>
    </w:p>
    <w:p w14:paraId="4A8A343B" w14:textId="6C9E842B" w:rsidR="00E80FFA" w:rsidRPr="00552135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 w:hint="cs"/>
          <w:sz w:val="30"/>
          <w:szCs w:val="30"/>
          <w:cs/>
        </w:rPr>
        <w:lastRenderedPageBreak/>
        <w:t>จังหวะเวลาในการรับรู้รายได้จากการขายและให้บริการของกลุ่มบริษัทและบริษัท</w:t>
      </w:r>
      <w:r w:rsidR="004E04AA" w:rsidRPr="00552135">
        <w:rPr>
          <w:rFonts w:ascii="Angsana New" w:hAnsi="Angsana New" w:hint="cs"/>
          <w:sz w:val="30"/>
          <w:szCs w:val="30"/>
          <w:cs/>
        </w:rPr>
        <w:t>สำหรับงวด</w:t>
      </w:r>
      <w:r w:rsidR="00BB7F87" w:rsidRPr="00552135">
        <w:rPr>
          <w:rFonts w:ascii="Angsana New" w:hAnsi="Angsana New" w:hint="cs"/>
          <w:sz w:val="30"/>
          <w:szCs w:val="30"/>
          <w:cs/>
        </w:rPr>
        <w:t>สาม</w:t>
      </w:r>
      <w:r w:rsidR="004E04AA" w:rsidRPr="00552135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8C212B" w:rsidRPr="00552135">
        <w:rPr>
          <w:rFonts w:ascii="Angsana New" w:hAnsi="Angsana New"/>
          <w:sz w:val="30"/>
          <w:szCs w:val="30"/>
        </w:rPr>
        <w:br/>
      </w:r>
      <w:r w:rsidR="004E04AA" w:rsidRPr="0055213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46B56" w:rsidRPr="00552135">
        <w:rPr>
          <w:rFonts w:ascii="Angsana New" w:hAnsi="Angsana New"/>
          <w:sz w:val="30"/>
          <w:szCs w:val="30"/>
        </w:rPr>
        <w:t>3</w:t>
      </w:r>
      <w:r w:rsidR="00BB7F87" w:rsidRPr="00552135">
        <w:rPr>
          <w:rFonts w:ascii="Angsana New" w:hAnsi="Angsana New"/>
          <w:sz w:val="30"/>
          <w:szCs w:val="30"/>
        </w:rPr>
        <w:t>1</w:t>
      </w:r>
      <w:r w:rsidR="004C7AE1" w:rsidRPr="00552135">
        <w:rPr>
          <w:rFonts w:ascii="Angsana New" w:hAnsi="Angsana New" w:hint="cs"/>
          <w:sz w:val="30"/>
          <w:szCs w:val="30"/>
          <w:cs/>
        </w:rPr>
        <w:t xml:space="preserve"> </w:t>
      </w:r>
      <w:r w:rsidR="00BB7F87" w:rsidRPr="00552135">
        <w:rPr>
          <w:rFonts w:ascii="Angsana New" w:hAnsi="Angsana New" w:hint="cs"/>
          <w:sz w:val="30"/>
          <w:szCs w:val="30"/>
          <w:cs/>
        </w:rPr>
        <w:t>มีนาคม</w:t>
      </w:r>
      <w:r w:rsidR="004C7AE1" w:rsidRPr="00552135">
        <w:rPr>
          <w:rFonts w:ascii="Angsana New" w:hAnsi="Angsana New" w:hint="cs"/>
          <w:sz w:val="30"/>
          <w:szCs w:val="30"/>
          <w:cs/>
        </w:rPr>
        <w:t xml:space="preserve"> </w:t>
      </w:r>
      <w:r w:rsidR="00146B56" w:rsidRPr="00552135">
        <w:rPr>
          <w:rFonts w:ascii="Angsana New" w:hAnsi="Angsana New"/>
          <w:sz w:val="30"/>
          <w:szCs w:val="30"/>
        </w:rPr>
        <w:t>256</w:t>
      </w:r>
      <w:r w:rsidR="00BB7F87" w:rsidRPr="00552135">
        <w:rPr>
          <w:rFonts w:ascii="Angsana New" w:hAnsi="Angsana New"/>
          <w:sz w:val="30"/>
          <w:szCs w:val="30"/>
        </w:rPr>
        <w:t>6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คือ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ณ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="00174C35" w:rsidRPr="00552135">
        <w:rPr>
          <w:rFonts w:ascii="Angsana New" w:hAnsi="Angsana New"/>
          <w:sz w:val="30"/>
          <w:szCs w:val="30"/>
        </w:rPr>
        <w:t xml:space="preserve"> </w:t>
      </w:r>
      <w:r w:rsidR="008C212B" w:rsidRPr="00552135">
        <w:rPr>
          <w:rFonts w:ascii="Angsana New" w:hAnsi="Angsana New"/>
          <w:sz w:val="30"/>
          <w:szCs w:val="30"/>
        </w:rPr>
        <w:t>6</w:t>
      </w:r>
      <w:r w:rsidR="007343F6" w:rsidRPr="00552135">
        <w:rPr>
          <w:rFonts w:ascii="Angsana New" w:hAnsi="Angsana New"/>
          <w:sz w:val="30"/>
          <w:szCs w:val="30"/>
        </w:rPr>
        <w:t>56</w:t>
      </w:r>
      <w:r w:rsidR="00174C35" w:rsidRPr="00552135">
        <w:rPr>
          <w:rFonts w:ascii="Angsana New" w:hAnsi="Angsana New"/>
          <w:sz w:val="30"/>
          <w:szCs w:val="30"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และ</w:t>
      </w:r>
      <w:r w:rsidR="007D390F" w:rsidRPr="00552135">
        <w:rPr>
          <w:rFonts w:ascii="Angsana New" w:hAnsi="Angsana New"/>
          <w:sz w:val="30"/>
          <w:szCs w:val="30"/>
        </w:rPr>
        <w:t xml:space="preserve"> 6</w:t>
      </w:r>
      <w:r w:rsidR="00F3146F" w:rsidRPr="00552135">
        <w:rPr>
          <w:rFonts w:ascii="Angsana New" w:hAnsi="Angsana New"/>
          <w:sz w:val="30"/>
          <w:szCs w:val="30"/>
        </w:rPr>
        <w:t>1</w:t>
      </w:r>
      <w:r w:rsidR="00AB2B03" w:rsidRPr="00552135">
        <w:rPr>
          <w:rFonts w:ascii="Angsana New" w:hAnsi="Angsana New"/>
          <w:sz w:val="30"/>
          <w:szCs w:val="30"/>
        </w:rPr>
        <w:t>3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ตามลำดับ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8C212B" w:rsidRPr="00552135">
        <w:rPr>
          <w:rFonts w:ascii="Angsana New" w:hAnsi="Angsana New"/>
          <w:sz w:val="30"/>
          <w:szCs w:val="30"/>
        </w:rPr>
        <w:br/>
      </w:r>
      <w:r w:rsidRPr="00552135">
        <w:rPr>
          <w:rFonts w:ascii="Angsana New" w:hAnsi="Angsana New"/>
          <w:i/>
          <w:iCs/>
          <w:sz w:val="30"/>
          <w:szCs w:val="30"/>
          <w:cs/>
        </w:rPr>
        <w:t>(</w:t>
      </w:r>
      <w:r w:rsidRPr="00552135">
        <w:rPr>
          <w:rFonts w:ascii="Angsana New" w:hAnsi="Angsana New"/>
          <w:i/>
          <w:iCs/>
          <w:sz w:val="30"/>
          <w:szCs w:val="30"/>
        </w:rPr>
        <w:t>256</w:t>
      </w:r>
      <w:r w:rsidR="00BB7F87" w:rsidRPr="00552135">
        <w:rPr>
          <w:rFonts w:ascii="Angsana New" w:hAnsi="Angsana New"/>
          <w:i/>
          <w:iCs/>
          <w:sz w:val="30"/>
          <w:szCs w:val="30"/>
        </w:rPr>
        <w:t>5</w:t>
      </w:r>
      <w:r w:rsidRPr="00552135">
        <w:rPr>
          <w:rFonts w:ascii="Angsana New" w:hAnsi="Angsana New"/>
          <w:i/>
          <w:iCs/>
          <w:sz w:val="30"/>
          <w:szCs w:val="30"/>
          <w:cs/>
        </w:rPr>
        <w:t>: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 </w:t>
      </w:r>
      <w:r w:rsidR="00F3146F" w:rsidRPr="00552135">
        <w:rPr>
          <w:rFonts w:ascii="Angsana New" w:hAnsi="Angsana New"/>
          <w:i/>
          <w:iCs/>
          <w:sz w:val="30"/>
          <w:szCs w:val="30"/>
        </w:rPr>
        <w:t>80</w:t>
      </w:r>
      <w:r w:rsidR="007343F6" w:rsidRPr="00552135">
        <w:rPr>
          <w:rFonts w:ascii="Angsana New" w:hAnsi="Angsana New"/>
          <w:i/>
          <w:iCs/>
          <w:sz w:val="30"/>
          <w:szCs w:val="30"/>
        </w:rPr>
        <w:t>3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3146F" w:rsidRPr="00552135">
        <w:rPr>
          <w:rFonts w:ascii="Angsana New" w:hAnsi="Angsana New"/>
          <w:i/>
          <w:iCs/>
          <w:sz w:val="30"/>
          <w:szCs w:val="30"/>
        </w:rPr>
        <w:t>5</w:t>
      </w:r>
      <w:r w:rsidR="005A427D" w:rsidRPr="00552135">
        <w:rPr>
          <w:rFonts w:ascii="Angsana New" w:hAnsi="Angsana New"/>
          <w:i/>
          <w:iCs/>
          <w:sz w:val="30"/>
          <w:szCs w:val="30"/>
        </w:rPr>
        <w:t>50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552135">
        <w:rPr>
          <w:rFonts w:ascii="Angsana New" w:hAnsi="Angsana New"/>
          <w:i/>
          <w:iCs/>
          <w:sz w:val="30"/>
          <w:szCs w:val="30"/>
          <w:cs/>
        </w:rPr>
        <w:t>)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8C212B" w:rsidRPr="00552135">
        <w:rPr>
          <w:rFonts w:ascii="Angsana New" w:hAnsi="Angsana New"/>
          <w:sz w:val="30"/>
          <w:szCs w:val="30"/>
        </w:rPr>
        <w:t>2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และ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7D390F" w:rsidRPr="00552135">
        <w:rPr>
          <w:rFonts w:ascii="Angsana New" w:hAnsi="Angsana New"/>
          <w:sz w:val="30"/>
          <w:szCs w:val="30"/>
        </w:rPr>
        <w:t>2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ตามลำดับ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/>
          <w:i/>
          <w:iCs/>
          <w:sz w:val="30"/>
          <w:szCs w:val="30"/>
          <w:cs/>
        </w:rPr>
        <w:t>(</w:t>
      </w:r>
      <w:r w:rsidRPr="00552135">
        <w:rPr>
          <w:rFonts w:ascii="Angsana New" w:hAnsi="Angsana New"/>
          <w:i/>
          <w:iCs/>
          <w:sz w:val="30"/>
          <w:szCs w:val="30"/>
        </w:rPr>
        <w:t>256</w:t>
      </w:r>
      <w:r w:rsidR="00BB7F87" w:rsidRPr="00552135">
        <w:rPr>
          <w:rFonts w:ascii="Angsana New" w:hAnsi="Angsana New"/>
          <w:i/>
          <w:iCs/>
          <w:sz w:val="30"/>
          <w:szCs w:val="30"/>
        </w:rPr>
        <w:t>5</w:t>
      </w:r>
      <w:r w:rsidRPr="00552135">
        <w:rPr>
          <w:rFonts w:ascii="Angsana New" w:hAnsi="Angsana New"/>
          <w:i/>
          <w:iCs/>
          <w:sz w:val="30"/>
          <w:szCs w:val="30"/>
          <w:cs/>
        </w:rPr>
        <w:t>: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 </w:t>
      </w:r>
      <w:r w:rsidR="00BB7F87" w:rsidRPr="00552135">
        <w:rPr>
          <w:rFonts w:ascii="Angsana New" w:hAnsi="Angsana New"/>
          <w:i/>
          <w:iCs/>
          <w:sz w:val="30"/>
          <w:szCs w:val="30"/>
        </w:rPr>
        <w:t>1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4C7AE1" w:rsidRPr="00552135">
        <w:rPr>
          <w:rFonts w:ascii="Angsana New" w:hAnsi="Angsana New"/>
          <w:i/>
          <w:iCs/>
          <w:sz w:val="30"/>
          <w:szCs w:val="30"/>
        </w:rPr>
        <w:t xml:space="preserve"> </w:t>
      </w:r>
      <w:r w:rsidR="00BB7F87" w:rsidRPr="00552135">
        <w:rPr>
          <w:rFonts w:ascii="Angsana New" w:hAnsi="Angsana New"/>
          <w:i/>
          <w:iCs/>
          <w:sz w:val="30"/>
          <w:szCs w:val="30"/>
        </w:rPr>
        <w:t>1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552135">
        <w:rPr>
          <w:rFonts w:ascii="Angsana New" w:hAnsi="Angsana New"/>
          <w:i/>
          <w:iCs/>
          <w:sz w:val="30"/>
          <w:szCs w:val="30"/>
          <w:cs/>
        </w:rPr>
        <w:t> </w:t>
      </w:r>
    </w:p>
    <w:p w14:paraId="31EFB66C" w14:textId="77777777" w:rsidR="00216085" w:rsidRPr="00552135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5E103A4E" w14:textId="3FC73652" w:rsidR="00523E37" w:rsidRPr="00552135" w:rsidRDefault="00B91459" w:rsidP="00AF6421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both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 w:rsidR="00846A29" w:rsidRPr="0055213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501C45B" w14:textId="77777777" w:rsidR="005639D1" w:rsidRPr="00552135" w:rsidRDefault="005639D1" w:rsidP="00563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p w14:paraId="1FEF7BE4" w14:textId="20E7D26A" w:rsidR="00C86B09" w:rsidRPr="00552135" w:rsidRDefault="0080116C" w:rsidP="00A0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BB7F87" w:rsidRPr="00552135">
        <w:rPr>
          <w:rFonts w:ascii="Angsana New" w:hAnsi="Angsana New" w:hint="cs"/>
          <w:sz w:val="30"/>
          <w:szCs w:val="30"/>
          <w:cs/>
        </w:rPr>
        <w:t>สาม</w:t>
      </w:r>
      <w:r w:rsidRPr="0055213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2677E" w:rsidRPr="00552135">
        <w:rPr>
          <w:rFonts w:ascii="Angsana New" w:hAnsi="Angsana New"/>
          <w:sz w:val="30"/>
          <w:szCs w:val="30"/>
        </w:rPr>
        <w:br/>
      </w:r>
      <w:r w:rsidR="004C7AE1" w:rsidRPr="00552135">
        <w:rPr>
          <w:rFonts w:ascii="Angsana New" w:hAnsi="Angsana New"/>
          <w:sz w:val="30"/>
          <w:szCs w:val="30"/>
        </w:rPr>
        <w:t>3</w:t>
      </w:r>
      <w:r w:rsidR="00BB7F87" w:rsidRPr="00552135">
        <w:rPr>
          <w:rFonts w:ascii="Angsana New" w:hAnsi="Angsana New"/>
          <w:sz w:val="30"/>
          <w:szCs w:val="30"/>
        </w:rPr>
        <w:t xml:space="preserve">1 </w:t>
      </w:r>
      <w:r w:rsidR="00BB7F87" w:rsidRPr="00552135">
        <w:rPr>
          <w:rFonts w:ascii="Angsana New" w:hAnsi="Angsana New" w:hint="cs"/>
          <w:sz w:val="30"/>
          <w:szCs w:val="30"/>
          <w:cs/>
        </w:rPr>
        <w:t>มีนาคม</w:t>
      </w:r>
      <w:r w:rsidR="004C7AE1" w:rsidRPr="00552135">
        <w:rPr>
          <w:rFonts w:ascii="Angsana New" w:hAnsi="Angsana New" w:hint="cs"/>
          <w:sz w:val="30"/>
          <w:szCs w:val="30"/>
          <w:cs/>
        </w:rPr>
        <w:t xml:space="preserve"> </w:t>
      </w:r>
      <w:r w:rsidR="007C0B34" w:rsidRPr="00552135">
        <w:rPr>
          <w:rFonts w:ascii="Angsana New" w:hAnsi="Angsana New"/>
          <w:sz w:val="30"/>
          <w:szCs w:val="30"/>
        </w:rPr>
        <w:t>256</w:t>
      </w:r>
      <w:r w:rsidR="00BB7F87" w:rsidRPr="00552135">
        <w:rPr>
          <w:rFonts w:ascii="Angsana New" w:hAnsi="Angsana New"/>
          <w:sz w:val="30"/>
          <w:szCs w:val="30"/>
        </w:rPr>
        <w:t>6</w:t>
      </w:r>
      <w:r w:rsidRPr="00552135">
        <w:rPr>
          <w:rFonts w:ascii="Angsana New" w:hAnsi="Angsana New"/>
          <w:sz w:val="30"/>
          <w:szCs w:val="30"/>
        </w:rPr>
        <w:t xml:space="preserve"> </w:t>
      </w:r>
      <w:r w:rsidR="00CD3A0C" w:rsidRPr="00552135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</w:t>
      </w:r>
      <w:r w:rsidR="004E04AA" w:rsidRPr="00552135">
        <w:rPr>
          <w:rFonts w:ascii="Angsana New" w:hAnsi="Angsana New" w:hint="cs"/>
          <w:sz w:val="30"/>
          <w:szCs w:val="30"/>
          <w:cs/>
        </w:rPr>
        <w:t>ที่ประกาศใช้</w:t>
      </w:r>
      <w:r w:rsidR="00CD3A0C" w:rsidRPr="00552135">
        <w:rPr>
          <w:rFonts w:ascii="Angsana New" w:hAnsi="Angsana New"/>
          <w:sz w:val="30"/>
          <w:szCs w:val="30"/>
          <w:cs/>
        </w:rPr>
        <w:t xml:space="preserve"> </w:t>
      </w:r>
      <w:r w:rsidR="00CD3A0C" w:rsidRPr="00552135">
        <w:rPr>
          <w:rFonts w:ascii="Angsana New" w:hAnsi="Angsana New" w:hint="cs"/>
          <w:sz w:val="30"/>
          <w:szCs w:val="30"/>
          <w:cs/>
        </w:rPr>
        <w:t>มีสาเหตุหลักจาก</w:t>
      </w:r>
      <w:r w:rsidR="00386B98" w:rsidRPr="00552135">
        <w:rPr>
          <w:rFonts w:ascii="Angsana New" w:hAnsi="Angsana New" w:hint="cs"/>
          <w:sz w:val="30"/>
          <w:szCs w:val="30"/>
          <w:cs/>
        </w:rPr>
        <w:t>สิทธิประโยชน์</w:t>
      </w:r>
      <w:r w:rsidR="00FC7F66" w:rsidRPr="00552135">
        <w:rPr>
          <w:rFonts w:ascii="Angsana New" w:hAnsi="Angsana New" w:hint="cs"/>
          <w:sz w:val="30"/>
          <w:szCs w:val="30"/>
          <w:cs/>
        </w:rPr>
        <w:t>จาก</w:t>
      </w:r>
      <w:r w:rsidR="00386B98" w:rsidRPr="00552135">
        <w:rPr>
          <w:rFonts w:ascii="Angsana New" w:hAnsi="Angsana New" w:hint="cs"/>
          <w:sz w:val="30"/>
          <w:szCs w:val="30"/>
          <w:cs/>
        </w:rPr>
        <w:t>การส่งเสริมการลงทุน</w:t>
      </w:r>
      <w:r w:rsidR="00A07A4A" w:rsidRPr="00552135">
        <w:rPr>
          <w:rFonts w:ascii="Angsana New" w:hAnsi="Angsana New" w:hint="cs"/>
          <w:sz w:val="30"/>
          <w:szCs w:val="30"/>
          <w:cs/>
        </w:rPr>
        <w:t>และ</w:t>
      </w:r>
      <w:r w:rsidR="00C86B09" w:rsidRPr="00552135">
        <w:rPr>
          <w:rFonts w:ascii="Angsana New" w:hAnsi="Angsana New" w:hint="cs"/>
          <w:sz w:val="30"/>
          <w:szCs w:val="30"/>
          <w:cs/>
        </w:rPr>
        <w:t>การรับรู้สินทรัพย์ภาษีเงินได้ที่เดิมไม่ได้บันทึก</w:t>
      </w:r>
    </w:p>
    <w:p w14:paraId="087382F6" w14:textId="164E704C" w:rsidR="00A07A4A" w:rsidRPr="00552135" w:rsidRDefault="00A07A4A" w:rsidP="00A0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0E0E70" w14:textId="21E6A9AF" w:rsidR="00A07A4A" w:rsidRPr="00552135" w:rsidRDefault="00A07A4A" w:rsidP="00A0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Pr="00552135">
        <w:rPr>
          <w:rFonts w:ascii="Angsana New" w:hAnsi="Angsana New" w:hint="cs"/>
          <w:sz w:val="30"/>
          <w:szCs w:val="30"/>
          <w:cs/>
        </w:rPr>
        <w:t>สาม</w:t>
      </w:r>
      <w:r w:rsidRPr="0055213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52135">
        <w:rPr>
          <w:rFonts w:ascii="Angsana New" w:hAnsi="Angsana New"/>
          <w:sz w:val="30"/>
          <w:szCs w:val="30"/>
        </w:rPr>
        <w:br/>
        <w:t xml:space="preserve">31 </w:t>
      </w:r>
      <w:r w:rsidRPr="0055213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52135">
        <w:rPr>
          <w:rFonts w:ascii="Angsana New" w:hAnsi="Angsana New"/>
          <w:sz w:val="30"/>
          <w:szCs w:val="30"/>
        </w:rPr>
        <w:t xml:space="preserve">2566 </w:t>
      </w:r>
      <w:r w:rsidRPr="00552135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มีสาเหตุหลักจากผลขาดทุนที่ไม่ได้รับรู้เป็นสินทรัพย์ภาษีเงินได้</w:t>
      </w:r>
    </w:p>
    <w:p w14:paraId="3BBBBE58" w14:textId="77777777" w:rsidR="00C00AAD" w:rsidRPr="00552135" w:rsidRDefault="00C00AAD" w:rsidP="00C00A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6C7BB06" w14:textId="77777777" w:rsidR="00523E37" w:rsidRPr="00552135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552135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775EA99F" w14:textId="77777777" w:rsidR="00523E37" w:rsidRPr="00552135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59E2DCE" w14:textId="77777777" w:rsidR="00523E37" w:rsidRPr="00552135" w:rsidRDefault="00523E37" w:rsidP="00523E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5213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5213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04FE0D3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3370BFD7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13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7C75FF" w14:textId="449E548E" w:rsidR="00523E37" w:rsidRPr="00552135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14:paraId="091E9578" w14:textId="7558D3D0" w:rsidR="00C945F6" w:rsidRPr="00552135" w:rsidRDefault="00C945F6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14:paraId="6BC2CDBE" w14:textId="2B5BE38B" w:rsidR="00C945F6" w:rsidRPr="00552135" w:rsidRDefault="00C945F6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cs/>
          <w:lang w:bidi="th-TH"/>
        </w:rPr>
      </w:pPr>
    </w:p>
    <w:p w14:paraId="7F350629" w14:textId="303A5BB7" w:rsidR="00C945F6" w:rsidRPr="00552135" w:rsidRDefault="00C945F6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14:paraId="0A11E3ED" w14:textId="77777777" w:rsidR="00C945F6" w:rsidRPr="00552135" w:rsidRDefault="00C945F6" w:rsidP="00A07A4A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tbl>
      <w:tblPr>
        <w:tblpPr w:leftFromText="180" w:rightFromText="180" w:vertAnchor="text" w:horzAnchor="margin" w:tblpX="485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552135" w14:paraId="158999BD" w14:textId="77777777" w:rsidTr="00C945F6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4CC777C6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521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5521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521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552135" w14:paraId="108AD330" w14:textId="77777777" w:rsidTr="00C945F6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5ADB960A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552135" w14:paraId="26A87B40" w14:textId="77777777" w:rsidTr="00C945F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D48C70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552135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552135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552135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552135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552135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0EB928FC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52135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552135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552135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552135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552135" w14:paraId="36461E68" w14:textId="77777777" w:rsidTr="00C945F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288D0D22" w14:textId="77777777" w:rsidR="00523E37" w:rsidRPr="00552135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552135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521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5521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281EF36A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F0F4009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552135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5521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552135" w14:paraId="59EC8352" w14:textId="77777777" w:rsidTr="00C945F6">
        <w:trPr>
          <w:tblHeader/>
        </w:trPr>
        <w:tc>
          <w:tcPr>
            <w:tcW w:w="2697" w:type="dxa"/>
            <w:shd w:val="clear" w:color="auto" w:fill="auto"/>
          </w:tcPr>
          <w:p w14:paraId="3B095326" w14:textId="77777777" w:rsidR="00523E37" w:rsidRPr="00552135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213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552135" w14:paraId="1BC45D4B" w14:textId="77777777" w:rsidTr="00C945F6">
        <w:tc>
          <w:tcPr>
            <w:tcW w:w="2697" w:type="dxa"/>
            <w:shd w:val="clear" w:color="auto" w:fill="auto"/>
          </w:tcPr>
          <w:p w14:paraId="6176C903" w14:textId="5D86240D" w:rsidR="00523E37" w:rsidRPr="00552135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B56EB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B56EB"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B56EB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552135" w14:paraId="1FF96D01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0F2F99A8" w14:textId="6BA52508" w:rsidR="00533683" w:rsidRPr="00552135" w:rsidRDefault="00533683" w:rsidP="004778D4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302671C3" w14:textId="77777777" w:rsidR="00533683" w:rsidRPr="00552135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E7145D" w14:textId="77777777" w:rsidR="00533683" w:rsidRPr="00552135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5051B69" w14:textId="77777777" w:rsidR="00533683" w:rsidRPr="00552135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552135" w14:paraId="67B8603D" w14:textId="77777777" w:rsidTr="006A01A1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C87F006" w14:textId="77777777" w:rsidR="00533683" w:rsidRPr="00552135" w:rsidRDefault="00533683" w:rsidP="004778D4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55213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552135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552135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60FE0E3" w14:textId="5546D225" w:rsidR="00533683" w:rsidRPr="00552135" w:rsidRDefault="0085721D" w:rsidP="004778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</w:rPr>
              <w:t>(256)</w:t>
            </w:r>
          </w:p>
        </w:tc>
        <w:tc>
          <w:tcPr>
            <w:tcW w:w="180" w:type="dxa"/>
            <w:vAlign w:val="bottom"/>
          </w:tcPr>
          <w:p w14:paraId="4A331B9D" w14:textId="77777777" w:rsidR="00533683" w:rsidRPr="00552135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B723E3" w14:textId="6E517066" w:rsidR="00533683" w:rsidRPr="00552135" w:rsidRDefault="0085721D" w:rsidP="004778D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</w:rPr>
              <w:t>(256)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E88ABC" w14:textId="77777777" w:rsidR="00533683" w:rsidRPr="00552135" w:rsidRDefault="00533683" w:rsidP="004778D4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F553E" w14:textId="62914F99" w:rsidR="00533683" w:rsidRPr="00552135" w:rsidRDefault="007E60D5" w:rsidP="007E60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</w:rPr>
              <w:t>(38)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160A9C" w14:textId="77777777" w:rsidR="00533683" w:rsidRPr="00552135" w:rsidRDefault="00533683" w:rsidP="004778D4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1C967" w14:textId="73EFED62" w:rsidR="00533683" w:rsidRPr="00552135" w:rsidRDefault="007E60D5" w:rsidP="007E60D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</w:rPr>
              <w:t>(38)</w:t>
            </w:r>
          </w:p>
        </w:tc>
      </w:tr>
      <w:tr w:rsidR="00523E37" w:rsidRPr="00552135" w14:paraId="455C9148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07E56E30" w14:textId="77777777" w:rsidR="006B56EB" w:rsidRPr="00552135" w:rsidRDefault="006B56EB" w:rsidP="006C085B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DDAC21C" w14:textId="05FC1789" w:rsidR="00523E37" w:rsidRPr="00552135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56EB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483" w:type="dxa"/>
            <w:gridSpan w:val="11"/>
          </w:tcPr>
          <w:p w14:paraId="0C557455" w14:textId="77777777" w:rsidR="00523E37" w:rsidRPr="00552135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B56EB" w:rsidRPr="00552135" w14:paraId="08616B2E" w14:textId="77777777" w:rsidTr="00A804C6">
        <w:trPr>
          <w:tblHeader/>
        </w:trPr>
        <w:tc>
          <w:tcPr>
            <w:tcW w:w="2697" w:type="dxa"/>
            <w:shd w:val="clear" w:color="auto" w:fill="auto"/>
          </w:tcPr>
          <w:p w14:paraId="05D5D0C7" w14:textId="77777777" w:rsidR="006B56EB" w:rsidRPr="00552135" w:rsidRDefault="006B56EB" w:rsidP="006B56E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76B713D1" w14:textId="77777777" w:rsidR="006B56EB" w:rsidRPr="00552135" w:rsidRDefault="006B56EB" w:rsidP="006B56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803B99" w14:textId="77777777" w:rsidR="006B56EB" w:rsidRPr="00552135" w:rsidRDefault="006B56EB" w:rsidP="006B56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1A7B5465" w14:textId="77777777" w:rsidR="006B56EB" w:rsidRPr="00552135" w:rsidRDefault="006B56EB" w:rsidP="006B56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B56EB" w:rsidRPr="00552135" w14:paraId="72303396" w14:textId="77777777" w:rsidTr="00A804C6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C5977F0" w14:textId="77777777" w:rsidR="006B56EB" w:rsidRPr="00552135" w:rsidRDefault="006B56EB" w:rsidP="006B56EB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55213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552135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552135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F5AFCD1" w14:textId="7E21DC4A" w:rsidR="006B56EB" w:rsidRPr="00552135" w:rsidRDefault="006B56EB" w:rsidP="006B56E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A1B478" w14:textId="77777777" w:rsidR="006B56EB" w:rsidRPr="00552135" w:rsidRDefault="006B56EB" w:rsidP="006B56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953190" w14:textId="5EFC22CD" w:rsidR="006B56EB" w:rsidRPr="00552135" w:rsidRDefault="006B56EB" w:rsidP="006B56E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9B5694" w14:textId="77777777" w:rsidR="006B56EB" w:rsidRPr="00552135" w:rsidRDefault="006B56EB" w:rsidP="006B56EB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552981" w14:textId="08506EBF" w:rsidR="006B56EB" w:rsidRPr="00552135" w:rsidRDefault="006B56EB" w:rsidP="006B56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C262D7B" w14:textId="77777777" w:rsidR="006B56EB" w:rsidRPr="00552135" w:rsidRDefault="006B56EB" w:rsidP="006B56EB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B8592" w14:textId="178DA2E1" w:rsidR="006B56EB" w:rsidRPr="00552135" w:rsidRDefault="006B56EB" w:rsidP="006B56E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6B56EB" w:rsidRPr="00552135" w14:paraId="7403A8C1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5AF63A9B" w14:textId="77777777" w:rsidR="006B56EB" w:rsidRPr="00552135" w:rsidRDefault="006B56EB" w:rsidP="00AA4A2A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33333163" w14:textId="77777777" w:rsidR="006B56EB" w:rsidRPr="00552135" w:rsidRDefault="006B56EB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FA7E14" w14:textId="77777777" w:rsidR="006B56EB" w:rsidRPr="00552135" w:rsidRDefault="006B56EB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1DC39A50" w14:textId="77777777" w:rsidR="006B56EB" w:rsidRPr="00552135" w:rsidRDefault="006B56EB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A2A" w:rsidRPr="00552135" w14:paraId="071D8D80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20037861" w14:textId="77777777" w:rsidR="00AA4A2A" w:rsidRPr="00552135" w:rsidRDefault="00AA4A2A" w:rsidP="00AA4A2A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5521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AA4A2A" w:rsidRPr="00552135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AA4A2A" w:rsidRPr="00552135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B109B2B" w14:textId="77777777" w:rsidR="00AA4A2A" w:rsidRPr="00552135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A2A" w:rsidRPr="00552135" w14:paraId="449DF253" w14:textId="77777777" w:rsidTr="006A01A1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3CA28EA" w14:textId="77777777" w:rsidR="00AA4A2A" w:rsidRPr="00552135" w:rsidRDefault="00AA4A2A" w:rsidP="00AA4A2A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55213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52135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552135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552135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48C67500" w:rsidR="00AA4A2A" w:rsidRPr="00552135" w:rsidRDefault="006B56EB" w:rsidP="009126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(417)</w:t>
            </w:r>
          </w:p>
        </w:tc>
        <w:tc>
          <w:tcPr>
            <w:tcW w:w="180" w:type="dxa"/>
            <w:vAlign w:val="bottom"/>
          </w:tcPr>
          <w:p w14:paraId="371D3CD4" w14:textId="77777777" w:rsidR="00AA4A2A" w:rsidRPr="00552135" w:rsidRDefault="00AA4A2A" w:rsidP="009126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0942F815" w:rsidR="00AA4A2A" w:rsidRPr="00552135" w:rsidRDefault="006B56EB" w:rsidP="0091263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(417)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AA4A2A" w:rsidRPr="00552135" w:rsidRDefault="00AA4A2A" w:rsidP="0091263E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0A5357DC" w:rsidR="00AA4A2A" w:rsidRPr="00552135" w:rsidRDefault="006B56EB" w:rsidP="006B56E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AA4A2A" w:rsidRPr="00552135" w:rsidRDefault="00AA4A2A" w:rsidP="0091263E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50BC2653" w:rsidR="00AA4A2A" w:rsidRPr="00552135" w:rsidRDefault="006B56EB" w:rsidP="006B56E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1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031C004" w14:textId="77777777" w:rsidR="00E6076C" w:rsidRPr="00552135" w:rsidRDefault="00E6076C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644719BE" w14:textId="5F5971E3" w:rsidR="00A34A98" w:rsidRPr="00552135" w:rsidRDefault="00A34A98" w:rsidP="006B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="Angsana New" w:hAnsi="Angsana New"/>
          <w:b/>
          <w:sz w:val="28"/>
          <w:szCs w:val="28"/>
        </w:rPr>
      </w:pPr>
      <w:r w:rsidRPr="00552135">
        <w:rPr>
          <w:rFonts w:ascii="Angsana New" w:hAnsi="Angsana New"/>
          <w:b/>
          <w:sz w:val="32"/>
          <w:szCs w:val="32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F324CEE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552135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552135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52135">
              <w:br w:type="page"/>
            </w:r>
            <w:r w:rsidR="00523E37" w:rsidRPr="005521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552135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552135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521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552135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552135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21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552135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77777777" w:rsidR="00523E37" w:rsidRPr="00552135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213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521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DD48AA9" w14:textId="589F22FF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5F6C2D7E" w14:textId="3856B0A5" w:rsidR="006B56EB" w:rsidRPr="00552135" w:rsidRDefault="006B56EB" w:rsidP="006B56EB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552135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70"/>
        <w:gridCol w:w="1887"/>
      </w:tblGrid>
      <w:tr w:rsidR="00523E37" w:rsidRPr="00552135" w14:paraId="0E1252A6" w14:textId="77777777" w:rsidTr="00CD750B">
        <w:tc>
          <w:tcPr>
            <w:tcW w:w="2648" w:type="pct"/>
          </w:tcPr>
          <w:p w14:paraId="7CB4BEAF" w14:textId="226981BC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0B34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B56EB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7C0B34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B56EB" w:rsidRPr="005521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56EB" w:rsidRPr="005521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7" w:type="pct"/>
          </w:tcPr>
          <w:p w14:paraId="3D043C2E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6858D3F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2C88903E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552135" w14:paraId="7FF42E3E" w14:textId="77777777" w:rsidTr="00595EA0">
        <w:tc>
          <w:tcPr>
            <w:tcW w:w="2648" w:type="pct"/>
          </w:tcPr>
          <w:p w14:paraId="6FF95FA7" w14:textId="77777777" w:rsidR="00523E37" w:rsidRPr="0055213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2" w:type="pct"/>
            <w:gridSpan w:val="3"/>
          </w:tcPr>
          <w:p w14:paraId="4CD77018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552135" w14:paraId="0CDC5D35" w14:textId="77777777" w:rsidTr="00CD750B">
        <w:tc>
          <w:tcPr>
            <w:tcW w:w="2648" w:type="pct"/>
          </w:tcPr>
          <w:p w14:paraId="559F0572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7" w:type="pct"/>
          </w:tcPr>
          <w:p w14:paraId="50A0C93E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553FC4" w14:textId="77777777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387C1FCA" w14:textId="3E69F9D6" w:rsidR="00523E37" w:rsidRPr="0055213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552135" w14:paraId="5FB65D6E" w14:textId="77777777" w:rsidTr="00CD750B">
        <w:tc>
          <w:tcPr>
            <w:tcW w:w="2648" w:type="pct"/>
          </w:tcPr>
          <w:p w14:paraId="77E21EF6" w14:textId="2F0E18DC" w:rsidR="00016DE8" w:rsidRPr="00552135" w:rsidRDefault="00E4356F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ส่วนปรับปรุงอาคาร</w:t>
            </w:r>
          </w:p>
        </w:tc>
        <w:tc>
          <w:tcPr>
            <w:tcW w:w="1177" w:type="pct"/>
          </w:tcPr>
          <w:p w14:paraId="38CABDA7" w14:textId="26046C9D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DA73ED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5B9E3725" w14:textId="66B11A28" w:rsidR="00016DE8" w:rsidRPr="00552135" w:rsidRDefault="00016DE8" w:rsidP="0038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56F" w:rsidRPr="00552135" w14:paraId="4B475BF4" w14:textId="77777777" w:rsidTr="00CD750B">
        <w:tc>
          <w:tcPr>
            <w:tcW w:w="2648" w:type="pct"/>
          </w:tcPr>
          <w:p w14:paraId="1F011DC1" w14:textId="5980EA0D" w:rsidR="00E4356F" w:rsidRPr="00552135" w:rsidRDefault="00E4356F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และการก่อสร้างที่เกี่ยวข้อง</w:t>
            </w:r>
          </w:p>
        </w:tc>
        <w:tc>
          <w:tcPr>
            <w:tcW w:w="1177" w:type="pct"/>
          </w:tcPr>
          <w:p w14:paraId="08DF4524" w14:textId="18B2A1A1" w:rsidR="00E4356F" w:rsidRPr="00552135" w:rsidRDefault="00684DFD" w:rsidP="004D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14:paraId="786C2940" w14:textId="77777777" w:rsidR="00E4356F" w:rsidRPr="00552135" w:rsidRDefault="00E4356F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68777EC6" w14:textId="1097FDA3" w:rsidR="00E4356F" w:rsidRPr="00552135" w:rsidRDefault="009922DB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618E" w:rsidRPr="00552135" w14:paraId="62599FB1" w14:textId="77777777" w:rsidTr="00CD750B">
        <w:tc>
          <w:tcPr>
            <w:tcW w:w="2648" w:type="pct"/>
          </w:tcPr>
          <w:p w14:paraId="7A9432D2" w14:textId="328038A1" w:rsidR="004D618E" w:rsidRPr="00552135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7" w:type="pct"/>
          </w:tcPr>
          <w:p w14:paraId="226EA3EB" w14:textId="67D228A9" w:rsidR="004D618E" w:rsidRPr="00552135" w:rsidRDefault="00625416" w:rsidP="004D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47" w:type="pct"/>
          </w:tcPr>
          <w:p w14:paraId="09932B24" w14:textId="77777777" w:rsidR="004D618E" w:rsidRPr="00552135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6DEAC377" w14:textId="4C57FDD1" w:rsidR="004D618E" w:rsidRPr="00552135" w:rsidRDefault="009922DB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552135" w14:paraId="4FF0817E" w14:textId="77777777" w:rsidTr="00CD750B">
        <w:tc>
          <w:tcPr>
            <w:tcW w:w="2648" w:type="pct"/>
          </w:tcPr>
          <w:p w14:paraId="722B40BD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7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0E0600CE" w:rsidR="00016DE8" w:rsidRPr="00552135" w:rsidRDefault="00625416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84DFD" w:rsidRPr="0055213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07964" w:rsidRPr="0055213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DF97560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31EA08CB" w:rsidR="00016DE8" w:rsidRPr="00552135" w:rsidRDefault="009922DB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16DE8" w:rsidRPr="00552135" w14:paraId="24B7C519" w14:textId="77777777" w:rsidTr="00CD750B">
        <w:tc>
          <w:tcPr>
            <w:tcW w:w="2648" w:type="pct"/>
          </w:tcPr>
          <w:p w14:paraId="58A4A0C7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pct"/>
            <w:tcBorders>
              <w:top w:val="single" w:sz="4" w:space="0" w:color="auto"/>
            </w:tcBorders>
          </w:tcPr>
          <w:p w14:paraId="3EB8E29C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55DA5F3A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8" w:type="pct"/>
            <w:tcBorders>
              <w:top w:val="single" w:sz="4" w:space="0" w:color="auto"/>
            </w:tcBorders>
          </w:tcPr>
          <w:p w14:paraId="358404C5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6DE8" w:rsidRPr="00552135" w14:paraId="6F2F2127" w14:textId="77777777" w:rsidTr="00CD750B">
        <w:tc>
          <w:tcPr>
            <w:tcW w:w="2648" w:type="pct"/>
          </w:tcPr>
          <w:p w14:paraId="39110728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7" w:type="pct"/>
          </w:tcPr>
          <w:p w14:paraId="5D4C5069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3B5C5E7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7F760F1F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6DE8" w:rsidRPr="00552135" w14:paraId="005BC1BB" w14:textId="77777777" w:rsidTr="00CD750B">
        <w:tc>
          <w:tcPr>
            <w:tcW w:w="2648" w:type="pct"/>
          </w:tcPr>
          <w:p w14:paraId="7E17CFF9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77" w:type="pct"/>
          </w:tcPr>
          <w:p w14:paraId="72927891" w14:textId="094C44F1" w:rsidR="00016DE8" w:rsidRPr="00552135" w:rsidRDefault="00625416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187,515</w:t>
            </w:r>
          </w:p>
        </w:tc>
        <w:tc>
          <w:tcPr>
            <w:tcW w:w="147" w:type="pct"/>
          </w:tcPr>
          <w:p w14:paraId="78284F47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3D7659B1" w14:textId="5E855438" w:rsidR="00016DE8" w:rsidRPr="00552135" w:rsidRDefault="009922DB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182,469</w:t>
            </w:r>
          </w:p>
        </w:tc>
      </w:tr>
      <w:tr w:rsidR="00016DE8" w:rsidRPr="00552135" w14:paraId="05AC6AA0" w14:textId="77777777" w:rsidTr="00CD750B">
        <w:tc>
          <w:tcPr>
            <w:tcW w:w="2648" w:type="pct"/>
          </w:tcPr>
          <w:p w14:paraId="5B23E206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77" w:type="pct"/>
          </w:tcPr>
          <w:p w14:paraId="0AA2D7C7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3C95C2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4349EA40" w14:textId="00FF822B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552135" w14:paraId="5E05DCDE" w14:textId="77777777" w:rsidTr="00CD750B">
        <w:tc>
          <w:tcPr>
            <w:tcW w:w="2648" w:type="pct"/>
          </w:tcPr>
          <w:p w14:paraId="428339A4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77" w:type="pct"/>
          </w:tcPr>
          <w:p w14:paraId="3F47274A" w14:textId="4F2ABF32" w:rsidR="00016DE8" w:rsidRPr="00552135" w:rsidRDefault="00625416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2,893</w:t>
            </w:r>
          </w:p>
        </w:tc>
        <w:tc>
          <w:tcPr>
            <w:tcW w:w="147" w:type="pct"/>
          </w:tcPr>
          <w:p w14:paraId="27BB0C23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4DCD74C7" w14:textId="4D5A2CA6" w:rsidR="00016DE8" w:rsidRPr="00552135" w:rsidRDefault="009922DB" w:rsidP="0099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5EA0" w:rsidRPr="00552135" w14:paraId="15A3DE47" w14:textId="77777777" w:rsidTr="00CD750B">
        <w:trPr>
          <w:trHeight w:val="452"/>
        </w:trPr>
        <w:tc>
          <w:tcPr>
            <w:tcW w:w="2648" w:type="pct"/>
          </w:tcPr>
          <w:p w14:paraId="3D818BE8" w14:textId="30E628A3" w:rsidR="00595EA0" w:rsidRPr="00552135" w:rsidRDefault="006B56EB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</w:t>
            </w:r>
            <w:r w:rsidR="00595EA0" w:rsidRPr="00552135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สินเชื่อเพื่อการนำเข้า</w:t>
            </w:r>
            <w:r w:rsidRPr="0055213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5213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95EA0" w:rsidRPr="00552135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สำหรับซื้อสินค้าและวัสดุที่ยังไม่ได้ใช้</w:t>
            </w:r>
          </w:p>
        </w:tc>
        <w:tc>
          <w:tcPr>
            <w:tcW w:w="1177" w:type="pct"/>
          </w:tcPr>
          <w:p w14:paraId="30EE31B3" w14:textId="77777777" w:rsidR="00625416" w:rsidRPr="00552135" w:rsidRDefault="00625416" w:rsidP="00625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14:paraId="2DE10EBC" w14:textId="3738A991" w:rsidR="009922DB" w:rsidRPr="00552135" w:rsidRDefault="00625416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602,969</w:t>
            </w:r>
          </w:p>
        </w:tc>
        <w:tc>
          <w:tcPr>
            <w:tcW w:w="147" w:type="pct"/>
          </w:tcPr>
          <w:p w14:paraId="2DFF18C4" w14:textId="77777777" w:rsidR="00595EA0" w:rsidRPr="00552135" w:rsidRDefault="00595EA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73B7BF9A" w14:textId="77777777" w:rsidR="00595EA0" w:rsidRPr="00552135" w:rsidRDefault="00595EA0" w:rsidP="0059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65E235" w14:textId="3E6676A7" w:rsidR="009922DB" w:rsidRPr="00552135" w:rsidRDefault="000A498C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2135">
              <w:rPr>
                <w:rFonts w:ascii="Angsana New" w:hAnsi="Angsana New"/>
                <w:sz w:val="30"/>
                <w:szCs w:val="30"/>
              </w:rPr>
              <w:t>392,795</w:t>
            </w:r>
          </w:p>
        </w:tc>
      </w:tr>
      <w:tr w:rsidR="00016DE8" w:rsidRPr="00552135" w14:paraId="15B12739" w14:textId="77777777" w:rsidTr="00CD750B">
        <w:tc>
          <w:tcPr>
            <w:tcW w:w="2648" w:type="pct"/>
          </w:tcPr>
          <w:p w14:paraId="1688CE47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7" w:type="pct"/>
            <w:tcBorders>
              <w:top w:val="single" w:sz="4" w:space="0" w:color="auto"/>
              <w:bottom w:val="double" w:sz="4" w:space="0" w:color="auto"/>
            </w:tcBorders>
          </w:tcPr>
          <w:p w14:paraId="195E3F7B" w14:textId="0254E88A" w:rsidR="00016DE8" w:rsidRPr="00552135" w:rsidRDefault="00625416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793,37</w:t>
            </w:r>
            <w:r w:rsidR="00792168" w:rsidRPr="0055213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FB60250" w14:textId="77777777" w:rsidR="00016DE8" w:rsidRPr="00552135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8C7C" w14:textId="573C2E9F" w:rsidR="00016DE8" w:rsidRPr="00552135" w:rsidRDefault="009922DB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135">
              <w:rPr>
                <w:rFonts w:ascii="Angsana New" w:hAnsi="Angsana New"/>
                <w:b/>
                <w:bCs/>
                <w:sz w:val="30"/>
                <w:szCs w:val="30"/>
              </w:rPr>
              <w:t>575,264</w:t>
            </w:r>
          </w:p>
        </w:tc>
      </w:tr>
    </w:tbl>
    <w:p w14:paraId="483A75B2" w14:textId="77777777" w:rsidR="00523E37" w:rsidRPr="0055213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05C20C27" w14:textId="3975F9F5" w:rsidR="00523E37" w:rsidRPr="00552135" w:rsidRDefault="00523E37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52135">
        <w:rPr>
          <w:rFonts w:ascii="Angsana New" w:hAnsi="Angsana New" w:hint="cs"/>
          <w:sz w:val="30"/>
          <w:szCs w:val="30"/>
          <w:cs/>
        </w:rPr>
        <w:t>กลุ่ม</w:t>
      </w:r>
      <w:r w:rsidRPr="00552135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552135">
        <w:rPr>
          <w:rFonts w:ascii="Angsana New" w:hAnsi="Angsana New" w:hint="cs"/>
          <w:sz w:val="30"/>
          <w:szCs w:val="30"/>
          <w:cs/>
        </w:rPr>
        <w:t>หลาย</w:t>
      </w:r>
      <w:r w:rsidRPr="00552135"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6B56EB" w:rsidRPr="00552135">
        <w:rPr>
          <w:rFonts w:ascii="Angsana New" w:hAnsi="Angsana New"/>
          <w:sz w:val="30"/>
          <w:szCs w:val="30"/>
        </w:rPr>
        <w:t xml:space="preserve"> </w:t>
      </w:r>
      <w:r w:rsidRPr="00552135">
        <w:rPr>
          <w:rFonts w:ascii="Angsana New" w:hAnsi="Angsana New"/>
          <w:sz w:val="30"/>
          <w:szCs w:val="30"/>
          <w:cs/>
        </w:rPr>
        <w:t>เป็นจำนวนเงิน</w:t>
      </w:r>
      <w:bookmarkStart w:id="1" w:name="_Hlk15140887"/>
      <w:r w:rsidR="005639D1" w:rsidRPr="00552135">
        <w:rPr>
          <w:rFonts w:ascii="Angsana New" w:hAnsi="Angsana New"/>
          <w:sz w:val="30"/>
          <w:szCs w:val="30"/>
        </w:rPr>
        <w:t xml:space="preserve"> </w:t>
      </w:r>
      <w:bookmarkEnd w:id="1"/>
      <w:r w:rsidR="00C95023" w:rsidRPr="00552135">
        <w:rPr>
          <w:rFonts w:ascii="Angsana New" w:hAnsi="Angsana New"/>
          <w:sz w:val="30"/>
          <w:szCs w:val="30"/>
        </w:rPr>
        <w:t>15.2</w:t>
      </w:r>
      <w:r w:rsidR="003D296E" w:rsidRPr="00552135">
        <w:rPr>
          <w:rFonts w:ascii="Angsana New" w:hAnsi="Angsana New" w:hint="cs"/>
          <w:sz w:val="30"/>
          <w:szCs w:val="30"/>
          <w:cs/>
        </w:rPr>
        <w:t xml:space="preserve"> </w:t>
      </w:r>
      <w:r w:rsidRPr="00552135">
        <w:rPr>
          <w:rFonts w:ascii="Angsana New" w:hAnsi="Angsana New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</w:rPr>
        <w:t> 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52135">
        <w:rPr>
          <w:rFonts w:ascii="Angsana New" w:hAnsi="Angsana New"/>
          <w:i/>
          <w:iCs/>
          <w:sz w:val="30"/>
          <w:szCs w:val="30"/>
        </w:rPr>
        <w:t>256</w:t>
      </w:r>
      <w:r w:rsidR="006B56EB" w:rsidRPr="00552135">
        <w:rPr>
          <w:rFonts w:ascii="Angsana New" w:hAnsi="Angsana New"/>
          <w:i/>
          <w:iCs/>
          <w:sz w:val="30"/>
          <w:szCs w:val="30"/>
        </w:rPr>
        <w:t>5</w:t>
      </w:r>
      <w:r w:rsidRPr="00552135">
        <w:rPr>
          <w:rFonts w:ascii="Angsana New" w:hAnsi="Angsana New"/>
          <w:i/>
          <w:iCs/>
          <w:sz w:val="30"/>
          <w:szCs w:val="30"/>
        </w:rPr>
        <w:t>:</w:t>
      </w:r>
      <w:r w:rsidR="00A34A98" w:rsidRPr="0055213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552135">
        <w:rPr>
          <w:rFonts w:ascii="Angsana New" w:hAnsi="Angsana New"/>
          <w:i/>
          <w:iCs/>
          <w:sz w:val="30"/>
          <w:szCs w:val="30"/>
        </w:rPr>
        <w:t>1</w:t>
      </w:r>
      <w:r w:rsidR="006B56EB" w:rsidRPr="00552135">
        <w:rPr>
          <w:rFonts w:ascii="Angsana New" w:hAnsi="Angsana New"/>
          <w:i/>
          <w:iCs/>
          <w:sz w:val="30"/>
          <w:szCs w:val="30"/>
        </w:rPr>
        <w:t>5.1</w:t>
      </w:r>
      <w:r w:rsidR="005A6A3D" w:rsidRPr="00552135">
        <w:rPr>
          <w:rFonts w:ascii="Angsana New" w:hAnsi="Angsana New"/>
          <w:i/>
          <w:iCs/>
          <w:sz w:val="30"/>
          <w:szCs w:val="30"/>
        </w:rPr>
        <w:t xml:space="preserve"> </w:t>
      </w:r>
      <w:r w:rsidRPr="0055213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และค้ำประกันผลงานเป็นจำนวนเงิน</w:t>
      </w:r>
      <w:bookmarkStart w:id="2" w:name="_Hlk15140898"/>
      <w:r w:rsidR="005639D1" w:rsidRPr="00552135">
        <w:rPr>
          <w:rFonts w:ascii="Angsana New" w:hAnsi="Angsana New"/>
          <w:sz w:val="30"/>
          <w:szCs w:val="30"/>
        </w:rPr>
        <w:t xml:space="preserve"> </w:t>
      </w:r>
      <w:r w:rsidR="00C95023" w:rsidRPr="00552135">
        <w:rPr>
          <w:rFonts w:ascii="Angsana New" w:hAnsi="Angsana New"/>
          <w:sz w:val="30"/>
          <w:szCs w:val="30"/>
        </w:rPr>
        <w:t>172.3</w:t>
      </w:r>
      <w:r w:rsidRPr="00552135">
        <w:rPr>
          <w:rFonts w:ascii="Angsana New" w:hAnsi="Angsana New"/>
          <w:sz w:val="30"/>
          <w:szCs w:val="30"/>
        </w:rPr>
        <w:t xml:space="preserve"> </w:t>
      </w:r>
      <w:bookmarkEnd w:id="2"/>
      <w:r w:rsidR="006B56EB" w:rsidRPr="00552135">
        <w:rPr>
          <w:rFonts w:ascii="Angsana New" w:hAnsi="Angsana New" w:hint="cs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721D" w:rsidRPr="00552135">
        <w:rPr>
          <w:rFonts w:ascii="Angsana New" w:hAnsi="Angsana New"/>
          <w:sz w:val="30"/>
          <w:szCs w:val="30"/>
        </w:rPr>
        <w:br/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52135">
        <w:rPr>
          <w:rFonts w:ascii="Angsana New" w:hAnsi="Angsana New"/>
          <w:i/>
          <w:iCs/>
          <w:sz w:val="30"/>
          <w:szCs w:val="30"/>
        </w:rPr>
        <w:t>256</w:t>
      </w:r>
      <w:r w:rsidR="006B56EB" w:rsidRPr="00552135">
        <w:rPr>
          <w:rFonts w:ascii="Angsana New" w:hAnsi="Angsana New"/>
          <w:i/>
          <w:iCs/>
          <w:sz w:val="30"/>
          <w:szCs w:val="30"/>
        </w:rPr>
        <w:t>5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: </w:t>
      </w:r>
      <w:r w:rsidR="006B56EB" w:rsidRPr="00552135">
        <w:rPr>
          <w:rFonts w:ascii="Angsana New" w:hAnsi="Angsana New"/>
          <w:i/>
          <w:iCs/>
          <w:sz w:val="30"/>
          <w:szCs w:val="30"/>
        </w:rPr>
        <w:t>180.0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55213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C08755" w14:textId="77777777" w:rsidR="0068783E" w:rsidRPr="00552135" w:rsidRDefault="0068783E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B9B9E" w14:textId="663DFE66" w:rsidR="00B671FD" w:rsidRPr="00552135" w:rsidRDefault="00523E37" w:rsidP="00B671FD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2135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552135">
        <w:rPr>
          <w:rFonts w:ascii="Angsana New" w:hAnsi="Angsana New" w:hint="cs"/>
          <w:sz w:val="30"/>
          <w:szCs w:val="30"/>
          <w:cs/>
        </w:rPr>
        <w:t>หลาย</w:t>
      </w:r>
      <w:r w:rsidRPr="00552135">
        <w:rPr>
          <w:rFonts w:ascii="Angsana New" w:hAnsi="Angsana New"/>
          <w:sz w:val="30"/>
          <w:szCs w:val="30"/>
          <w:cs/>
        </w:rPr>
        <w:t>แ</w:t>
      </w:r>
      <w:r w:rsidRPr="00552135">
        <w:rPr>
          <w:rFonts w:ascii="Angsana New" w:hAnsi="Angsana New" w:hint="cs"/>
          <w:sz w:val="30"/>
          <w:szCs w:val="30"/>
          <w:cs/>
        </w:rPr>
        <w:t>ห่</w:t>
      </w:r>
      <w:r w:rsidRPr="00552135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Pr="00552135">
        <w:rPr>
          <w:rFonts w:ascii="Angsana New" w:hAnsi="Angsana New" w:hint="cs"/>
          <w:sz w:val="30"/>
          <w:szCs w:val="30"/>
          <w:cs/>
        </w:rPr>
        <w:t>เ</w:t>
      </w:r>
      <w:r w:rsidRPr="00552135">
        <w:rPr>
          <w:rFonts w:ascii="Angsana New" w:hAnsi="Angsana New"/>
          <w:sz w:val="30"/>
          <w:szCs w:val="30"/>
          <w:cs/>
        </w:rPr>
        <w:t>ป็นจำนวนเงิน</w:t>
      </w:r>
      <w:bookmarkStart w:id="3" w:name="_Hlk15140909"/>
      <w:r w:rsidR="00982677" w:rsidRPr="00552135">
        <w:rPr>
          <w:rFonts w:ascii="Angsana New" w:hAnsi="Angsana New"/>
          <w:sz w:val="30"/>
          <w:szCs w:val="30"/>
        </w:rPr>
        <w:t xml:space="preserve"> </w:t>
      </w:r>
      <w:bookmarkEnd w:id="3"/>
      <w:r w:rsidR="00C95023" w:rsidRPr="00552135">
        <w:rPr>
          <w:rFonts w:ascii="Angsana New" w:hAnsi="Angsana New"/>
          <w:sz w:val="30"/>
          <w:szCs w:val="30"/>
        </w:rPr>
        <w:t>13.2</w:t>
      </w:r>
      <w:r w:rsidR="003D296E" w:rsidRPr="00552135">
        <w:rPr>
          <w:rFonts w:ascii="Times New Roman" w:hAnsi="Times New Roman" w:cstheme="minorBidi" w:hint="cs"/>
          <w:spacing w:val="8"/>
          <w:sz w:val="22"/>
          <w:cs/>
        </w:rPr>
        <w:t xml:space="preserve"> </w:t>
      </w:r>
      <w:r w:rsidRPr="00552135">
        <w:rPr>
          <w:rFonts w:ascii="Angsana New" w:hAnsi="Angsana New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</w:rPr>
        <w:t> </w:t>
      </w:r>
      <w:r w:rsidRPr="00552135">
        <w:rPr>
          <w:rFonts w:ascii="Angsana New" w:hAnsi="Angsana New"/>
          <w:i/>
          <w:iCs/>
          <w:sz w:val="30"/>
          <w:szCs w:val="30"/>
        </w:rPr>
        <w:t>(31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552135">
        <w:rPr>
          <w:rFonts w:ascii="Angsana New" w:hAnsi="Angsana New"/>
          <w:i/>
          <w:iCs/>
          <w:sz w:val="30"/>
          <w:szCs w:val="30"/>
        </w:rPr>
        <w:t>256</w:t>
      </w:r>
      <w:r w:rsidR="006B56EB" w:rsidRPr="00552135">
        <w:rPr>
          <w:rFonts w:ascii="Angsana New" w:hAnsi="Angsana New"/>
          <w:i/>
          <w:iCs/>
          <w:sz w:val="30"/>
          <w:szCs w:val="30"/>
        </w:rPr>
        <w:t>5</w:t>
      </w:r>
      <w:r w:rsidRPr="00552135">
        <w:rPr>
          <w:rFonts w:ascii="Angsana New" w:hAnsi="Angsana New"/>
          <w:i/>
          <w:iCs/>
          <w:sz w:val="30"/>
          <w:szCs w:val="30"/>
        </w:rPr>
        <w:t>:</w:t>
      </w:r>
      <w:r w:rsidR="00A34A98" w:rsidRPr="0055213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552135">
        <w:rPr>
          <w:rFonts w:ascii="Angsana New" w:hAnsi="Angsana New"/>
          <w:i/>
          <w:iCs/>
          <w:sz w:val="30"/>
          <w:szCs w:val="30"/>
        </w:rPr>
        <w:t>13.0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 </w:t>
      </w:r>
      <w:r w:rsidRPr="0055213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 xml:space="preserve">และค้ำประกันผลงานเป็นจำนวนเงิน </w:t>
      </w:r>
      <w:r w:rsidR="00C95023" w:rsidRPr="00552135">
        <w:rPr>
          <w:rFonts w:ascii="Angsana New" w:hAnsi="Angsana New"/>
          <w:sz w:val="30"/>
          <w:szCs w:val="30"/>
        </w:rPr>
        <w:t>169.3</w:t>
      </w:r>
      <w:r w:rsidR="003D296E" w:rsidRPr="00552135">
        <w:rPr>
          <w:rFonts w:ascii="Times New Roman" w:hAnsi="Times New Roman" w:cstheme="minorBidi" w:hint="cs"/>
          <w:spacing w:val="8"/>
          <w:sz w:val="22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52135">
        <w:rPr>
          <w:rFonts w:ascii="Angsana New" w:hAnsi="Angsana New"/>
          <w:i/>
          <w:iCs/>
          <w:sz w:val="30"/>
          <w:szCs w:val="30"/>
        </w:rPr>
        <w:t>256</w:t>
      </w:r>
      <w:r w:rsidR="006B56EB" w:rsidRPr="00552135">
        <w:rPr>
          <w:rFonts w:ascii="Angsana New" w:hAnsi="Angsana New"/>
          <w:i/>
          <w:iCs/>
          <w:sz w:val="30"/>
          <w:szCs w:val="30"/>
        </w:rPr>
        <w:t>5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: </w:t>
      </w:r>
      <w:r w:rsidR="006B56EB" w:rsidRPr="00552135">
        <w:rPr>
          <w:rFonts w:ascii="Angsana New" w:hAnsi="Angsana New"/>
          <w:i/>
          <w:iCs/>
          <w:sz w:val="30"/>
          <w:szCs w:val="30"/>
        </w:rPr>
        <w:t>177.0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3557AB9" w14:textId="31520C16" w:rsidR="00D44097" w:rsidRPr="00552135" w:rsidRDefault="00D44097" w:rsidP="00B671FD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A66BA7" w14:textId="2C7F9720" w:rsidR="00D44097" w:rsidRPr="00552135" w:rsidRDefault="00D44097" w:rsidP="00B671FD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2135">
        <w:rPr>
          <w:rFonts w:ascii="Angsana New" w:hAnsi="Angsana New" w:hint="cs"/>
          <w:sz w:val="30"/>
          <w:szCs w:val="30"/>
          <w:cs/>
        </w:rPr>
        <w:t>ณ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วันที่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/>
          <w:sz w:val="30"/>
          <w:szCs w:val="30"/>
        </w:rPr>
        <w:t xml:space="preserve">31 </w:t>
      </w:r>
      <w:r w:rsidRPr="00552135">
        <w:rPr>
          <w:rFonts w:ascii="Angsana New" w:hAnsi="Angsana New" w:hint="cs"/>
          <w:sz w:val="30"/>
          <w:szCs w:val="30"/>
          <w:cs/>
        </w:rPr>
        <w:t>มีนาคม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/>
          <w:sz w:val="30"/>
          <w:szCs w:val="30"/>
        </w:rPr>
        <w:t>25</w:t>
      </w:r>
      <w:r w:rsidRPr="00552135">
        <w:rPr>
          <w:rFonts w:ascii="Angsana New" w:hAnsi="Angsana New"/>
          <w:sz w:val="30"/>
          <w:szCs w:val="30"/>
          <w:cs/>
        </w:rPr>
        <w:t>6</w:t>
      </w:r>
      <w:r w:rsidRPr="00552135">
        <w:rPr>
          <w:rFonts w:ascii="Angsana New" w:hAnsi="Angsana New"/>
          <w:sz w:val="30"/>
          <w:szCs w:val="30"/>
        </w:rPr>
        <w:t>6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/>
          <w:sz w:val="30"/>
          <w:szCs w:val="30"/>
        </w:rPr>
        <w:t>257.3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552135">
        <w:rPr>
          <w:rFonts w:ascii="Angsana New" w:hAnsi="Angsana New"/>
          <w:i/>
          <w:iCs/>
          <w:sz w:val="30"/>
          <w:szCs w:val="30"/>
        </w:rPr>
        <w:br/>
      </w:r>
      <w:r w:rsidRPr="00552135">
        <w:rPr>
          <w:rFonts w:ascii="Angsana New" w:hAnsi="Angsana New"/>
          <w:i/>
          <w:iCs/>
          <w:sz w:val="30"/>
          <w:szCs w:val="30"/>
          <w:cs/>
        </w:rPr>
        <w:t>(</w:t>
      </w:r>
      <w:r w:rsidRPr="00552135">
        <w:rPr>
          <w:rFonts w:ascii="Angsana New" w:hAnsi="Angsana New"/>
          <w:i/>
          <w:iCs/>
          <w:sz w:val="30"/>
          <w:szCs w:val="30"/>
        </w:rPr>
        <w:t>31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2135">
        <w:rPr>
          <w:rFonts w:ascii="Angsana New" w:hAnsi="Angsana New"/>
          <w:i/>
          <w:iCs/>
          <w:sz w:val="30"/>
          <w:szCs w:val="30"/>
        </w:rPr>
        <w:t>2565</w:t>
      </w:r>
      <w:r w:rsidRPr="0055213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552135">
        <w:rPr>
          <w:rFonts w:ascii="Angsana New" w:hAnsi="Angsana New"/>
          <w:i/>
          <w:iCs/>
          <w:sz w:val="30"/>
          <w:szCs w:val="30"/>
        </w:rPr>
        <w:t xml:space="preserve">250.6 </w:t>
      </w:r>
      <w:r w:rsidRPr="005521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36379F4" w14:textId="77777777" w:rsidR="00637D5C" w:rsidRPr="00552135" w:rsidRDefault="00637D5C" w:rsidP="00B671FD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1333849" w14:textId="77777777" w:rsidR="00D44097" w:rsidRPr="00552135" w:rsidRDefault="00D4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 w:rsidRPr="00552135">
        <w:rPr>
          <w:rFonts w:ascii="Angsana New" w:hAnsi="Angsana New"/>
          <w:sz w:val="30"/>
          <w:szCs w:val="30"/>
          <w:cs/>
        </w:rPr>
        <w:br w:type="page"/>
      </w:r>
    </w:p>
    <w:p w14:paraId="5BF8E0F8" w14:textId="6BB7B1F7" w:rsidR="00B671FD" w:rsidRPr="00552135" w:rsidRDefault="00B671FD" w:rsidP="00B671FD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552135">
        <w:rPr>
          <w:rFonts w:ascii="Angsana New" w:hAnsi="Angsana New" w:hint="cs"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47E099AF" w14:textId="77777777" w:rsidR="00B671FD" w:rsidRPr="00552135" w:rsidRDefault="00B671FD" w:rsidP="00B671FD">
      <w:pPr>
        <w:rPr>
          <w:lang w:eastAsia="x-none"/>
        </w:rPr>
      </w:pPr>
    </w:p>
    <w:p w14:paraId="45450EC2" w14:textId="73EB3605" w:rsidR="00B671FD" w:rsidRPr="00B671FD" w:rsidRDefault="00DB5B44" w:rsidP="00DB5B4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2135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F41850" w:rsidRPr="00552135">
        <w:rPr>
          <w:rFonts w:ascii="Angsana New" w:hAnsi="Angsana New" w:hint="cs"/>
          <w:sz w:val="30"/>
          <w:szCs w:val="30"/>
          <w:cs/>
        </w:rPr>
        <w:t>สามัญประจำปีของ</w:t>
      </w:r>
      <w:r w:rsidRPr="00552135">
        <w:rPr>
          <w:rFonts w:ascii="Angsana New" w:hAnsi="Angsana New" w:hint="cs"/>
          <w:sz w:val="30"/>
          <w:szCs w:val="30"/>
          <w:cs/>
        </w:rPr>
        <w:t>ผู้ถือหุ้น</w:t>
      </w:r>
      <w:r w:rsidR="00F41850" w:rsidRPr="00552135">
        <w:rPr>
          <w:rFonts w:ascii="Angsana New" w:hAnsi="Angsana New" w:hint="cs"/>
          <w:sz w:val="30"/>
          <w:szCs w:val="30"/>
          <w:cs/>
        </w:rPr>
        <w:t>ของบริษัท</w:t>
      </w:r>
      <w:r w:rsidRPr="0055213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0C3C45" w:rsidRPr="00552135">
        <w:rPr>
          <w:rFonts w:ascii="Angsana New" w:hAnsi="Angsana New"/>
          <w:sz w:val="30"/>
          <w:szCs w:val="30"/>
        </w:rPr>
        <w:t>19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เมษายน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0C3C45" w:rsidRPr="00552135">
        <w:rPr>
          <w:rFonts w:ascii="Angsana New" w:hAnsi="Angsana New"/>
          <w:sz w:val="30"/>
          <w:szCs w:val="30"/>
        </w:rPr>
        <w:t>2566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F41850" w:rsidRPr="00552135">
        <w:rPr>
          <w:rFonts w:ascii="Angsana New" w:hAnsi="Angsana New" w:hint="cs"/>
          <w:sz w:val="30"/>
          <w:szCs w:val="30"/>
          <w:cs/>
        </w:rPr>
        <w:t>ผู้ถือหุ้นมีมติอนุมัติ</w:t>
      </w:r>
      <w:r w:rsidR="002A3815" w:rsidRPr="00552135">
        <w:rPr>
          <w:rFonts w:ascii="Angsana New" w:hAnsi="Angsana New" w:hint="cs"/>
          <w:sz w:val="30"/>
          <w:szCs w:val="30"/>
          <w:cs/>
        </w:rPr>
        <w:t>การ</w:t>
      </w:r>
      <w:r w:rsidR="00F41850" w:rsidRPr="00552135">
        <w:rPr>
          <w:rFonts w:ascii="Angsana New" w:hAnsi="Angsana New" w:hint="cs"/>
          <w:sz w:val="30"/>
          <w:szCs w:val="30"/>
          <w:cs/>
        </w:rPr>
        <w:t xml:space="preserve">จ่ายเงินปันผลจากกำไรสำหรับปี </w:t>
      </w:r>
      <w:r w:rsidR="000C3C45" w:rsidRPr="00552135">
        <w:rPr>
          <w:rFonts w:ascii="Angsana New" w:hAnsi="Angsana New"/>
          <w:sz w:val="30"/>
          <w:szCs w:val="30"/>
        </w:rPr>
        <w:t>2565</w:t>
      </w:r>
      <w:r w:rsidR="00F41850" w:rsidRPr="00552135">
        <w:rPr>
          <w:rFonts w:ascii="Angsana New" w:hAnsi="Angsana New"/>
          <w:sz w:val="30"/>
          <w:szCs w:val="30"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0C3C45" w:rsidRPr="00552135">
        <w:rPr>
          <w:rFonts w:ascii="Angsana New" w:hAnsi="Angsana New"/>
          <w:sz w:val="30"/>
          <w:szCs w:val="30"/>
        </w:rPr>
        <w:t>0.061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บาท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0C3C45" w:rsidRPr="00552135">
        <w:rPr>
          <w:rFonts w:ascii="Angsana New" w:hAnsi="Angsana New"/>
          <w:sz w:val="30"/>
          <w:szCs w:val="30"/>
        </w:rPr>
        <w:t>30.01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ล้านบาท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Pr="00552135">
        <w:rPr>
          <w:rFonts w:ascii="Angsana New" w:hAnsi="Angsana New" w:hint="cs"/>
          <w:sz w:val="30"/>
          <w:szCs w:val="30"/>
          <w:cs/>
        </w:rPr>
        <w:t>เงินปันผลดังกล่าวจะจ่ายในเดือนพฤษภาคม</w:t>
      </w:r>
      <w:r w:rsidRPr="00552135">
        <w:rPr>
          <w:rFonts w:ascii="Angsana New" w:hAnsi="Angsana New"/>
          <w:sz w:val="30"/>
          <w:szCs w:val="30"/>
          <w:cs/>
        </w:rPr>
        <w:t xml:space="preserve"> </w:t>
      </w:r>
      <w:r w:rsidR="000C3C45" w:rsidRPr="00552135">
        <w:rPr>
          <w:rFonts w:ascii="Angsana New" w:hAnsi="Angsana New"/>
          <w:sz w:val="30"/>
          <w:szCs w:val="30"/>
        </w:rPr>
        <w:t>2566</w:t>
      </w:r>
    </w:p>
    <w:sectPr w:rsidR="00B671FD" w:rsidRPr="00B671FD" w:rsidSect="00D17959">
      <w:headerReference w:type="default" r:id="rId8"/>
      <w:footerReference w:type="default" r:id="rId9"/>
      <w:type w:val="nextColumn"/>
      <w:pgSz w:w="11909" w:h="16834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149DF" w14:textId="77777777" w:rsidR="00C13B93" w:rsidRDefault="00C13B93" w:rsidP="00FC04D5">
      <w:r>
        <w:separator/>
      </w:r>
    </w:p>
  </w:endnote>
  <w:endnote w:type="continuationSeparator" w:id="0">
    <w:p w14:paraId="552F94A9" w14:textId="77777777" w:rsidR="00C13B93" w:rsidRDefault="00C13B93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5106E" w14:textId="77777777" w:rsidR="00C13B93" w:rsidRDefault="00C13B93" w:rsidP="00FC04D5">
      <w:r>
        <w:separator/>
      </w:r>
    </w:p>
  </w:footnote>
  <w:footnote w:type="continuationSeparator" w:id="0">
    <w:p w14:paraId="3F35F3D9" w14:textId="77777777" w:rsidR="00C13B93" w:rsidRDefault="00C13B93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08F6D8" w14:textId="04466E35" w:rsidR="00AF469C" w:rsidRDefault="00AF469C" w:rsidP="00AF469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 w:rsidR="00411987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411987">
      <w:rPr>
        <w:rFonts w:ascii="Angsana New" w:hAnsi="Angsana New" w:hint="cs"/>
        <w:b/>
        <w:bCs/>
        <w:sz w:val="32"/>
        <w:szCs w:val="32"/>
        <w:cs/>
        <w:lang w:val="th-TH"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411987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855971"/>
    <w:multiLevelType w:val="hybridMultilevel"/>
    <w:tmpl w:val="029ED29E"/>
    <w:lvl w:ilvl="0" w:tplc="84C641CE">
      <w:start w:val="7"/>
      <w:numFmt w:val="bullet"/>
      <w:lvlText w:val="-"/>
      <w:lvlJc w:val="left"/>
      <w:pPr>
        <w:ind w:left="6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23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1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27"/>
  </w:num>
  <w:num w:numId="12" w16cid:durableId="1338076766">
    <w:abstractNumId w:val="21"/>
  </w:num>
  <w:num w:numId="13" w16cid:durableId="1755734970">
    <w:abstractNumId w:val="41"/>
  </w:num>
  <w:num w:numId="14" w16cid:durableId="960574881">
    <w:abstractNumId w:val="24"/>
  </w:num>
  <w:num w:numId="15" w16cid:durableId="141428454">
    <w:abstractNumId w:val="28"/>
  </w:num>
  <w:num w:numId="16" w16cid:durableId="488055123">
    <w:abstractNumId w:val="45"/>
  </w:num>
  <w:num w:numId="17" w16cid:durableId="1575166250">
    <w:abstractNumId w:val="43"/>
  </w:num>
  <w:num w:numId="18" w16cid:durableId="871654528">
    <w:abstractNumId w:val="15"/>
  </w:num>
  <w:num w:numId="19" w16cid:durableId="2038040959">
    <w:abstractNumId w:val="30"/>
  </w:num>
  <w:num w:numId="20" w16cid:durableId="1243099316">
    <w:abstractNumId w:val="36"/>
  </w:num>
  <w:num w:numId="21" w16cid:durableId="2025400061">
    <w:abstractNumId w:val="14"/>
  </w:num>
  <w:num w:numId="22" w16cid:durableId="2138522417">
    <w:abstractNumId w:val="10"/>
  </w:num>
  <w:num w:numId="23" w16cid:durableId="1023555864">
    <w:abstractNumId w:val="17"/>
  </w:num>
  <w:num w:numId="24" w16cid:durableId="2141989948">
    <w:abstractNumId w:val="12"/>
  </w:num>
  <w:num w:numId="25" w16cid:durableId="364453585">
    <w:abstractNumId w:val="11"/>
  </w:num>
  <w:num w:numId="26" w16cid:durableId="669597702">
    <w:abstractNumId w:val="33"/>
  </w:num>
  <w:num w:numId="27" w16cid:durableId="1644769091">
    <w:abstractNumId w:val="25"/>
  </w:num>
  <w:num w:numId="28" w16cid:durableId="1048996970">
    <w:abstractNumId w:val="34"/>
  </w:num>
  <w:num w:numId="29" w16cid:durableId="1417554663">
    <w:abstractNumId w:val="18"/>
  </w:num>
  <w:num w:numId="30" w16cid:durableId="1935360750">
    <w:abstractNumId w:val="46"/>
  </w:num>
  <w:num w:numId="31" w16cid:durableId="63065391">
    <w:abstractNumId w:val="40"/>
  </w:num>
  <w:num w:numId="32" w16cid:durableId="1570580444">
    <w:abstractNumId w:val="42"/>
  </w:num>
  <w:num w:numId="33" w16cid:durableId="1345597315">
    <w:abstractNumId w:val="32"/>
  </w:num>
  <w:num w:numId="34" w16cid:durableId="1472822326">
    <w:abstractNumId w:val="26"/>
  </w:num>
  <w:num w:numId="35" w16cid:durableId="117384343">
    <w:abstractNumId w:val="35"/>
  </w:num>
  <w:num w:numId="36" w16cid:durableId="498498887">
    <w:abstractNumId w:val="20"/>
  </w:num>
  <w:num w:numId="37" w16cid:durableId="139813865">
    <w:abstractNumId w:val="29"/>
  </w:num>
  <w:num w:numId="38" w16cid:durableId="1077094613">
    <w:abstractNumId w:val="39"/>
  </w:num>
  <w:num w:numId="39" w16cid:durableId="1324352982">
    <w:abstractNumId w:val="19"/>
  </w:num>
  <w:num w:numId="40" w16cid:durableId="2077314851">
    <w:abstractNumId w:val="23"/>
  </w:num>
  <w:num w:numId="41" w16cid:durableId="73939452">
    <w:abstractNumId w:val="13"/>
  </w:num>
  <w:num w:numId="42" w16cid:durableId="852885508">
    <w:abstractNumId w:val="31"/>
  </w:num>
  <w:num w:numId="43" w16cid:durableId="1127511860">
    <w:abstractNumId w:val="44"/>
  </w:num>
  <w:num w:numId="44" w16cid:durableId="585503657">
    <w:abstractNumId w:val="16"/>
  </w:num>
  <w:num w:numId="45" w16cid:durableId="2069062661">
    <w:abstractNumId w:val="37"/>
  </w:num>
  <w:num w:numId="46" w16cid:durableId="66751636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31310367">
    <w:abstractNumId w:val="38"/>
  </w:num>
  <w:num w:numId="48" w16cid:durableId="1663387884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C2A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8A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0F16"/>
    <w:rsid w:val="00091A11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238"/>
    <w:rsid w:val="000E0E0E"/>
    <w:rsid w:val="000E0F49"/>
    <w:rsid w:val="000E0FDE"/>
    <w:rsid w:val="000E1158"/>
    <w:rsid w:val="000E16C6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05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4E6E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01A"/>
    <w:rsid w:val="00174829"/>
    <w:rsid w:val="00174C35"/>
    <w:rsid w:val="001751E0"/>
    <w:rsid w:val="00175210"/>
    <w:rsid w:val="00175234"/>
    <w:rsid w:val="0017539D"/>
    <w:rsid w:val="001753E5"/>
    <w:rsid w:val="001757D8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8A9"/>
    <w:rsid w:val="00194996"/>
    <w:rsid w:val="00194A63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4D9F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1498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815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6C9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754"/>
    <w:rsid w:val="002E5832"/>
    <w:rsid w:val="002E5976"/>
    <w:rsid w:val="002E5FD2"/>
    <w:rsid w:val="002E628A"/>
    <w:rsid w:val="002E6A1A"/>
    <w:rsid w:val="002E702B"/>
    <w:rsid w:val="002E785A"/>
    <w:rsid w:val="002E7C54"/>
    <w:rsid w:val="002F013E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1A8"/>
    <w:rsid w:val="00337434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4E4C"/>
    <w:rsid w:val="003D69E6"/>
    <w:rsid w:val="003D7BCA"/>
    <w:rsid w:val="003D7E3B"/>
    <w:rsid w:val="003E05AE"/>
    <w:rsid w:val="003E06B0"/>
    <w:rsid w:val="003E0844"/>
    <w:rsid w:val="003E091C"/>
    <w:rsid w:val="003E107D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70"/>
    <w:rsid w:val="003F6149"/>
    <w:rsid w:val="003F6BF5"/>
    <w:rsid w:val="003F6DC6"/>
    <w:rsid w:val="003F71BD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A80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16B9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B0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448"/>
    <w:rsid w:val="00622C88"/>
    <w:rsid w:val="00624B17"/>
    <w:rsid w:val="00624B27"/>
    <w:rsid w:val="00624BFF"/>
    <w:rsid w:val="00625164"/>
    <w:rsid w:val="00625416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21C4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3741B"/>
    <w:rsid w:val="00637D5C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56EB"/>
    <w:rsid w:val="006B672E"/>
    <w:rsid w:val="006B6ED3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9C"/>
    <w:rsid w:val="007341E1"/>
    <w:rsid w:val="007343F6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D21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312"/>
    <w:rsid w:val="00770AD6"/>
    <w:rsid w:val="00770EFB"/>
    <w:rsid w:val="00771A87"/>
    <w:rsid w:val="007726F6"/>
    <w:rsid w:val="007728B4"/>
    <w:rsid w:val="00772AEA"/>
    <w:rsid w:val="00772C5B"/>
    <w:rsid w:val="00772FEA"/>
    <w:rsid w:val="0077348F"/>
    <w:rsid w:val="007734B4"/>
    <w:rsid w:val="00773C40"/>
    <w:rsid w:val="00774A9C"/>
    <w:rsid w:val="00774D83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168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0D5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99B"/>
    <w:rsid w:val="00842B99"/>
    <w:rsid w:val="00843558"/>
    <w:rsid w:val="0084381E"/>
    <w:rsid w:val="00843B79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21D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6DD4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3853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843"/>
    <w:rsid w:val="008B7D24"/>
    <w:rsid w:val="008B7FDB"/>
    <w:rsid w:val="008C0A03"/>
    <w:rsid w:val="008C0AC9"/>
    <w:rsid w:val="008C101A"/>
    <w:rsid w:val="008C1479"/>
    <w:rsid w:val="008C1E46"/>
    <w:rsid w:val="008C20FC"/>
    <w:rsid w:val="008C212B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0247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5B29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745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42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2DB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A4A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049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3C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68E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03"/>
    <w:rsid w:val="00AB2B14"/>
    <w:rsid w:val="00AB31AD"/>
    <w:rsid w:val="00AB32D5"/>
    <w:rsid w:val="00AB3A24"/>
    <w:rsid w:val="00AB3AF9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8B5"/>
    <w:rsid w:val="00AD5F57"/>
    <w:rsid w:val="00AD60EC"/>
    <w:rsid w:val="00AD6BA9"/>
    <w:rsid w:val="00AD6BDE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F2"/>
    <w:rsid w:val="00BB48EB"/>
    <w:rsid w:val="00BB4ABD"/>
    <w:rsid w:val="00BB4E83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6FD5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CD7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AF4"/>
    <w:rsid w:val="00C10C83"/>
    <w:rsid w:val="00C111D0"/>
    <w:rsid w:val="00C11555"/>
    <w:rsid w:val="00C11EF8"/>
    <w:rsid w:val="00C12733"/>
    <w:rsid w:val="00C129F8"/>
    <w:rsid w:val="00C12FB9"/>
    <w:rsid w:val="00C12FCA"/>
    <w:rsid w:val="00C13B93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15"/>
    <w:rsid w:val="00C41645"/>
    <w:rsid w:val="00C41F2D"/>
    <w:rsid w:val="00C423AF"/>
    <w:rsid w:val="00C424A1"/>
    <w:rsid w:val="00C43DDE"/>
    <w:rsid w:val="00C444EB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5D6"/>
    <w:rsid w:val="00C55683"/>
    <w:rsid w:val="00C55B12"/>
    <w:rsid w:val="00C55DD6"/>
    <w:rsid w:val="00C55F9E"/>
    <w:rsid w:val="00C561A7"/>
    <w:rsid w:val="00C562C6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D6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5F6"/>
    <w:rsid w:val="00C94611"/>
    <w:rsid w:val="00C947B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10C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738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ADC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0796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80E"/>
    <w:rsid w:val="00D21AF2"/>
    <w:rsid w:val="00D21B0B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097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A0D"/>
    <w:rsid w:val="00DB3D7B"/>
    <w:rsid w:val="00DB4A41"/>
    <w:rsid w:val="00DB4C3C"/>
    <w:rsid w:val="00DB516E"/>
    <w:rsid w:val="00DB565A"/>
    <w:rsid w:val="00DB5703"/>
    <w:rsid w:val="00DB5B44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1770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458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A6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4A4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9DC"/>
    <w:rsid w:val="00EA1B5F"/>
    <w:rsid w:val="00EA26BB"/>
    <w:rsid w:val="00EA2E0C"/>
    <w:rsid w:val="00EA2E3D"/>
    <w:rsid w:val="00EA3938"/>
    <w:rsid w:val="00EA3B1F"/>
    <w:rsid w:val="00EA3F31"/>
    <w:rsid w:val="00EA42B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3D93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99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146F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884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</TotalTime>
  <Pages>14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Anchittha, Choojitngamwong</cp:lastModifiedBy>
  <cp:revision>8</cp:revision>
  <cp:lastPrinted>2023-05-09T03:54:00Z</cp:lastPrinted>
  <dcterms:created xsi:type="dcterms:W3CDTF">2023-05-07T10:49:00Z</dcterms:created>
  <dcterms:modified xsi:type="dcterms:W3CDTF">2023-05-09T07:22:00Z</dcterms:modified>
</cp:coreProperties>
</file>