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7AC6A" w14:textId="77777777" w:rsidR="002C12ED" w:rsidRDefault="002C12ED" w:rsidP="002C12ED">
      <w:pPr>
        <w:spacing w:line="240" w:lineRule="atLeast"/>
        <w:rPr>
          <w:b/>
          <w:bCs/>
          <w:szCs w:val="22"/>
          <w:lang w:val="en-US"/>
        </w:rPr>
      </w:pPr>
      <w:r w:rsidRPr="009973A4">
        <w:rPr>
          <w:b/>
          <w:bCs/>
          <w:szCs w:val="22"/>
          <w:lang w:val="en-US"/>
        </w:rPr>
        <w:tab/>
      </w:r>
    </w:p>
    <w:p w14:paraId="411E2BC2" w14:textId="77777777" w:rsidR="002C12ED" w:rsidRPr="009973A4" w:rsidRDefault="002C12ED" w:rsidP="002C12ED">
      <w:pPr>
        <w:spacing w:line="240" w:lineRule="atLeast"/>
        <w:rPr>
          <w:b/>
          <w:bCs/>
          <w:szCs w:val="22"/>
          <w:lang w:val="en-US"/>
        </w:rPr>
      </w:pPr>
    </w:p>
    <w:p w14:paraId="3D8195BB" w14:textId="77777777" w:rsidR="002C12ED" w:rsidRPr="009973A4" w:rsidRDefault="002C12ED" w:rsidP="002C12ED">
      <w:pPr>
        <w:spacing w:line="240" w:lineRule="atLeast"/>
        <w:rPr>
          <w:b/>
          <w:bCs/>
          <w:szCs w:val="28"/>
          <w:lang w:val="en-US" w:bidi="th-TH"/>
        </w:rPr>
      </w:pPr>
    </w:p>
    <w:p w14:paraId="2F5A021F" w14:textId="77777777" w:rsidR="002C12ED" w:rsidRPr="009973A4" w:rsidRDefault="002C12ED" w:rsidP="002C12ED">
      <w:pPr>
        <w:spacing w:line="240" w:lineRule="atLeast"/>
        <w:jc w:val="center"/>
        <w:rPr>
          <w:b/>
          <w:bCs/>
          <w:szCs w:val="22"/>
        </w:rPr>
      </w:pPr>
    </w:p>
    <w:p w14:paraId="2B103B46" w14:textId="77777777" w:rsidR="002C12ED" w:rsidRPr="009973A4" w:rsidRDefault="002C12ED" w:rsidP="002C12ED">
      <w:pPr>
        <w:spacing w:line="240" w:lineRule="atLeast"/>
        <w:jc w:val="center"/>
        <w:rPr>
          <w:b/>
          <w:bCs/>
          <w:szCs w:val="22"/>
        </w:rPr>
      </w:pPr>
    </w:p>
    <w:p w14:paraId="28BEC85E" w14:textId="77777777" w:rsidR="002C12ED" w:rsidRPr="009973A4" w:rsidRDefault="002C12ED" w:rsidP="002C12ED">
      <w:pPr>
        <w:spacing w:line="240" w:lineRule="atLeast"/>
        <w:jc w:val="center"/>
        <w:rPr>
          <w:b/>
          <w:bCs/>
          <w:sz w:val="40"/>
          <w:szCs w:val="50"/>
          <w:cs/>
          <w:lang w:bidi="th-TH"/>
        </w:rPr>
      </w:pPr>
    </w:p>
    <w:p w14:paraId="3A19931E" w14:textId="77777777" w:rsidR="002C12ED" w:rsidRPr="009973A4" w:rsidRDefault="002C12ED" w:rsidP="002C12ED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62A99744" w14:textId="77777777" w:rsidR="002C12ED" w:rsidRPr="009973A4" w:rsidRDefault="002C12ED" w:rsidP="002C12ED">
      <w:pPr>
        <w:spacing w:line="240" w:lineRule="atLeast"/>
        <w:jc w:val="center"/>
        <w:rPr>
          <w:sz w:val="36"/>
          <w:szCs w:val="36"/>
        </w:rPr>
      </w:pPr>
      <w:r w:rsidRPr="009973A4">
        <w:rPr>
          <w:sz w:val="36"/>
          <w:szCs w:val="36"/>
        </w:rPr>
        <w:t>for the three-month period ended</w:t>
      </w:r>
    </w:p>
    <w:p w14:paraId="1F1CF19C" w14:textId="6935BF9A" w:rsidR="002C12ED" w:rsidRPr="002C12ED" w:rsidRDefault="002C12ED" w:rsidP="002C12ED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 w:rsidRPr="009973A4">
        <w:rPr>
          <w:szCs w:val="36"/>
        </w:rPr>
        <w:t>3</w:t>
      </w:r>
      <w:r>
        <w:rPr>
          <w:szCs w:val="36"/>
        </w:rPr>
        <w:t xml:space="preserve">1 March </w:t>
      </w:r>
      <w:r w:rsidRPr="009973A4">
        <w:rPr>
          <w:szCs w:val="36"/>
        </w:rPr>
        <w:t>202</w:t>
      </w:r>
      <w:r>
        <w:rPr>
          <w:szCs w:val="36"/>
        </w:rPr>
        <w:t>3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9973A4" w:rsidRDefault="002C12ED" w:rsidP="002C12ED">
      <w:pPr>
        <w:spacing w:line="240" w:lineRule="atLeast"/>
        <w:jc w:val="center"/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2CCF7A2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C44C5A9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55FCC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57481BF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0466B273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2D88AB7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84E7D5F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762C9F1E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28E13A9C" w14:textId="77777777" w:rsidR="002C12ED" w:rsidRDefault="002C12ED" w:rsidP="002C12ED">
      <w:pPr>
        <w:pStyle w:val="acctmainheading"/>
        <w:tabs>
          <w:tab w:val="left" w:pos="7810"/>
        </w:tabs>
        <w:spacing w:after="0" w:line="240" w:lineRule="atLeast"/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9588D7B" w14:textId="65139934" w:rsidR="002C12ED" w:rsidRPr="009973A4" w:rsidRDefault="002C12ED" w:rsidP="002C12ED">
      <w:pPr>
        <w:jc w:val="both"/>
        <w:rPr>
          <w:lang w:bidi="th-TH"/>
        </w:rPr>
      </w:pPr>
      <w:r w:rsidRPr="009973A4">
        <w:rPr>
          <w:lang w:bidi="th-TH"/>
        </w:rPr>
        <w:t>I have reviewed the accompanying consolidated and separate statements of financial position of SNC Former Public Company Limited</w:t>
      </w:r>
      <w:r w:rsidRPr="009973A4">
        <w:rPr>
          <w:cs/>
          <w:lang w:bidi="th-TH"/>
        </w:rPr>
        <w:t xml:space="preserve"> </w:t>
      </w:r>
      <w:r w:rsidRPr="009973A4">
        <w:rPr>
          <w:lang w:val="en-US" w:bidi="th-TH"/>
        </w:rPr>
        <w:t xml:space="preserve">and its subsidiaries, and of </w:t>
      </w:r>
      <w:r w:rsidRPr="009973A4">
        <w:rPr>
          <w:lang w:bidi="th-TH"/>
        </w:rPr>
        <w:t xml:space="preserve">SNC Former Public Company Limited, respectively, as </w:t>
      </w:r>
      <w:proofErr w:type="gramStart"/>
      <w:r w:rsidRPr="009973A4">
        <w:rPr>
          <w:lang w:bidi="th-TH"/>
        </w:rPr>
        <w:t>at</w:t>
      </w:r>
      <w:proofErr w:type="gramEnd"/>
      <w:r w:rsidRPr="009973A4">
        <w:rPr>
          <w:lang w:bidi="th-TH"/>
        </w:rPr>
        <w:t xml:space="preserve"> </w:t>
      </w:r>
      <w:r w:rsidRPr="009973A4">
        <w:rPr>
          <w:spacing w:val="-2"/>
          <w:lang w:bidi="th-TH"/>
        </w:rPr>
        <w:t>3</w:t>
      </w:r>
      <w:r>
        <w:rPr>
          <w:spacing w:val="-2"/>
          <w:lang w:val="en-US" w:bidi="th-TH"/>
        </w:rPr>
        <w:t xml:space="preserve">1 March </w:t>
      </w:r>
      <w:r w:rsidRPr="009973A4">
        <w:rPr>
          <w:lang w:bidi="th-TH"/>
        </w:rPr>
        <w:t>202</w:t>
      </w:r>
      <w:r>
        <w:rPr>
          <w:lang w:bidi="th-TH"/>
        </w:rPr>
        <w:t>3</w:t>
      </w:r>
      <w:r w:rsidRPr="009973A4">
        <w:rPr>
          <w:lang w:bidi="th-TH"/>
        </w:rPr>
        <w:t xml:space="preserve">; the consolidated and separate statements of </w:t>
      </w:r>
      <w:r w:rsidRPr="00A5114E">
        <w:rPr>
          <w:lang w:bidi="th-TH"/>
        </w:rPr>
        <w:t>comprehensive income</w:t>
      </w:r>
      <w:r w:rsidRPr="00A5114E">
        <w:rPr>
          <w:rFonts w:cs="Angsana New"/>
          <w:lang w:val="en-US" w:bidi="th-TH"/>
        </w:rPr>
        <w:t>,</w:t>
      </w:r>
      <w:r w:rsidRPr="00A5114E">
        <w:rPr>
          <w:lang w:val="en-US" w:bidi="th-TH"/>
        </w:rPr>
        <w:t xml:space="preserve"> </w:t>
      </w:r>
      <w:r w:rsidRPr="00A5114E">
        <w:rPr>
          <w:lang w:bidi="th-TH"/>
        </w:rPr>
        <w:t>changes in equity and cash flows for the three-month period ended 31 March 2023;</w:t>
      </w:r>
      <w:r w:rsidRPr="00A5114E">
        <w:rPr>
          <w:cs/>
          <w:lang w:bidi="th-TH"/>
        </w:rPr>
        <w:t xml:space="preserve"> </w:t>
      </w:r>
      <w:r w:rsidRPr="00A5114E">
        <w:rPr>
          <w:lang w:bidi="th-TH"/>
        </w:rPr>
        <w:t>and condensed notes (“interim financial information”). M</w:t>
      </w:r>
      <w:r w:rsidRPr="00A5114E">
        <w:rPr>
          <w:szCs w:val="22"/>
        </w:rPr>
        <w:t xml:space="preserve">anagement is responsible for the preparation and presentation of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 w:rsidRPr="00A5114E">
        <w:rPr>
          <w:rFonts w:cstheme="minorBidi" w:hint="cs"/>
          <w:szCs w:val="28"/>
          <w:cs/>
          <w:lang w:bidi="th-TH"/>
        </w:rPr>
        <w:t xml:space="preserve">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F7AC9EF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(Marisa Tharathornbunpakul)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16CDEB0A" w14:textId="77777777" w:rsidR="003E4CE5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7DB097A9" w14:textId="5B35C126" w:rsidR="002C12ED" w:rsidRPr="009973A4" w:rsidRDefault="003E4CE5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/>
        </w:rPr>
        <w:t xml:space="preserve">12 </w:t>
      </w:r>
      <w:r w:rsidR="002C12ED" w:rsidRPr="003E4CE5">
        <w:rPr>
          <w:lang w:val="en-US" w:bidi="th-TH"/>
        </w:rPr>
        <w:t>May 2023</w:t>
      </w:r>
    </w:p>
    <w:p w14:paraId="1A4BB2C9" w14:textId="72568A44" w:rsidR="00312821" w:rsidRPr="003432DF" w:rsidRDefault="00312821" w:rsidP="004E323A">
      <w:pPr>
        <w:pStyle w:val="IndexHeading1"/>
        <w:spacing w:after="0" w:line="230" w:lineRule="exact"/>
        <w:outlineLvl w:val="0"/>
        <w:rPr>
          <w:rFonts w:cstheme="minorBidi"/>
          <w:spacing w:val="-2"/>
          <w:szCs w:val="22"/>
          <w:cs/>
          <w:lang w:val="en-US" w:bidi="th-TH"/>
        </w:rPr>
      </w:pPr>
    </w:p>
    <w:sectPr w:rsidR="00312821" w:rsidRPr="003432DF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BD8EB" w14:textId="77777777" w:rsidR="00CD4536" w:rsidRDefault="00CD4536">
      <w:r>
        <w:separator/>
      </w:r>
    </w:p>
  </w:endnote>
  <w:endnote w:type="continuationSeparator" w:id="0">
    <w:p w14:paraId="53B73E62" w14:textId="77777777" w:rsidR="00CD4536" w:rsidRDefault="00CD4536">
      <w:r>
        <w:continuationSeparator/>
      </w:r>
    </w:p>
  </w:endnote>
  <w:endnote w:type="continuationNotice" w:id="1">
    <w:p w14:paraId="4ED28277" w14:textId="77777777" w:rsidR="00CD4536" w:rsidRDefault="00CD45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C94A7" w14:textId="77777777" w:rsidR="00CD4536" w:rsidRDefault="00CD4536">
      <w:r>
        <w:separator/>
      </w:r>
    </w:p>
  </w:footnote>
  <w:footnote w:type="continuationSeparator" w:id="0">
    <w:p w14:paraId="3EA12B8F" w14:textId="77777777" w:rsidR="00CD4536" w:rsidRDefault="00CD4536">
      <w:r>
        <w:continuationSeparator/>
      </w:r>
    </w:p>
  </w:footnote>
  <w:footnote w:type="continuationNotice" w:id="1">
    <w:p w14:paraId="4CF6B398" w14:textId="77777777" w:rsidR="00CD4536" w:rsidRDefault="00CD45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40B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C5F98C0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A73E9A6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BD74E5C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DE5FD15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B2AEA6B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86FD1E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D46C40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449AB38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3A4043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AC017AB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658BFFC" w14:textId="77777777" w:rsidR="002C12ED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5C9D741" w14:textId="77777777" w:rsidR="002C12ED" w:rsidRPr="005471B4" w:rsidRDefault="002C12ED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1AFF" w14:textId="77777777" w:rsidR="002C12ED" w:rsidRPr="002C12ED" w:rsidRDefault="002C12ED" w:rsidP="002C12ED">
    <w:pPr>
      <w:pStyle w:val="acctmainheading"/>
      <w:spacing w:after="0" w:line="240" w:lineRule="atLeast"/>
      <w:rPr>
        <w:sz w:val="24"/>
        <w:szCs w:val="24"/>
      </w:rPr>
    </w:pPr>
  </w:p>
  <w:p w14:paraId="04C96249" w14:textId="77777777" w:rsidR="006B0C2D" w:rsidRPr="002C12ED" w:rsidRDefault="006B0C2D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54B5"/>
    <w:rsid w:val="000B55C2"/>
    <w:rsid w:val="000B5B87"/>
    <w:rsid w:val="000B651F"/>
    <w:rsid w:val="000B6D0E"/>
    <w:rsid w:val="000B7047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803"/>
    <w:rsid w:val="002C0A36"/>
    <w:rsid w:val="002C0AE3"/>
    <w:rsid w:val="002C0BCD"/>
    <w:rsid w:val="002C0D8D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DE"/>
    <w:rsid w:val="005B243E"/>
    <w:rsid w:val="005B2614"/>
    <w:rsid w:val="005B28DE"/>
    <w:rsid w:val="005B2DA0"/>
    <w:rsid w:val="005B2E17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735F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A63"/>
    <w:rsid w:val="00D07A76"/>
    <w:rsid w:val="00D07AB9"/>
    <w:rsid w:val="00D07B32"/>
    <w:rsid w:val="00D07B83"/>
    <w:rsid w:val="00D103AE"/>
    <w:rsid w:val="00D10475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9B4"/>
    <w:rsid w:val="00D87CA7"/>
    <w:rsid w:val="00D9029A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EE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847"/>
    <w:rsid w:val="00EC5875"/>
    <w:rsid w:val="00EC5A3E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CD5A86-9713-4BF9-B369-48E30C36C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2023-05-09T09:34:00Z</cp:lastPrinted>
  <dcterms:created xsi:type="dcterms:W3CDTF">2023-05-12T04:54:00Z</dcterms:created>
  <dcterms:modified xsi:type="dcterms:W3CDTF">2023-05-12T04:57:00Z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0x0101008DD96FDEB598B2439679D7107D7229AD</vt:lpwstr>
  </property>
</Properties>
</file>