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5BEA" w14:textId="77777777" w:rsidR="00436C5D" w:rsidRPr="00BF09B1" w:rsidRDefault="00436C5D" w:rsidP="00436C5D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BF09B1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680AFA98" w14:textId="77777777" w:rsidR="00436C5D" w:rsidRPr="00D306F3" w:rsidRDefault="00436C5D" w:rsidP="00436C5D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D306F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083C8A37" w14:textId="77777777" w:rsidR="00436C5D" w:rsidRPr="00BF09B1" w:rsidRDefault="00436C5D" w:rsidP="00436C5D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BF09B1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58F102A" w14:textId="77777777" w:rsidR="00436C5D" w:rsidRPr="00D306F3" w:rsidRDefault="00436C5D" w:rsidP="00436C5D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F09B1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BF09B1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Pr="00BF09B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D306F3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BF09B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Pr="00D306F3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2C6BC6DE" w14:textId="77777777" w:rsidR="00436C5D" w:rsidRPr="00D306F3" w:rsidRDefault="00436C5D" w:rsidP="00436C5D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DB9018C" w14:textId="77777777" w:rsidR="00436C5D" w:rsidRPr="00D306F3" w:rsidRDefault="00436C5D" w:rsidP="00436C5D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436C5D" w:rsidRPr="00D306F3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7D7D3BF6" w14:textId="77777777" w:rsidR="00436C5D" w:rsidRPr="00BF09B1" w:rsidRDefault="00436C5D" w:rsidP="00436C5D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F09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BF09B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BF09B1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8723FFB" w14:textId="77777777" w:rsidR="00436C5D" w:rsidRPr="00D306F3" w:rsidRDefault="00436C5D" w:rsidP="00436C5D">
      <w:pPr>
        <w:spacing w:line="360" w:lineRule="exact"/>
        <w:rPr>
          <w:rFonts w:ascii="Angsana New" w:hAnsi="Angsana New"/>
          <w:sz w:val="32"/>
          <w:szCs w:val="32"/>
        </w:rPr>
      </w:pPr>
    </w:p>
    <w:p w14:paraId="620D6483" w14:textId="77777777" w:rsidR="00436C5D" w:rsidRPr="00D306F3" w:rsidRDefault="00436C5D" w:rsidP="00436C5D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เสนอ</w:t>
      </w: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ผู้ถือหุ้น</w:t>
      </w:r>
      <w:r w:rsidRPr="00BF09B1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36D5D7BF" w14:textId="77777777" w:rsidR="00436C5D" w:rsidRPr="00BF09B1" w:rsidRDefault="00436C5D" w:rsidP="00436C5D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BF09B1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44C29247" w14:textId="77777777" w:rsidR="00436C5D" w:rsidRPr="00D306F3" w:rsidRDefault="00436C5D" w:rsidP="00436C5D">
      <w:pPr>
        <w:spacing w:line="360" w:lineRule="exact"/>
        <w:rPr>
          <w:rFonts w:ascii="Angsana New" w:hAnsi="Angsana New"/>
          <w:sz w:val="32"/>
          <w:szCs w:val="32"/>
        </w:rPr>
      </w:pPr>
    </w:p>
    <w:p w14:paraId="77728A1A" w14:textId="77777777" w:rsidR="00436C5D" w:rsidRPr="00DF1560" w:rsidRDefault="00436C5D" w:rsidP="00436C5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306F3">
        <w:rPr>
          <w:rFonts w:ascii="Angsana New" w:hAnsi="Angsana New" w:hint="cs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BF09B1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ณ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D306F3">
        <w:rPr>
          <w:rFonts w:ascii="Angsana New" w:hAnsi="Angsana New" w:hint="cs"/>
          <w:spacing w:val="-2"/>
          <w:sz w:val="32"/>
          <w:szCs w:val="32"/>
        </w:rPr>
        <w:t>3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1 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D306F3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ะหว่างกาลรวมแบบย่อของ</w:t>
      </w:r>
      <w:r w:rsidRPr="00BF09B1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D306F3">
        <w:rPr>
          <w:rFonts w:ascii="Angsana New" w:hAnsi="Angsana New"/>
          <w:spacing w:val="-2"/>
          <w:sz w:val="32"/>
          <w:szCs w:val="32"/>
        </w:rPr>
        <w:t>31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Pr="00D306F3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ระหว่างกาลแบบย่อ</w:t>
      </w:r>
      <w:r w:rsidRPr="00BF09B1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br/>
      </w:r>
      <w:r w:rsidRPr="00BF09B1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34 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28FF43" w14:textId="77777777" w:rsidR="00436C5D" w:rsidRPr="00D306F3" w:rsidRDefault="00436C5D" w:rsidP="00436C5D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FD54B89" w14:textId="77777777" w:rsidR="00436C5D" w:rsidRPr="00D306F3" w:rsidRDefault="00436C5D" w:rsidP="00436C5D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F09B1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4BFA853" w14:textId="77777777" w:rsidR="00436C5D" w:rsidRPr="00D306F3" w:rsidRDefault="00436C5D" w:rsidP="00436C5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306F3">
        <w:rPr>
          <w:rFonts w:ascii="Angsana New" w:hAnsi="Angsana New"/>
          <w:spacing w:val="-4"/>
          <w:sz w:val="32"/>
          <w:szCs w:val="32"/>
        </w:rPr>
        <w:t>2410 “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06F3">
        <w:rPr>
          <w:rFonts w:ascii="Angsana New" w:hAnsi="Angsana New"/>
          <w:spacing w:val="-4"/>
          <w:sz w:val="32"/>
          <w:szCs w:val="32"/>
        </w:rPr>
        <w:t xml:space="preserve">” 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7A97368" w14:textId="77777777" w:rsidR="00436C5D" w:rsidRPr="00D306F3" w:rsidRDefault="00436C5D" w:rsidP="00436C5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BD5557" w14:textId="77777777" w:rsidR="00436C5D" w:rsidRPr="00BF09B1" w:rsidRDefault="00436C5D" w:rsidP="00436C5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09B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0C7FCE7D" w14:textId="77777777" w:rsidR="00436C5D" w:rsidRPr="00D306F3" w:rsidRDefault="00436C5D" w:rsidP="00436C5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BF09B1">
        <w:rPr>
          <w:rFonts w:ascii="Angsana New" w:hAnsi="Angsana New" w:hint="cs"/>
          <w:sz w:val="32"/>
          <w:szCs w:val="32"/>
          <w:cs/>
        </w:rPr>
        <w:t>ข้อมูลทาง</w:t>
      </w:r>
      <w:r w:rsidRPr="00BF09B1">
        <w:rPr>
          <w:rFonts w:ascii="Angsana New" w:hAnsi="Angsana New"/>
          <w:sz w:val="32"/>
          <w:szCs w:val="32"/>
          <w:cs/>
        </w:rPr>
        <w:t>การเงิน</w:t>
      </w:r>
      <w:r w:rsidRPr="00BF09B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F09B1">
        <w:rPr>
          <w:rFonts w:ascii="Angsana New" w:hAnsi="Angsana New"/>
          <w:sz w:val="32"/>
          <w:szCs w:val="32"/>
          <w:cs/>
        </w:rPr>
        <w:t>ดังกล่าวไม่</w:t>
      </w:r>
      <w:r w:rsidRPr="00BF09B1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D306F3">
        <w:rPr>
          <w:rFonts w:ascii="Angsana New" w:hAnsi="Angsana New"/>
          <w:spacing w:val="-6"/>
          <w:sz w:val="32"/>
          <w:szCs w:val="32"/>
        </w:rPr>
        <w:t xml:space="preserve">34 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F09B1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1E2149C2" w14:textId="77777777" w:rsidR="00436C5D" w:rsidRPr="00D306F3" w:rsidRDefault="00436C5D" w:rsidP="00436C5D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1761BA" w14:textId="77777777" w:rsidR="00436C5D" w:rsidRPr="00D306F3" w:rsidRDefault="00436C5D" w:rsidP="00436C5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20D1CFF" w14:textId="77777777" w:rsidR="00436C5D" w:rsidRPr="00D306F3" w:rsidRDefault="00436C5D" w:rsidP="00436C5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C1E495D" w14:textId="77777777" w:rsidR="00436C5D" w:rsidRDefault="00436C5D" w:rsidP="00436C5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0F14FC0" w14:textId="77777777" w:rsidR="00436C5D" w:rsidRPr="00BF09B1" w:rsidRDefault="00436C5D" w:rsidP="00436C5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48D3FDB" w14:textId="77777777" w:rsidR="00436C5D" w:rsidRPr="00D306F3" w:rsidRDefault="00436C5D" w:rsidP="00436C5D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  <w:t>(</w:t>
      </w:r>
      <w:proofErr w:type="spellStart"/>
      <w:r w:rsidRPr="00BF09B1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BF09B1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D306F3">
        <w:rPr>
          <w:rFonts w:ascii="Angsana New" w:hAnsi="Angsana New"/>
          <w:sz w:val="32"/>
          <w:szCs w:val="32"/>
        </w:rPr>
        <w:t>)</w:t>
      </w:r>
    </w:p>
    <w:p w14:paraId="19D79CDD" w14:textId="77777777" w:rsidR="00436C5D" w:rsidRPr="00D306F3" w:rsidRDefault="00436C5D" w:rsidP="00436C5D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D306F3">
        <w:rPr>
          <w:rFonts w:ascii="Angsana New" w:hAnsi="Angsana New" w:hint="cs"/>
          <w:sz w:val="32"/>
          <w:szCs w:val="32"/>
          <w:lang w:val="en-US"/>
        </w:rPr>
        <w:t>7517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7FA977C3" w14:textId="77777777" w:rsidR="00436C5D" w:rsidRPr="00D306F3" w:rsidRDefault="00436C5D" w:rsidP="00436C5D">
      <w:pPr>
        <w:spacing w:line="380" w:lineRule="exact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>จำกัด</w:t>
      </w:r>
    </w:p>
    <w:p w14:paraId="23647DDC" w14:textId="77777777" w:rsidR="00436C5D" w:rsidRPr="00BF09B1" w:rsidRDefault="00436C5D" w:rsidP="00436C5D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BF09B1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613D2AE0" w14:textId="77777777" w:rsidR="00436C5D" w:rsidRPr="00D306F3" w:rsidRDefault="00436C5D" w:rsidP="00436C5D">
      <w:pPr>
        <w:spacing w:line="380" w:lineRule="exact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F1560">
        <w:rPr>
          <w:rFonts w:ascii="Angsana New" w:hAnsi="Angsana New"/>
          <w:sz w:val="32"/>
          <w:szCs w:val="32"/>
        </w:rPr>
        <w:t>1</w:t>
      </w:r>
      <w:r w:rsidRPr="00DF1560">
        <w:rPr>
          <w:rFonts w:ascii="Angsana New" w:hAnsi="Angsana New" w:hint="cs"/>
          <w:sz w:val="32"/>
          <w:szCs w:val="32"/>
          <w:cs/>
        </w:rPr>
        <w:t>2</w:t>
      </w:r>
      <w:r w:rsidRPr="00DF1560">
        <w:rPr>
          <w:rFonts w:ascii="Angsana New" w:hAnsi="Angsana New"/>
          <w:sz w:val="32"/>
          <w:szCs w:val="32"/>
        </w:rPr>
        <w:t xml:space="preserve"> </w:t>
      </w:r>
      <w:r w:rsidRPr="00DF156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F1560">
        <w:rPr>
          <w:rFonts w:ascii="Angsana New" w:hAnsi="Angsana New"/>
          <w:sz w:val="32"/>
          <w:szCs w:val="32"/>
        </w:rPr>
        <w:t>256</w:t>
      </w:r>
      <w:r w:rsidRPr="00DF1560">
        <w:rPr>
          <w:rFonts w:ascii="Angsana New" w:hAnsi="Angsana New" w:hint="cs"/>
          <w:sz w:val="32"/>
          <w:szCs w:val="32"/>
          <w:cs/>
        </w:rPr>
        <w:t>6</w:t>
      </w:r>
    </w:p>
    <w:p w14:paraId="5F1AF01A" w14:textId="29FFE246" w:rsidR="00A10C20" w:rsidRPr="00436C5D" w:rsidRDefault="00A10C20" w:rsidP="00436C5D">
      <w:pPr>
        <w:rPr>
          <w:cs/>
        </w:rPr>
      </w:pPr>
    </w:p>
    <w:sectPr w:rsidR="00A10C20" w:rsidRPr="00436C5D" w:rsidSect="00436C5D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A0E8" w14:textId="77777777" w:rsidR="00841374" w:rsidRDefault="00841374">
      <w:r>
        <w:separator/>
      </w:r>
    </w:p>
  </w:endnote>
  <w:endnote w:type="continuationSeparator" w:id="0">
    <w:p w14:paraId="16AF5259" w14:textId="77777777" w:rsidR="00841374" w:rsidRDefault="0084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79AD" w14:textId="77777777" w:rsidR="00436C5D" w:rsidRDefault="00436C5D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7F9FA9" w14:textId="77777777" w:rsidR="00436C5D" w:rsidRDefault="00436C5D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26F5" w14:textId="77777777" w:rsidR="00436C5D" w:rsidRDefault="00436C5D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A2AA" w14:textId="77777777" w:rsidR="00436C5D" w:rsidRDefault="00436C5D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C537" w14:textId="77777777" w:rsidR="00841374" w:rsidRDefault="00841374">
      <w:r>
        <w:separator/>
      </w:r>
    </w:p>
  </w:footnote>
  <w:footnote w:type="continuationSeparator" w:id="0">
    <w:p w14:paraId="7CE764C0" w14:textId="77777777" w:rsidR="00841374" w:rsidRDefault="0084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2B7EF" w14:textId="77777777" w:rsidR="00436C5D" w:rsidRDefault="00436C5D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776F629" w14:textId="77777777" w:rsidR="00436C5D" w:rsidRDefault="00436C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B562" w14:textId="77777777" w:rsidR="00436C5D" w:rsidRDefault="00436C5D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436C5D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E1FF" w14:textId="21D68A59" w:rsidR="00CB52FB" w:rsidRPr="00436C5D" w:rsidRDefault="00CB52FB" w:rsidP="00436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2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0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4"/>
  </w:num>
  <w:num w:numId="21" w16cid:durableId="2065135187">
    <w:abstractNumId w:val="18"/>
  </w:num>
  <w:num w:numId="22" w16cid:durableId="108744251">
    <w:abstractNumId w:val="28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6"/>
  </w:num>
  <w:num w:numId="26" w16cid:durableId="206229095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29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5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3"/>
  </w:num>
  <w:num w:numId="36" w16cid:durableId="602885377">
    <w:abstractNumId w:val="12"/>
  </w:num>
  <w:num w:numId="37" w16cid:durableId="164288512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CB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2902"/>
    <w:rsid w:val="00162E9D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6824"/>
    <w:rsid w:val="0028728C"/>
    <w:rsid w:val="002872C8"/>
    <w:rsid w:val="00287662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61E1"/>
    <w:rsid w:val="003C6252"/>
    <w:rsid w:val="003C6467"/>
    <w:rsid w:val="003C6844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5D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35C5"/>
    <w:rsid w:val="00603892"/>
    <w:rsid w:val="006038C7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20E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77E"/>
    <w:rsid w:val="00710C63"/>
    <w:rsid w:val="00710CF1"/>
    <w:rsid w:val="00710FDF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CBA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159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17FE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74D4"/>
    <w:rsid w:val="00BE7FAA"/>
    <w:rsid w:val="00BF06EF"/>
    <w:rsid w:val="00BF09B1"/>
    <w:rsid w:val="00BF13A4"/>
    <w:rsid w:val="00BF2CD8"/>
    <w:rsid w:val="00BF2DA4"/>
    <w:rsid w:val="00BF353B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304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2FB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22B9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12A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60426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80A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A2F"/>
    <w:rsid w:val="00F344CF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4299</TotalTime>
  <Pages>2</Pages>
  <Words>406</Words>
  <Characters>1660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617</cp:revision>
  <cp:lastPrinted>2023-05-12T09:02:00Z</cp:lastPrinted>
  <dcterms:created xsi:type="dcterms:W3CDTF">2021-05-04T10:27:00Z</dcterms:created>
  <dcterms:modified xsi:type="dcterms:W3CDTF">2023-05-12T10:13:00Z</dcterms:modified>
</cp:coreProperties>
</file>