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BF09B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BF09B1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9085084" w14:textId="20EF1213" w:rsidR="00396236" w:rsidRPr="00D306F3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C3EEB" w:rsidRPr="00D306F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97D77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0F05AF2C" w14:textId="77777777" w:rsidR="00A16885" w:rsidRPr="00D306F3" w:rsidRDefault="00A16885" w:rsidP="001260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D306F3" w:rsidRDefault="00DB4D95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D306F3" w:rsidRDefault="00A6632B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1.1</w:t>
      </w:r>
      <w:r w:rsidR="009A1562" w:rsidRPr="00D306F3">
        <w:rPr>
          <w:rFonts w:ascii="Angsana New" w:hAnsi="Angsana New"/>
        </w:rPr>
        <w:t xml:space="preserve"> </w:t>
      </w:r>
      <w:r w:rsidR="00D53507" w:rsidRPr="00D306F3">
        <w:rPr>
          <w:rFonts w:ascii="Angsana New" w:hAnsi="Angsana New"/>
        </w:rPr>
        <w:tab/>
      </w:r>
      <w:r w:rsidRPr="00BF09B1">
        <w:rPr>
          <w:rFonts w:ascii="Angsana New" w:hAnsi="Angsana New"/>
          <w:cs/>
        </w:rPr>
        <w:t>สถานะของบริษัท</w:t>
      </w:r>
    </w:p>
    <w:p w14:paraId="2F125578" w14:textId="54242184" w:rsidR="002108ED" w:rsidRPr="00D306F3" w:rsidRDefault="00244D28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D306F3">
        <w:rPr>
          <w:rFonts w:asciiTheme="majorBidi" w:hAnsiTheme="majorBidi" w:cstheme="majorBidi"/>
          <w:sz w:val="32"/>
          <w:szCs w:val="32"/>
        </w:rPr>
        <w:t>(</w:t>
      </w:r>
      <w:r w:rsidRPr="00BF09B1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06F3">
        <w:rPr>
          <w:rFonts w:asciiTheme="majorBidi" w:hAnsiTheme="majorBidi" w:cstheme="majorBidi"/>
          <w:sz w:val="32"/>
          <w:szCs w:val="32"/>
        </w:rPr>
        <w:t>) (“</w:t>
      </w:r>
      <w:r w:rsidRPr="00BF09B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06F3">
        <w:rPr>
          <w:rFonts w:asciiTheme="majorBidi" w:hAnsiTheme="majorBidi" w:cstheme="majorBidi"/>
          <w:sz w:val="32"/>
          <w:szCs w:val="32"/>
        </w:rPr>
        <w:t xml:space="preserve">”) </w:t>
      </w:r>
      <w:r w:rsidRPr="00BF09B1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BF09B1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8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BF09B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BF09B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11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D306F3" w:rsidRDefault="00183651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F09B1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BF09B1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BF09B1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D306F3" w:rsidRDefault="00A735BE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D306F3" w:rsidRDefault="002108ED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</w:t>
      </w:r>
      <w:r w:rsidR="00A735BE" w:rsidRPr="00D306F3">
        <w:rPr>
          <w:rFonts w:ascii="Angsana New" w:hAnsi="Angsana New"/>
        </w:rPr>
        <w:t>2</w:t>
      </w:r>
      <w:r w:rsidRPr="00D306F3">
        <w:rPr>
          <w:rFonts w:ascii="Angsana New" w:hAnsi="Angsana New"/>
        </w:rPr>
        <w:tab/>
      </w:r>
      <w:r w:rsidR="00A735BE" w:rsidRPr="00D306F3">
        <w:rPr>
          <w:rFonts w:ascii="Angsana New" w:hAnsi="Angsana New"/>
        </w:rPr>
        <w:tab/>
      </w:r>
      <w:r w:rsidRPr="00BF09B1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BF09B1" w:rsidRDefault="002108ED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BF09B1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BF09B1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BF09B1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D306F3" w:rsidRDefault="00A6632B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BF09B1" w:rsidRDefault="003D1493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D306F3" w:rsidRDefault="00792D3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3D1493" w:rsidRPr="00D306F3">
        <w:rPr>
          <w:rFonts w:asciiTheme="majorBidi" w:hAnsiTheme="majorBidi" w:cstheme="majorBidi"/>
          <w:sz w:val="32"/>
          <w:szCs w:val="32"/>
        </w:rPr>
        <w:t>1</w:t>
      </w:r>
      <w:r w:rsidR="007A73B1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D306F3">
        <w:rPr>
          <w:rFonts w:asciiTheme="majorBidi" w:hAnsiTheme="majorBidi" w:cstheme="majorBidi"/>
          <w:sz w:val="32"/>
          <w:szCs w:val="32"/>
        </w:rPr>
        <w:tab/>
      </w:r>
      <w:r w:rsidR="00535028" w:rsidRPr="00BF09B1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D306F3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306F3">
        <w:rPr>
          <w:rFonts w:asciiTheme="majorBidi" w:hAnsiTheme="majorBidi"/>
          <w:sz w:val="32"/>
          <w:szCs w:val="32"/>
        </w:rPr>
        <w:t>34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27A87714" w:rsidR="0033684B" w:rsidRPr="00D306F3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306F3">
        <w:rPr>
          <w:rFonts w:asciiTheme="majorBidi" w:hAnsiTheme="majorBidi"/>
          <w:sz w:val="32"/>
          <w:szCs w:val="32"/>
        </w:rPr>
        <w:t>31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D306F3">
        <w:rPr>
          <w:rFonts w:asciiTheme="majorBidi" w:hAnsiTheme="majorBidi"/>
          <w:sz w:val="32"/>
          <w:szCs w:val="32"/>
        </w:rPr>
        <w:t>256</w:t>
      </w:r>
      <w:r w:rsidR="008A07AB">
        <w:rPr>
          <w:rFonts w:asciiTheme="majorBidi" w:hAnsiTheme="majorBidi"/>
          <w:sz w:val="32"/>
          <w:szCs w:val="32"/>
        </w:rPr>
        <w:t>5</w:t>
      </w:r>
    </w:p>
    <w:p w14:paraId="30B87296" w14:textId="77777777" w:rsidR="0033684B" w:rsidRPr="00D306F3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D306F3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D306F3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D306F3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BF09B1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EB0321" w:rsidRPr="00D306F3">
        <w:rPr>
          <w:rFonts w:asciiTheme="majorBidi" w:hAnsiTheme="majorBidi" w:cstheme="majorBidi"/>
          <w:sz w:val="32"/>
          <w:szCs w:val="32"/>
        </w:rPr>
        <w:t>2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Pr="00BF09B1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BF09B1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BF09B1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BF09B1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77777777" w:rsidR="00B45AFA" w:rsidRPr="00BF09B1" w:rsidRDefault="000B3182" w:rsidP="001260B8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BF09B1">
        <w:rPr>
          <w:rFonts w:ascii="Angsana New" w:hAnsi="Angsana New" w:hint="cs"/>
          <w:sz w:val="32"/>
          <w:szCs w:val="32"/>
          <w:cs/>
        </w:rPr>
        <w:t xml:space="preserve">ก) </w:t>
      </w:r>
      <w:r w:rsidRPr="00BF09B1">
        <w:rPr>
          <w:rFonts w:ascii="Angsana New" w:hAnsi="Angsana New"/>
          <w:sz w:val="32"/>
          <w:szCs w:val="32"/>
          <w:cs/>
        </w:rPr>
        <w:tab/>
      </w:r>
      <w:r w:rsidR="00B45AFA" w:rsidRPr="00BF09B1">
        <w:rPr>
          <w:rFonts w:ascii="Angsana New" w:hAnsi="Angsana New"/>
          <w:sz w:val="32"/>
          <w:szCs w:val="32"/>
          <w:cs/>
        </w:rPr>
        <w:t>ง</w:t>
      </w:r>
      <w:r w:rsidR="00A0041D" w:rsidRPr="00BF09B1">
        <w:rPr>
          <w:rFonts w:ascii="Angsana New" w:hAnsi="Angsana New" w:hint="cs"/>
          <w:sz w:val="32"/>
          <w:szCs w:val="32"/>
          <w:cs/>
        </w:rPr>
        <w:t>บ</w:t>
      </w:r>
      <w:r w:rsidR="00B45AFA" w:rsidRPr="00BF09B1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BF09B1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BF09B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34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18"/>
        <w:gridCol w:w="134"/>
        <w:gridCol w:w="907"/>
        <w:gridCol w:w="134"/>
        <w:gridCol w:w="907"/>
        <w:gridCol w:w="142"/>
        <w:gridCol w:w="907"/>
      </w:tblGrid>
      <w:tr w:rsidR="005C3729" w:rsidRPr="00D306F3" w14:paraId="0DA64404" w14:textId="77777777" w:rsidTr="00240270">
        <w:tc>
          <w:tcPr>
            <w:tcW w:w="2551" w:type="dxa"/>
          </w:tcPr>
          <w:p w14:paraId="3611805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1D848FE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BF09B1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D306F3" w14:paraId="19A47B98" w14:textId="77777777" w:rsidTr="00240270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D306F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24AD051B" w:rsidR="005C3729" w:rsidRPr="00325C4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C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25C4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25C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325C4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97D77" w:rsidRPr="00325C4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0BFCC" w14:textId="77777777" w:rsidR="005C3729" w:rsidRPr="00325C4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2A19D2B5" w:rsidR="005C3729" w:rsidRPr="00325C4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25C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25C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25C4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25C4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325C4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497D77" w:rsidRPr="00325C4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</w:tr>
      <w:tr w:rsidR="00325C4A" w:rsidRPr="00D306F3" w14:paraId="0FCCCD51" w14:textId="77777777" w:rsidTr="00240270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325C4A" w:rsidRPr="00BF09B1" w:rsidRDefault="00325C4A" w:rsidP="00325C4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325C4A" w:rsidRPr="00D306F3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DCC2345" w14:textId="77777777" w:rsidR="00325C4A" w:rsidRPr="00D306F3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325C4A" w:rsidRPr="00D306F3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325C4A" w:rsidRPr="00BF09B1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325C4A" w:rsidRPr="00D306F3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8E5E858" w14:textId="5551BBF1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C4A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570F783F" w14:textId="77777777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C4A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325C4A" w:rsidRPr="00D306F3" w14:paraId="49660D27" w14:textId="77777777" w:rsidTr="00240270">
        <w:tc>
          <w:tcPr>
            <w:tcW w:w="2551" w:type="dxa"/>
          </w:tcPr>
          <w:p w14:paraId="709F6910" w14:textId="77777777" w:rsidR="00325C4A" w:rsidRPr="00BF09B1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325C4A" w:rsidRPr="00D306F3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98137EE" w14:textId="77777777" w:rsidR="00325C4A" w:rsidRPr="00BF09B1" w:rsidRDefault="00325C4A" w:rsidP="00325C4A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325C4A" w:rsidRPr="00D306F3" w:rsidRDefault="00325C4A" w:rsidP="00325C4A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325C4A" w:rsidRPr="00BF09B1" w:rsidRDefault="00325C4A" w:rsidP="00325C4A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9B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325C4A" w:rsidRPr="00D306F3" w:rsidRDefault="00325C4A" w:rsidP="00325C4A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610478" w14:textId="3BA40077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C4A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142" w:type="dxa"/>
          </w:tcPr>
          <w:p w14:paraId="4AF56AED" w14:textId="77777777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325C4A" w:rsidRPr="00325C4A" w:rsidRDefault="00325C4A" w:rsidP="0032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5C4A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D306F3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746D0F" w:rsidRPr="00D306F3" w:rsidSect="00C2344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358F942" w14:textId="77777777" w:rsidR="000B3182" w:rsidRPr="00D306F3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lastRenderedPageBreak/>
        <w:t>ข)</w:t>
      </w:r>
      <w:r w:rsidRPr="00BF09B1">
        <w:rPr>
          <w:rFonts w:ascii="Angsana New" w:hAnsi="Angsana New"/>
          <w:sz w:val="32"/>
          <w:szCs w:val="32"/>
          <w:cs/>
        </w:rPr>
        <w:tab/>
      </w:r>
      <w:r w:rsidRPr="00BF09B1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BF09B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F09B1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="00FB5076" w:rsidRPr="00BF09B1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BF09B1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D306F3" w:rsidRDefault="000B3182" w:rsidP="00793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D306F3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ค)</w:t>
      </w:r>
      <w:r w:rsidRPr="00BF09B1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D306F3" w:rsidRDefault="000B3182" w:rsidP="007931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BF09B1" w:rsidRDefault="000B3182" w:rsidP="0079315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BF09B1">
        <w:rPr>
          <w:rFonts w:ascii="Angsana New" w:hAnsi="Angsana New"/>
          <w:sz w:val="32"/>
          <w:szCs w:val="32"/>
          <w:cs/>
        </w:rPr>
        <w:t>ง)</w:t>
      </w:r>
      <w:r w:rsidRPr="00BF09B1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BF09B1">
        <w:rPr>
          <w:rFonts w:ascii="Angsana New" w:hAnsi="Angsana New"/>
          <w:sz w:val="32"/>
          <w:szCs w:val="32"/>
          <w:cs/>
        </w:rPr>
        <w:br/>
      </w:r>
      <w:r w:rsidRPr="00BF09B1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D306F3" w:rsidRDefault="000B3182" w:rsidP="00793150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77777777" w:rsidR="000B3182" w:rsidRPr="00D306F3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F09B1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BF09B1">
        <w:rPr>
          <w:rFonts w:ascii="Angsana New" w:hAnsi="Angsana New" w:hint="cs"/>
          <w:sz w:val="32"/>
          <w:szCs w:val="32"/>
          <w:cs/>
        </w:rPr>
        <w:t>น</w:t>
      </w:r>
      <w:r w:rsidRPr="00BF09B1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D306F3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51ADB6" w14:textId="10883832" w:rsidR="009F6C2F" w:rsidRPr="00D306F3" w:rsidRDefault="009F6C2F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 xml:space="preserve">2.3    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="0033684B" w:rsidRPr="00BF09B1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5BFF30C" w14:textId="7F3E83D5" w:rsidR="00497D77" w:rsidRDefault="00497D77" w:rsidP="0079315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40270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34AFB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7B62B13" w14:textId="5FB321CE" w:rsidR="00B23DE7" w:rsidRDefault="00497D77" w:rsidP="0079315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7624B333" w14:textId="77777777" w:rsidR="008A07AB" w:rsidRDefault="008A07AB" w:rsidP="0079315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740E2E" w14:textId="77777777" w:rsidR="00EB448E" w:rsidRPr="00BF09B1" w:rsidRDefault="00EB448E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09B1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2F76E35D" w:rsidR="00EB448E" w:rsidRPr="00D306F3" w:rsidRDefault="00EB448E" w:rsidP="0079315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BF09B1">
        <w:rPr>
          <w:rFonts w:ascii="Angsana New" w:hAnsi="Angsana New" w:hint="cs"/>
          <w:sz w:val="32"/>
          <w:szCs w:val="32"/>
          <w:cs/>
        </w:rPr>
        <w:t>งบการ</w:t>
      </w:r>
      <w:r w:rsidRPr="00BF09B1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F09B1">
        <w:rPr>
          <w:rFonts w:asciiTheme="majorBidi" w:hAnsiTheme="majorBidi" w:cstheme="majorBidi"/>
          <w:sz w:val="32"/>
          <w:szCs w:val="32"/>
          <w:cs/>
        </w:rPr>
        <w:br/>
      </w:r>
      <w:r w:rsidRPr="00BF09B1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497D77">
        <w:rPr>
          <w:rFonts w:asciiTheme="majorBidi" w:hAnsiTheme="majorBidi" w:cstheme="majorBidi"/>
          <w:sz w:val="32"/>
          <w:szCs w:val="32"/>
        </w:rPr>
        <w:t>5</w:t>
      </w:r>
    </w:p>
    <w:p w14:paraId="20913CDE" w14:textId="107B9D30" w:rsidR="006B3EE3" w:rsidRPr="00D306F3" w:rsidRDefault="006B3EE3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D306F3" w:rsidRDefault="00546028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BF09B1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Default="00E11D0D" w:rsidP="00793150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BF09B1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BF09B1">
        <w:rPr>
          <w:rFonts w:asciiTheme="majorBidi" w:hAnsiTheme="majorBidi"/>
          <w:sz w:val="32"/>
          <w:szCs w:val="32"/>
          <w:cs/>
        </w:rPr>
        <w:t>ควบคุม</w:t>
      </w:r>
      <w:r w:rsidRPr="00BF09B1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BF09B1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4EB0179C" w14:textId="77777777" w:rsidR="00793150" w:rsidRDefault="00793150" w:rsidP="00DE0265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4D8C6CF2" w14:textId="77777777" w:rsidR="00793150" w:rsidRDefault="00793150" w:rsidP="00DE0265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06C04908" w14:textId="77777777" w:rsidR="00E11D0D" w:rsidRPr="00D306F3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BF09B1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9B1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8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063"/>
        <w:gridCol w:w="134"/>
        <w:gridCol w:w="1928"/>
      </w:tblGrid>
      <w:tr w:rsidR="00E11D0D" w:rsidRPr="00F826F6" w14:paraId="4F039CDA" w14:textId="77777777" w:rsidTr="00240270">
        <w:tc>
          <w:tcPr>
            <w:tcW w:w="3118" w:type="dxa"/>
            <w:tcBorders>
              <w:bottom w:val="single" w:sz="6" w:space="0" w:color="auto"/>
            </w:tcBorders>
          </w:tcPr>
          <w:p w14:paraId="19BE5F2C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26F6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F826F6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bottom w:val="single" w:sz="6" w:space="0" w:color="auto"/>
            </w:tcBorders>
          </w:tcPr>
          <w:p w14:paraId="72E6CAA3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F826F6" w:rsidRDefault="00E11D0D" w:rsidP="00793150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56D546A2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26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F826F6" w14:paraId="5362A4B9" w14:textId="77777777" w:rsidTr="00240270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F826F6" w:rsidRDefault="00E11D0D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13E7030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F826F6" w14:paraId="273ECB25" w14:textId="77777777" w:rsidTr="00240270">
        <w:tc>
          <w:tcPr>
            <w:tcW w:w="3118" w:type="dxa"/>
          </w:tcPr>
          <w:p w14:paraId="0A562B66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F826F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9ECDB2A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F826F6" w:rsidRDefault="00E11D0D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3AECBDEC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F826F6" w14:paraId="74B9AFBC" w14:textId="77777777" w:rsidTr="00240270">
        <w:tc>
          <w:tcPr>
            <w:tcW w:w="3118" w:type="dxa"/>
          </w:tcPr>
          <w:p w14:paraId="7262C687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F826F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5B723E86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F826F6" w:rsidRDefault="00E11D0D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440E5402" w14:textId="77777777" w:rsidR="00E11D0D" w:rsidRPr="00F826F6" w:rsidRDefault="00E11D0D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112D57" w:rsidRPr="00F826F6" w14:paraId="5A6DB85B" w14:textId="77777777" w:rsidTr="00240270">
        <w:tc>
          <w:tcPr>
            <w:tcW w:w="3118" w:type="dxa"/>
            <w:vAlign w:val="center"/>
          </w:tcPr>
          <w:p w14:paraId="30348F93" w14:textId="4FAB5B04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A55B355" w14:textId="77141723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F826F6" w:rsidRDefault="00112D57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2447329F" w14:textId="7E0AB622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12D57" w:rsidRPr="00F826F6" w14:paraId="491B024D" w14:textId="77777777" w:rsidTr="00240270">
        <w:tc>
          <w:tcPr>
            <w:tcW w:w="3118" w:type="dxa"/>
            <w:vAlign w:val="center"/>
          </w:tcPr>
          <w:p w14:paraId="1297A56D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026564B" w14:textId="3C5A5023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F826F6" w:rsidRDefault="00112D57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0CEBB212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F826F6" w14:paraId="52B97C5F" w14:textId="77777777" w:rsidTr="00240270">
        <w:tc>
          <w:tcPr>
            <w:tcW w:w="3118" w:type="dxa"/>
            <w:vAlign w:val="center"/>
          </w:tcPr>
          <w:p w14:paraId="2C3432CB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FF65692" w14:textId="6FC12195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26F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F826F6" w:rsidRDefault="00112D57" w:rsidP="00793150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10CAE4D5" w14:textId="77777777" w:rsidR="00112D57" w:rsidRPr="00F826F6" w:rsidRDefault="00112D57" w:rsidP="00793150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F826F6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D306F3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77777777" w:rsidR="00E11D0D" w:rsidRPr="00D306F3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09B1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E11D0D" w:rsidRPr="007428AD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11D0D" w:rsidRPr="007428AD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 w:rsidRPr="007428AD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FD12DB" w:rsidRPr="007428AD">
              <w:rPr>
                <w:rFonts w:ascii="Angsana New" w:hAnsi="Angsana New" w:hint="cs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E11D0D" w:rsidRPr="007428AD" w14:paraId="21632C95" w14:textId="77777777" w:rsidTr="00240270">
        <w:tc>
          <w:tcPr>
            <w:tcW w:w="4309" w:type="dxa"/>
          </w:tcPr>
          <w:p w14:paraId="50D4F52B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7428AD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7428AD" w:rsidRDefault="00325C4A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11D0D" w:rsidRPr="007428AD" w14:paraId="12C4279F" w14:textId="77777777" w:rsidTr="00240270">
        <w:tc>
          <w:tcPr>
            <w:tcW w:w="4309" w:type="dxa"/>
          </w:tcPr>
          <w:p w14:paraId="74B20A45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 (รายได้อื่น)</w:t>
            </w:r>
            <w:r w:rsidRPr="007428AD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7428AD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7428AD" w14:paraId="66EDD6C1" w14:textId="77777777" w:rsidTr="00240270">
        <w:tc>
          <w:tcPr>
            <w:tcW w:w="4309" w:type="dxa"/>
          </w:tcPr>
          <w:p w14:paraId="0A30C6EC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E11D0D" w:rsidRPr="007428AD" w14:paraId="07560E31" w14:textId="77777777" w:rsidTr="00240270">
        <w:tc>
          <w:tcPr>
            <w:tcW w:w="4309" w:type="dxa"/>
          </w:tcPr>
          <w:p w14:paraId="4D548F57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7428AD" w14:paraId="65E5F8BB" w14:textId="77777777" w:rsidTr="00240270">
        <w:tc>
          <w:tcPr>
            <w:tcW w:w="4309" w:type="dxa"/>
          </w:tcPr>
          <w:p w14:paraId="0B6B14FE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E11D0D" w:rsidRPr="007428AD" w14:paraId="457409D7" w14:textId="77777777" w:rsidTr="00240270">
        <w:tc>
          <w:tcPr>
            <w:tcW w:w="4309" w:type="dxa"/>
          </w:tcPr>
          <w:p w14:paraId="42841226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7428AD" w14:paraId="56C75F94" w14:textId="77777777" w:rsidTr="00240270">
        <w:tc>
          <w:tcPr>
            <w:tcW w:w="4309" w:type="dxa"/>
          </w:tcPr>
          <w:p w14:paraId="0FAA633C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7428AD" w:rsidRDefault="00E11D0D" w:rsidP="0079315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7428AD" w:rsidRDefault="00E11D0D" w:rsidP="0079315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Default="00793150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8B6C10" w14:textId="6B860984" w:rsidR="007C0BF1" w:rsidRPr="00D306F3" w:rsidRDefault="007C0BF1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="008B0F7F" w:rsidRPr="00D306F3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D306F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6A5726" w:rsidRPr="00D306F3">
        <w:rPr>
          <w:rFonts w:asciiTheme="majorBidi" w:hAnsiTheme="majorBidi" w:cstheme="majorBidi"/>
          <w:sz w:val="32"/>
          <w:szCs w:val="32"/>
        </w:rPr>
        <w:br/>
      </w:r>
      <w:r w:rsidR="007F1DF3" w:rsidRPr="00D306F3">
        <w:rPr>
          <w:rFonts w:asciiTheme="majorBidi" w:hAnsiTheme="majorBidi" w:cstheme="majorBidi"/>
          <w:sz w:val="32"/>
          <w:szCs w:val="32"/>
        </w:rPr>
        <w:t>31</w:t>
      </w:r>
      <w:r w:rsidR="00165D77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BF09B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D306F3">
        <w:rPr>
          <w:rFonts w:asciiTheme="majorBidi" w:hAnsiTheme="majorBidi" w:cstheme="majorBidi"/>
          <w:sz w:val="32"/>
          <w:szCs w:val="32"/>
        </w:rPr>
        <w:t>256</w:t>
      </w:r>
      <w:r w:rsidR="00497D77">
        <w:rPr>
          <w:rFonts w:asciiTheme="majorBidi" w:hAnsiTheme="majorBidi" w:cstheme="majorBidi"/>
          <w:sz w:val="32"/>
          <w:szCs w:val="32"/>
        </w:rPr>
        <w:t>6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และ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81398E" w:rsidRPr="00D306F3">
        <w:rPr>
          <w:rFonts w:asciiTheme="majorBidi" w:hAnsiTheme="majorBidi" w:cstheme="majorBidi"/>
          <w:sz w:val="32"/>
          <w:szCs w:val="32"/>
        </w:rPr>
        <w:t>256</w:t>
      </w:r>
      <w:r w:rsidR="00497D77">
        <w:rPr>
          <w:rFonts w:asciiTheme="majorBidi" w:hAnsiTheme="majorBidi" w:cstheme="majorBidi"/>
          <w:sz w:val="32"/>
          <w:szCs w:val="32"/>
        </w:rPr>
        <w:t>5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23441" w:rsidRPr="007428AD" w14:paraId="34136834" w14:textId="77777777" w:rsidTr="00C23441">
        <w:trPr>
          <w:trHeight w:val="62"/>
        </w:trPr>
        <w:tc>
          <w:tcPr>
            <w:tcW w:w="3458" w:type="dxa"/>
          </w:tcPr>
          <w:p w14:paraId="090C086C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DABD4E7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23441" w:rsidRPr="007428AD" w14:paraId="71E1C906" w14:textId="77777777" w:rsidTr="00C23441">
        <w:trPr>
          <w:trHeight w:val="62"/>
        </w:trPr>
        <w:tc>
          <w:tcPr>
            <w:tcW w:w="3458" w:type="dxa"/>
          </w:tcPr>
          <w:p w14:paraId="679154E6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2FCBB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67177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BD2C6" w14:textId="77777777" w:rsidR="00C23441" w:rsidRPr="007428AD" w:rsidRDefault="00C23441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D77" w:rsidRPr="007428AD" w14:paraId="3D032AE1" w14:textId="77777777" w:rsidTr="00C23441">
        <w:tc>
          <w:tcPr>
            <w:tcW w:w="3458" w:type="dxa"/>
          </w:tcPr>
          <w:p w14:paraId="628B6EF0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2BD125" w14:textId="548B2FF3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0337C2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7ED39B" w14:textId="51FC4A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2888E21D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572F4E" w14:textId="7FA82FF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E82B9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A9E6AD" w14:textId="6AC0742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97D77" w:rsidRPr="007428AD" w14:paraId="38ECDA84" w14:textId="77777777" w:rsidTr="00C23441">
        <w:tc>
          <w:tcPr>
            <w:tcW w:w="3458" w:type="dxa"/>
          </w:tcPr>
          <w:p w14:paraId="3D90BDC6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CD2C12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E2091E4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89D2A3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6285F7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A2AE6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30C8F0C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8A2DD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325C4A" w:rsidRPr="007428AD" w14:paraId="012223B5" w14:textId="77777777" w:rsidTr="00C23441">
        <w:tc>
          <w:tcPr>
            <w:tcW w:w="3458" w:type="dxa"/>
          </w:tcPr>
          <w:p w14:paraId="7187D8CF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03957BC2" w14:textId="4719F23E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8B96D03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97D406" w14:textId="5D70D3FB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ADAC0C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ADEEE0" w14:textId="5127E430" w:rsidR="00325C4A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34,391</w:t>
            </w:r>
          </w:p>
        </w:tc>
        <w:tc>
          <w:tcPr>
            <w:tcW w:w="134" w:type="dxa"/>
          </w:tcPr>
          <w:p w14:paraId="27B1C8CA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0B6CF" w14:textId="0090FBE3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16,24</w:t>
            </w:r>
            <w:r w:rsidR="00501AEE" w:rsidRPr="007428AD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</w:tr>
      <w:tr w:rsidR="00325C4A" w:rsidRPr="007428AD" w14:paraId="1DDBBC92" w14:textId="77777777" w:rsidTr="00C23441">
        <w:tc>
          <w:tcPr>
            <w:tcW w:w="3458" w:type="dxa"/>
          </w:tcPr>
          <w:p w14:paraId="050CA11D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134" w:type="dxa"/>
          </w:tcPr>
          <w:p w14:paraId="508D7887" w14:textId="496F1841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36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65749" w14:textId="147FEEC8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7DF540D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A849F9" w14:textId="3E682392" w:rsidR="00325C4A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2,442</w:t>
            </w:r>
          </w:p>
        </w:tc>
        <w:tc>
          <w:tcPr>
            <w:tcW w:w="134" w:type="dxa"/>
          </w:tcPr>
          <w:p w14:paraId="0C2A815E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5B1B78F" w14:textId="2C40B525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2,696</w:t>
            </w:r>
          </w:p>
        </w:tc>
      </w:tr>
      <w:tr w:rsidR="00325C4A" w:rsidRPr="007428AD" w14:paraId="114B660E" w14:textId="77777777" w:rsidTr="00C23441">
        <w:tc>
          <w:tcPr>
            <w:tcW w:w="3458" w:type="dxa"/>
          </w:tcPr>
          <w:p w14:paraId="11DDFBCB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C114A8E" w14:textId="46024663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65D8B8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37C7FB" w14:textId="6B9B8B86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FF0C8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C4E13A" w14:textId="07438481" w:rsidR="00325C4A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1,955</w:t>
            </w:r>
          </w:p>
        </w:tc>
        <w:tc>
          <w:tcPr>
            <w:tcW w:w="134" w:type="dxa"/>
          </w:tcPr>
          <w:p w14:paraId="07014D3C" w14:textId="77777777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C9E22" w14:textId="1DF9CB4A" w:rsidR="00325C4A" w:rsidRPr="007428AD" w:rsidRDefault="00325C4A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1,95</w:t>
            </w:r>
            <w:r w:rsidR="00501AEE" w:rsidRPr="007428AD">
              <w:rPr>
                <w:rFonts w:ascii="Angsana New" w:hAnsi="Angsana New"/>
                <w:bCs/>
                <w:sz w:val="26"/>
                <w:szCs w:val="26"/>
              </w:rPr>
              <w:t>7</w:t>
            </w:r>
          </w:p>
        </w:tc>
      </w:tr>
      <w:tr w:rsidR="00501AEE" w:rsidRPr="007428AD" w14:paraId="794D9270" w14:textId="77777777" w:rsidTr="00C23441">
        <w:tc>
          <w:tcPr>
            <w:tcW w:w="3458" w:type="dxa"/>
          </w:tcPr>
          <w:p w14:paraId="09EA5EE7" w14:textId="3C69A2AC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134" w:type="dxa"/>
          </w:tcPr>
          <w:p w14:paraId="7F476E40" w14:textId="60531676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5D7F23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E36584" w14:textId="626C4A94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BA3FE9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32A802" w14:textId="58626163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6430D0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B17E79" w14:textId="30263133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</w:tr>
      <w:tr w:rsidR="00497D77" w:rsidRPr="007428AD" w14:paraId="428BFAF1" w14:textId="77777777" w:rsidTr="00497D77">
        <w:tc>
          <w:tcPr>
            <w:tcW w:w="3458" w:type="dxa"/>
          </w:tcPr>
          <w:p w14:paraId="14106765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545B5699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5FB4E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56C35E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091B36F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9D6B56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22B9D0F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35019F" w14:textId="77777777" w:rsidR="00497D77" w:rsidRPr="007428AD" w:rsidRDefault="00497D77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01AEE" w:rsidRPr="007428AD" w14:paraId="41C352B7" w14:textId="77777777" w:rsidTr="00497D77">
        <w:tc>
          <w:tcPr>
            <w:tcW w:w="3458" w:type="dxa"/>
          </w:tcPr>
          <w:p w14:paraId="0F26C2A6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5D061EA3" w14:textId="0FBFF3D9" w:rsidR="00501AEE" w:rsidRPr="007428AD" w:rsidRDefault="003C684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ED2463B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DD184D" w14:textId="5AEA01E5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881</w:t>
            </w:r>
          </w:p>
        </w:tc>
        <w:tc>
          <w:tcPr>
            <w:tcW w:w="134" w:type="dxa"/>
          </w:tcPr>
          <w:p w14:paraId="03FA3E22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2E5114" w14:textId="494BE0CE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5E944FB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082D6B" w14:textId="0BD3A94E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</w:tr>
      <w:tr w:rsidR="00501AEE" w:rsidRPr="007428AD" w14:paraId="5E350566" w14:textId="77777777" w:rsidTr="00497D77">
        <w:tc>
          <w:tcPr>
            <w:tcW w:w="3458" w:type="dxa"/>
          </w:tcPr>
          <w:p w14:paraId="7D48FF15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34" w:type="dxa"/>
          </w:tcPr>
          <w:p w14:paraId="746EC934" w14:textId="5DCBAC75" w:rsidR="00501AEE" w:rsidRPr="007428AD" w:rsidRDefault="003C684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5929C467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94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608EA4" w14:textId="5F15EC0F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3D4D00A5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1E9654" w14:textId="6F893288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0679ECEF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E834D31" w14:textId="382708C9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285</w:t>
            </w:r>
          </w:p>
        </w:tc>
      </w:tr>
      <w:tr w:rsidR="00501AEE" w:rsidRPr="007428AD" w14:paraId="7DD8451B" w14:textId="77777777" w:rsidTr="00C23441">
        <w:tc>
          <w:tcPr>
            <w:tcW w:w="3458" w:type="dxa"/>
          </w:tcPr>
          <w:p w14:paraId="31B58B93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CB86677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3F9176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C387A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F8DA4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E79A6F1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C0647A2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F71B1F" w14:textId="77777777" w:rsidR="00501AEE" w:rsidRPr="007428AD" w:rsidRDefault="00501AEE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286824" w:rsidRPr="007428AD" w14:paraId="4092D51F" w14:textId="77777777" w:rsidTr="00C23441">
        <w:tc>
          <w:tcPr>
            <w:tcW w:w="3458" w:type="dxa"/>
          </w:tcPr>
          <w:p w14:paraId="6CE01CA2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CB76E8E" w14:textId="35CD2712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 xml:space="preserve"> 4,109</w:t>
            </w:r>
          </w:p>
        </w:tc>
        <w:tc>
          <w:tcPr>
            <w:tcW w:w="134" w:type="dxa"/>
          </w:tcPr>
          <w:p w14:paraId="54193997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C3475F" w14:textId="6D8012B8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2,766</w:t>
            </w:r>
          </w:p>
        </w:tc>
        <w:tc>
          <w:tcPr>
            <w:tcW w:w="134" w:type="dxa"/>
          </w:tcPr>
          <w:p w14:paraId="6C95E877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041F15" w14:textId="62C8E305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3,413</w:t>
            </w:r>
          </w:p>
        </w:tc>
        <w:tc>
          <w:tcPr>
            <w:tcW w:w="134" w:type="dxa"/>
          </w:tcPr>
          <w:p w14:paraId="0F293A3B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AB957E" w14:textId="2FA7BC66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1,914</w:t>
            </w:r>
          </w:p>
        </w:tc>
      </w:tr>
      <w:tr w:rsidR="00286824" w:rsidRPr="007428AD" w14:paraId="5312C5F1" w14:textId="77777777" w:rsidTr="00C23441">
        <w:tc>
          <w:tcPr>
            <w:tcW w:w="3458" w:type="dxa"/>
          </w:tcPr>
          <w:p w14:paraId="5C06D1A3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55015" w14:textId="2A4BB9B2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 xml:space="preserve"> 184 </w:t>
            </w:r>
          </w:p>
        </w:tc>
        <w:tc>
          <w:tcPr>
            <w:tcW w:w="134" w:type="dxa"/>
          </w:tcPr>
          <w:p w14:paraId="3CFDDE64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974F9" w14:textId="74171FDC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161</w:t>
            </w:r>
          </w:p>
        </w:tc>
        <w:tc>
          <w:tcPr>
            <w:tcW w:w="134" w:type="dxa"/>
          </w:tcPr>
          <w:p w14:paraId="07195BB6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E01447" w14:textId="727EBC85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135</w:t>
            </w:r>
          </w:p>
        </w:tc>
        <w:tc>
          <w:tcPr>
            <w:tcW w:w="134" w:type="dxa"/>
          </w:tcPr>
          <w:p w14:paraId="1976ECB8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640B51" w14:textId="21298FF5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152</w:t>
            </w:r>
          </w:p>
        </w:tc>
      </w:tr>
      <w:tr w:rsidR="00286824" w:rsidRPr="007428AD" w14:paraId="286A2C9A" w14:textId="77777777" w:rsidTr="00C23441">
        <w:tc>
          <w:tcPr>
            <w:tcW w:w="3458" w:type="dxa"/>
          </w:tcPr>
          <w:p w14:paraId="12408C24" w14:textId="4E200F34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227" w:right="227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D0689" w14:textId="138129BC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 xml:space="preserve"> 4,293 </w:t>
            </w:r>
          </w:p>
        </w:tc>
        <w:tc>
          <w:tcPr>
            <w:tcW w:w="134" w:type="dxa"/>
          </w:tcPr>
          <w:p w14:paraId="13009E39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AC21" w14:textId="2782223B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2,927</w:t>
            </w:r>
          </w:p>
        </w:tc>
        <w:tc>
          <w:tcPr>
            <w:tcW w:w="134" w:type="dxa"/>
          </w:tcPr>
          <w:p w14:paraId="5C522309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7012F" w14:textId="54610B41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3,548</w:t>
            </w:r>
          </w:p>
        </w:tc>
        <w:tc>
          <w:tcPr>
            <w:tcW w:w="134" w:type="dxa"/>
          </w:tcPr>
          <w:p w14:paraId="4B955E03" w14:textId="77777777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46F2F" w14:textId="3F52D7B2" w:rsidR="00286824" w:rsidRPr="007428AD" w:rsidRDefault="00286824" w:rsidP="00793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2,066</w:t>
            </w:r>
          </w:p>
        </w:tc>
      </w:tr>
    </w:tbl>
    <w:p w14:paraId="3A8FC01C" w14:textId="76CC083A" w:rsidR="00123D48" w:rsidRPr="00D306F3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F09B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497D77">
        <w:rPr>
          <w:rFonts w:asciiTheme="majorBidi" w:hAnsiTheme="majorBidi" w:cstheme="majorBidi"/>
          <w:sz w:val="32"/>
          <w:szCs w:val="32"/>
        </w:rPr>
        <w:t>6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BF09B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06F3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D306F3">
        <w:rPr>
          <w:rFonts w:asciiTheme="majorBidi" w:hAnsiTheme="majorBidi" w:cstheme="majorBidi"/>
          <w:sz w:val="32"/>
          <w:szCs w:val="32"/>
        </w:rPr>
        <w:t>6</w:t>
      </w:r>
      <w:r w:rsidR="00497D77">
        <w:rPr>
          <w:rFonts w:asciiTheme="majorBidi" w:hAnsiTheme="majorBidi" w:cstheme="majorBidi"/>
          <w:sz w:val="32"/>
          <w:szCs w:val="32"/>
        </w:rPr>
        <w:t>5</w:t>
      </w:r>
      <w:r w:rsidR="00C61095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BF09B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C23441" w:rsidRPr="007428AD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23441" w:rsidRPr="007428AD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441" w:rsidRPr="007428AD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74E27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7CDDF439" w14:textId="0B78573F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7D77" w:rsidRPr="007428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BDFDDB" w14:textId="00AAA824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7D77" w:rsidRPr="007428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EC060B3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4A77F6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24E8F667" w14:textId="79343CD2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7D77" w:rsidRPr="007428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1841A5B0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53E9FD" w14:textId="116AE2CD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7D77" w:rsidRPr="007428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23441" w:rsidRPr="007428AD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28A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674E3DC7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C23441" w:rsidRPr="007428AD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3B54D943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C23441" w:rsidRPr="007428AD" w:rsidRDefault="00C23441" w:rsidP="00EB1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63ACB" w:rsidRPr="007428AD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428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548659F5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70804579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11,687 </w:t>
            </w:r>
          </w:p>
        </w:tc>
        <w:tc>
          <w:tcPr>
            <w:tcW w:w="135" w:type="dxa"/>
          </w:tcPr>
          <w:p w14:paraId="61F009BE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D3B80BD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20,087</w:t>
            </w:r>
          </w:p>
        </w:tc>
      </w:tr>
      <w:tr w:rsidR="00563ACB" w:rsidRPr="007428AD" w14:paraId="6869495F" w14:textId="77777777" w:rsidTr="009E17FE">
        <w:trPr>
          <w:trHeight w:val="62"/>
        </w:trPr>
        <w:tc>
          <w:tcPr>
            <w:tcW w:w="3458" w:type="dxa"/>
          </w:tcPr>
          <w:p w14:paraId="79AFF831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4135FD85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1671BC05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251,912 </w:t>
            </w:r>
          </w:p>
        </w:tc>
        <w:tc>
          <w:tcPr>
            <w:tcW w:w="135" w:type="dxa"/>
          </w:tcPr>
          <w:p w14:paraId="08BEA2B7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012509EE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289,923</w:t>
            </w:r>
          </w:p>
        </w:tc>
      </w:tr>
      <w:tr w:rsidR="00563ACB" w:rsidRPr="007428AD" w14:paraId="50C61A50" w14:textId="77777777" w:rsidTr="009E17FE">
        <w:trPr>
          <w:trHeight w:val="62"/>
        </w:trPr>
        <w:tc>
          <w:tcPr>
            <w:tcW w:w="3458" w:type="dxa"/>
          </w:tcPr>
          <w:p w14:paraId="50E7D672" w14:textId="631C8684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AA3F6" w14:textId="4F4BB846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C134778" w14:textId="5B753C6A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89602" w14:textId="615FDF3B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263,599</w:t>
            </w:r>
          </w:p>
        </w:tc>
        <w:tc>
          <w:tcPr>
            <w:tcW w:w="135" w:type="dxa"/>
          </w:tcPr>
          <w:p w14:paraId="73EFADDB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D9050" w14:textId="2096E85A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310,010</w:t>
            </w:r>
          </w:p>
        </w:tc>
      </w:tr>
      <w:tr w:rsidR="009E17FE" w:rsidRPr="007428AD" w14:paraId="528E7DCC" w14:textId="77777777" w:rsidTr="009E17FE">
        <w:trPr>
          <w:trHeight w:val="62"/>
        </w:trPr>
        <w:tc>
          <w:tcPr>
            <w:tcW w:w="3458" w:type="dxa"/>
          </w:tcPr>
          <w:p w14:paraId="66FAAD29" w14:textId="358BE2B9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กิจการ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D1ECDE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578C2E3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4D947D2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EA51675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5B782B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61DF885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D3B334" w14:textId="77777777" w:rsidR="009E17FE" w:rsidRPr="007428AD" w:rsidRDefault="009E17FE" w:rsidP="009E1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3ACB" w:rsidRPr="007428AD" w14:paraId="1649A732" w14:textId="77777777" w:rsidTr="009E17FE">
        <w:trPr>
          <w:trHeight w:val="62"/>
        </w:trPr>
        <w:tc>
          <w:tcPr>
            <w:tcW w:w="3458" w:type="dxa"/>
          </w:tcPr>
          <w:p w14:paraId="7BF2A443" w14:textId="7608C789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บึงกาฬรับเบอร์ เทคโนโลยี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9496AD" w14:textId="75D78906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D6539E6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F6AF83C" w14:textId="2B805CD4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65C1DACE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F3F5D7" w14:textId="167AF6FB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22B0D41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A8296A" w14:textId="49618839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</w:tr>
      <w:tr w:rsidR="00563ACB" w:rsidRPr="007428AD" w14:paraId="5DD6CC9E" w14:textId="77777777" w:rsidTr="009E17FE">
        <w:trPr>
          <w:trHeight w:val="62"/>
        </w:trPr>
        <w:tc>
          <w:tcPr>
            <w:tcW w:w="3458" w:type="dxa"/>
          </w:tcPr>
          <w:p w14:paraId="7D7D3012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A10FC" w14:textId="77777777" w:rsidR="00563ACB" w:rsidRPr="007428AD" w:rsidRDefault="00563ACB" w:rsidP="003C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55A6380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A7D1B4" w14:textId="6F865A4F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134" w:type="dxa"/>
          </w:tcPr>
          <w:p w14:paraId="7C24ED09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A65BD8" w14:textId="52489A33" w:rsidR="00563ACB" w:rsidRPr="007428AD" w:rsidRDefault="004D4382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263,599</w:t>
            </w:r>
          </w:p>
        </w:tc>
        <w:tc>
          <w:tcPr>
            <w:tcW w:w="135" w:type="dxa"/>
          </w:tcPr>
          <w:p w14:paraId="1C1E44C3" w14:textId="77777777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040B7C4" w14:textId="700331FF" w:rsidR="00563ACB" w:rsidRPr="007428AD" w:rsidRDefault="00563ACB" w:rsidP="0056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310,826</w:t>
            </w:r>
          </w:p>
        </w:tc>
      </w:tr>
      <w:tr w:rsidR="004D4382" w:rsidRPr="007428AD" w14:paraId="11377B7A" w14:textId="77777777" w:rsidTr="00F421A0">
        <w:trPr>
          <w:trHeight w:val="62"/>
        </w:trPr>
        <w:tc>
          <w:tcPr>
            <w:tcW w:w="3458" w:type="dxa"/>
          </w:tcPr>
          <w:p w14:paraId="15C106D7" w14:textId="23EB9E5D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428AD">
              <w:rPr>
                <w:rFonts w:asciiTheme="majorBidi" w:hAnsi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93015D6" w14:textId="69A3ECE0" w:rsidR="004D4382" w:rsidRPr="007428AD" w:rsidRDefault="003C6844" w:rsidP="003C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4C28145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E5F555" w14:textId="46A4056A" w:rsidR="004D4382" w:rsidRPr="007428AD" w:rsidRDefault="004D4382" w:rsidP="004D4382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(3)</w:t>
            </w:r>
          </w:p>
        </w:tc>
        <w:tc>
          <w:tcPr>
            <w:tcW w:w="134" w:type="dxa"/>
          </w:tcPr>
          <w:p w14:paraId="25017960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A13E5" w14:textId="6691372D" w:rsidR="004D4382" w:rsidRPr="007428AD" w:rsidRDefault="004D4382" w:rsidP="004D4382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(158)</w:t>
            </w:r>
          </w:p>
        </w:tc>
        <w:tc>
          <w:tcPr>
            <w:tcW w:w="135" w:type="dxa"/>
          </w:tcPr>
          <w:p w14:paraId="65F9FE9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2AA1013" w14:textId="4AA4B6F2" w:rsidR="004D4382" w:rsidRPr="007428AD" w:rsidRDefault="004D4382" w:rsidP="004D4382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(188)</w:t>
            </w:r>
          </w:p>
        </w:tc>
      </w:tr>
      <w:tr w:rsidR="004D4382" w:rsidRPr="007428AD" w14:paraId="60D6F54A" w14:textId="77777777" w:rsidTr="009E17FE">
        <w:trPr>
          <w:trHeight w:val="201"/>
        </w:trPr>
        <w:tc>
          <w:tcPr>
            <w:tcW w:w="3458" w:type="dxa"/>
          </w:tcPr>
          <w:p w14:paraId="2A30A013" w14:textId="1C101E8E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50C34E8D" w:rsidR="004D4382" w:rsidRPr="007428AD" w:rsidRDefault="003C6844" w:rsidP="003C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62A07A7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6C4F3D00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34" w:type="dxa"/>
          </w:tcPr>
          <w:p w14:paraId="4A59596C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13E89A30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263,441</w:t>
            </w:r>
          </w:p>
        </w:tc>
        <w:tc>
          <w:tcPr>
            <w:tcW w:w="135" w:type="dxa"/>
          </w:tcPr>
          <w:p w14:paraId="00A89DC5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70FDA919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310,638</w:t>
            </w:r>
          </w:p>
        </w:tc>
      </w:tr>
      <w:tr w:rsidR="004D4382" w:rsidRPr="007428AD" w14:paraId="52BF6D3E" w14:textId="77777777" w:rsidTr="00F421A0">
        <w:tc>
          <w:tcPr>
            <w:tcW w:w="3458" w:type="dxa"/>
          </w:tcPr>
          <w:p w14:paraId="318CFD0A" w14:textId="0A89CCF0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7428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7428A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สั้นและระยะ</w:t>
            </w:r>
            <w:r w:rsidRPr="007428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</w:p>
        </w:tc>
        <w:tc>
          <w:tcPr>
            <w:tcW w:w="1134" w:type="dxa"/>
          </w:tcPr>
          <w:p w14:paraId="08D4245B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4D83619E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444CAD5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261E74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1574AA3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CD717F9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382" w:rsidRPr="007428AD" w14:paraId="75702653" w14:textId="77777777" w:rsidTr="00F421A0">
        <w:tc>
          <w:tcPr>
            <w:tcW w:w="3458" w:type="dxa"/>
          </w:tcPr>
          <w:p w14:paraId="14CECFCC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5F01A4F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D23A84C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4766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120BC52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E5941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382" w:rsidRPr="007428AD" w14:paraId="79D12BA8" w14:textId="77777777" w:rsidTr="00F421A0">
        <w:tc>
          <w:tcPr>
            <w:tcW w:w="3458" w:type="dxa"/>
          </w:tcPr>
          <w:p w14:paraId="6A7B3FC7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428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382DDABB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9C64CFC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7845302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17069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6ADDD3F2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58,106 </w:t>
            </w:r>
          </w:p>
        </w:tc>
        <w:tc>
          <w:tcPr>
            <w:tcW w:w="135" w:type="dxa"/>
          </w:tcPr>
          <w:p w14:paraId="5123D7E1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7B38EE7E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49,123</w:t>
            </w:r>
          </w:p>
        </w:tc>
      </w:tr>
      <w:tr w:rsidR="004D4382" w:rsidRPr="007428AD" w14:paraId="1007A737" w14:textId="77777777" w:rsidTr="00F421A0">
        <w:tc>
          <w:tcPr>
            <w:tcW w:w="3458" w:type="dxa"/>
          </w:tcPr>
          <w:p w14:paraId="6884C7BC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522D1A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27426B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0505B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5B18D2C3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147,980 </w:t>
            </w:r>
          </w:p>
        </w:tc>
        <w:tc>
          <w:tcPr>
            <w:tcW w:w="135" w:type="dxa"/>
          </w:tcPr>
          <w:p w14:paraId="2170F3BF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2398816F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147,96</w:t>
            </w:r>
            <w:r w:rsidR="007B215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4D4382" w:rsidRPr="007428AD" w14:paraId="3EC424E5" w14:textId="77777777" w:rsidTr="00F421A0">
        <w:tc>
          <w:tcPr>
            <w:tcW w:w="3458" w:type="dxa"/>
          </w:tcPr>
          <w:p w14:paraId="10A6A740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275D1B9A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0E55FD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E6425A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625A79C0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206,086 </w:t>
            </w:r>
          </w:p>
        </w:tc>
        <w:tc>
          <w:tcPr>
            <w:tcW w:w="135" w:type="dxa"/>
          </w:tcPr>
          <w:p w14:paraId="6BAC75E9" w14:textId="77777777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197CC7DC" w:rsidR="004D4382" w:rsidRPr="007428AD" w:rsidRDefault="004D4382" w:rsidP="004D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</w:rPr>
              <w:t>197,09</w:t>
            </w:r>
            <w:r w:rsidR="007B215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2AFBFC9" w14:textId="77777777" w:rsidR="00793150" w:rsidRDefault="00793150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1D06A334" w:rsidR="006B5631" w:rsidRPr="000D623A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0D623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0D623A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0D4E37" w:rsidRPr="007428AD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E37" w:rsidRPr="007428AD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7428AD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999" w:rsidRPr="007428AD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224F50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67D3A7AC" w14:textId="6523A3CE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3FF5" w:rsidRPr="007428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4F0BF61A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3FF5" w:rsidRPr="007428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B1EFF7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6D2B0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149A9535" w14:textId="5CC57CF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3FF5" w:rsidRPr="007428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95AD325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8A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0BA54C55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428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3FF5" w:rsidRPr="007428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16999" w:rsidRPr="007428AD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A740C0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6BBB40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FB5441" w14:textId="77777777" w:rsidR="00416999" w:rsidRPr="007428AD" w:rsidRDefault="00416999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D79F37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7428AD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F2E" w:rsidRPr="007428AD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585F2E" w:rsidRPr="007428AD" w:rsidRDefault="00585F2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3680D485" w:rsidR="00585F2E" w:rsidRPr="007428AD" w:rsidRDefault="00585F2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585F2E" w:rsidRPr="007428AD" w:rsidRDefault="00585F2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585F2E" w:rsidRPr="007428AD" w:rsidRDefault="00585F2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585F2E" w:rsidRPr="007428AD" w:rsidRDefault="00585F2E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3728FF49" w:rsidR="00585F2E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198,500</w:t>
            </w:r>
          </w:p>
        </w:tc>
        <w:tc>
          <w:tcPr>
            <w:tcW w:w="134" w:type="dxa"/>
          </w:tcPr>
          <w:p w14:paraId="06DBC859" w14:textId="77777777" w:rsidR="00585F2E" w:rsidRPr="007428AD" w:rsidRDefault="00585F2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28BDFB96" w:rsidR="00585F2E" w:rsidRPr="007428AD" w:rsidRDefault="00E93FF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254,500</w:t>
            </w:r>
          </w:p>
        </w:tc>
      </w:tr>
      <w:tr w:rsidR="00D230B5" w:rsidRPr="007428AD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0481916E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</w:rPr>
            </w:pPr>
            <w:r w:rsidRPr="007428AD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หัก</w:t>
            </w: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ดอกเบี้ยรับรอตัดบัญชี</w:t>
            </w:r>
            <w:r w:rsidRPr="007428AD">
              <w:rPr>
                <w:rFonts w:asciiTheme="majorBidi" w:hAnsiTheme="majorBidi" w:cstheme="majorBidi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0765C51E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D51024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8F85D" w14:textId="778F450D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BCE5F8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3B74F5CE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(1,331)</w:t>
            </w:r>
          </w:p>
        </w:tc>
      </w:tr>
      <w:tr w:rsidR="00D230B5" w:rsidRPr="007428AD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บวก</w:t>
            </w: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6647B85C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3A23F3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DF5E59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46E25C58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1,25</w:t>
            </w:r>
            <w:r w:rsidR="00AB3B82" w:rsidRPr="007428AD">
              <w:rPr>
                <w:rFonts w:ascii="Angsana New" w:hAnsi="Angsana New"/>
                <w:bCs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26AE0301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9CC18B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1,212</w:t>
            </w:r>
          </w:p>
        </w:tc>
      </w:tr>
      <w:tr w:rsidR="00D230B5" w:rsidRPr="007428AD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68787E8E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AEB28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A74311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0015ADED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198,42</w:t>
            </w:r>
            <w:r w:rsidR="00AB3B82" w:rsidRPr="007428AD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08BCB89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6FB01878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254,381</w:t>
            </w:r>
          </w:p>
        </w:tc>
      </w:tr>
      <w:tr w:rsidR="00D230B5" w:rsidRPr="007428AD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719C055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1058C45A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9,000</w:t>
            </w:r>
          </w:p>
        </w:tc>
        <w:tc>
          <w:tcPr>
            <w:tcW w:w="134" w:type="dxa"/>
          </w:tcPr>
          <w:p w14:paraId="33D702BE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4564673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D230B5" w:rsidRPr="007428AD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0984FEAC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7CE66EFF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FA8754E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(56,000)</w:t>
            </w:r>
          </w:p>
        </w:tc>
      </w:tr>
      <w:tr w:rsidR="00D230B5" w:rsidRPr="007428AD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4E2AC4E8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0D97EB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5048127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35D05D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207,42</w:t>
            </w:r>
            <w:r w:rsidR="00AB3B82" w:rsidRPr="007428AD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666BB4D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4B419FB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198,381</w:t>
            </w:r>
          </w:p>
        </w:tc>
      </w:tr>
      <w:tr w:rsidR="00D230B5" w:rsidRPr="007428AD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7428AD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7428AD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59D0C98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A9557F9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550574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45F6DC23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(1,340)</w:t>
            </w:r>
          </w:p>
        </w:tc>
        <w:tc>
          <w:tcPr>
            <w:tcW w:w="134" w:type="dxa"/>
          </w:tcPr>
          <w:p w14:paraId="2AECF538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288AF2E8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(1,289)</w:t>
            </w:r>
          </w:p>
        </w:tc>
      </w:tr>
      <w:tr w:rsidR="00D230B5" w:rsidRPr="007428AD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39CF2FCF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E43580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0E6767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7CDB4BEA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206,08</w:t>
            </w:r>
            <w:r w:rsidR="00AB3B82" w:rsidRPr="007428AD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BB452DA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695E1298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197,092</w:t>
            </w:r>
          </w:p>
        </w:tc>
      </w:tr>
      <w:tr w:rsidR="00D230B5" w:rsidRPr="007428AD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7428AD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7428AD">
              <w:rPr>
                <w:rFonts w:asciiTheme="majorBidi" w:hAnsiTheme="majorBidi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5C69D8C9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6"/>
                <w:szCs w:val="26"/>
                <w:u w:val="single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CD34D0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6"/>
                <w:szCs w:val="26"/>
                <w:u w:val="single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9F3A02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3FD66E1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(9,000)</w:t>
            </w:r>
          </w:p>
        </w:tc>
        <w:tc>
          <w:tcPr>
            <w:tcW w:w="134" w:type="dxa"/>
          </w:tcPr>
          <w:p w14:paraId="70B20362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D353B16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D230B5" w:rsidRPr="007428AD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63AE86E3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D230B5" w:rsidRPr="007428AD" w:rsidRDefault="00D230B5" w:rsidP="00230A2B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7E791D9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197,08</w:t>
            </w:r>
            <w:r w:rsidR="00AB3B82" w:rsidRPr="007428AD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54CB104" w14:textId="77777777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0FF397F9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428AD">
              <w:rPr>
                <w:rFonts w:ascii="Angsana New" w:hAnsi="Angsana New"/>
                <w:bCs/>
                <w:sz w:val="26"/>
                <w:szCs w:val="26"/>
              </w:rPr>
              <w:t>197,092</w:t>
            </w:r>
          </w:p>
        </w:tc>
      </w:tr>
      <w:tr w:rsidR="00D230B5" w:rsidRPr="007428AD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64E36B1E" w14:textId="5BA4F0F2" w:rsidR="00D230B5" w:rsidRPr="007428AD" w:rsidRDefault="00D230B5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  <w:r w:rsidRPr="007428AD">
              <w:rPr>
                <w:rFonts w:asciiTheme="majorBidi" w:hAnsiTheme="majorBidi" w:cstheme="majorBidi"/>
                <w:bCs/>
                <w:sz w:val="26"/>
                <w:szCs w:val="26"/>
                <w:vertAlign w:val="superscript"/>
              </w:rPr>
              <w:t>(*)</w:t>
            </w:r>
            <w:r w:rsidRPr="007428AD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บริษัทมีเงินให้กู้ยืมแก่บริษัทย่อ</w:t>
            </w: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t>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7428AD">
              <w:rPr>
                <w:rFonts w:ascii="Angsana New" w:hAnsi="Angsana New"/>
                <w:b/>
                <w:sz w:val="26"/>
                <w:szCs w:val="26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63854EAA" w14:textId="2BDFCC79" w:rsidR="003B50ED" w:rsidRPr="003B50ED" w:rsidRDefault="003B50ED" w:rsidP="00230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  <w:cs/>
        </w:rPr>
      </w:pPr>
      <w:r w:rsidRPr="00793150">
        <w:rPr>
          <w:rFonts w:asciiTheme="majorBidi" w:hAnsiTheme="majorBidi" w:hint="cs"/>
          <w:sz w:val="32"/>
          <w:szCs w:val="32"/>
          <w:cs/>
        </w:rPr>
        <w:lastRenderedPageBreak/>
        <w:t>ในระหว่าง</w:t>
      </w:r>
      <w:r w:rsidR="00793150" w:rsidRPr="00793150">
        <w:rPr>
          <w:rFonts w:asciiTheme="majorBidi" w:hAnsiTheme="majorBidi" w:hint="cs"/>
          <w:sz w:val="32"/>
          <w:szCs w:val="32"/>
          <w:cs/>
        </w:rPr>
        <w:t xml:space="preserve">งวด </w:t>
      </w:r>
      <w:r w:rsidR="00793150" w:rsidRPr="00793150">
        <w:rPr>
          <w:rFonts w:asciiTheme="majorBidi" w:hAnsiTheme="majorBidi"/>
          <w:sz w:val="32"/>
          <w:szCs w:val="32"/>
        </w:rPr>
        <w:t>2566</w:t>
      </w:r>
      <w:r w:rsidRPr="00793150">
        <w:rPr>
          <w:rFonts w:asciiTheme="majorBidi" w:hAnsiTheme="majorBidi" w:hint="cs"/>
          <w:sz w:val="32"/>
          <w:szCs w:val="32"/>
          <w:cs/>
        </w:rPr>
        <w:t xml:space="preserve"> บริษัทมีการออกตั๋วสัญญาใช้เงินให้กับ บริษัท </w:t>
      </w:r>
      <w:r w:rsidRPr="00793150">
        <w:rPr>
          <w:rFonts w:asciiTheme="majorBidi" w:hAnsiTheme="majorBidi"/>
          <w:sz w:val="32"/>
          <w:szCs w:val="32"/>
          <w:cs/>
        </w:rPr>
        <w:t>พรีเมี่ยม เฟล็กซิเบิ้ล แพคเกจจิ้ง</w:t>
      </w:r>
      <w:r w:rsidRPr="003B50ED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Pr="00793150">
        <w:rPr>
          <w:rFonts w:asciiTheme="majorBidi" w:hAnsiTheme="majorBidi"/>
          <w:spacing w:val="-2"/>
          <w:sz w:val="32"/>
          <w:szCs w:val="32"/>
          <w:cs/>
        </w:rPr>
        <w:t>จำกัด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 จำนวนเงิน </w:t>
      </w:r>
      <w:r w:rsidRPr="00793150">
        <w:rPr>
          <w:rFonts w:asciiTheme="majorBidi" w:hAnsiTheme="majorBidi"/>
          <w:spacing w:val="-2"/>
          <w:sz w:val="32"/>
          <w:szCs w:val="32"/>
        </w:rPr>
        <w:t xml:space="preserve">9 </w:t>
      </w:r>
      <w:r w:rsidR="00793150" w:rsidRPr="00793150">
        <w:rPr>
          <w:rFonts w:asciiTheme="majorBidi" w:hAnsiTheme="majorBidi" w:hint="cs"/>
          <w:spacing w:val="-2"/>
          <w:sz w:val="32"/>
          <w:szCs w:val="32"/>
          <w:cs/>
        </w:rPr>
        <w:t>ล้าน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>บาท ระยะเวลาตั้งแต่</w:t>
      </w:r>
      <w:r w:rsidR="00725781" w:rsidRPr="00793150">
        <w:rPr>
          <w:rFonts w:asciiTheme="majorBidi" w:hAnsiTheme="majorBidi" w:hint="cs"/>
          <w:spacing w:val="-2"/>
          <w:sz w:val="32"/>
          <w:szCs w:val="32"/>
          <w:cs/>
        </w:rPr>
        <w:t>วันที่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793150">
        <w:rPr>
          <w:rFonts w:asciiTheme="majorBidi" w:hAnsiTheme="majorBidi"/>
          <w:spacing w:val="-2"/>
          <w:sz w:val="32"/>
          <w:szCs w:val="32"/>
        </w:rPr>
        <w:t>31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 มีนาคม </w:t>
      </w:r>
      <w:r w:rsidRPr="00793150">
        <w:rPr>
          <w:rFonts w:asciiTheme="majorBidi" w:hAnsiTheme="majorBidi"/>
          <w:spacing w:val="-2"/>
          <w:sz w:val="32"/>
          <w:szCs w:val="32"/>
        </w:rPr>
        <w:t xml:space="preserve">2566 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สิ้นสุดวันที่ </w:t>
      </w:r>
      <w:r w:rsidRPr="00793150">
        <w:rPr>
          <w:rFonts w:asciiTheme="majorBidi" w:hAnsiTheme="majorBidi"/>
          <w:spacing w:val="-2"/>
          <w:sz w:val="32"/>
          <w:szCs w:val="32"/>
        </w:rPr>
        <w:t xml:space="preserve">29 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กรกฎาคม </w:t>
      </w:r>
      <w:r w:rsidRPr="00793150">
        <w:rPr>
          <w:rFonts w:asciiTheme="majorBidi" w:hAnsiTheme="majorBidi"/>
          <w:spacing w:val="-2"/>
          <w:sz w:val="32"/>
          <w:szCs w:val="32"/>
        </w:rPr>
        <w:t>2566</w:t>
      </w:r>
      <w:r w:rsidRPr="00793150">
        <w:rPr>
          <w:rFonts w:asciiTheme="majorBidi" w:hAnsiTheme="majorBidi" w:hint="cs"/>
          <w:spacing w:val="-2"/>
          <w:sz w:val="32"/>
          <w:szCs w:val="32"/>
          <w:cs/>
        </w:rPr>
        <w:t xml:space="preserve"> อัตรา</w:t>
      </w:r>
      <w:r w:rsidRPr="003B50ED">
        <w:rPr>
          <w:rFonts w:asciiTheme="majorBidi" w:hAnsiTheme="majorBidi" w:hint="cs"/>
          <w:spacing w:val="2"/>
          <w:sz w:val="32"/>
          <w:szCs w:val="32"/>
          <w:cs/>
        </w:rPr>
        <w:t xml:space="preserve">ดอกเบี้ยร้อยละ </w:t>
      </w:r>
      <w:r w:rsidRPr="003B50ED">
        <w:rPr>
          <w:rFonts w:asciiTheme="majorBidi" w:hAnsiTheme="majorBidi"/>
          <w:spacing w:val="2"/>
          <w:sz w:val="32"/>
          <w:szCs w:val="32"/>
        </w:rPr>
        <w:t>3.88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ต่อปี</w:t>
      </w:r>
    </w:p>
    <w:p w14:paraId="3091C6D3" w14:textId="77777777" w:rsidR="003B50ED" w:rsidRPr="003B50ED" w:rsidRDefault="003B50ED" w:rsidP="00230A2B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/>
          <w:spacing w:val="2"/>
          <w:sz w:val="32"/>
          <w:szCs w:val="32"/>
        </w:rPr>
      </w:pPr>
    </w:p>
    <w:p w14:paraId="2784422D" w14:textId="77777777" w:rsidR="003B50ED" w:rsidRPr="00090CB5" w:rsidRDefault="003B50ED" w:rsidP="00230A2B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CB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35C30513" w14:textId="77777777" w:rsidR="003B50ED" w:rsidRDefault="003B50ED" w:rsidP="00230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090CB5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090CB5">
        <w:rPr>
          <w:rFonts w:asciiTheme="majorBidi" w:hAnsiTheme="majorBidi"/>
          <w:sz w:val="32"/>
          <w:szCs w:val="32"/>
        </w:rPr>
        <w:t>3</w:t>
      </w:r>
      <w:r w:rsidRPr="00090CB5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090CB5">
        <w:rPr>
          <w:rFonts w:asciiTheme="majorBidi" w:hAnsiTheme="majorBidi"/>
          <w:sz w:val="32"/>
          <w:szCs w:val="32"/>
        </w:rPr>
        <w:t xml:space="preserve">1 </w:t>
      </w:r>
      <w:r w:rsidRPr="00090CB5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090CB5">
        <w:rPr>
          <w:rFonts w:asciiTheme="majorBidi" w:hAnsiTheme="majorBidi"/>
          <w:sz w:val="32"/>
          <w:szCs w:val="32"/>
        </w:rPr>
        <w:t>2566</w:t>
      </w:r>
      <w:r w:rsidRPr="00090CB5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Pr="00090CB5">
        <w:rPr>
          <w:rFonts w:asciiTheme="majorBidi" w:hAnsiTheme="majorBidi"/>
          <w:sz w:val="32"/>
          <w:szCs w:val="32"/>
        </w:rPr>
        <w:t>95,000.00</w:t>
      </w:r>
      <w:r w:rsidRPr="00090CB5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9939477" w14:textId="77777777" w:rsidR="003B50ED" w:rsidRPr="00090CB5" w:rsidRDefault="003B50ED" w:rsidP="00230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</w:p>
    <w:p w14:paraId="61886CEB" w14:textId="5B1E9F4F" w:rsidR="000358BC" w:rsidRPr="00837E6E" w:rsidRDefault="00D44797" w:rsidP="00230A2B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37E6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837E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837E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837E6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837E6E" w:rsidRDefault="00A37A35" w:rsidP="00230A2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837E6E">
        <w:rPr>
          <w:rFonts w:asciiTheme="majorBidi" w:hAnsiTheme="majorBidi" w:cstheme="majorBidi"/>
          <w:sz w:val="32"/>
          <w:szCs w:val="32"/>
        </w:rPr>
        <w:tab/>
      </w:r>
      <w:r w:rsidRPr="00837E6E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0D4E37" w:rsidRPr="00095FC4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95FC4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095FC4" w:rsidRDefault="000D4E3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797" w:rsidRPr="00095FC4" w14:paraId="7D789CC7" w14:textId="77777777" w:rsidTr="000D4E37">
        <w:tc>
          <w:tcPr>
            <w:tcW w:w="3455" w:type="dxa"/>
          </w:tcPr>
          <w:p w14:paraId="16CE19AB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BBB7AF3" w14:textId="5248A8B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09D95579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</w:tcPr>
          <w:p w14:paraId="093EC9E8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48D47EEE" w14:textId="25281CEB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4BAC382D" w:rsidR="00D44797" w:rsidRPr="00095FC4" w:rsidRDefault="00D44797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881262" w:rsidRPr="00095FC4" w14:paraId="1FEBE0C0" w14:textId="77777777" w:rsidTr="000D4E37">
        <w:tc>
          <w:tcPr>
            <w:tcW w:w="3455" w:type="dxa"/>
          </w:tcPr>
          <w:p w14:paraId="172380E5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67C6E84D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502 </w:t>
            </w:r>
          </w:p>
        </w:tc>
        <w:tc>
          <w:tcPr>
            <w:tcW w:w="134" w:type="dxa"/>
          </w:tcPr>
          <w:p w14:paraId="59A7BDF6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361163B3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134" w:type="dxa"/>
          </w:tcPr>
          <w:p w14:paraId="1AFAE965" w14:textId="77777777" w:rsidR="00881262" w:rsidRPr="00095FC4" w:rsidRDefault="00881262" w:rsidP="0088126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34B6A2F0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361</w:t>
            </w:r>
          </w:p>
        </w:tc>
        <w:tc>
          <w:tcPr>
            <w:tcW w:w="134" w:type="dxa"/>
          </w:tcPr>
          <w:p w14:paraId="5C0ADA7F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1C2796B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370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81262" w:rsidRPr="00095FC4" w14:paraId="620AAFFB" w14:textId="77777777" w:rsidTr="000D4E37">
        <w:tc>
          <w:tcPr>
            <w:tcW w:w="3455" w:type="dxa"/>
          </w:tcPr>
          <w:p w14:paraId="3719F5B3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7A17F413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55,896 </w:t>
            </w:r>
          </w:p>
        </w:tc>
        <w:tc>
          <w:tcPr>
            <w:tcW w:w="134" w:type="dxa"/>
          </w:tcPr>
          <w:p w14:paraId="134B1BDE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45D8CFF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23,769</w:t>
            </w:r>
          </w:p>
        </w:tc>
        <w:tc>
          <w:tcPr>
            <w:tcW w:w="134" w:type="dxa"/>
          </w:tcPr>
          <w:p w14:paraId="0DD78D24" w14:textId="77777777" w:rsidR="00881262" w:rsidRPr="00095FC4" w:rsidRDefault="00881262" w:rsidP="0088126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1F0B590F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 w:rsidRPr="00095FC4">
              <w:rPr>
                <w:rFonts w:ascii="Angsana New" w:hAnsi="Angsana New"/>
                <w:sz w:val="26"/>
                <w:szCs w:val="26"/>
              </w:rPr>
              <w:t>,231</w:t>
            </w:r>
          </w:p>
        </w:tc>
        <w:tc>
          <w:tcPr>
            <w:tcW w:w="134" w:type="dxa"/>
          </w:tcPr>
          <w:p w14:paraId="5713E9CE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0D5D5511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95FC4">
              <w:rPr>
                <w:rFonts w:ascii="Angsana New" w:hAnsi="Angsana New"/>
                <w:sz w:val="26"/>
                <w:szCs w:val="26"/>
              </w:rPr>
              <w:t>,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390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81262" w:rsidRPr="00095FC4" w14:paraId="3C62C1A8" w14:textId="77777777" w:rsidTr="000D4E37">
        <w:tc>
          <w:tcPr>
            <w:tcW w:w="3455" w:type="dxa"/>
          </w:tcPr>
          <w:p w14:paraId="4F0E1ACE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7A75B95D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34,831 </w:t>
            </w:r>
          </w:p>
        </w:tc>
        <w:tc>
          <w:tcPr>
            <w:tcW w:w="134" w:type="dxa"/>
          </w:tcPr>
          <w:p w14:paraId="5B578118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04E6DABE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19,610</w:t>
            </w:r>
          </w:p>
        </w:tc>
        <w:tc>
          <w:tcPr>
            <w:tcW w:w="134" w:type="dxa"/>
          </w:tcPr>
          <w:p w14:paraId="71523A1F" w14:textId="77777777" w:rsidR="00881262" w:rsidRPr="00095FC4" w:rsidRDefault="00881262" w:rsidP="0088126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6C046885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23,344</w:t>
            </w:r>
          </w:p>
        </w:tc>
        <w:tc>
          <w:tcPr>
            <w:tcW w:w="134" w:type="dxa"/>
          </w:tcPr>
          <w:p w14:paraId="7EE955B4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28635712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714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81262" w:rsidRPr="00095FC4" w14:paraId="2439102D" w14:textId="77777777" w:rsidTr="000D4E37">
        <w:tc>
          <w:tcPr>
            <w:tcW w:w="3455" w:type="dxa"/>
          </w:tcPr>
          <w:p w14:paraId="33AC0E38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1983636C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4,438</w:t>
            </w:r>
          </w:p>
        </w:tc>
        <w:tc>
          <w:tcPr>
            <w:tcW w:w="134" w:type="dxa"/>
          </w:tcPr>
          <w:p w14:paraId="1F5BCF90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39E0C26D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95FC4">
              <w:rPr>
                <w:rFonts w:ascii="Angsana New" w:hAnsi="Angsana New"/>
                <w:bCs/>
                <w:sz w:val="26"/>
                <w:szCs w:val="26"/>
              </w:rPr>
              <w:t>3,898</w:t>
            </w:r>
          </w:p>
        </w:tc>
        <w:tc>
          <w:tcPr>
            <w:tcW w:w="134" w:type="dxa"/>
          </w:tcPr>
          <w:p w14:paraId="6A192F1D" w14:textId="77777777" w:rsidR="00881262" w:rsidRPr="00095FC4" w:rsidRDefault="00881262" w:rsidP="0088126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2355B4AD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4,438</w:t>
            </w:r>
          </w:p>
        </w:tc>
        <w:tc>
          <w:tcPr>
            <w:tcW w:w="134" w:type="dxa"/>
          </w:tcPr>
          <w:p w14:paraId="7935CC62" w14:textId="77777777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07FECD0" w:rsidR="00881262" w:rsidRPr="00095FC4" w:rsidRDefault="00881262" w:rsidP="0088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3,898</w:t>
            </w:r>
          </w:p>
        </w:tc>
      </w:tr>
      <w:tr w:rsidR="0074576E" w:rsidRPr="00095FC4" w14:paraId="55D74668" w14:textId="77777777" w:rsidTr="000D4E37">
        <w:tc>
          <w:tcPr>
            <w:tcW w:w="3455" w:type="dxa"/>
          </w:tcPr>
          <w:p w14:paraId="3C2E4B0A" w14:textId="77777777" w:rsidR="0074576E" w:rsidRPr="00095FC4" w:rsidRDefault="0074576E" w:rsidP="00C5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4F34C838" w:rsidR="0074576E" w:rsidRPr="00095FC4" w:rsidRDefault="00881262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95,667</w:t>
            </w:r>
          </w:p>
        </w:tc>
        <w:tc>
          <w:tcPr>
            <w:tcW w:w="134" w:type="dxa"/>
          </w:tcPr>
          <w:p w14:paraId="7400E317" w14:textId="77777777" w:rsidR="0074576E" w:rsidRPr="00095FC4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AC4A2A" w:rsidR="0074576E" w:rsidRPr="00095FC4" w:rsidRDefault="00837E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95FC4">
              <w:rPr>
                <w:rFonts w:ascii="Angsana New" w:hAnsi="Angsana New"/>
                <w:bCs/>
                <w:sz w:val="26"/>
                <w:szCs w:val="26"/>
              </w:rPr>
              <w:t>47,831</w:t>
            </w:r>
          </w:p>
        </w:tc>
        <w:tc>
          <w:tcPr>
            <w:tcW w:w="134" w:type="dxa"/>
          </w:tcPr>
          <w:p w14:paraId="79BB6B6B" w14:textId="77777777" w:rsidR="0074576E" w:rsidRPr="00095FC4" w:rsidRDefault="0074576E" w:rsidP="00DE026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4CC6C539" w:rsidR="0074576E" w:rsidRPr="00095FC4" w:rsidRDefault="0094331B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64,374</w:t>
            </w:r>
          </w:p>
        </w:tc>
        <w:tc>
          <w:tcPr>
            <w:tcW w:w="134" w:type="dxa"/>
          </w:tcPr>
          <w:p w14:paraId="09B0A2E5" w14:textId="77777777" w:rsidR="0074576E" w:rsidRPr="00095FC4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E7C6284" w:rsidR="0074576E" w:rsidRPr="00095FC4" w:rsidRDefault="0074576E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7E6E" w:rsidRPr="00095FC4">
              <w:rPr>
                <w:rFonts w:ascii="Angsana New" w:hAnsi="Angsana New"/>
                <w:sz w:val="26"/>
                <w:szCs w:val="26"/>
              </w:rPr>
              <w:t>11,372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6B03DCDA" w14:textId="77777777" w:rsidR="00793150" w:rsidRDefault="00793150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73FDCF3A" w:rsidR="00B43E5F" w:rsidRPr="00837E6E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37E6E">
        <w:rPr>
          <w:rFonts w:ascii="Angsana New" w:hAnsi="Angsana New"/>
          <w:b/>
          <w:bCs/>
          <w:sz w:val="32"/>
          <w:szCs w:val="32"/>
        </w:rPr>
        <w:t>6</w:t>
      </w:r>
      <w:r w:rsidR="00B43E5F" w:rsidRPr="00837E6E">
        <w:rPr>
          <w:rFonts w:ascii="Angsana New" w:hAnsi="Angsana New"/>
          <w:b/>
          <w:bCs/>
          <w:sz w:val="32"/>
          <w:szCs w:val="32"/>
        </w:rPr>
        <w:t>.</w:t>
      </w:r>
      <w:r w:rsidR="00B43E5F" w:rsidRPr="00837E6E">
        <w:rPr>
          <w:rFonts w:ascii="Angsana New" w:hAnsi="Angsana New"/>
          <w:b/>
          <w:bCs/>
          <w:sz w:val="32"/>
          <w:szCs w:val="32"/>
        </w:rPr>
        <w:tab/>
      </w:r>
      <w:r w:rsidR="006B73E2" w:rsidRPr="00837E6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837E6E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37E6E">
        <w:rPr>
          <w:rFonts w:asciiTheme="majorBidi" w:hAnsiTheme="majorBidi" w:cstheme="majorBidi"/>
          <w:sz w:val="32"/>
          <w:szCs w:val="32"/>
        </w:rPr>
        <w:tab/>
      </w:r>
      <w:r w:rsidRPr="00837E6E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0D4E37" w:rsidRPr="00095FC4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95FC4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12A" w:rsidRPr="00095FC4" w14:paraId="1A938962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095FC4" w:rsidRDefault="00D563E6" w:rsidP="00230A2B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53708479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5D2BEE4F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812D5" w14:textId="7777777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233A4B9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45450F9D" w:rsidR="00D563E6" w:rsidRPr="00095FC4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E6E" w:rsidRPr="00095F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A0268" w:rsidRPr="00095FC4" w14:paraId="11D7FED0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9A0268" w:rsidRPr="00095FC4" w:rsidRDefault="009A0268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9A0268" w:rsidRPr="00095FC4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64AADF" w14:textId="77777777" w:rsidR="009A0268" w:rsidRPr="00095FC4" w:rsidRDefault="009A0268" w:rsidP="00230A2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9A0268" w:rsidRPr="00095FC4" w:rsidRDefault="009A0268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9A0268" w:rsidRPr="00095FC4" w:rsidRDefault="009A0268" w:rsidP="00230A2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9A0268" w:rsidRPr="00095FC4" w:rsidRDefault="009A0268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9A0268" w:rsidRPr="00095FC4" w:rsidRDefault="009A0268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9A0268" w:rsidRPr="00095FC4" w:rsidRDefault="009A0268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23EE" w:rsidRPr="00095FC4" w14:paraId="34B51B93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36F1EE80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182895F3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134" w:type="dxa"/>
          </w:tcPr>
          <w:p w14:paraId="0803DB75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2BFB1353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238,367 </w:t>
            </w:r>
          </w:p>
        </w:tc>
        <w:tc>
          <w:tcPr>
            <w:tcW w:w="134" w:type="dxa"/>
          </w:tcPr>
          <w:p w14:paraId="79D11A6C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3EA58B8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287,426</w:t>
            </w:r>
          </w:p>
        </w:tc>
      </w:tr>
      <w:tr w:rsidR="00C423EE" w:rsidRPr="00095FC4" w14:paraId="4A1A7E0D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23EE" w:rsidRPr="00095FC4" w14:paraId="21C4DD97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C423EE" w:rsidRPr="00095FC4" w:rsidRDefault="00C423EE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  0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7A577C63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DEF295" w14:textId="77777777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3085149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  <w:r w:rsidRPr="00095FC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B28BFB2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5A2126E0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8,586 </w:t>
            </w:r>
          </w:p>
        </w:tc>
        <w:tc>
          <w:tcPr>
            <w:tcW w:w="134" w:type="dxa"/>
          </w:tcPr>
          <w:p w14:paraId="2C69EDAE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1C08F793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8,737</w:t>
            </w:r>
          </w:p>
        </w:tc>
      </w:tr>
      <w:tr w:rsidR="00C423EE" w:rsidRPr="00095FC4" w14:paraId="13D44007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2317694" w:rsidR="00C423EE" w:rsidRPr="00095FC4" w:rsidRDefault="00C423EE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  3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094BE4A5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DF7D11" w14:textId="77777777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72603F0D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7D0B" w14:textId="49A8EB72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970A55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1825A840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23EE" w:rsidRPr="00095FC4" w14:paraId="3117FC02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C423EE" w:rsidRPr="00095FC4" w:rsidRDefault="00C423EE" w:rsidP="00230A2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3F8F3907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117E4D" w14:textId="77777777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1D2E2DDA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816</w:t>
            </w:r>
          </w:p>
        </w:tc>
        <w:tc>
          <w:tcPr>
            <w:tcW w:w="134" w:type="dxa"/>
          </w:tcPr>
          <w:p w14:paraId="488D2175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34455282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246,953</w:t>
            </w:r>
          </w:p>
        </w:tc>
        <w:tc>
          <w:tcPr>
            <w:tcW w:w="134" w:type="dxa"/>
          </w:tcPr>
          <w:p w14:paraId="40D56DE1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23A504C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296,163</w:t>
            </w:r>
          </w:p>
        </w:tc>
      </w:tr>
      <w:tr w:rsidR="00C423EE" w:rsidRPr="00095FC4" w14:paraId="0BDA70D8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748B8606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70F306" w14:textId="77777777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7157818A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95F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D3FDE5C" w14:textId="77777777" w:rsidR="00C423EE" w:rsidRPr="00095FC4" w:rsidRDefault="00C423EE" w:rsidP="00230A2B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587928B4" w:rsidR="00C423EE" w:rsidRPr="00095FC4" w:rsidRDefault="00702387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(167)</w:t>
            </w:r>
          </w:p>
        </w:tc>
        <w:tc>
          <w:tcPr>
            <w:tcW w:w="134" w:type="dxa"/>
          </w:tcPr>
          <w:p w14:paraId="22055455" w14:textId="77777777" w:rsidR="00C423EE" w:rsidRPr="00095FC4" w:rsidRDefault="00C423EE" w:rsidP="00230A2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72D2E802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</w:tr>
      <w:tr w:rsidR="00C423EE" w:rsidRPr="00095FC4" w14:paraId="1CBE1A8A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C423EE" w:rsidRPr="00095FC4" w:rsidRDefault="00C423EE" w:rsidP="00230A2B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27A19522" w:rsidR="00C423EE" w:rsidRPr="00095FC4" w:rsidRDefault="00881262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FBB80" w14:textId="77777777" w:rsidR="00C423EE" w:rsidRPr="00095FC4" w:rsidRDefault="00C423EE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9A86DBD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813</w:t>
            </w:r>
          </w:p>
        </w:tc>
        <w:tc>
          <w:tcPr>
            <w:tcW w:w="134" w:type="dxa"/>
          </w:tcPr>
          <w:p w14:paraId="232D9E8E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6A2F4E92" w:rsidR="00C423EE" w:rsidRPr="00095FC4" w:rsidRDefault="00702387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246,786</w:t>
            </w:r>
          </w:p>
        </w:tc>
        <w:tc>
          <w:tcPr>
            <w:tcW w:w="134" w:type="dxa"/>
          </w:tcPr>
          <w:p w14:paraId="3516FB53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507D3988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295,983</w:t>
            </w:r>
          </w:p>
        </w:tc>
      </w:tr>
    </w:tbl>
    <w:p w14:paraId="0E3C8FE8" w14:textId="292CF635" w:rsidR="00793150" w:rsidRDefault="00793150"/>
    <w:p w14:paraId="3CEE2246" w14:textId="77777777" w:rsidR="00793150" w:rsidRDefault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793150" w:rsidRPr="00095FC4" w14:paraId="18347125" w14:textId="77777777" w:rsidTr="00E208B2">
        <w:trPr>
          <w:trHeight w:val="62"/>
        </w:trPr>
        <w:tc>
          <w:tcPr>
            <w:tcW w:w="3458" w:type="dxa"/>
          </w:tcPr>
          <w:p w14:paraId="14F03ABB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5F09DB71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93150" w:rsidRPr="00095FC4" w14:paraId="25F2D68E" w14:textId="77777777" w:rsidTr="00E208B2">
        <w:trPr>
          <w:trHeight w:val="62"/>
        </w:trPr>
        <w:tc>
          <w:tcPr>
            <w:tcW w:w="3458" w:type="dxa"/>
          </w:tcPr>
          <w:p w14:paraId="2EE54BEB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9E480B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3EA763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84F30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3150" w:rsidRPr="00095FC4" w14:paraId="41ABB851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01DD1A3" w14:textId="77777777" w:rsidR="00793150" w:rsidRPr="00095FC4" w:rsidRDefault="00793150" w:rsidP="00E208B2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3004211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F356B8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52DB29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2AE99B9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F4C2247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CBCFFD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F700B8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5E3443A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BD0D14" w14:textId="77777777" w:rsidR="00793150" w:rsidRPr="00095FC4" w:rsidRDefault="00793150" w:rsidP="00E2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423EE" w:rsidRPr="00095FC4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C423EE" w:rsidRPr="00095FC4" w:rsidRDefault="00C423EE" w:rsidP="00230A2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C423EE" w:rsidRPr="00095FC4" w:rsidRDefault="00C423EE" w:rsidP="00230A2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23EE" w:rsidRPr="00095FC4" w14:paraId="66FCA6C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667AEBC0" w:rsidR="00C423EE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284,996</w:t>
            </w:r>
          </w:p>
        </w:tc>
        <w:tc>
          <w:tcPr>
            <w:tcW w:w="134" w:type="dxa"/>
          </w:tcPr>
          <w:p w14:paraId="787A0810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3AAEE53C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260</w:t>
            </w:r>
            <w:r w:rsidRPr="00095FC4">
              <w:rPr>
                <w:rFonts w:ascii="Angsana New" w:hAnsi="Angsana New"/>
                <w:sz w:val="26"/>
                <w:szCs w:val="26"/>
              </w:rPr>
              <w:t>,123</w:t>
            </w:r>
          </w:p>
        </w:tc>
        <w:tc>
          <w:tcPr>
            <w:tcW w:w="134" w:type="dxa"/>
          </w:tcPr>
          <w:p w14:paraId="5D938307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7B50DEDC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206,575 </w:t>
            </w:r>
          </w:p>
        </w:tc>
        <w:tc>
          <w:tcPr>
            <w:tcW w:w="134" w:type="dxa"/>
          </w:tcPr>
          <w:p w14:paraId="1F13D069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DECAE3F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232,110</w:t>
            </w:r>
          </w:p>
        </w:tc>
      </w:tr>
      <w:tr w:rsidR="00881262" w:rsidRPr="00095FC4" w14:paraId="121F558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881262" w:rsidRPr="00095FC4" w:rsidRDefault="00881262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407BBFD4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881262" w:rsidRPr="00095FC4" w:rsidRDefault="00881262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262" w:rsidRPr="00095FC4" w14:paraId="4001B3F8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881262" w:rsidRPr="00095FC4" w:rsidRDefault="00881262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3308AB14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67,887 </w:t>
            </w:r>
          </w:p>
        </w:tc>
        <w:tc>
          <w:tcPr>
            <w:tcW w:w="134" w:type="dxa"/>
          </w:tcPr>
          <w:p w14:paraId="4C8C52AF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0D212C5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74,932</w:t>
            </w:r>
          </w:p>
        </w:tc>
        <w:tc>
          <w:tcPr>
            <w:tcW w:w="134" w:type="dxa"/>
          </w:tcPr>
          <w:p w14:paraId="2505269F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68829B33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44,216 </w:t>
            </w:r>
          </w:p>
        </w:tc>
        <w:tc>
          <w:tcPr>
            <w:tcW w:w="134" w:type="dxa"/>
          </w:tcPr>
          <w:p w14:paraId="20437FDF" w14:textId="77777777" w:rsidR="00881262" w:rsidRPr="00095FC4" w:rsidRDefault="00881262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2B7D03BC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58,461</w:t>
            </w:r>
          </w:p>
        </w:tc>
      </w:tr>
      <w:tr w:rsidR="00881262" w:rsidRPr="00095FC4" w14:paraId="2F5711BC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881262" w:rsidRPr="00095FC4" w:rsidRDefault="00881262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7238B373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561</w:t>
            </w:r>
          </w:p>
        </w:tc>
        <w:tc>
          <w:tcPr>
            <w:tcW w:w="134" w:type="dxa"/>
          </w:tcPr>
          <w:p w14:paraId="548FECD9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1828E16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13,164</w:t>
            </w:r>
          </w:p>
        </w:tc>
        <w:tc>
          <w:tcPr>
            <w:tcW w:w="134" w:type="dxa"/>
          </w:tcPr>
          <w:p w14:paraId="6FA7179B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25CE8BB8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560 </w:t>
            </w:r>
          </w:p>
        </w:tc>
        <w:tc>
          <w:tcPr>
            <w:tcW w:w="134" w:type="dxa"/>
          </w:tcPr>
          <w:p w14:paraId="023D8BF3" w14:textId="77777777" w:rsidR="00881262" w:rsidRPr="00095FC4" w:rsidRDefault="00881262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3F340C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13,086</w:t>
            </w:r>
          </w:p>
        </w:tc>
      </w:tr>
      <w:tr w:rsidR="00881262" w:rsidRPr="00095FC4" w14:paraId="28DB0813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881262" w:rsidRPr="00095FC4" w:rsidRDefault="00881262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0A1336D8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9,789</w:t>
            </w:r>
          </w:p>
        </w:tc>
        <w:tc>
          <w:tcPr>
            <w:tcW w:w="134" w:type="dxa"/>
          </w:tcPr>
          <w:p w14:paraId="15616655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6112722A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3,005</w:t>
            </w:r>
          </w:p>
        </w:tc>
        <w:tc>
          <w:tcPr>
            <w:tcW w:w="134" w:type="dxa"/>
          </w:tcPr>
          <w:p w14:paraId="09F80A1C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20463244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8,749 </w:t>
            </w:r>
          </w:p>
        </w:tc>
        <w:tc>
          <w:tcPr>
            <w:tcW w:w="134" w:type="dxa"/>
          </w:tcPr>
          <w:p w14:paraId="5918979E" w14:textId="77777777" w:rsidR="00881262" w:rsidRPr="00095FC4" w:rsidRDefault="00881262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64A20E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2,093</w:t>
            </w:r>
          </w:p>
        </w:tc>
      </w:tr>
      <w:tr w:rsidR="00881262" w:rsidRPr="00095FC4" w14:paraId="6414770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881262" w:rsidRPr="00095FC4" w:rsidRDefault="00881262" w:rsidP="00230A2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095FC4">
              <w:rPr>
                <w:rFonts w:ascii="Angsana New" w:hAnsi="Angsana New"/>
                <w:sz w:val="26"/>
                <w:szCs w:val="26"/>
              </w:rPr>
              <w:t>12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2276D06D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18,503 </w:t>
            </w:r>
          </w:p>
        </w:tc>
        <w:tc>
          <w:tcPr>
            <w:tcW w:w="134" w:type="dxa"/>
          </w:tcPr>
          <w:p w14:paraId="740A87A3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70DAE92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17,708</w:t>
            </w:r>
          </w:p>
        </w:tc>
        <w:tc>
          <w:tcPr>
            <w:tcW w:w="134" w:type="dxa"/>
          </w:tcPr>
          <w:p w14:paraId="1D71508D" w14:textId="77777777" w:rsidR="00881262" w:rsidRPr="00095FC4" w:rsidRDefault="00881262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16E4A977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11,516</w:t>
            </w:r>
          </w:p>
        </w:tc>
        <w:tc>
          <w:tcPr>
            <w:tcW w:w="134" w:type="dxa"/>
          </w:tcPr>
          <w:p w14:paraId="737B46FB" w14:textId="77777777" w:rsidR="00881262" w:rsidRPr="00095FC4" w:rsidRDefault="00881262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3CBDB8B2" w:rsidR="00881262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10,163</w:t>
            </w:r>
          </w:p>
        </w:tc>
      </w:tr>
      <w:tr w:rsidR="00C423EE" w:rsidRPr="00095FC4" w14:paraId="0CCF0724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C423EE" w:rsidRPr="00095FC4" w:rsidRDefault="00C423EE" w:rsidP="00230A2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00A1DDFF" w:rsidR="00C423EE" w:rsidRPr="00095FC4" w:rsidRDefault="00881262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381,736</w:t>
            </w:r>
          </w:p>
        </w:tc>
        <w:tc>
          <w:tcPr>
            <w:tcW w:w="134" w:type="dxa"/>
          </w:tcPr>
          <w:p w14:paraId="3AA0434B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37425763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368,932</w:t>
            </w:r>
          </w:p>
        </w:tc>
        <w:tc>
          <w:tcPr>
            <w:tcW w:w="134" w:type="dxa"/>
          </w:tcPr>
          <w:p w14:paraId="5D830848" w14:textId="77777777" w:rsidR="00C423EE" w:rsidRPr="00095FC4" w:rsidRDefault="00C423EE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731EC85A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271,61</w:t>
            </w:r>
            <w:r w:rsidR="008451CC" w:rsidRPr="00095FC4">
              <w:rPr>
                <w:rFonts w:ascii="Angsana New" w:hAnsi="Angsana New"/>
                <w:sz w:val="26"/>
                <w:szCs w:val="26"/>
              </w:rPr>
              <w:t>6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8D823E0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7CF1E486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315,913</w:t>
            </w:r>
          </w:p>
        </w:tc>
      </w:tr>
      <w:tr w:rsidR="00C423EE" w:rsidRPr="00095FC4" w14:paraId="1C1F3CAB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47F8605" w:rsidR="00C423EE" w:rsidRPr="00095FC4" w:rsidRDefault="00823A4D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(24,329)</w:t>
            </w:r>
          </w:p>
        </w:tc>
        <w:tc>
          <w:tcPr>
            <w:tcW w:w="134" w:type="dxa"/>
          </w:tcPr>
          <w:p w14:paraId="00920B37" w14:textId="77777777" w:rsidR="00C423EE" w:rsidRPr="00095FC4" w:rsidRDefault="00C423EE" w:rsidP="00230A2B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232E7A3E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(22,161)</w:t>
            </w:r>
          </w:p>
        </w:tc>
        <w:tc>
          <w:tcPr>
            <w:tcW w:w="134" w:type="dxa"/>
          </w:tcPr>
          <w:p w14:paraId="06CB0FDF" w14:textId="77777777" w:rsidR="00C423EE" w:rsidRPr="00095FC4" w:rsidRDefault="00C423EE" w:rsidP="00230A2B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6E1FA37B" w:rsidR="00C423EE" w:rsidRPr="00095FC4" w:rsidRDefault="00702387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(15,076)</w:t>
            </w:r>
          </w:p>
        </w:tc>
        <w:tc>
          <w:tcPr>
            <w:tcW w:w="134" w:type="dxa"/>
          </w:tcPr>
          <w:p w14:paraId="43ED390C" w14:textId="77777777" w:rsidR="00C423EE" w:rsidRPr="00095FC4" w:rsidRDefault="00C423EE" w:rsidP="00230A2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64D44DD1" w:rsidR="00C423EE" w:rsidRPr="00095FC4" w:rsidRDefault="00C423EE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(13,447)</w:t>
            </w:r>
          </w:p>
        </w:tc>
      </w:tr>
      <w:tr w:rsidR="00C423EE" w:rsidRPr="00095FC4" w14:paraId="4D0D6E57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05A1B4E8" w:rsidR="00C423EE" w:rsidRPr="00095FC4" w:rsidRDefault="00C423EE" w:rsidP="00230A2B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218FBBB5" w:rsidR="00C423EE" w:rsidRPr="00095FC4" w:rsidRDefault="00823A4D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357,407</w:t>
            </w:r>
          </w:p>
        </w:tc>
        <w:tc>
          <w:tcPr>
            <w:tcW w:w="134" w:type="dxa"/>
          </w:tcPr>
          <w:p w14:paraId="4FF9CED6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4E31B670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346,771</w:t>
            </w:r>
          </w:p>
        </w:tc>
        <w:tc>
          <w:tcPr>
            <w:tcW w:w="134" w:type="dxa"/>
          </w:tcPr>
          <w:p w14:paraId="12BCBE34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3307A2AC" w:rsidR="00C423EE" w:rsidRPr="00095FC4" w:rsidRDefault="00702387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256,540</w:t>
            </w:r>
          </w:p>
        </w:tc>
        <w:tc>
          <w:tcPr>
            <w:tcW w:w="134" w:type="dxa"/>
          </w:tcPr>
          <w:p w14:paraId="501914E4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04F1A849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302,466</w:t>
            </w:r>
          </w:p>
        </w:tc>
      </w:tr>
      <w:tr w:rsidR="00C423EE" w:rsidRPr="00095FC4" w14:paraId="6B77287F" w14:textId="77777777" w:rsidTr="00BB5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418C8811" w:rsidR="00C423EE" w:rsidRPr="00095FC4" w:rsidRDefault="00823A4D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357,407</w:t>
            </w:r>
          </w:p>
        </w:tc>
        <w:tc>
          <w:tcPr>
            <w:tcW w:w="134" w:type="dxa"/>
          </w:tcPr>
          <w:p w14:paraId="617ECDF1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4625799D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347,584</w:t>
            </w:r>
          </w:p>
        </w:tc>
        <w:tc>
          <w:tcPr>
            <w:tcW w:w="134" w:type="dxa"/>
          </w:tcPr>
          <w:p w14:paraId="5DD659BB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0A42D648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1BE8" w:rsidRPr="00095FC4">
              <w:rPr>
                <w:rFonts w:ascii="Angsana New" w:hAnsi="Angsana New"/>
                <w:sz w:val="26"/>
                <w:szCs w:val="26"/>
              </w:rPr>
              <w:t>503,326</w:t>
            </w:r>
          </w:p>
        </w:tc>
        <w:tc>
          <w:tcPr>
            <w:tcW w:w="134" w:type="dxa"/>
          </w:tcPr>
          <w:p w14:paraId="60AAE43E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4B33566A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598,449</w:t>
            </w:r>
          </w:p>
        </w:tc>
      </w:tr>
      <w:tr w:rsidR="00C423EE" w:rsidRPr="00095FC4" w14:paraId="7969A05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23EE" w:rsidRPr="00095FC4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297F625D" w:rsidR="00C423EE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4,909</w:t>
            </w:r>
          </w:p>
        </w:tc>
        <w:tc>
          <w:tcPr>
            <w:tcW w:w="134" w:type="dxa"/>
          </w:tcPr>
          <w:p w14:paraId="1AF7B3EC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4,011</w:t>
            </w:r>
          </w:p>
        </w:tc>
        <w:tc>
          <w:tcPr>
            <w:tcW w:w="134" w:type="dxa"/>
          </w:tcPr>
          <w:p w14:paraId="36E19F38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1,118 </w:t>
            </w:r>
          </w:p>
        </w:tc>
        <w:tc>
          <w:tcPr>
            <w:tcW w:w="134" w:type="dxa"/>
          </w:tcPr>
          <w:p w14:paraId="6514E7E6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974</w:t>
            </w:r>
          </w:p>
        </w:tc>
      </w:tr>
      <w:tr w:rsidR="00C423EE" w:rsidRPr="00095FC4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77777777" w:rsidR="00C423EE" w:rsidRPr="00095FC4" w:rsidRDefault="00C423EE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30EA6E79" w:rsidR="00C423EE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2,442</w:t>
            </w:r>
          </w:p>
        </w:tc>
        <w:tc>
          <w:tcPr>
            <w:tcW w:w="134" w:type="dxa"/>
          </w:tcPr>
          <w:p w14:paraId="2C26BEEF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79F0E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46,401</w:t>
            </w:r>
          </w:p>
        </w:tc>
        <w:tc>
          <w:tcPr>
            <w:tcW w:w="134" w:type="dxa"/>
          </w:tcPr>
          <w:p w14:paraId="391DB9D2" w14:textId="77777777" w:rsidR="00C423EE" w:rsidRPr="00095FC4" w:rsidRDefault="00C423EE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6E900B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750 </w:t>
            </w:r>
          </w:p>
        </w:tc>
        <w:tc>
          <w:tcPr>
            <w:tcW w:w="134" w:type="dxa"/>
          </w:tcPr>
          <w:p w14:paraId="6098DF45" w14:textId="77777777" w:rsidR="00C423EE" w:rsidRPr="00095FC4" w:rsidRDefault="00C423EE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A3BC5" w14:textId="77777777" w:rsidR="00C423EE" w:rsidRPr="00095FC4" w:rsidRDefault="00C423EE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4,884</w:t>
            </w:r>
          </w:p>
        </w:tc>
      </w:tr>
      <w:tr w:rsidR="00C670A6" w:rsidRPr="00095FC4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6E4F962A" w:rsidR="00C670A6" w:rsidRPr="00095FC4" w:rsidRDefault="00C670A6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      เงินชดเชยค้างรับ </w:t>
            </w:r>
            <w:r w:rsidRPr="00095FC4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(*)</w:t>
            </w:r>
            <w:r w:rsidR="003B50ED" w:rsidRPr="00095FC4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 xml:space="preserve"> </w:t>
            </w:r>
            <w:r w:rsidRPr="00095FC4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133" w:type="dxa"/>
          </w:tcPr>
          <w:p w14:paraId="1FA4090C" w14:textId="69723119" w:rsidR="00C670A6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095FC4">
              <w:rPr>
                <w:rFonts w:ascii="Angsana New" w:hAnsi="Angsana New"/>
                <w:sz w:val="26"/>
                <w:szCs w:val="26"/>
              </w:rPr>
              <w:t>,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Pr="00095FC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2FBD7DD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953691" w14:textId="09F813F2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29,103</w:t>
            </w:r>
          </w:p>
        </w:tc>
        <w:tc>
          <w:tcPr>
            <w:tcW w:w="134" w:type="dxa"/>
          </w:tcPr>
          <w:p w14:paraId="715B271F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8D748" w14:textId="0C045108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14,400</w:t>
            </w:r>
          </w:p>
        </w:tc>
        <w:tc>
          <w:tcPr>
            <w:tcW w:w="134" w:type="dxa"/>
          </w:tcPr>
          <w:p w14:paraId="7567CB48" w14:textId="77777777" w:rsidR="00C670A6" w:rsidRPr="00095FC4" w:rsidRDefault="00C670A6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9EE791A" w14:textId="7242E97D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14,400</w:t>
            </w:r>
          </w:p>
        </w:tc>
      </w:tr>
      <w:tr w:rsidR="000D672B" w:rsidRPr="00095FC4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77777777" w:rsidR="000D672B" w:rsidRPr="00095FC4" w:rsidRDefault="000D672B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37A2585" w14:textId="1CD6AC18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10,690 </w:t>
            </w:r>
          </w:p>
        </w:tc>
        <w:tc>
          <w:tcPr>
            <w:tcW w:w="134" w:type="dxa"/>
          </w:tcPr>
          <w:p w14:paraId="3FFE2719" w14:textId="77777777" w:rsidR="000D672B" w:rsidRPr="00095FC4" w:rsidRDefault="000D672B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C460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10,534</w:t>
            </w:r>
          </w:p>
        </w:tc>
        <w:tc>
          <w:tcPr>
            <w:tcW w:w="134" w:type="dxa"/>
          </w:tcPr>
          <w:p w14:paraId="613045A1" w14:textId="77777777" w:rsidR="000D672B" w:rsidRPr="00095FC4" w:rsidRDefault="000D672B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9,950 </w:t>
            </w:r>
          </w:p>
        </w:tc>
        <w:tc>
          <w:tcPr>
            <w:tcW w:w="134" w:type="dxa"/>
          </w:tcPr>
          <w:p w14:paraId="6375506D" w14:textId="77777777" w:rsidR="000D672B" w:rsidRPr="00095FC4" w:rsidRDefault="000D672B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7,968</w:t>
            </w:r>
          </w:p>
        </w:tc>
      </w:tr>
      <w:tr w:rsidR="000D672B" w:rsidRPr="00095FC4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77777777" w:rsidR="000D672B" w:rsidRPr="00095FC4" w:rsidRDefault="000D672B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ab/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49A214D" w14:textId="74744275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88</w:t>
            </w:r>
          </w:p>
        </w:tc>
        <w:tc>
          <w:tcPr>
            <w:tcW w:w="134" w:type="dxa"/>
          </w:tcPr>
          <w:p w14:paraId="57FC7EA2" w14:textId="77777777" w:rsidR="000D672B" w:rsidRPr="00095FC4" w:rsidRDefault="000D672B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34" w:type="dxa"/>
          </w:tcPr>
          <w:p w14:paraId="7B21A08A" w14:textId="77777777" w:rsidR="000D672B" w:rsidRPr="00095FC4" w:rsidRDefault="000D672B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515 </w:t>
            </w:r>
          </w:p>
        </w:tc>
        <w:tc>
          <w:tcPr>
            <w:tcW w:w="134" w:type="dxa"/>
          </w:tcPr>
          <w:p w14:paraId="53AE2DA6" w14:textId="77777777" w:rsidR="000D672B" w:rsidRPr="00095FC4" w:rsidRDefault="000D672B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77777777" w:rsidR="000D672B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C670A6" w:rsidRPr="00095FC4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C670A6" w:rsidRPr="00095FC4" w:rsidRDefault="00C670A6" w:rsidP="00230A2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FE0EF11" w14:textId="099CDD9E" w:rsidR="00C670A6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46,845</w:t>
            </w:r>
          </w:p>
        </w:tc>
        <w:tc>
          <w:tcPr>
            <w:tcW w:w="134" w:type="dxa"/>
          </w:tcPr>
          <w:p w14:paraId="33402828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90,192</w:t>
            </w:r>
          </w:p>
        </w:tc>
        <w:tc>
          <w:tcPr>
            <w:tcW w:w="134" w:type="dxa"/>
          </w:tcPr>
          <w:p w14:paraId="2F72339E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26,733 </w:t>
            </w:r>
          </w:p>
        </w:tc>
        <w:tc>
          <w:tcPr>
            <w:tcW w:w="134" w:type="dxa"/>
          </w:tcPr>
          <w:p w14:paraId="7DD62CF0" w14:textId="77777777" w:rsidR="00C670A6" w:rsidRPr="00095FC4" w:rsidRDefault="00C670A6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28,285</w:t>
            </w:r>
          </w:p>
        </w:tc>
      </w:tr>
      <w:tr w:rsidR="00C670A6" w:rsidRPr="00095FC4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C670A6" w:rsidRPr="00095FC4" w:rsidRDefault="00C670A6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C8E7152" w14:textId="2AE2E70B" w:rsidR="00C670A6" w:rsidRPr="00095FC4" w:rsidRDefault="000D672B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(6,108)</w:t>
            </w:r>
          </w:p>
        </w:tc>
        <w:tc>
          <w:tcPr>
            <w:tcW w:w="134" w:type="dxa"/>
          </w:tcPr>
          <w:p w14:paraId="6F9E24DD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77777777" w:rsidR="00C670A6" w:rsidRPr="00095FC4" w:rsidRDefault="00C670A6" w:rsidP="00230A2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(5,427)</w:t>
            </w:r>
          </w:p>
        </w:tc>
        <w:tc>
          <w:tcPr>
            <w:tcW w:w="134" w:type="dxa"/>
          </w:tcPr>
          <w:p w14:paraId="0EDFA787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3F3EC643" w:rsidR="00C670A6" w:rsidRPr="00095FC4" w:rsidRDefault="00C670A6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bCs/>
                <w:sz w:val="26"/>
                <w:szCs w:val="26"/>
              </w:rPr>
              <w:t>(18)</w:t>
            </w:r>
          </w:p>
        </w:tc>
        <w:tc>
          <w:tcPr>
            <w:tcW w:w="134" w:type="dxa"/>
          </w:tcPr>
          <w:p w14:paraId="404D1E19" w14:textId="77777777" w:rsidR="00C670A6" w:rsidRPr="00095FC4" w:rsidRDefault="00C670A6" w:rsidP="00230A2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77777777" w:rsidR="00C670A6" w:rsidRPr="00095FC4" w:rsidRDefault="00C670A6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bCs/>
                <w:sz w:val="26"/>
                <w:szCs w:val="26"/>
              </w:rPr>
              <w:t>(37)</w:t>
            </w:r>
          </w:p>
        </w:tc>
      </w:tr>
      <w:tr w:rsidR="00C670A6" w:rsidRPr="00095FC4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C670A6" w:rsidRPr="00095FC4" w:rsidRDefault="00C670A6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40394" w14:textId="11526DBF" w:rsidR="00C670A6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40,737</w:t>
            </w:r>
          </w:p>
        </w:tc>
        <w:tc>
          <w:tcPr>
            <w:tcW w:w="134" w:type="dxa"/>
          </w:tcPr>
          <w:p w14:paraId="5129F192" w14:textId="77777777" w:rsidR="00C670A6" w:rsidRPr="00095FC4" w:rsidRDefault="00C670A6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84,765</w:t>
            </w:r>
          </w:p>
        </w:tc>
        <w:tc>
          <w:tcPr>
            <w:tcW w:w="134" w:type="dxa"/>
          </w:tcPr>
          <w:p w14:paraId="21D56B49" w14:textId="77777777" w:rsidR="00C670A6" w:rsidRPr="00095FC4" w:rsidRDefault="00C670A6" w:rsidP="00230A2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6EB59ED5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26,715</w:t>
            </w:r>
          </w:p>
        </w:tc>
        <w:tc>
          <w:tcPr>
            <w:tcW w:w="134" w:type="dxa"/>
          </w:tcPr>
          <w:p w14:paraId="6F4E0B79" w14:textId="77777777" w:rsidR="00C670A6" w:rsidRPr="00095FC4" w:rsidRDefault="00C670A6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28,248</w:t>
            </w:r>
          </w:p>
        </w:tc>
      </w:tr>
      <w:tr w:rsidR="00C670A6" w:rsidRPr="00095FC4" w14:paraId="26B503B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C670A6" w:rsidRPr="00095FC4" w:rsidRDefault="00C670A6" w:rsidP="00230A2B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CB94D" w14:textId="6CA3A3F0" w:rsidR="00C670A6" w:rsidRPr="00095FC4" w:rsidRDefault="000D672B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</w:rPr>
              <w:t>398,144</w:t>
            </w:r>
          </w:p>
        </w:tc>
        <w:tc>
          <w:tcPr>
            <w:tcW w:w="134" w:type="dxa"/>
          </w:tcPr>
          <w:p w14:paraId="6E0D94D7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3DC17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432,349</w:t>
            </w:r>
          </w:p>
        </w:tc>
        <w:tc>
          <w:tcPr>
            <w:tcW w:w="134" w:type="dxa"/>
          </w:tcPr>
          <w:p w14:paraId="06EF2C0F" w14:textId="77777777" w:rsidR="00C670A6" w:rsidRPr="00095FC4" w:rsidRDefault="00C670A6" w:rsidP="00230A2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30,041</w:t>
            </w:r>
          </w:p>
        </w:tc>
        <w:tc>
          <w:tcPr>
            <w:tcW w:w="134" w:type="dxa"/>
          </w:tcPr>
          <w:p w14:paraId="02E393D9" w14:textId="77777777" w:rsidR="00C670A6" w:rsidRPr="00095FC4" w:rsidRDefault="00C670A6" w:rsidP="00230A2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A3BA" w14:textId="77777777" w:rsidR="00C670A6" w:rsidRPr="00095FC4" w:rsidRDefault="00C670A6" w:rsidP="00230A2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626,697</w:t>
            </w:r>
          </w:p>
        </w:tc>
      </w:tr>
    </w:tbl>
    <w:p w14:paraId="202655A1" w14:textId="77777777" w:rsidR="00764CBA" w:rsidRDefault="00764CBA" w:rsidP="006D2E1B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D4009" w14:textId="24EC813A" w:rsidR="00336FAC" w:rsidRPr="00D96378" w:rsidRDefault="00336FAC" w:rsidP="00230A2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637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6D2E1B" w:rsidRPr="00D96378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D96378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0D4E37" w:rsidRPr="00095FC4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95FC4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095FC4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6FAC" w:rsidRPr="00095FC4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095FC4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B94A26" w14:textId="72E93366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095FC4">
              <w:rPr>
                <w:rFonts w:asciiTheme="majorBidi" w:hAnsiTheme="majorBidi"/>
                <w:sz w:val="26"/>
                <w:szCs w:val="26"/>
              </w:rPr>
              <w:t>31</w:t>
            </w:r>
            <w:r w:rsidRPr="00095FC4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37D854FC" w14:textId="6D6D1699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095FC4">
              <w:rPr>
                <w:rFonts w:asciiTheme="majorBidi" w:hAnsiTheme="majorBidi"/>
                <w:sz w:val="26"/>
                <w:szCs w:val="26"/>
              </w:rPr>
              <w:t>256</w:t>
            </w:r>
            <w:r w:rsidR="00014DD7" w:rsidRPr="00095FC4">
              <w:rPr>
                <w:rFonts w:asciiTheme="majorBidi" w:hAnsi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792E7D22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095FC4" w:rsidRDefault="00336FAC" w:rsidP="00230A2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93FB9E" w14:textId="020279F4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095FC4">
              <w:rPr>
                <w:rFonts w:asciiTheme="majorBidi" w:hAnsiTheme="majorBidi"/>
                <w:sz w:val="26"/>
                <w:szCs w:val="26"/>
              </w:rPr>
              <w:t>31</w:t>
            </w:r>
          </w:p>
          <w:p w14:paraId="3BADF4AA" w14:textId="58A3F210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FC4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095FC4">
              <w:rPr>
                <w:rFonts w:asciiTheme="majorBidi" w:hAnsiTheme="majorBidi"/>
                <w:sz w:val="26"/>
                <w:szCs w:val="26"/>
              </w:rPr>
              <w:t>256</w:t>
            </w:r>
            <w:r w:rsidR="00D96378" w:rsidRPr="00095FC4">
              <w:rPr>
                <w:rFonts w:asciiTheme="majorBidi" w:hAnsi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63E857C7" w:rsidR="00336FAC" w:rsidRPr="00095FC4" w:rsidRDefault="00336FAC" w:rsidP="00230A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F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95F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095FC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2603BE" w:rsidRPr="00095FC4" w14:paraId="7E7B1E77" w14:textId="77777777" w:rsidTr="00CB52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2603BE" w:rsidRPr="00095FC4" w:rsidRDefault="002603BE" w:rsidP="00230A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734A61" w14:textId="47B4433F" w:rsidR="002603BE" w:rsidRPr="00095FC4" w:rsidRDefault="003F0E66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502B7B71" w:rsidR="002603BE" w:rsidRPr="00095FC4" w:rsidRDefault="002603BE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EC378E" w14:textId="779009A9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13,664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1B877A6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095FC4">
              <w:rPr>
                <w:rFonts w:ascii="Angsana New" w:hAnsi="Angsana New"/>
                <w:sz w:val="26"/>
                <w:szCs w:val="26"/>
              </w:rPr>
              <w:t>,091</w:t>
            </w:r>
          </w:p>
        </w:tc>
      </w:tr>
      <w:tr w:rsidR="002603BE" w:rsidRPr="00095FC4" w14:paraId="094805E2" w14:textId="77777777" w:rsidTr="00CB52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DE5FB80" w:rsidR="002603BE" w:rsidRPr="00095FC4" w:rsidRDefault="002603BE" w:rsidP="00230A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095FC4">
              <w:rPr>
                <w:rFonts w:ascii="Angsana New" w:hAnsi="Angsana New"/>
                <w:sz w:val="26"/>
                <w:szCs w:val="26"/>
                <w:cs/>
              </w:rPr>
              <w:t xml:space="preserve"> 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2145A259" w:rsidR="002603BE" w:rsidRPr="00095FC4" w:rsidRDefault="002603BE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 xml:space="preserve"> 2,84</w:t>
            </w:r>
            <w:r w:rsidR="003F0E66" w:rsidRPr="00095FC4">
              <w:rPr>
                <w:rFonts w:ascii="Angsana New" w:hAnsi="Angsana New"/>
                <w:sz w:val="26"/>
                <w:szCs w:val="26"/>
              </w:rPr>
              <w:t>6</w:t>
            </w:r>
            <w:r w:rsidRPr="00095F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A737831" w:rsidR="002603BE" w:rsidRPr="00095FC4" w:rsidRDefault="002603BE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12,749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4C840F6D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1,597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27A129DD" w:rsidR="002603BE" w:rsidRPr="00095FC4" w:rsidRDefault="002603BE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2,573</w:t>
            </w:r>
          </w:p>
        </w:tc>
      </w:tr>
      <w:tr w:rsidR="00561BE8" w:rsidRPr="00095FC4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561BE8" w:rsidRPr="00095FC4" w:rsidRDefault="00561BE8" w:rsidP="00230A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5C2BB2B4" w:rsidR="00561BE8" w:rsidRPr="00095FC4" w:rsidRDefault="002603BE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30,437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561BE8" w:rsidRPr="00095FC4" w:rsidRDefault="00561BE8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6A8C998F" w:rsidR="00561BE8" w:rsidRPr="00095FC4" w:rsidRDefault="00561BE8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27,591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561BE8" w:rsidRPr="00095FC4" w:rsidRDefault="00561BE8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0151A0B8" w:rsidR="00561BE8" w:rsidRPr="00095FC4" w:rsidRDefault="00561BE8" w:rsidP="00230A2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15,261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561BE8" w:rsidRPr="00095FC4" w:rsidRDefault="00561BE8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61E35E5A" w:rsidR="00561BE8" w:rsidRPr="00095FC4" w:rsidRDefault="00561BE8" w:rsidP="00230A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FC4">
              <w:rPr>
                <w:rFonts w:ascii="Angsana New" w:hAnsi="Angsana New"/>
                <w:sz w:val="26"/>
                <w:szCs w:val="26"/>
              </w:rPr>
              <w:t>13,664</w:t>
            </w:r>
          </w:p>
        </w:tc>
      </w:tr>
    </w:tbl>
    <w:p w14:paraId="676D3A7E" w14:textId="77777777" w:rsidR="00764CBA" w:rsidRDefault="00764CBA" w:rsidP="000D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640E4E8F" w14:textId="77777777" w:rsidR="003A55C8" w:rsidRDefault="003A55C8" w:rsidP="000D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62BCE938" w14:textId="77777777" w:rsidR="003A55C8" w:rsidRDefault="003A55C8" w:rsidP="000D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70E0F684" w14:textId="77777777" w:rsidR="003A55C8" w:rsidRDefault="003A55C8" w:rsidP="000D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361DC9D6" w14:textId="79AFC6DE" w:rsidR="003A4BF7" w:rsidRDefault="005F692C" w:rsidP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D27BBE">
        <w:rPr>
          <w:rFonts w:asciiTheme="majorBidi" w:hAnsiTheme="majorBidi" w:cstheme="majorBidi"/>
          <w:sz w:val="32"/>
          <w:szCs w:val="32"/>
          <w:vertAlign w:val="superscript"/>
        </w:rPr>
        <w:lastRenderedPageBreak/>
        <w:t>(*)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proofErr w:type="spellStart"/>
      <w:r w:rsidRPr="00D27BBE">
        <w:rPr>
          <w:rFonts w:asciiTheme="majorBidi" w:hAnsiTheme="majorBidi" w:cstheme="majorBidi"/>
          <w:spacing w:val="-4"/>
          <w:sz w:val="32"/>
          <w:szCs w:val="32"/>
        </w:rPr>
        <w:t>Chint</w:t>
      </w:r>
      <w:proofErr w:type="spellEnd"/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 Solar (Hong Kong) Ltd. (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ผู้ว่าจ้าง) กับบริษัท โซลาร์ พีพีเอ็ม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จำกัด (บริษัทย่อย) (ผู้รับจ้าง) เมื่อวันที่ </w:t>
      </w:r>
      <w:r w:rsidRPr="00D27BBE">
        <w:rPr>
          <w:rFonts w:asciiTheme="majorBidi" w:hAnsiTheme="majorBidi" w:cstheme="majorBidi"/>
          <w:sz w:val="32"/>
          <w:szCs w:val="32"/>
        </w:rPr>
        <w:t xml:space="preserve">25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z w:val="32"/>
          <w:szCs w:val="32"/>
        </w:rPr>
        <w:t xml:space="preserve">2561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C72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2562 (1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ปี) ผู้ว่าจ้างจะต้องว่าจ้าง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ให้ผู้รับจ้าง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ผลิตสินค้าให้ไม่ต่ำกว่า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126 </w:t>
      </w:r>
      <w:r w:rsidRPr="005C7208">
        <w:rPr>
          <w:rFonts w:asciiTheme="majorBidi" w:hAnsiTheme="majorBidi" w:cstheme="majorBidi"/>
          <w:spacing w:val="-4"/>
          <w:sz w:val="32"/>
          <w:szCs w:val="32"/>
          <w:cs/>
        </w:rPr>
        <w:t>เมกะวัตต์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หรือร้อยละ </w:t>
      </w:r>
      <w:r w:rsidRPr="00D27BBE">
        <w:rPr>
          <w:rFonts w:asciiTheme="majorBidi" w:hAnsiTheme="majorBidi" w:cstheme="majorBidi"/>
          <w:sz w:val="32"/>
          <w:szCs w:val="32"/>
        </w:rPr>
        <w:t xml:space="preserve">70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ไม่สามารถจ้างให้ผลิตได้ตามที่ตกลงในสัญญากัน บริษัทย่อยสามารถทำการเรียกเงินชดเชยจากการสูญเสีย</w:t>
      </w:r>
      <w:r w:rsidRPr="007A18A1">
        <w:rPr>
          <w:rFonts w:asciiTheme="majorBidi" w:hAnsiTheme="majorBidi" w:cstheme="majorBidi" w:hint="cs"/>
          <w:sz w:val="32"/>
          <w:szCs w:val="32"/>
          <w:cs/>
        </w:rPr>
        <w:t xml:space="preserve">กำลังการผลิตได้คิดเป็นจำนวนเงิน </w:t>
      </w:r>
      <w:r w:rsidRPr="007A18A1">
        <w:rPr>
          <w:rFonts w:asciiTheme="majorBidi" w:hAnsiTheme="majorBidi" w:cstheme="majorBidi"/>
          <w:sz w:val="32"/>
          <w:szCs w:val="32"/>
        </w:rPr>
        <w:t xml:space="preserve">846,217 </w:t>
      </w:r>
      <w:r w:rsidRPr="007A18A1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Pr="007A18A1">
        <w:rPr>
          <w:rFonts w:asciiTheme="majorBidi" w:hAnsiTheme="majorBidi" w:cstheme="majorBidi"/>
          <w:sz w:val="32"/>
          <w:szCs w:val="32"/>
        </w:rPr>
        <w:t xml:space="preserve"> </w:t>
      </w:r>
      <w:r w:rsidRPr="007A18A1">
        <w:rPr>
          <w:rFonts w:asciiTheme="majorBidi" w:hAnsiTheme="majorBidi" w:cstheme="majorBidi" w:hint="cs"/>
          <w:sz w:val="32"/>
          <w:szCs w:val="32"/>
          <w:cs/>
        </w:rPr>
        <w:t>ซึ่งปัจจุบันบริษัทย่อยอยู่ระหว่าง</w:t>
      </w:r>
      <w:r w:rsidRPr="000D672B">
        <w:rPr>
          <w:rFonts w:asciiTheme="majorBidi" w:hAnsiTheme="majorBidi" w:cstheme="majorBidi" w:hint="cs"/>
          <w:sz w:val="32"/>
          <w:szCs w:val="32"/>
          <w:cs/>
        </w:rPr>
        <w:t>ดำเนินการเรียกเงินชดเชยดังกล่าวคืนจากผู้ว่าจ้าง</w:t>
      </w:r>
    </w:p>
    <w:p w14:paraId="3A5B83F8" w14:textId="2F637555" w:rsidR="005F692C" w:rsidRDefault="005F692C" w:rsidP="003A55C8">
      <w:pPr>
        <w:tabs>
          <w:tab w:val="clear" w:pos="680"/>
          <w:tab w:val="left" w:pos="284"/>
          <w:tab w:val="left" w:pos="851"/>
        </w:tabs>
        <w:spacing w:line="36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r w:rsidRPr="00922922">
        <w:rPr>
          <w:rFonts w:asciiTheme="majorBidi" w:hAnsiTheme="majorBidi" w:cstheme="majorBidi"/>
          <w:sz w:val="32"/>
          <w:szCs w:val="32"/>
          <w:vertAlign w:val="superscript"/>
        </w:rPr>
        <w:t>**)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บริษัทได้ทำข้อตกลงกับบริษั</w:t>
      </w:r>
      <w:r w:rsidRPr="005C7208">
        <w:rPr>
          <w:rFonts w:asciiTheme="majorBidi" w:hAnsiTheme="majorBidi" w:cstheme="majorBidi"/>
          <w:sz w:val="32"/>
          <w:szCs w:val="32"/>
          <w:cs/>
        </w:rPr>
        <w:t>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โดยคิดค่าเช่าเพิ่มตั้งแต่วันที่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22922">
        <w:rPr>
          <w:rFonts w:asciiTheme="majorBidi" w:hAnsiTheme="majorBidi" w:cstheme="majorBidi"/>
          <w:sz w:val="32"/>
          <w:szCs w:val="32"/>
        </w:rPr>
        <w:t xml:space="preserve">2564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31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22922">
        <w:rPr>
          <w:rFonts w:asciiTheme="majorBidi" w:hAnsiTheme="majorBidi" w:cstheme="majorBidi"/>
          <w:sz w:val="32"/>
          <w:szCs w:val="32"/>
        </w:rPr>
        <w:t>2565 (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Pr="00922922">
        <w:rPr>
          <w:rFonts w:asciiTheme="majorBidi" w:hAnsiTheme="majorBidi" w:cstheme="majorBidi"/>
          <w:sz w:val="32"/>
          <w:szCs w:val="32"/>
        </w:rPr>
        <w:t xml:space="preserve">20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งวดเดือน) เดือนละ </w:t>
      </w:r>
      <w:r w:rsidRPr="00922922">
        <w:rPr>
          <w:rFonts w:asciiTheme="majorBidi" w:hAnsiTheme="majorBidi" w:cstheme="majorBidi"/>
          <w:sz w:val="32"/>
          <w:szCs w:val="32"/>
        </w:rPr>
        <w:t xml:space="preserve">0.72 </w:t>
      </w:r>
      <w:r w:rsidRPr="000D160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0D16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1600">
        <w:rPr>
          <w:rFonts w:asciiTheme="majorBidi" w:hAnsiTheme="majorBidi" w:cstheme="majorBidi" w:hint="cs"/>
          <w:spacing w:val="-2"/>
          <w:sz w:val="32"/>
          <w:szCs w:val="32"/>
          <w:cs/>
        </w:rPr>
        <w:t>รวมเป็นจำนวนเงิน</w:t>
      </w:r>
      <w:r w:rsidRPr="000D1600">
        <w:rPr>
          <w:rFonts w:asciiTheme="majorBidi" w:hAnsiTheme="majorBidi" w:cstheme="majorBidi"/>
          <w:spacing w:val="-2"/>
          <w:sz w:val="32"/>
          <w:szCs w:val="32"/>
        </w:rPr>
        <w:t xml:space="preserve"> 14.40 </w:t>
      </w:r>
      <w:r w:rsidRPr="000D160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Pr="000D160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2566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30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2567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จำนวนเงินผ่อนชำระตามตารางการชำระที่ตกลงกัน</w:t>
      </w:r>
    </w:p>
    <w:p w14:paraId="5E24F361" w14:textId="77777777" w:rsidR="00764CBA" w:rsidRPr="00922922" w:rsidRDefault="00764CBA" w:rsidP="003A55C8">
      <w:pPr>
        <w:tabs>
          <w:tab w:val="clear" w:pos="680"/>
          <w:tab w:val="left" w:pos="284"/>
          <w:tab w:val="left" w:pos="851"/>
        </w:tabs>
        <w:spacing w:line="36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6387E" w14:textId="003DE6D7" w:rsidR="00C75C8F" w:rsidRPr="00D96378" w:rsidRDefault="00C75C8F" w:rsidP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6378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D963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6378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D96378" w:rsidRDefault="00C75C8F" w:rsidP="003A55C8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D96378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D96378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FC3418" w:rsidRPr="002E0724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2E0724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2E0724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072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C3418" w:rsidRPr="002E0724" w14:paraId="5389199D" w14:textId="77777777" w:rsidTr="00874925">
        <w:tc>
          <w:tcPr>
            <w:tcW w:w="5103" w:type="dxa"/>
          </w:tcPr>
          <w:p w14:paraId="7535224A" w14:textId="77777777" w:rsidR="00FC3418" w:rsidRPr="002E0724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2E0724" w:rsidRDefault="00FC3418" w:rsidP="003A55C8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3418" w:rsidRPr="002E0724" w14:paraId="119A8FEB" w14:textId="77777777" w:rsidTr="000C6523">
        <w:tc>
          <w:tcPr>
            <w:tcW w:w="5103" w:type="dxa"/>
          </w:tcPr>
          <w:p w14:paraId="4DA86BD5" w14:textId="77777777" w:rsidR="00FC3418" w:rsidRPr="002E0724" w:rsidRDefault="00FC3418" w:rsidP="003A55C8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45E158" w14:textId="77777777" w:rsidR="00FC3418" w:rsidRPr="002E0724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072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7640C66" w14:textId="4E88F5E4" w:rsidR="00FC3418" w:rsidRPr="002E0724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E07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6378" w:rsidRPr="002E072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2E0724" w:rsidRDefault="00FC3418" w:rsidP="003A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0A52BF3B" w:rsidR="00FC3418" w:rsidRPr="002E0724" w:rsidRDefault="00FC3418" w:rsidP="003A55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07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07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6378" w:rsidRPr="002E072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B2D5C" w:rsidRPr="002E0724" w14:paraId="73521E20" w14:textId="77777777" w:rsidTr="00497D77">
        <w:tc>
          <w:tcPr>
            <w:tcW w:w="5103" w:type="dxa"/>
          </w:tcPr>
          <w:p w14:paraId="6681855E" w14:textId="01E84594" w:rsidR="009B2D5C" w:rsidRPr="002E0724" w:rsidRDefault="009B2D5C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2132B034" w:rsidR="009B2D5C" w:rsidRPr="002E0724" w:rsidRDefault="003F0E66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224,061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2E0724" w:rsidRDefault="009B2D5C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2459F4D6" w:rsidR="009B2D5C" w:rsidRPr="002E0724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229,367</w:t>
            </w:r>
          </w:p>
        </w:tc>
      </w:tr>
      <w:tr w:rsidR="003F0E66" w:rsidRPr="002E0724" w14:paraId="16E90388" w14:textId="77777777" w:rsidTr="00497D77">
        <w:tc>
          <w:tcPr>
            <w:tcW w:w="5103" w:type="dxa"/>
          </w:tcPr>
          <w:p w14:paraId="3F18BF6D" w14:textId="52AA1AA7" w:rsidR="003F0E66" w:rsidRPr="002E0724" w:rsidRDefault="003F0E6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005F7909" w:rsidR="003F0E6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 xml:space="preserve"> (52,248)</w:t>
            </w:r>
          </w:p>
        </w:tc>
        <w:tc>
          <w:tcPr>
            <w:tcW w:w="134" w:type="dxa"/>
            <w:vAlign w:val="bottom"/>
          </w:tcPr>
          <w:p w14:paraId="19E64714" w14:textId="77777777" w:rsidR="003F0E66" w:rsidRPr="002E0724" w:rsidRDefault="003F0E6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083B5722" w:rsidR="003F0E6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(53,272)</w:t>
            </w:r>
          </w:p>
        </w:tc>
      </w:tr>
      <w:tr w:rsidR="003F0E66" w:rsidRPr="002E0724" w14:paraId="0DABFAE9" w14:textId="77777777" w:rsidTr="00497D77">
        <w:tc>
          <w:tcPr>
            <w:tcW w:w="5103" w:type="dxa"/>
          </w:tcPr>
          <w:p w14:paraId="181C9887" w14:textId="29908B29" w:rsidR="003F0E66" w:rsidRPr="002E0724" w:rsidRDefault="003F0E66" w:rsidP="003A55C8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091D3118" w:rsidR="003F0E6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 xml:space="preserve"> (12,573)</w:t>
            </w:r>
          </w:p>
        </w:tc>
        <w:tc>
          <w:tcPr>
            <w:tcW w:w="134" w:type="dxa"/>
            <w:vAlign w:val="bottom"/>
          </w:tcPr>
          <w:p w14:paraId="4D587F81" w14:textId="77777777" w:rsidR="003F0E66" w:rsidRPr="002E0724" w:rsidRDefault="003F0E6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264970A" w:rsidR="003F0E6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(12,826)</w:t>
            </w:r>
          </w:p>
        </w:tc>
      </w:tr>
      <w:tr w:rsidR="005A78C6" w:rsidRPr="002E0724" w14:paraId="77324300" w14:textId="77777777" w:rsidTr="005A78C6">
        <w:tc>
          <w:tcPr>
            <w:tcW w:w="5103" w:type="dxa"/>
          </w:tcPr>
          <w:p w14:paraId="40E61A1B" w14:textId="70B8D901" w:rsidR="005A78C6" w:rsidRPr="002E0724" w:rsidRDefault="005A78C6" w:rsidP="003A55C8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43BCA821" w:rsidR="005A78C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2E0724">
              <w:rPr>
                <w:rFonts w:ascii="Angsana New" w:hAnsi="Angsana New"/>
                <w:sz w:val="32"/>
                <w:szCs w:val="32"/>
              </w:rPr>
              <w:t>,</w:t>
            </w:r>
            <w:r w:rsidRPr="002E0724">
              <w:rPr>
                <w:rFonts w:ascii="Angsana New" w:hAnsi="Angsana New"/>
                <w:sz w:val="32"/>
                <w:szCs w:val="32"/>
                <w:cs/>
              </w:rPr>
              <w:t>830)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2E0724" w:rsidRDefault="005A78C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628711DD" w:rsidR="005A78C6" w:rsidRPr="002E0724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</w:t>
            </w:r>
            <w:r w:rsidR="00D96378" w:rsidRPr="002E0724">
              <w:rPr>
                <w:rFonts w:ascii="Angsana New" w:hAnsi="Angsana New"/>
                <w:sz w:val="32"/>
                <w:szCs w:val="32"/>
              </w:rPr>
              <w:t>3,397</w:t>
            </w:r>
            <w:r w:rsidRPr="002E07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78C6" w:rsidRPr="002E0724" w14:paraId="3CCD3B31" w14:textId="77777777" w:rsidTr="005A78C6">
        <w:tc>
          <w:tcPr>
            <w:tcW w:w="5103" w:type="dxa"/>
          </w:tcPr>
          <w:p w14:paraId="46BBED55" w14:textId="77777777" w:rsidR="005A78C6" w:rsidRPr="002E0724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648D2238" w:rsidR="005A78C6" w:rsidRPr="002E0724" w:rsidRDefault="003F0E66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  <w:cs/>
              </w:rPr>
              <w:t>155</w:t>
            </w:r>
            <w:r w:rsidRPr="002E0724">
              <w:rPr>
                <w:rFonts w:ascii="Angsana New" w:hAnsi="Angsana New"/>
                <w:sz w:val="32"/>
                <w:szCs w:val="32"/>
              </w:rPr>
              <w:t>,</w:t>
            </w:r>
            <w:r w:rsidRPr="002E0724">
              <w:rPr>
                <w:rFonts w:ascii="Angsana New" w:hAnsi="Angsana New"/>
                <w:sz w:val="32"/>
                <w:szCs w:val="32"/>
                <w:cs/>
              </w:rPr>
              <w:t>410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2E0724" w:rsidRDefault="005A78C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F5BB57" w:rsidR="005A78C6" w:rsidRPr="002E0724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159,872</w:t>
            </w:r>
          </w:p>
        </w:tc>
      </w:tr>
      <w:tr w:rsidR="005A78C6" w:rsidRPr="002E0724" w14:paraId="2C113ED9" w14:textId="77777777" w:rsidTr="005A78C6">
        <w:tc>
          <w:tcPr>
            <w:tcW w:w="5103" w:type="dxa"/>
          </w:tcPr>
          <w:p w14:paraId="2B089468" w14:textId="253AD19D" w:rsidR="005A78C6" w:rsidRPr="002E0724" w:rsidRDefault="005A78C6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2E07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212AD438" w:rsidR="005A78C6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2E0724">
              <w:rPr>
                <w:rFonts w:ascii="Angsana New" w:hAnsi="Angsana New"/>
                <w:sz w:val="32"/>
                <w:szCs w:val="32"/>
              </w:rPr>
              <w:t>,</w:t>
            </w:r>
            <w:r w:rsidRPr="002E0724">
              <w:rPr>
                <w:rFonts w:ascii="Angsana New" w:hAnsi="Angsana New"/>
                <w:sz w:val="32"/>
                <w:szCs w:val="32"/>
                <w:cs/>
              </w:rPr>
              <w:t>89</w:t>
            </w:r>
            <w:r w:rsidRPr="002E0724">
              <w:rPr>
                <w:rFonts w:ascii="Angsana New" w:hAnsi="Angsana New"/>
                <w:sz w:val="32"/>
                <w:szCs w:val="32"/>
              </w:rPr>
              <w:t>9</w:t>
            </w:r>
            <w:r w:rsidRPr="002E072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2E0724" w:rsidRDefault="005A78C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0DB45F2" w:rsidR="005A78C6" w:rsidRPr="002E0724" w:rsidRDefault="005A78C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</w:t>
            </w:r>
            <w:r w:rsidR="00D96378" w:rsidRPr="002E0724">
              <w:rPr>
                <w:rFonts w:ascii="Angsana New" w:hAnsi="Angsana New"/>
                <w:sz w:val="32"/>
                <w:szCs w:val="32"/>
              </w:rPr>
              <w:t>2,177</w:t>
            </w:r>
            <w:r w:rsidRPr="002E07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78C6" w:rsidRPr="002E0724" w14:paraId="34FCBC70" w14:textId="77777777" w:rsidTr="005A78C6">
        <w:tc>
          <w:tcPr>
            <w:tcW w:w="5103" w:type="dxa"/>
          </w:tcPr>
          <w:p w14:paraId="7C6E3CDB" w14:textId="58E50B4E" w:rsidR="005A78C6" w:rsidRPr="002E0724" w:rsidRDefault="005A78C6" w:rsidP="003A55C8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1136A24D" w:rsidR="005A78C6" w:rsidRPr="002E0724" w:rsidRDefault="003F0E66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153,511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2E0724" w:rsidRDefault="005A78C6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2BA7D7AF" w:rsidR="005A78C6" w:rsidRPr="002E0724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157,695</w:t>
            </w:r>
          </w:p>
        </w:tc>
      </w:tr>
      <w:tr w:rsidR="00D96378" w:rsidRPr="002E0724" w14:paraId="0E81B5E0" w14:textId="77777777" w:rsidTr="000C6523">
        <w:tc>
          <w:tcPr>
            <w:tcW w:w="5103" w:type="dxa"/>
          </w:tcPr>
          <w:p w14:paraId="31AF6757" w14:textId="3C750F3B" w:rsidR="00D96378" w:rsidRPr="002E0724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2E07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</w:t>
            </w:r>
            <w:r w:rsidR="00046B9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  <w:r w:rsidRPr="002E0724">
              <w:rPr>
                <w:rFonts w:asciiTheme="majorBidi" w:hAnsiTheme="majorBidi" w:cstheme="majorBidi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87" w:type="dxa"/>
            <w:vAlign w:val="center"/>
          </w:tcPr>
          <w:p w14:paraId="311C551D" w14:textId="2107FAC8" w:rsidR="00D96378" w:rsidRPr="002E0724" w:rsidRDefault="003F0E66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(16,847)</w:t>
            </w:r>
          </w:p>
        </w:tc>
        <w:tc>
          <w:tcPr>
            <w:tcW w:w="134" w:type="dxa"/>
            <w:vAlign w:val="bottom"/>
          </w:tcPr>
          <w:p w14:paraId="26FA1194" w14:textId="77777777" w:rsidR="00D96378" w:rsidRPr="002E0724" w:rsidRDefault="00D96378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7797A7C" w:rsidR="00D96378" w:rsidRPr="002E0724" w:rsidRDefault="00D96378" w:rsidP="003A55C8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(16,917)</w:t>
            </w:r>
          </w:p>
        </w:tc>
      </w:tr>
      <w:tr w:rsidR="00D96378" w:rsidRPr="002E0724" w14:paraId="06627745" w14:textId="77777777" w:rsidTr="00874925">
        <w:tc>
          <w:tcPr>
            <w:tcW w:w="5103" w:type="dxa"/>
          </w:tcPr>
          <w:p w14:paraId="0BB80F32" w14:textId="5045E444" w:rsidR="00D96378" w:rsidRPr="002E0724" w:rsidRDefault="00D96378" w:rsidP="003A55C8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072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1AACDDB4" w:rsidR="00D96378" w:rsidRPr="002E0724" w:rsidRDefault="003F0E66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136,664</w:t>
            </w:r>
          </w:p>
        </w:tc>
        <w:tc>
          <w:tcPr>
            <w:tcW w:w="134" w:type="dxa"/>
            <w:vAlign w:val="bottom"/>
          </w:tcPr>
          <w:p w14:paraId="38973668" w14:textId="77777777" w:rsidR="00D96378" w:rsidRPr="002E0724" w:rsidRDefault="00D96378" w:rsidP="003A55C8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76F2344" w:rsidR="00D96378" w:rsidRPr="002E0724" w:rsidRDefault="00D96378" w:rsidP="003A55C8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0724">
              <w:rPr>
                <w:rFonts w:ascii="Angsana New" w:hAnsi="Angsana New"/>
                <w:sz w:val="32"/>
                <w:szCs w:val="32"/>
              </w:rPr>
              <w:t>140,778</w:t>
            </w:r>
          </w:p>
        </w:tc>
      </w:tr>
    </w:tbl>
    <w:p w14:paraId="77C04E7B" w14:textId="77777777" w:rsidR="003A55C8" w:rsidRDefault="003A55C8" w:rsidP="003A55C8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4EA9CB01" w14:textId="77777777" w:rsidR="003A55C8" w:rsidRDefault="003A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pacing w:val="-4"/>
          <w:sz w:val="32"/>
          <w:szCs w:val="32"/>
          <w:cs/>
        </w:rPr>
      </w:pPr>
      <w:r>
        <w:rPr>
          <w:rFonts w:ascii="Angsana New" w:eastAsia="Arial Unicode MS" w:hAnsi="Angsana New"/>
          <w:spacing w:val="-4"/>
          <w:sz w:val="32"/>
          <w:szCs w:val="32"/>
          <w:cs/>
        </w:rPr>
        <w:br w:type="page"/>
      </w:r>
    </w:p>
    <w:p w14:paraId="19EE5073" w14:textId="278FB1EE" w:rsidR="00FC3418" w:rsidRPr="00D96378" w:rsidRDefault="008E2433" w:rsidP="003A55C8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ลูกหนี้ตามสัญญาเช่าเงินทุน</w:t>
      </w:r>
      <w:r w:rsidR="00D810D3"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 w:rsidRPr="00D96378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D96378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867E1" w:rsidRPr="000D1600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0D1600" w:rsidRDefault="008867E1" w:rsidP="000D160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จำนวนเงินตามสัญญา</w:t>
            </w:r>
            <w:r w:rsidRPr="000D1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160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7E1" w:rsidRPr="000D1600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0D1600" w:rsidRDefault="008867E1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600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0D1600" w:rsidRDefault="008867E1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B1F80F" w14:textId="77777777" w:rsidR="008867E1" w:rsidRPr="000D1600" w:rsidRDefault="008867E1" w:rsidP="000D16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1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D160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5E111EA7" w14:textId="12919E6F" w:rsidR="008867E1" w:rsidRPr="000D1600" w:rsidRDefault="008867E1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D16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78" w:rsidRPr="000D16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0D1600" w:rsidRDefault="008867E1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0D1600" w:rsidRDefault="008867E1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1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D16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7AC717B8" w14:textId="472A5C1E" w:rsidR="008867E1" w:rsidRPr="000D1600" w:rsidRDefault="008867E1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16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378" w:rsidRPr="000D160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0D1600" w:rsidRDefault="008867E1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0D1600" w:rsidRDefault="008867E1" w:rsidP="000D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ระยะเวลาผ่อนชำระ</w:t>
            </w:r>
          </w:p>
          <w:p w14:paraId="0896E35F" w14:textId="644C794A" w:rsidR="008867E1" w:rsidRPr="000D1600" w:rsidRDefault="008867E1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0D1600" w:rsidRDefault="008867E1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0D1600" w:rsidRDefault="008867E1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  <w:p w14:paraId="73A1B3CC" w14:textId="05465381" w:rsidR="008867E1" w:rsidRPr="000D1600" w:rsidRDefault="008867E1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</w:t>
            </w:r>
          </w:p>
        </w:tc>
      </w:tr>
      <w:tr w:rsidR="009A0487" w:rsidRPr="000D1600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9A0487" w:rsidRPr="000D1600" w:rsidRDefault="009A0487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4E055EC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7C0F6151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3" w:type="dxa"/>
          </w:tcPr>
          <w:p w14:paraId="7BAA4765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24A36740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5" w:type="dxa"/>
          </w:tcPr>
          <w:p w14:paraId="6B8D04F8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</w:tcPr>
          <w:p w14:paraId="78143D1C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</w:tr>
      <w:tr w:rsidR="009A0487" w:rsidRPr="000D1600" w14:paraId="0389CB0F" w14:textId="77777777" w:rsidTr="008867E1">
        <w:tc>
          <w:tcPr>
            <w:tcW w:w="794" w:type="dxa"/>
          </w:tcPr>
          <w:p w14:paraId="3EAF6A51" w14:textId="583FC1BC" w:rsidR="009A0487" w:rsidRPr="000D1600" w:rsidRDefault="009A0487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6A8E79A5" w14:textId="6B0F7FE2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75155E87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43" w:type="dxa"/>
          </w:tcPr>
          <w:p w14:paraId="2CC6A777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01AB7136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45" w:type="dxa"/>
          </w:tcPr>
          <w:p w14:paraId="6D453847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20FD0AC9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3.95</w:t>
            </w:r>
          </w:p>
        </w:tc>
      </w:tr>
      <w:tr w:rsidR="009A0487" w:rsidRPr="000D1600" w14:paraId="7B901754" w14:textId="77777777" w:rsidTr="008867E1">
        <w:tc>
          <w:tcPr>
            <w:tcW w:w="794" w:type="dxa"/>
          </w:tcPr>
          <w:p w14:paraId="3FD9F32C" w14:textId="61DBE667" w:rsidR="009A0487" w:rsidRPr="000D1600" w:rsidRDefault="009A0487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2752B7ED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4FD855DB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42.68</w:t>
            </w:r>
          </w:p>
        </w:tc>
        <w:tc>
          <w:tcPr>
            <w:tcW w:w="143" w:type="dxa"/>
          </w:tcPr>
          <w:p w14:paraId="215B7ADB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398699DC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42.68</w:t>
            </w:r>
          </w:p>
        </w:tc>
        <w:tc>
          <w:tcPr>
            <w:tcW w:w="145" w:type="dxa"/>
          </w:tcPr>
          <w:p w14:paraId="7F8FFF87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1DB88326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3.93</w:t>
            </w:r>
          </w:p>
        </w:tc>
      </w:tr>
      <w:tr w:rsidR="009A0487" w:rsidRPr="000D1600" w14:paraId="64F20E15" w14:textId="77777777" w:rsidTr="008867E1">
        <w:tc>
          <w:tcPr>
            <w:tcW w:w="794" w:type="dxa"/>
          </w:tcPr>
          <w:p w14:paraId="2FCCBCCA" w14:textId="4C22E50B" w:rsidR="009A0487" w:rsidRPr="000D1600" w:rsidRDefault="009A0487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5C73562A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3962934B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41.95</w:t>
            </w:r>
          </w:p>
        </w:tc>
        <w:tc>
          <w:tcPr>
            <w:tcW w:w="143" w:type="dxa"/>
          </w:tcPr>
          <w:p w14:paraId="33D9965A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59559BF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41.95</w:t>
            </w:r>
          </w:p>
        </w:tc>
        <w:tc>
          <w:tcPr>
            <w:tcW w:w="145" w:type="dxa"/>
          </w:tcPr>
          <w:p w14:paraId="1FC6608C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010CE56A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3.95</w:t>
            </w:r>
          </w:p>
        </w:tc>
      </w:tr>
      <w:tr w:rsidR="009A0487" w:rsidRPr="000D1600" w14:paraId="4760B818" w14:textId="77777777" w:rsidTr="008867E1">
        <w:tc>
          <w:tcPr>
            <w:tcW w:w="794" w:type="dxa"/>
          </w:tcPr>
          <w:p w14:paraId="39FD0B4F" w14:textId="71B9B8DA" w:rsidR="009A0487" w:rsidRPr="000D1600" w:rsidRDefault="009A0487" w:rsidP="000D16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3BA7A174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15B96AD5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80.88</w:t>
            </w:r>
          </w:p>
        </w:tc>
        <w:tc>
          <w:tcPr>
            <w:tcW w:w="143" w:type="dxa"/>
          </w:tcPr>
          <w:p w14:paraId="27567EC8" w14:textId="77777777" w:rsidR="009A0487" w:rsidRPr="000D1600" w:rsidRDefault="009A0487" w:rsidP="000D1600">
            <w:pPr>
              <w:tabs>
                <w:tab w:val="left" w:pos="328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2083F13F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80.88</w:t>
            </w:r>
          </w:p>
        </w:tc>
        <w:tc>
          <w:tcPr>
            <w:tcW w:w="145" w:type="dxa"/>
          </w:tcPr>
          <w:p w14:paraId="13FCFAFE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6FAA860D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2" w:type="dxa"/>
          </w:tcPr>
          <w:p w14:paraId="05482FB0" w14:textId="77777777" w:rsidR="009A0487" w:rsidRPr="000D1600" w:rsidRDefault="009A0487" w:rsidP="000D1600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7BE58ECA" w:rsidR="009A0487" w:rsidRPr="000D1600" w:rsidRDefault="009A0487" w:rsidP="000D16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600">
              <w:rPr>
                <w:rFonts w:ascii="Angsana New" w:hAnsi="Angsana New"/>
                <w:sz w:val="28"/>
                <w:szCs w:val="28"/>
              </w:rPr>
              <w:t>4.69</w:t>
            </w:r>
          </w:p>
        </w:tc>
      </w:tr>
    </w:tbl>
    <w:p w14:paraId="0E735BAF" w14:textId="77777777" w:rsidR="000D1ABA" w:rsidRDefault="000D1ABA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574F0B5A" w:rsidR="005A40FD" w:rsidRPr="00A07282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07282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A072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A072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A0728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A072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A07282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A072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275"/>
        <w:gridCol w:w="143"/>
        <w:gridCol w:w="1275"/>
        <w:gridCol w:w="145"/>
        <w:gridCol w:w="1275"/>
        <w:gridCol w:w="142"/>
        <w:gridCol w:w="1275"/>
      </w:tblGrid>
      <w:tr w:rsidR="00E11D0D" w:rsidRPr="00C35573" w14:paraId="326C024F" w14:textId="77777777" w:rsidTr="00C35573">
        <w:tc>
          <w:tcPr>
            <w:tcW w:w="2835" w:type="dxa"/>
          </w:tcPr>
          <w:p w14:paraId="49D1A301" w14:textId="77777777" w:rsidR="005A40FD" w:rsidRPr="00C35573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C35573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C35573" w14:paraId="06BEADD5" w14:textId="77777777" w:rsidTr="00C35573">
        <w:tc>
          <w:tcPr>
            <w:tcW w:w="2835" w:type="dxa"/>
          </w:tcPr>
          <w:p w14:paraId="74A14E36" w14:textId="77777777" w:rsidR="005A40FD" w:rsidRPr="00C35573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C35573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C35573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C35573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40C" w:rsidRPr="00C35573" w14:paraId="644BEE36" w14:textId="77777777" w:rsidTr="00C35573">
        <w:tc>
          <w:tcPr>
            <w:tcW w:w="2835" w:type="dxa"/>
          </w:tcPr>
          <w:p w14:paraId="5C1F6DE3" w14:textId="77777777" w:rsidR="006C5753" w:rsidRPr="00C35573" w:rsidRDefault="006C5753" w:rsidP="004F602D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3ABB118B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C355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5D524704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C355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</w:tcPr>
          <w:p w14:paraId="373BFC32" w14:textId="77777777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6E532F69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C355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5183E5F1" w:rsidR="006C5753" w:rsidRPr="00C35573" w:rsidRDefault="006C5753" w:rsidP="004F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55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96378" w:rsidRPr="00C355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F7A55" w:rsidRPr="00C35573" w14:paraId="0D10C4DD" w14:textId="77777777" w:rsidTr="00C35573">
        <w:tc>
          <w:tcPr>
            <w:tcW w:w="2835" w:type="dxa"/>
          </w:tcPr>
          <w:p w14:paraId="4FFE7AB6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5981E2FF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431,860 </w:t>
            </w:r>
          </w:p>
        </w:tc>
        <w:tc>
          <w:tcPr>
            <w:tcW w:w="143" w:type="dxa"/>
          </w:tcPr>
          <w:p w14:paraId="24F076A4" w14:textId="77777777" w:rsidR="00FF7A55" w:rsidRPr="00C35573" w:rsidRDefault="00FF7A55" w:rsidP="00FF7A55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087D1DC8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528,890</w:t>
            </w:r>
          </w:p>
        </w:tc>
        <w:tc>
          <w:tcPr>
            <w:tcW w:w="145" w:type="dxa"/>
          </w:tcPr>
          <w:p w14:paraId="1344CDCB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762F0676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369,710 </w:t>
            </w:r>
          </w:p>
        </w:tc>
        <w:tc>
          <w:tcPr>
            <w:tcW w:w="142" w:type="dxa"/>
          </w:tcPr>
          <w:p w14:paraId="41F0BAC6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367F0ABA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422,905 </w:t>
            </w:r>
          </w:p>
        </w:tc>
      </w:tr>
      <w:tr w:rsidR="00FF7A55" w:rsidRPr="00C35573" w14:paraId="33A12701" w14:textId="77777777" w:rsidTr="00C35573">
        <w:tc>
          <w:tcPr>
            <w:tcW w:w="2835" w:type="dxa"/>
          </w:tcPr>
          <w:p w14:paraId="575D174B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36186662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37,457 </w:t>
            </w:r>
          </w:p>
        </w:tc>
        <w:tc>
          <w:tcPr>
            <w:tcW w:w="143" w:type="dxa"/>
          </w:tcPr>
          <w:p w14:paraId="02F8D466" w14:textId="77777777" w:rsidR="00FF7A55" w:rsidRPr="00C35573" w:rsidRDefault="00FF7A55" w:rsidP="00FF7A55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0B345016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20,188</w:t>
            </w:r>
          </w:p>
        </w:tc>
        <w:tc>
          <w:tcPr>
            <w:tcW w:w="145" w:type="dxa"/>
          </w:tcPr>
          <w:p w14:paraId="517C543E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7E5DE645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37,349 </w:t>
            </w:r>
          </w:p>
        </w:tc>
        <w:tc>
          <w:tcPr>
            <w:tcW w:w="142" w:type="dxa"/>
          </w:tcPr>
          <w:p w14:paraId="2F5024BB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39997E9B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18,512 </w:t>
            </w:r>
          </w:p>
        </w:tc>
      </w:tr>
      <w:tr w:rsidR="00FF7A55" w:rsidRPr="00C35573" w14:paraId="106D0053" w14:textId="77777777" w:rsidTr="00C35573">
        <w:tc>
          <w:tcPr>
            <w:tcW w:w="2835" w:type="dxa"/>
          </w:tcPr>
          <w:p w14:paraId="48621A6B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1FCE69A6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101,870 </w:t>
            </w:r>
          </w:p>
        </w:tc>
        <w:tc>
          <w:tcPr>
            <w:tcW w:w="143" w:type="dxa"/>
          </w:tcPr>
          <w:p w14:paraId="66FD3531" w14:textId="77777777" w:rsidR="00FF7A55" w:rsidRPr="00C35573" w:rsidRDefault="00FF7A55" w:rsidP="00FF7A55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3EE7FF30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29,270</w:t>
            </w:r>
          </w:p>
        </w:tc>
        <w:tc>
          <w:tcPr>
            <w:tcW w:w="145" w:type="dxa"/>
          </w:tcPr>
          <w:p w14:paraId="4BA1ED5E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5FB24B16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FF7A55" w:rsidRPr="00C35573" w14:paraId="29C13F1B" w14:textId="77777777" w:rsidTr="00C35573">
        <w:tc>
          <w:tcPr>
            <w:tcW w:w="2835" w:type="dxa"/>
          </w:tcPr>
          <w:p w14:paraId="40B222BB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37AF8403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11,333 </w:t>
            </w:r>
          </w:p>
        </w:tc>
        <w:tc>
          <w:tcPr>
            <w:tcW w:w="143" w:type="dxa"/>
          </w:tcPr>
          <w:p w14:paraId="34D26C99" w14:textId="77777777" w:rsidR="00FF7A55" w:rsidRPr="00C35573" w:rsidRDefault="00FF7A55" w:rsidP="00FF7A55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3A2D3228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11,438</w:t>
            </w:r>
          </w:p>
        </w:tc>
        <w:tc>
          <w:tcPr>
            <w:tcW w:w="145" w:type="dxa"/>
          </w:tcPr>
          <w:p w14:paraId="2B2F13B6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55F77A56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FF7A55" w:rsidRPr="00C35573" w14:paraId="5D2D2E8C" w14:textId="77777777" w:rsidTr="00C35573">
        <w:tc>
          <w:tcPr>
            <w:tcW w:w="2835" w:type="dxa"/>
          </w:tcPr>
          <w:p w14:paraId="759EBC95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399102C3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99,524 </w:t>
            </w:r>
          </w:p>
        </w:tc>
        <w:tc>
          <w:tcPr>
            <w:tcW w:w="143" w:type="dxa"/>
          </w:tcPr>
          <w:p w14:paraId="01340CE4" w14:textId="77777777" w:rsidR="00FF7A55" w:rsidRPr="00C35573" w:rsidRDefault="00FF7A55" w:rsidP="00FF7A55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5ED385B5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88,291</w:t>
            </w:r>
          </w:p>
        </w:tc>
        <w:tc>
          <w:tcPr>
            <w:tcW w:w="145" w:type="dxa"/>
          </w:tcPr>
          <w:p w14:paraId="448FDFB4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121D0BF0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FF7A55" w:rsidRPr="00C35573" w14:paraId="0771AF7D" w14:textId="77777777" w:rsidTr="00C35573">
        <w:tc>
          <w:tcPr>
            <w:tcW w:w="2835" w:type="dxa"/>
          </w:tcPr>
          <w:p w14:paraId="295FA992" w14:textId="77777777" w:rsidR="00FF7A55" w:rsidRPr="00C35573" w:rsidRDefault="00FF7A55" w:rsidP="00FF7A55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5A88BD79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2,298 </w:t>
            </w:r>
          </w:p>
        </w:tc>
        <w:tc>
          <w:tcPr>
            <w:tcW w:w="143" w:type="dxa"/>
          </w:tcPr>
          <w:p w14:paraId="4F1E055F" w14:textId="77777777" w:rsidR="00FF7A55" w:rsidRPr="00C35573" w:rsidRDefault="00FF7A55" w:rsidP="00FF7A55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32F463E9" w:rsidR="00FF7A55" w:rsidRPr="00C35573" w:rsidRDefault="00FF7A55" w:rsidP="00FF7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2,279</w:t>
            </w:r>
          </w:p>
        </w:tc>
        <w:tc>
          <w:tcPr>
            <w:tcW w:w="145" w:type="dxa"/>
          </w:tcPr>
          <w:p w14:paraId="7ADD2BDC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F5FAFBB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FF7A55" w:rsidRPr="00C35573" w:rsidRDefault="00FF7A55" w:rsidP="00FF7A55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FF7A55" w:rsidRPr="00C35573" w:rsidRDefault="00FF7A55" w:rsidP="00FF7A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616F61" w:rsidRPr="00C35573" w14:paraId="45827127" w14:textId="77777777" w:rsidTr="00C35573">
        <w:tc>
          <w:tcPr>
            <w:tcW w:w="2835" w:type="dxa"/>
          </w:tcPr>
          <w:p w14:paraId="2F660A5B" w14:textId="77777777" w:rsidR="00616F61" w:rsidRPr="00C35573" w:rsidRDefault="00616F61" w:rsidP="00616F61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4B51BC3B" w:rsidR="00616F61" w:rsidRPr="00C35573" w:rsidRDefault="00F15873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684,342</w:t>
            </w:r>
          </w:p>
        </w:tc>
        <w:tc>
          <w:tcPr>
            <w:tcW w:w="143" w:type="dxa"/>
          </w:tcPr>
          <w:p w14:paraId="60C25CBF" w14:textId="77777777" w:rsidR="00616F61" w:rsidRPr="00C35573" w:rsidRDefault="00616F61" w:rsidP="00616F61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6081232A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680,356</w:t>
            </w:r>
          </w:p>
        </w:tc>
        <w:tc>
          <w:tcPr>
            <w:tcW w:w="145" w:type="dxa"/>
          </w:tcPr>
          <w:p w14:paraId="4042FE76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50BA83A5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407,05</w:t>
            </w:r>
            <w:r w:rsidR="00C468F1" w:rsidRPr="00C3557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68021945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9A9E6D9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441,417</w:t>
            </w:r>
          </w:p>
        </w:tc>
      </w:tr>
      <w:tr w:rsidR="00616F61" w:rsidRPr="00C35573" w14:paraId="0F9D804A" w14:textId="77777777" w:rsidTr="00C35573">
        <w:tc>
          <w:tcPr>
            <w:tcW w:w="2835" w:type="dxa"/>
          </w:tcPr>
          <w:p w14:paraId="383BCA8C" w14:textId="77777777" w:rsidR="00616F61" w:rsidRPr="00C35573" w:rsidRDefault="00616F61" w:rsidP="00616F61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2E7F8C6F" w:rsidR="00616F61" w:rsidRPr="00C35573" w:rsidRDefault="00F15873" w:rsidP="00616F6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(50,859)</w:t>
            </w:r>
          </w:p>
        </w:tc>
        <w:tc>
          <w:tcPr>
            <w:tcW w:w="143" w:type="dxa"/>
          </w:tcPr>
          <w:p w14:paraId="7B9BB29A" w14:textId="77777777" w:rsidR="00616F61" w:rsidRPr="00C35573" w:rsidRDefault="00616F61" w:rsidP="00616F6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1A10B8C2" w:rsidR="00616F61" w:rsidRPr="00C35573" w:rsidRDefault="00616F61" w:rsidP="00616F6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(43,543)</w:t>
            </w:r>
          </w:p>
        </w:tc>
        <w:tc>
          <w:tcPr>
            <w:tcW w:w="145" w:type="dxa"/>
          </w:tcPr>
          <w:p w14:paraId="20F69C4F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3DEC03EF" w:rsidR="00616F61" w:rsidRPr="00C35573" w:rsidRDefault="00616F61" w:rsidP="00764CB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(20,104)</w:t>
            </w:r>
          </w:p>
        </w:tc>
        <w:tc>
          <w:tcPr>
            <w:tcW w:w="142" w:type="dxa"/>
          </w:tcPr>
          <w:p w14:paraId="6FECBB02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1EF7BB55" w:rsidR="00616F61" w:rsidRPr="00C35573" w:rsidRDefault="00616F61" w:rsidP="00616F61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(17,409)</w:t>
            </w:r>
          </w:p>
        </w:tc>
      </w:tr>
      <w:tr w:rsidR="00616F61" w:rsidRPr="00C35573" w14:paraId="6E65E3ED" w14:textId="77777777" w:rsidTr="00C35573">
        <w:tc>
          <w:tcPr>
            <w:tcW w:w="2835" w:type="dxa"/>
          </w:tcPr>
          <w:p w14:paraId="284F4FAE" w14:textId="08C967E9" w:rsidR="00616F61" w:rsidRPr="00C35573" w:rsidRDefault="00616F61" w:rsidP="00616F61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2FAA59E0" w:rsidR="00616F61" w:rsidRPr="00C35573" w:rsidRDefault="00F15873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633,483</w:t>
            </w:r>
          </w:p>
        </w:tc>
        <w:tc>
          <w:tcPr>
            <w:tcW w:w="143" w:type="dxa"/>
          </w:tcPr>
          <w:p w14:paraId="62273958" w14:textId="77777777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0491DA2C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636,813</w:t>
            </w:r>
          </w:p>
        </w:tc>
        <w:tc>
          <w:tcPr>
            <w:tcW w:w="145" w:type="dxa"/>
          </w:tcPr>
          <w:p w14:paraId="6016C301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1F375647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386,95</w:t>
            </w:r>
            <w:r w:rsidR="00AB3B82" w:rsidRPr="00C355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1C895633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7A76B1EF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424,008</w:t>
            </w:r>
          </w:p>
        </w:tc>
      </w:tr>
      <w:tr w:rsidR="00AB3B82" w:rsidRPr="00C35573" w14:paraId="4793E22D" w14:textId="77777777" w:rsidTr="00C35573">
        <w:tc>
          <w:tcPr>
            <w:tcW w:w="2835" w:type="dxa"/>
          </w:tcPr>
          <w:p w14:paraId="7D6D5275" w14:textId="7BD74F91" w:rsidR="00AB3B82" w:rsidRPr="00C35573" w:rsidRDefault="00AB3B82" w:rsidP="00AB3B82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1ABB5316" w:rsidR="00AB3B82" w:rsidRPr="00C35573" w:rsidRDefault="00F15873" w:rsidP="00AB3B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82,259</w:t>
            </w:r>
          </w:p>
        </w:tc>
        <w:tc>
          <w:tcPr>
            <w:tcW w:w="143" w:type="dxa"/>
          </w:tcPr>
          <w:p w14:paraId="5A676BBD" w14:textId="77777777" w:rsidR="00AB3B82" w:rsidRPr="00C35573" w:rsidRDefault="00AB3B82" w:rsidP="00AB3B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0C090F4C" w:rsidR="00AB3B82" w:rsidRPr="00C35573" w:rsidRDefault="00AB3B82" w:rsidP="00AB3B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21,150</w:t>
            </w:r>
          </w:p>
        </w:tc>
        <w:tc>
          <w:tcPr>
            <w:tcW w:w="145" w:type="dxa"/>
          </w:tcPr>
          <w:p w14:paraId="4449EB92" w14:textId="77777777" w:rsidR="00AB3B82" w:rsidRPr="00C35573" w:rsidRDefault="00AB3B82" w:rsidP="00AB3B8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3F07520A" w:rsidR="00AB3B82" w:rsidRPr="00C35573" w:rsidRDefault="00AB3B82" w:rsidP="00AB3B8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AB3B82" w:rsidRPr="00C35573" w:rsidRDefault="00AB3B82" w:rsidP="00AB3B8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AB3B82" w:rsidRPr="00C35573" w:rsidRDefault="00AB3B82" w:rsidP="00AB3B8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6F61" w:rsidRPr="00C35573" w14:paraId="363730D5" w14:textId="77777777" w:rsidTr="00C35573">
        <w:tc>
          <w:tcPr>
            <w:tcW w:w="2835" w:type="dxa"/>
          </w:tcPr>
          <w:p w14:paraId="67CDD52E" w14:textId="24389C00" w:rsidR="00616F61" w:rsidRPr="00C35573" w:rsidRDefault="00616F61" w:rsidP="00616F61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C35573">
              <w:rPr>
                <w:rFonts w:ascii="Angsana New" w:hAnsi="Angsana New"/>
                <w:sz w:val="26"/>
                <w:szCs w:val="26"/>
              </w:rPr>
              <w:t>-</w:t>
            </w:r>
            <w:r w:rsidRPr="00C355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2DE6131F" w:rsidR="00616F61" w:rsidRPr="00C35573" w:rsidRDefault="00F15873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715,742</w:t>
            </w:r>
          </w:p>
        </w:tc>
        <w:tc>
          <w:tcPr>
            <w:tcW w:w="143" w:type="dxa"/>
          </w:tcPr>
          <w:p w14:paraId="465B7C79" w14:textId="77777777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41FE2C0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657,963</w:t>
            </w:r>
          </w:p>
        </w:tc>
        <w:tc>
          <w:tcPr>
            <w:tcW w:w="145" w:type="dxa"/>
          </w:tcPr>
          <w:p w14:paraId="5CBE1B62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61CBAC3F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 xml:space="preserve"> 386,95</w:t>
            </w:r>
            <w:r w:rsidR="00C468F1" w:rsidRPr="00C355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59EEC100" w14:textId="77777777" w:rsidR="00616F61" w:rsidRPr="00C35573" w:rsidRDefault="00616F61" w:rsidP="00616F61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6E4F0519" w:rsidR="00616F61" w:rsidRPr="00C35573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573">
              <w:rPr>
                <w:rFonts w:ascii="Angsana New" w:hAnsi="Angsana New"/>
                <w:sz w:val="26"/>
                <w:szCs w:val="26"/>
              </w:rPr>
              <w:t>424,008</w:t>
            </w:r>
          </w:p>
        </w:tc>
      </w:tr>
    </w:tbl>
    <w:p w14:paraId="2B6488F9" w14:textId="7CA579FC" w:rsidR="00085BD3" w:rsidRDefault="00085BD3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6B61983" w14:textId="77777777" w:rsidR="002449E1" w:rsidRPr="002449E1" w:rsidRDefault="002449E1" w:rsidP="002449E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2449E1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2449E1">
        <w:rPr>
          <w:rFonts w:ascii="Angsana New" w:hAnsi="Angsana New" w:hint="cs"/>
          <w:sz w:val="32"/>
          <w:szCs w:val="32"/>
          <w:cs/>
        </w:rPr>
        <w:t xml:space="preserve"> </w:t>
      </w:r>
      <w:r w:rsidRPr="002449E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2449E1" w:rsidRPr="002449E1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449E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449E1" w:rsidRPr="002449E1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2449E1" w:rsidRDefault="002449E1" w:rsidP="008255CF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49E1" w:rsidRPr="002449E1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2449E1" w:rsidRPr="002449E1" w:rsidRDefault="002449E1" w:rsidP="002449E1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335B331A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21CFCC7" w14:textId="39EA8FBD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" w:type="dxa"/>
          </w:tcPr>
          <w:p w14:paraId="6D1A4791" w14:textId="77777777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6954DA73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40BB49" w14:textId="7278EBB5" w:rsidR="002449E1" w:rsidRPr="002449E1" w:rsidRDefault="002449E1" w:rsidP="0024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9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449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16F61" w:rsidRPr="002449E1" w14:paraId="324C5AA5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55"/>
        </w:trPr>
        <w:tc>
          <w:tcPr>
            <w:tcW w:w="2835" w:type="dxa"/>
          </w:tcPr>
          <w:p w14:paraId="3C4CD63F" w14:textId="77777777" w:rsidR="00616F61" w:rsidRPr="002449E1" w:rsidRDefault="00616F61" w:rsidP="00616F61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28D880CE" w:rsidR="00616F61" w:rsidRPr="002449E1" w:rsidRDefault="00392250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250">
              <w:rPr>
                <w:rFonts w:ascii="Angsana New" w:hAnsi="Angsana New"/>
                <w:sz w:val="26"/>
                <w:szCs w:val="26"/>
              </w:rPr>
              <w:t>43,543</w:t>
            </w:r>
          </w:p>
        </w:tc>
        <w:tc>
          <w:tcPr>
            <w:tcW w:w="165" w:type="dxa"/>
          </w:tcPr>
          <w:p w14:paraId="7BB82E73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38C64A0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5F3D560D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18E8AA6D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F61">
              <w:rPr>
                <w:rFonts w:ascii="Angsana New" w:hAnsi="Angsana New"/>
                <w:sz w:val="26"/>
                <w:szCs w:val="26"/>
              </w:rPr>
              <w:t xml:space="preserve"> 17,409 </w:t>
            </w:r>
          </w:p>
        </w:tc>
        <w:tc>
          <w:tcPr>
            <w:tcW w:w="134" w:type="dxa"/>
          </w:tcPr>
          <w:p w14:paraId="60702E6F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03B5E97C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47,951</w:t>
            </w:r>
          </w:p>
        </w:tc>
      </w:tr>
      <w:tr w:rsidR="00616F61" w:rsidRPr="002449E1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77777777" w:rsidR="00616F61" w:rsidRPr="002449E1" w:rsidRDefault="00616F61" w:rsidP="00616F61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2449E1">
              <w:rPr>
                <w:rFonts w:ascii="Angsana New" w:hAnsi="Angsana New" w:hint="cs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14:paraId="0CC8C9B0" w14:textId="410A01AF" w:rsidR="00616F61" w:rsidRPr="002449E1" w:rsidRDefault="00392250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7,316</w:t>
            </w:r>
          </w:p>
        </w:tc>
        <w:tc>
          <w:tcPr>
            <w:tcW w:w="165" w:type="dxa"/>
          </w:tcPr>
          <w:p w14:paraId="0DEE150B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1E6CB5E6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12,124</w:t>
            </w:r>
          </w:p>
        </w:tc>
        <w:tc>
          <w:tcPr>
            <w:tcW w:w="138" w:type="dxa"/>
          </w:tcPr>
          <w:p w14:paraId="74815D05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30DED73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F61">
              <w:rPr>
                <w:rFonts w:ascii="Angsana New" w:hAnsi="Angsana New"/>
                <w:sz w:val="26"/>
                <w:szCs w:val="26"/>
              </w:rPr>
              <w:t xml:space="preserve"> 2,695 </w:t>
            </w:r>
          </w:p>
        </w:tc>
        <w:tc>
          <w:tcPr>
            <w:tcW w:w="134" w:type="dxa"/>
          </w:tcPr>
          <w:p w14:paraId="5383133F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79EF833A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616F61" w:rsidRPr="002449E1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7777777" w:rsidR="00616F61" w:rsidRPr="002449E1" w:rsidRDefault="00616F61" w:rsidP="00616F61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01455038" w:rsidR="00616F61" w:rsidRPr="002449E1" w:rsidRDefault="00392250" w:rsidP="0039225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5834C19D" w14:textId="77777777" w:rsidR="00616F61" w:rsidRPr="002449E1" w:rsidRDefault="00616F61" w:rsidP="00616F6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0E4364DB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(31,994)</w:t>
            </w:r>
          </w:p>
        </w:tc>
        <w:tc>
          <w:tcPr>
            <w:tcW w:w="138" w:type="dxa"/>
          </w:tcPr>
          <w:p w14:paraId="10B32A5E" w14:textId="77777777" w:rsidR="00616F61" w:rsidRPr="002449E1" w:rsidRDefault="00616F61" w:rsidP="00616F6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6FF3149F" w:rsidR="00616F61" w:rsidRPr="002449E1" w:rsidRDefault="00616F61" w:rsidP="00616F61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F61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616F61" w:rsidRPr="002449E1" w:rsidRDefault="00616F61" w:rsidP="00616F6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2B50FB1B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(31,292)</w:t>
            </w:r>
          </w:p>
        </w:tc>
      </w:tr>
      <w:tr w:rsidR="00616F61" w:rsidRPr="00B4253D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616F61" w:rsidRPr="002449E1" w:rsidRDefault="00616F61" w:rsidP="00616F61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67F5F3CD" w:rsidR="00616F61" w:rsidRPr="002449E1" w:rsidRDefault="00392250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250">
              <w:rPr>
                <w:rFonts w:ascii="Angsana New" w:hAnsi="Angsana New"/>
                <w:sz w:val="26"/>
                <w:szCs w:val="26"/>
              </w:rPr>
              <w:t>50,859</w:t>
            </w:r>
          </w:p>
        </w:tc>
        <w:tc>
          <w:tcPr>
            <w:tcW w:w="165" w:type="dxa"/>
          </w:tcPr>
          <w:p w14:paraId="26AF59D4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01A850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36A1F0D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5B6B0814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F61">
              <w:rPr>
                <w:rFonts w:ascii="Angsana New" w:hAnsi="Angsana New"/>
                <w:sz w:val="26"/>
                <w:szCs w:val="26"/>
              </w:rPr>
              <w:t xml:space="preserve"> 20,104 </w:t>
            </w:r>
          </w:p>
        </w:tc>
        <w:tc>
          <w:tcPr>
            <w:tcW w:w="134" w:type="dxa"/>
          </w:tcPr>
          <w:p w14:paraId="1BA0A63C" w14:textId="77777777" w:rsidR="00616F61" w:rsidRPr="002449E1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6A954E18" w:rsidR="00616F61" w:rsidRPr="00B4253D" w:rsidRDefault="00616F61" w:rsidP="00616F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9E1">
              <w:rPr>
                <w:rFonts w:ascii="Angsana New" w:hAnsi="Angsana New"/>
                <w:sz w:val="26"/>
                <w:szCs w:val="26"/>
              </w:rPr>
              <w:t>17,409</w:t>
            </w:r>
          </w:p>
        </w:tc>
      </w:tr>
    </w:tbl>
    <w:p w14:paraId="7345C57C" w14:textId="77777777" w:rsidR="002449E1" w:rsidRPr="00D30F82" w:rsidRDefault="002449E1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0531C65" w14:textId="5F4B32AB" w:rsidR="005A40FD" w:rsidRPr="00455644" w:rsidRDefault="00653006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5564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A40FD" w:rsidRPr="0045564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455644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4556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45564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020EEF89" w:rsidR="00E644B9" w:rsidRPr="003A55C8" w:rsidRDefault="00E644B9" w:rsidP="00455644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55C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3A55C8">
        <w:rPr>
          <w:rFonts w:asciiTheme="majorBidi" w:hAnsiTheme="majorBidi" w:cstheme="majorBidi"/>
          <w:sz w:val="32"/>
          <w:szCs w:val="32"/>
        </w:rPr>
        <w:t>31</w:t>
      </w:r>
      <w:r w:rsidRPr="003A55C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A55C8">
        <w:rPr>
          <w:rFonts w:asciiTheme="majorBidi" w:hAnsiTheme="majorBidi" w:cstheme="majorBidi"/>
          <w:sz w:val="32"/>
          <w:szCs w:val="32"/>
        </w:rPr>
        <w:t>256</w:t>
      </w:r>
      <w:r w:rsidR="008B50C2" w:rsidRPr="003A55C8">
        <w:rPr>
          <w:rFonts w:asciiTheme="majorBidi" w:hAnsiTheme="majorBidi" w:cstheme="majorBidi"/>
          <w:sz w:val="32"/>
          <w:szCs w:val="32"/>
        </w:rPr>
        <w:t>6</w:t>
      </w:r>
      <w:r w:rsidRPr="003A55C8">
        <w:rPr>
          <w:rFonts w:asciiTheme="majorBidi" w:hAnsiTheme="majorBidi" w:cstheme="majorBidi"/>
          <w:sz w:val="32"/>
          <w:szCs w:val="32"/>
        </w:rPr>
        <w:t xml:space="preserve"> </w:t>
      </w:r>
      <w:r w:rsidRPr="003A55C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A55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A55C8">
        <w:rPr>
          <w:rFonts w:asciiTheme="majorBidi" w:hAnsiTheme="majorBidi"/>
          <w:sz w:val="32"/>
          <w:szCs w:val="32"/>
          <w:lang w:val="en-GB"/>
        </w:rPr>
        <w:t>31</w:t>
      </w:r>
      <w:r w:rsidRPr="003A55C8">
        <w:rPr>
          <w:rFonts w:asciiTheme="majorBidi" w:hAnsiTheme="majorBidi"/>
          <w:sz w:val="32"/>
          <w:szCs w:val="32"/>
          <w:cs/>
        </w:rPr>
        <w:t xml:space="preserve"> </w:t>
      </w:r>
      <w:r w:rsidRPr="003A55C8">
        <w:rPr>
          <w:rFonts w:asciiTheme="majorBidi" w:hAnsiTheme="majorBidi" w:hint="cs"/>
          <w:sz w:val="32"/>
          <w:szCs w:val="32"/>
          <w:cs/>
        </w:rPr>
        <w:t>ธันวาคม</w:t>
      </w:r>
      <w:r w:rsidRPr="003A55C8">
        <w:rPr>
          <w:rFonts w:asciiTheme="majorBidi" w:hAnsiTheme="majorBidi"/>
          <w:sz w:val="32"/>
          <w:szCs w:val="32"/>
          <w:cs/>
        </w:rPr>
        <w:t xml:space="preserve"> </w:t>
      </w:r>
      <w:r w:rsidRPr="003A55C8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455644" w:rsidRPr="003A55C8">
        <w:rPr>
          <w:rFonts w:asciiTheme="majorBidi" w:hAnsiTheme="majorBidi" w:cstheme="majorBidi"/>
          <w:sz w:val="32"/>
          <w:szCs w:val="32"/>
        </w:rPr>
        <w:t>5</w:t>
      </w:r>
      <w:r w:rsidRPr="003A55C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A55C8" w:rsidRPr="003A55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มี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เงินฝากกับธนาคารในประเทศหลายแห่งจำนวน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3A55C8" w:rsidRPr="003A5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55C8" w:rsidRPr="003A55C8">
        <w:rPr>
          <w:rFonts w:asciiTheme="majorBidi" w:hAnsiTheme="majorBidi" w:cstheme="majorBidi"/>
          <w:sz w:val="32"/>
          <w:szCs w:val="32"/>
        </w:rPr>
        <w:t xml:space="preserve">98.51 </w:t>
      </w:r>
      <w:r w:rsidR="003A55C8" w:rsidRPr="003A55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55C8" w:rsidRPr="003A55C8">
        <w:rPr>
          <w:rFonts w:asciiTheme="majorBidi" w:hAnsiTheme="majorBidi" w:cstheme="majorBidi" w:hint="cs"/>
          <w:sz w:val="32"/>
          <w:szCs w:val="32"/>
          <w:cs/>
        </w:rPr>
        <w:t xml:space="preserve">(เฉพาะกิจการ จำนวนเงิน </w:t>
      </w:r>
      <w:r w:rsidR="00455644" w:rsidRPr="003A55C8">
        <w:rPr>
          <w:rFonts w:asciiTheme="majorBidi" w:hAnsiTheme="majorBidi" w:cstheme="majorBidi"/>
          <w:sz w:val="32"/>
          <w:szCs w:val="32"/>
        </w:rPr>
        <w:t xml:space="preserve">86.12 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A55C8" w:rsidRPr="003A55C8">
        <w:rPr>
          <w:rFonts w:asciiTheme="majorBidi" w:hAnsiTheme="majorBidi" w:cstheme="majorBidi" w:hint="cs"/>
          <w:sz w:val="32"/>
          <w:szCs w:val="32"/>
          <w:cs/>
        </w:rPr>
        <w:t>)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455644" w:rsidRPr="003A55C8">
        <w:rPr>
          <w:rFonts w:asciiTheme="majorBidi" w:hAnsiTheme="majorBidi" w:cstheme="majorBidi"/>
          <w:sz w:val="32"/>
          <w:szCs w:val="32"/>
        </w:rPr>
        <w:t xml:space="preserve"> </w:t>
      </w:r>
      <w:r w:rsidR="00C468F1" w:rsidRPr="003A55C8">
        <w:rPr>
          <w:rFonts w:asciiTheme="majorBidi" w:hAnsiTheme="majorBidi" w:cstheme="majorBidi"/>
          <w:sz w:val="32"/>
          <w:szCs w:val="32"/>
        </w:rPr>
        <w:t xml:space="preserve">0.20 </w:t>
      </w:r>
      <w:r w:rsidR="00764CBA" w:rsidRPr="003A55C8">
        <w:rPr>
          <w:rFonts w:asciiTheme="majorBidi" w:hAnsiTheme="majorBidi" w:cstheme="majorBidi"/>
          <w:sz w:val="32"/>
          <w:szCs w:val="32"/>
        </w:rPr>
        <w:t>-</w:t>
      </w:r>
      <w:r w:rsidR="00C468F1" w:rsidRPr="003A55C8">
        <w:rPr>
          <w:rFonts w:asciiTheme="majorBidi" w:hAnsiTheme="majorBidi" w:cstheme="majorBidi"/>
          <w:sz w:val="32"/>
          <w:szCs w:val="32"/>
        </w:rPr>
        <w:t xml:space="preserve"> 0.85</w:t>
      </w:r>
      <w:r w:rsidR="00455644" w:rsidRPr="003A55C8">
        <w:rPr>
          <w:rFonts w:asciiTheme="majorBidi" w:hAnsiTheme="majorBidi" w:cstheme="majorBidi"/>
          <w:sz w:val="32"/>
          <w:szCs w:val="32"/>
        </w:rPr>
        <w:t xml:space="preserve"> 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5644" w:rsidRPr="003A55C8">
        <w:rPr>
          <w:rFonts w:asciiTheme="majorBidi" w:hAnsiTheme="majorBidi" w:cstheme="majorBidi"/>
          <w:sz w:val="32"/>
          <w:szCs w:val="32"/>
          <w:lang w:val="en-GB"/>
        </w:rPr>
        <w:t>0.1</w:t>
      </w:r>
      <w:r w:rsidR="00455644" w:rsidRPr="003A55C8">
        <w:rPr>
          <w:rFonts w:asciiTheme="majorBidi" w:hAnsiTheme="majorBidi" w:cstheme="majorBidi"/>
          <w:sz w:val="32"/>
          <w:szCs w:val="32"/>
        </w:rPr>
        <w:t xml:space="preserve">5 - </w:t>
      </w:r>
      <w:r w:rsidR="00455644" w:rsidRPr="003A55C8">
        <w:rPr>
          <w:rFonts w:asciiTheme="majorBidi" w:hAnsiTheme="majorBidi" w:cstheme="majorBidi"/>
          <w:sz w:val="32"/>
          <w:szCs w:val="32"/>
          <w:lang w:val="en-GB"/>
        </w:rPr>
        <w:t>0.</w:t>
      </w:r>
      <w:r w:rsidR="00455644" w:rsidRPr="003A55C8">
        <w:rPr>
          <w:rFonts w:asciiTheme="majorBidi" w:hAnsiTheme="majorBidi" w:cstheme="majorBidi"/>
          <w:sz w:val="32"/>
          <w:szCs w:val="32"/>
        </w:rPr>
        <w:t>8</w:t>
      </w:r>
      <w:r w:rsidR="00455644" w:rsidRPr="003A55C8">
        <w:rPr>
          <w:rFonts w:asciiTheme="majorBidi" w:hAnsiTheme="majorBidi" w:cstheme="majorBidi"/>
          <w:sz w:val="32"/>
          <w:szCs w:val="32"/>
          <w:lang w:val="en-GB"/>
        </w:rPr>
        <w:t>5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และ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มี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เงินฝากกับธนาคารในประเทศ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 xml:space="preserve">แห่งจำนวนเงิน </w:t>
      </w:r>
      <w:r w:rsidR="00455644" w:rsidRPr="003A55C8">
        <w:rPr>
          <w:rFonts w:asciiTheme="majorBidi" w:hAnsiTheme="majorBidi"/>
          <w:sz w:val="32"/>
          <w:szCs w:val="32"/>
        </w:rPr>
        <w:t xml:space="preserve">12.39 </w:t>
      </w:r>
      <w:r w:rsidR="00455644" w:rsidRPr="003A55C8">
        <w:rPr>
          <w:rFonts w:asciiTheme="majorBidi" w:hAnsiTheme="majorBidi"/>
          <w:sz w:val="32"/>
          <w:szCs w:val="32"/>
          <w:cs/>
        </w:rPr>
        <w:t>ล้านบา</w:t>
      </w:r>
      <w:r w:rsidR="00392250" w:rsidRPr="003A55C8">
        <w:rPr>
          <w:rFonts w:asciiTheme="majorBidi" w:hAnsiTheme="majorBidi" w:hint="cs"/>
          <w:sz w:val="32"/>
          <w:szCs w:val="32"/>
          <w:cs/>
        </w:rPr>
        <w:t xml:space="preserve">ท </w:t>
      </w:r>
      <w:r w:rsidR="00455644" w:rsidRPr="003A55C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455644" w:rsidRPr="003A5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5644" w:rsidRPr="003A55C8">
        <w:rPr>
          <w:rFonts w:asciiTheme="majorBidi" w:hAnsiTheme="majorBidi"/>
          <w:sz w:val="32"/>
          <w:szCs w:val="32"/>
        </w:rPr>
        <w:t xml:space="preserve">0.35 - 1.50 </w:t>
      </w:r>
      <w:r w:rsidR="00455644" w:rsidRPr="003A55C8">
        <w:rPr>
          <w:rFonts w:asciiTheme="majorBidi" w:hAnsiTheme="majorBidi"/>
          <w:sz w:val="32"/>
          <w:szCs w:val="32"/>
          <w:cs/>
        </w:rPr>
        <w:t>ต่อปี</w:t>
      </w:r>
      <w:r w:rsidR="00392250" w:rsidRPr="003A55C8">
        <w:rPr>
          <w:rFonts w:asciiTheme="majorBidi" w:hAnsiTheme="majorBidi" w:hint="cs"/>
          <w:sz w:val="32"/>
          <w:szCs w:val="32"/>
          <w:cs/>
        </w:rPr>
        <w:t xml:space="preserve"> </w:t>
      </w:r>
      <w:r w:rsidR="00455644" w:rsidRPr="003A55C8">
        <w:rPr>
          <w:rFonts w:asciiTheme="majorBidi" w:hAnsiTheme="majorBidi"/>
          <w:sz w:val="32"/>
          <w:szCs w:val="32"/>
          <w:cs/>
        </w:rPr>
        <w:t>ซึ่งใช้เป็นหลักประกันวงเงินสินเชื่อ</w:t>
      </w:r>
      <w:r w:rsidR="00455644" w:rsidRPr="003A55C8">
        <w:rPr>
          <w:rFonts w:asciiTheme="majorBidi" w:hAnsiTheme="majorBidi" w:hint="cs"/>
          <w:sz w:val="32"/>
          <w:szCs w:val="32"/>
          <w:cs/>
        </w:rPr>
        <w:t>กับ</w:t>
      </w:r>
      <w:r w:rsidR="00455644" w:rsidRPr="003A55C8">
        <w:rPr>
          <w:rFonts w:asciiTheme="majorBidi" w:hAnsiTheme="majorBidi"/>
          <w:sz w:val="32"/>
          <w:szCs w:val="32"/>
          <w:cs/>
        </w:rPr>
        <w:t>ธนาคารในประเทศดังกล่าว</w:t>
      </w:r>
      <w:r w:rsidRPr="003A55C8">
        <w:rPr>
          <w:rFonts w:asciiTheme="majorBidi" w:hAnsiTheme="majorBidi" w:cstheme="majorBidi"/>
          <w:sz w:val="32"/>
          <w:szCs w:val="32"/>
          <w:cs/>
        </w:rPr>
        <w:t xml:space="preserve"> (ดูหมายเหตุ </w:t>
      </w:r>
      <w:r w:rsidR="000A00BF" w:rsidRPr="003A55C8">
        <w:rPr>
          <w:rFonts w:asciiTheme="majorBidi" w:hAnsiTheme="majorBidi" w:cstheme="majorBidi"/>
          <w:sz w:val="32"/>
          <w:szCs w:val="32"/>
          <w:lang w:val="en-GB"/>
        </w:rPr>
        <w:t>16</w:t>
      </w:r>
      <w:r w:rsidRPr="003A55C8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40E664ED" w14:textId="77777777" w:rsidR="00F846E9" w:rsidRPr="00D30F82" w:rsidRDefault="00F846E9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highlight w:val="yellow"/>
          <w:lang w:val="en-GB"/>
        </w:rPr>
      </w:pPr>
    </w:p>
    <w:p w14:paraId="207E617C" w14:textId="23528B6A" w:rsidR="00D82471" w:rsidRPr="00707597" w:rsidRDefault="00345782" w:rsidP="00F8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075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707597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7075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70759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707597" w:rsidRDefault="00D82471" w:rsidP="00F82359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70759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707597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707597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7075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07597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E11D0D" w:rsidRPr="00844DFE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13644543"/>
          </w:p>
        </w:tc>
        <w:tc>
          <w:tcPr>
            <w:tcW w:w="76" w:type="dxa"/>
          </w:tcPr>
          <w:p w14:paraId="66967C21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E11D0D" w:rsidRPr="00844DFE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844DFE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653006" w:rsidRPr="00844DFE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5384C2A3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B4E10" w:rsidRPr="00844DFE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579C6519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78" w:type="dxa"/>
          </w:tcPr>
          <w:p w14:paraId="049359FE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0348E738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533601E5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76" w:type="dxa"/>
          </w:tcPr>
          <w:p w14:paraId="5A771476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6DF5D53E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7BD42651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76" w:type="dxa"/>
          </w:tcPr>
          <w:p w14:paraId="0E7D7FAD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14:paraId="7F439542" w14:textId="77777777" w:rsidR="00653006" w:rsidRPr="00844DFE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844DFE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E11D0D" w:rsidRPr="00844DFE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62F0159C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2990EBB" w:rsidR="005B1365" w:rsidRPr="00844DFE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07597"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</w:tr>
      <w:tr w:rsidR="00C468F1" w:rsidRPr="00844DFE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7C20359B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34BB0623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00C22001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468F1" w:rsidRPr="00844DFE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844D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7AB57CDB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05E72D9B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7CAE168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3115108A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0EE54945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3252883A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468F1" w:rsidRPr="00844DFE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2340E5F3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44DFE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844DFE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C468F1" w:rsidRPr="00844DFE" w:rsidRDefault="00C468F1" w:rsidP="00C4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C468F1" w:rsidRPr="00844DFE" w:rsidRDefault="00C468F1" w:rsidP="00C468F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D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0"/>
    </w:tbl>
    <w:p w14:paraId="4F9A14C5" w14:textId="77777777" w:rsidR="00F846E9" w:rsidRDefault="00F846E9" w:rsidP="000D1ABA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61BAA007" w:rsidR="0014719F" w:rsidRDefault="00B32000" w:rsidP="000D1ABA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07597">
        <w:rPr>
          <w:rFonts w:asciiTheme="majorBidi" w:hAnsiTheme="majorBidi" w:cstheme="majorBidi"/>
          <w:sz w:val="32"/>
          <w:szCs w:val="32"/>
        </w:rPr>
        <w:t>*</w:t>
      </w:r>
      <w:r w:rsidRPr="00707597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707597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707597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1C74C29A" w14:textId="77777777" w:rsidR="00F846E9" w:rsidRPr="00707597" w:rsidRDefault="00F846E9" w:rsidP="000D1ABA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14:paraId="5F7E5095" w14:textId="25AAA922" w:rsidR="00653006" w:rsidRDefault="00653006" w:rsidP="000D1ABA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7075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707597">
        <w:rPr>
          <w:rFonts w:asciiTheme="majorBidi" w:hAnsiTheme="majorBidi"/>
          <w:b/>
          <w:bCs/>
          <w:sz w:val="32"/>
          <w:szCs w:val="32"/>
        </w:rPr>
        <w:t>1</w:t>
      </w:r>
      <w:r w:rsidRPr="00707597">
        <w:rPr>
          <w:rFonts w:asciiTheme="majorBidi" w:hAnsiTheme="majorBidi"/>
          <w:b/>
          <w:bCs/>
          <w:sz w:val="32"/>
          <w:szCs w:val="32"/>
        </w:rPr>
        <w:t>.</w:t>
      </w:r>
      <w:r w:rsidRPr="0070759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0759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2B4CDB" w14:textId="77777777" w:rsidR="00D939B3" w:rsidRPr="00A07282" w:rsidRDefault="00D939B3" w:rsidP="000D1ABA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A072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F2427A" w:rsidRPr="00216387" w14:paraId="2BCCA10A" w14:textId="77777777" w:rsidTr="00CB52FB">
        <w:tc>
          <w:tcPr>
            <w:tcW w:w="4876" w:type="dxa"/>
          </w:tcPr>
          <w:p w14:paraId="0C55770D" w14:textId="77777777" w:rsidR="00F2427A" w:rsidRPr="0021638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5C4D92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F2427A" w:rsidRPr="00216387" w14:paraId="39881CD1" w14:textId="77777777" w:rsidTr="00CB52FB">
        <w:tc>
          <w:tcPr>
            <w:tcW w:w="4876" w:type="dxa"/>
          </w:tcPr>
          <w:p w14:paraId="644AC29D" w14:textId="77777777" w:rsidR="00F2427A" w:rsidRPr="0021638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318F3E7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F51A9DB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AEDEE3B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24D925B3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F2427A" w:rsidRPr="00216387" w14:paraId="4B9AFAD6" w14:textId="77777777" w:rsidTr="00CB52FB">
        <w:tc>
          <w:tcPr>
            <w:tcW w:w="4876" w:type="dxa"/>
          </w:tcPr>
          <w:p w14:paraId="35C66122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6891BB6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24F8DE19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A6D3BC5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F2427A" w:rsidRPr="00216387" w14:paraId="72D546AC" w14:textId="77777777" w:rsidTr="00CB52FB">
        <w:tc>
          <w:tcPr>
            <w:tcW w:w="4876" w:type="dxa"/>
          </w:tcPr>
          <w:p w14:paraId="1395D0C4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7576ADB1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11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4F24BDF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E558B7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42,361</w:t>
            </w:r>
          </w:p>
        </w:tc>
      </w:tr>
      <w:tr w:rsidR="00F2427A" w:rsidRPr="00216387" w14:paraId="71675261" w14:textId="77777777" w:rsidTr="00CB52FB">
        <w:tc>
          <w:tcPr>
            <w:tcW w:w="4876" w:type="dxa"/>
          </w:tcPr>
          <w:p w14:paraId="7B0535E2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F1139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11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88A5941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8F100C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42,361</w:t>
            </w:r>
          </w:p>
        </w:tc>
      </w:tr>
      <w:tr w:rsidR="00F2427A" w:rsidRPr="00216387" w14:paraId="6FAAE8F0" w14:textId="77777777" w:rsidTr="00CB52FB">
        <w:tc>
          <w:tcPr>
            <w:tcW w:w="4876" w:type="dxa"/>
          </w:tcPr>
          <w:p w14:paraId="23D05205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9E74A2F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915A1AD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1DE830F5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F2427A" w:rsidRPr="00216387" w14:paraId="09F94E06" w14:textId="77777777" w:rsidTr="00CB52FB">
        <w:tc>
          <w:tcPr>
            <w:tcW w:w="4876" w:type="dxa"/>
          </w:tcPr>
          <w:p w14:paraId="0AB73966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3221BB6C" w14:textId="77777777" w:rsidR="00F2427A" w:rsidRPr="009A048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9A048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531FEF02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B20F23A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4,789</w:t>
            </w:r>
          </w:p>
        </w:tc>
      </w:tr>
      <w:tr w:rsidR="00F2427A" w:rsidRPr="00216387" w14:paraId="2334A845" w14:textId="77777777" w:rsidTr="00CB52FB">
        <w:tc>
          <w:tcPr>
            <w:tcW w:w="4876" w:type="dxa"/>
          </w:tcPr>
          <w:p w14:paraId="3C330370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0C17AF91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3B6F2EB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C91DF6A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359</w:t>
            </w:r>
          </w:p>
        </w:tc>
      </w:tr>
      <w:tr w:rsidR="00F2427A" w:rsidRPr="00216387" w14:paraId="3E2BF737" w14:textId="77777777" w:rsidTr="00CB52FB">
        <w:tc>
          <w:tcPr>
            <w:tcW w:w="4876" w:type="dxa"/>
          </w:tcPr>
          <w:p w14:paraId="362832D6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33186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263D01E3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7E37B6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5,148</w:t>
            </w:r>
          </w:p>
        </w:tc>
      </w:tr>
      <w:tr w:rsidR="00F2427A" w:rsidRPr="00216387" w14:paraId="70F82B72" w14:textId="77777777" w:rsidTr="00CB52FB">
        <w:tc>
          <w:tcPr>
            <w:tcW w:w="4876" w:type="dxa"/>
          </w:tcPr>
          <w:p w14:paraId="37B7D85D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2F44A65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10D6B9AB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89D98B6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F2427A" w:rsidRPr="00216387" w14:paraId="42655A28" w14:textId="77777777" w:rsidTr="00CB52FB">
        <w:tc>
          <w:tcPr>
            <w:tcW w:w="4876" w:type="dxa"/>
          </w:tcPr>
          <w:p w14:paraId="7BA7B07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B2ACA2E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11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639B4304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666D77A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37,572</w:t>
            </w:r>
          </w:p>
        </w:tc>
      </w:tr>
      <w:tr w:rsidR="00F2427A" w:rsidRPr="00216387" w14:paraId="1B74D4C2" w14:textId="77777777" w:rsidTr="00CB52FB">
        <w:tc>
          <w:tcPr>
            <w:tcW w:w="4876" w:type="dxa"/>
          </w:tcPr>
          <w:p w14:paraId="45408D84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881EAC0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11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,152</w:t>
            </w:r>
          </w:p>
        </w:tc>
        <w:tc>
          <w:tcPr>
            <w:tcW w:w="135" w:type="dxa"/>
          </w:tcPr>
          <w:p w14:paraId="0B17B3E0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75C4FF9" w14:textId="77777777" w:rsidR="00F2427A" w:rsidRPr="00707597" w:rsidRDefault="00F2427A" w:rsidP="000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37,213</w:t>
            </w:r>
          </w:p>
        </w:tc>
      </w:tr>
    </w:tbl>
    <w:p w14:paraId="0BE65DBE" w14:textId="30013F4D" w:rsidR="00653006" w:rsidRDefault="00847338" w:rsidP="00844DFE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   </w:t>
      </w:r>
      <w:r w:rsidR="00653006" w:rsidRPr="00707597">
        <w:rPr>
          <w:rFonts w:asciiTheme="majorBidi" w:hAnsiTheme="majorBidi"/>
          <w:sz w:val="32"/>
          <w:szCs w:val="32"/>
          <w:cs/>
        </w:rPr>
        <w:t>ที่ดิน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653006" w:rsidRPr="00707597">
        <w:rPr>
          <w:rFonts w:asciiTheme="majorBidi" w:hAnsiTheme="majorBidi"/>
          <w:sz w:val="32"/>
          <w:szCs w:val="32"/>
          <w:cs/>
        </w:rPr>
        <w:t>ของบริษัท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จำนวน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</w:t>
      </w:r>
      <w:r w:rsidR="00653006" w:rsidRPr="00707597">
        <w:rPr>
          <w:rFonts w:asciiTheme="majorBidi" w:hAnsiTheme="majorBidi"/>
          <w:sz w:val="32"/>
          <w:szCs w:val="32"/>
        </w:rPr>
        <w:t xml:space="preserve">2 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="00653006" w:rsidRPr="00707597">
        <w:rPr>
          <w:rFonts w:asciiTheme="majorBidi" w:hAnsiTheme="majorBidi"/>
          <w:sz w:val="32"/>
          <w:szCs w:val="32"/>
        </w:rPr>
        <w:t xml:space="preserve">11.15 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53006" w:rsidRPr="00707597">
        <w:rPr>
          <w:rFonts w:asciiTheme="majorBidi" w:hAnsiTheme="majorBidi"/>
          <w:sz w:val="32"/>
          <w:szCs w:val="32"/>
        </w:rPr>
        <w:t>21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 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653006" w:rsidRPr="00707597">
        <w:rPr>
          <w:rFonts w:asciiTheme="majorBidi" w:hAnsiTheme="majorBidi"/>
          <w:sz w:val="32"/>
          <w:szCs w:val="32"/>
        </w:rPr>
        <w:t>2560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653006" w:rsidRPr="00707597">
        <w:rPr>
          <w:rFonts w:asciiTheme="majorBidi" w:hAnsiTheme="majorBidi"/>
          <w:sz w:val="32"/>
          <w:szCs w:val="32"/>
        </w:rPr>
        <w:t xml:space="preserve">1 </w:t>
      </w:r>
      <w:r w:rsidR="00653006" w:rsidRPr="00707597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ราคา</w:t>
      </w:r>
      <w:r w:rsidR="00653006" w:rsidRPr="00707597">
        <w:rPr>
          <w:rFonts w:asciiTheme="majorBidi" w:hAnsiTheme="majorBidi"/>
          <w:sz w:val="32"/>
          <w:szCs w:val="32"/>
          <w:cs/>
        </w:rPr>
        <w:t>ตลาด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 มี</w:t>
      </w:r>
      <w:r w:rsidR="00653006" w:rsidRPr="00707597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เป็น</w:t>
      </w:r>
      <w:r w:rsidR="00653006" w:rsidRPr="00707597">
        <w:rPr>
          <w:rFonts w:asciiTheme="majorBidi" w:hAnsiTheme="majorBidi"/>
          <w:sz w:val="32"/>
          <w:szCs w:val="32"/>
          <w:cs/>
        </w:rPr>
        <w:t>จำนวนเงิน</w:t>
      </w:r>
      <w:r w:rsidR="00653006" w:rsidRPr="00707597">
        <w:rPr>
          <w:rFonts w:asciiTheme="majorBidi" w:hAnsiTheme="majorBidi"/>
          <w:sz w:val="32"/>
          <w:szCs w:val="32"/>
        </w:rPr>
        <w:t xml:space="preserve"> 4.80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53006" w:rsidRPr="00707597">
        <w:rPr>
          <w:rFonts w:asciiTheme="majorBidi" w:hAnsiTheme="majorBidi"/>
          <w:sz w:val="32"/>
          <w:szCs w:val="32"/>
        </w:rPr>
        <w:t>2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653006" w:rsidRPr="00707597">
        <w:rPr>
          <w:rFonts w:asciiTheme="majorBidi" w:hAnsiTheme="majorBidi"/>
          <w:sz w:val="32"/>
          <w:szCs w:val="32"/>
        </w:rPr>
        <w:t>2561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653006" w:rsidRPr="00707597">
        <w:rPr>
          <w:rFonts w:asciiTheme="majorBidi" w:hAnsiTheme="majorBidi"/>
          <w:sz w:val="32"/>
          <w:szCs w:val="32"/>
        </w:rPr>
        <w:t xml:space="preserve">2 </w:t>
      </w:r>
      <w:r w:rsidR="00653006" w:rsidRPr="00707597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ราคา</w:t>
      </w:r>
      <w:r w:rsidR="00653006" w:rsidRPr="00707597">
        <w:rPr>
          <w:rFonts w:asciiTheme="majorBidi" w:hAnsiTheme="majorBidi"/>
          <w:sz w:val="32"/>
          <w:szCs w:val="32"/>
          <w:cs/>
        </w:rPr>
        <w:t>ตลาด</w:t>
      </w:r>
      <w:r w:rsidR="00653006" w:rsidRPr="00707597">
        <w:rPr>
          <w:rFonts w:asciiTheme="majorBidi" w:hAnsiTheme="majorBidi" w:hint="cs"/>
          <w:sz w:val="32"/>
          <w:szCs w:val="32"/>
          <w:cs/>
        </w:rPr>
        <w:t xml:space="preserve"> มี</w:t>
      </w:r>
      <w:r w:rsidR="00653006" w:rsidRPr="00707597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เป็น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653006" w:rsidRPr="00707597">
        <w:rPr>
          <w:rFonts w:asciiTheme="majorBidi" w:hAnsiTheme="majorBidi"/>
          <w:sz w:val="32"/>
          <w:szCs w:val="32"/>
        </w:rPr>
        <w:t>48.20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53006" w:rsidRPr="00707597">
        <w:rPr>
          <w:rFonts w:asciiTheme="majorBidi" w:hAnsiTheme="majorBidi"/>
          <w:sz w:val="32"/>
          <w:szCs w:val="32"/>
        </w:rPr>
        <w:t xml:space="preserve"> </w:t>
      </w:r>
      <w:r w:rsidR="00653006" w:rsidRPr="00707597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="00653006" w:rsidRPr="00707597">
        <w:rPr>
          <w:rFonts w:asciiTheme="majorBidi" w:hAnsiTheme="majorBidi" w:hint="cs"/>
          <w:sz w:val="32"/>
          <w:szCs w:val="32"/>
          <w:cs/>
        </w:rPr>
        <w:t>เป็น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653006" w:rsidRPr="00707597">
        <w:rPr>
          <w:rFonts w:asciiTheme="majorBidi" w:hAnsiTheme="majorBidi"/>
          <w:sz w:val="32"/>
          <w:szCs w:val="32"/>
        </w:rPr>
        <w:t>53</w:t>
      </w:r>
      <w:r w:rsidR="00653006" w:rsidRPr="00707597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36289775" w14:textId="2A01370C" w:rsidR="00847338" w:rsidRDefault="008708B3" w:rsidP="00844DFE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ที่ดิน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มีไว้เพื่อให้บริษัทย่อยแห่งหนึ่งเช่าใช้ดำเนินงาน</w:t>
      </w:r>
    </w:p>
    <w:p w14:paraId="4A3AB409" w14:textId="77777777" w:rsidR="00844DFE" w:rsidRDefault="00844DFE" w:rsidP="00844DFE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202AE3B" w14:textId="77777777" w:rsidR="00CE21F0" w:rsidRPr="00707597" w:rsidRDefault="00AC588C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075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7075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707597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707597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70759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7075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4EEAAF0B" w:rsidR="00CE21F0" w:rsidRPr="00707597" w:rsidRDefault="00CE21F0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07597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707597">
        <w:rPr>
          <w:rFonts w:asciiTheme="majorBidi" w:hAnsiTheme="majorBidi" w:cstheme="majorBidi"/>
          <w:sz w:val="32"/>
          <w:szCs w:val="32"/>
        </w:rPr>
        <w:t>31</w:t>
      </w:r>
      <w:r w:rsidRPr="0070759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50E4F" w:rsidRPr="00707597">
        <w:rPr>
          <w:rFonts w:asciiTheme="majorBidi" w:hAnsiTheme="majorBidi" w:cstheme="majorBidi"/>
          <w:sz w:val="32"/>
          <w:szCs w:val="32"/>
        </w:rPr>
        <w:t>256</w:t>
      </w:r>
      <w:r w:rsidR="00707597" w:rsidRPr="00707597">
        <w:rPr>
          <w:rFonts w:asciiTheme="majorBidi" w:hAnsiTheme="majorBidi" w:cstheme="majorBidi"/>
          <w:sz w:val="32"/>
          <w:szCs w:val="32"/>
        </w:rPr>
        <w:t>6</w:t>
      </w:r>
      <w:r w:rsidRPr="00707597">
        <w:rPr>
          <w:rFonts w:asciiTheme="majorBidi" w:hAnsiTheme="majorBidi" w:cstheme="majorBidi"/>
          <w:sz w:val="32"/>
          <w:szCs w:val="32"/>
        </w:rPr>
        <w:t xml:space="preserve"> </w:t>
      </w:r>
      <w:r w:rsidRPr="0070759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E11D0D" w:rsidRPr="00216387" w14:paraId="13DED71B" w14:textId="77777777" w:rsidTr="00853134">
        <w:tc>
          <w:tcPr>
            <w:tcW w:w="4876" w:type="dxa"/>
          </w:tcPr>
          <w:p w14:paraId="6FA0629E" w14:textId="61B6DB04" w:rsidR="00CE21F0" w:rsidRPr="0021638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E11D0D" w:rsidRPr="00216387" w14:paraId="37549BC5" w14:textId="77777777" w:rsidTr="009A0487">
        <w:tc>
          <w:tcPr>
            <w:tcW w:w="4876" w:type="dxa"/>
          </w:tcPr>
          <w:p w14:paraId="66EEF1F6" w14:textId="77777777" w:rsidR="00CE21F0" w:rsidRPr="0021638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216387" w14:paraId="59A268B4" w14:textId="77777777" w:rsidTr="009A0487">
        <w:tc>
          <w:tcPr>
            <w:tcW w:w="4876" w:type="dxa"/>
          </w:tcPr>
          <w:p w14:paraId="43E8A6EA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045EE778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E11D0D" w:rsidRPr="00216387" w14:paraId="70E55DEA" w14:textId="77777777" w:rsidTr="009A0487">
        <w:tc>
          <w:tcPr>
            <w:tcW w:w="4876" w:type="dxa"/>
          </w:tcPr>
          <w:p w14:paraId="4697A8A4" w14:textId="723AF7E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707597"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32D80F5" w14:textId="606FE0E4" w:rsidR="00CE21F0" w:rsidRPr="00707597" w:rsidRDefault="00707597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859,040</w:t>
            </w:r>
          </w:p>
        </w:tc>
        <w:tc>
          <w:tcPr>
            <w:tcW w:w="135" w:type="dxa"/>
          </w:tcPr>
          <w:p w14:paraId="43B907A0" w14:textId="77777777" w:rsidR="00CE21F0" w:rsidRPr="00707597" w:rsidRDefault="00CE21F0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C66700D" w14:textId="6760919A" w:rsidR="00CE21F0" w:rsidRPr="00707597" w:rsidRDefault="004537B2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495,151</w:t>
            </w:r>
          </w:p>
        </w:tc>
      </w:tr>
      <w:tr w:rsidR="00D20D63" w:rsidRPr="00216387" w14:paraId="7B1571DB" w14:textId="77777777" w:rsidTr="009A0487">
        <w:tc>
          <w:tcPr>
            <w:tcW w:w="4876" w:type="dxa"/>
          </w:tcPr>
          <w:p w14:paraId="2A50C6E1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49AD59C4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D20D63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16,09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  <w:r w:rsidRPr="00D20D63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</w:p>
        </w:tc>
        <w:tc>
          <w:tcPr>
            <w:tcW w:w="135" w:type="dxa"/>
          </w:tcPr>
          <w:p w14:paraId="79BFE759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1DD8EDF3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9A048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167</w:t>
            </w:r>
          </w:p>
        </w:tc>
      </w:tr>
      <w:tr w:rsidR="00D20D63" w:rsidRPr="00216387" w14:paraId="334AEF4D" w14:textId="77777777" w:rsidTr="009A0487">
        <w:tc>
          <w:tcPr>
            <w:tcW w:w="4876" w:type="dxa"/>
          </w:tcPr>
          <w:p w14:paraId="2230A8A8" w14:textId="30C8C51E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06C44986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D20D63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102</w:t>
            </w:r>
            <w:r w:rsidRPr="00D20D63"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5A61AA5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0590CC0" w14:textId="262D54A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D20D63" w:rsidRPr="00216387" w14:paraId="2EABD457" w14:textId="77777777" w:rsidTr="009A0487">
        <w:tc>
          <w:tcPr>
            <w:tcW w:w="4876" w:type="dxa"/>
          </w:tcPr>
          <w:p w14:paraId="6AAA82EB" w14:textId="0C484528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0ED55881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D20D63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875,033</w:t>
            </w:r>
          </w:p>
        </w:tc>
        <w:tc>
          <w:tcPr>
            <w:tcW w:w="135" w:type="dxa"/>
          </w:tcPr>
          <w:p w14:paraId="41801F09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77903522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495,318</w:t>
            </w:r>
          </w:p>
        </w:tc>
      </w:tr>
      <w:tr w:rsidR="00D20D63" w:rsidRPr="00216387" w14:paraId="1412FB56" w14:textId="77777777" w:rsidTr="009A0487">
        <w:tc>
          <w:tcPr>
            <w:tcW w:w="4876" w:type="dxa"/>
          </w:tcPr>
          <w:p w14:paraId="3CDF198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708C34F7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DD8DFEA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D20D63" w:rsidRPr="00216387" w14:paraId="03F28E10" w14:textId="77777777" w:rsidTr="009A0487">
        <w:tc>
          <w:tcPr>
            <w:tcW w:w="4876" w:type="dxa"/>
          </w:tcPr>
          <w:p w14:paraId="3740D83A" w14:textId="319419AB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4DB3F592" w14:textId="7924A751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460,244</w:t>
            </w:r>
          </w:p>
        </w:tc>
        <w:tc>
          <w:tcPr>
            <w:tcW w:w="135" w:type="dxa"/>
          </w:tcPr>
          <w:p w14:paraId="0BE0CD57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A323A47" w14:textId="3D7EFB02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258,499</w:t>
            </w:r>
          </w:p>
        </w:tc>
      </w:tr>
      <w:tr w:rsidR="00D20D63" w:rsidRPr="00216387" w14:paraId="781E68F1" w14:textId="77777777" w:rsidTr="009A0487">
        <w:tc>
          <w:tcPr>
            <w:tcW w:w="4876" w:type="dxa"/>
          </w:tcPr>
          <w:p w14:paraId="0B40AE3E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28FF85A6" w:rsidR="00D20D63" w:rsidRPr="00707597" w:rsidRDefault="00C3515F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C3515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12,955</w:t>
            </w:r>
          </w:p>
        </w:tc>
        <w:tc>
          <w:tcPr>
            <w:tcW w:w="135" w:type="dxa"/>
          </w:tcPr>
          <w:p w14:paraId="1F640582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45030485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6,156</w:t>
            </w:r>
          </w:p>
        </w:tc>
      </w:tr>
      <w:tr w:rsidR="00D20D63" w:rsidRPr="00216387" w14:paraId="698BCE6C" w14:textId="77777777" w:rsidTr="009A0487">
        <w:tc>
          <w:tcPr>
            <w:tcW w:w="4876" w:type="dxa"/>
          </w:tcPr>
          <w:p w14:paraId="35AF901A" w14:textId="162F43F3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7C46B15E" w:rsidR="00D20D63" w:rsidRPr="00707597" w:rsidRDefault="00C3515F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C3515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473,199</w:t>
            </w:r>
          </w:p>
        </w:tc>
        <w:tc>
          <w:tcPr>
            <w:tcW w:w="135" w:type="dxa"/>
          </w:tcPr>
          <w:p w14:paraId="217B4C0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52FBDD03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264,655</w:t>
            </w:r>
          </w:p>
        </w:tc>
      </w:tr>
      <w:tr w:rsidR="00D20D63" w:rsidRPr="00216387" w14:paraId="07A2C7BB" w14:textId="77777777" w:rsidTr="009A0487">
        <w:tc>
          <w:tcPr>
            <w:tcW w:w="4876" w:type="dxa"/>
          </w:tcPr>
          <w:p w14:paraId="30DDC876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4F5EEB41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773FC4D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D20D63" w:rsidRPr="00216387" w14:paraId="18FAE5A0" w14:textId="77777777" w:rsidTr="009A0487">
        <w:tc>
          <w:tcPr>
            <w:tcW w:w="4876" w:type="dxa"/>
          </w:tcPr>
          <w:p w14:paraId="0AD4F56D" w14:textId="16B055F2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26D81BAF" w14:textId="240E886B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4BAACE2F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2B4B118" w14:textId="4201BC2D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D20D63" w:rsidRPr="00216387" w14:paraId="191E1EAD" w14:textId="77777777" w:rsidTr="009A0487">
        <w:tc>
          <w:tcPr>
            <w:tcW w:w="4876" w:type="dxa"/>
          </w:tcPr>
          <w:p w14:paraId="5D6B1EFC" w14:textId="2E0D801C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543E1875" w:rsidR="00D20D63" w:rsidRPr="00707597" w:rsidRDefault="000501C6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5" w:type="dxa"/>
          </w:tcPr>
          <w:p w14:paraId="53491964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301BCA20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D20D63" w:rsidRPr="00216387" w14:paraId="51DFF3C5" w14:textId="77777777" w:rsidTr="009A0487">
        <w:tc>
          <w:tcPr>
            <w:tcW w:w="4876" w:type="dxa"/>
          </w:tcPr>
          <w:p w14:paraId="338B859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5" w:type="dxa"/>
          </w:tcPr>
          <w:p w14:paraId="58B92822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459131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D20D63" w:rsidRPr="00216387" w14:paraId="493B3673" w14:textId="77777777" w:rsidTr="009A0487">
        <w:tc>
          <w:tcPr>
            <w:tcW w:w="4876" w:type="dxa"/>
          </w:tcPr>
          <w:p w14:paraId="1797A6C8" w14:textId="155460F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1700AEDB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396,752</w:t>
            </w:r>
          </w:p>
        </w:tc>
        <w:tc>
          <w:tcPr>
            <w:tcW w:w="135" w:type="dxa"/>
          </w:tcPr>
          <w:p w14:paraId="28B90DFC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E5A4CA5" w14:textId="22334242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235,060</w:t>
            </w:r>
          </w:p>
        </w:tc>
      </w:tr>
      <w:tr w:rsidR="00D20D63" w:rsidRPr="00216387" w14:paraId="6A4B077C" w14:textId="77777777" w:rsidTr="009A0487">
        <w:tc>
          <w:tcPr>
            <w:tcW w:w="4876" w:type="dxa"/>
          </w:tcPr>
          <w:p w14:paraId="7FA4B1D1" w14:textId="0BA94D2C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70759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4EA9D464" w:rsidR="00D20D63" w:rsidRPr="00707597" w:rsidRDefault="000501C6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501C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399,790</w:t>
            </w:r>
          </w:p>
        </w:tc>
        <w:tc>
          <w:tcPr>
            <w:tcW w:w="135" w:type="dxa"/>
          </w:tcPr>
          <w:p w14:paraId="69094CB3" w14:textId="77777777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4461D304" w:rsidR="00D20D63" w:rsidRPr="00707597" w:rsidRDefault="00D20D63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229,071</w:t>
            </w:r>
          </w:p>
        </w:tc>
      </w:tr>
    </w:tbl>
    <w:p w14:paraId="20C4BEE9" w14:textId="77777777" w:rsidR="00F846E9" w:rsidRDefault="00F846E9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35F542DC" w14:textId="1B9E3E32" w:rsidR="00AC1AB4" w:rsidRPr="004537B2" w:rsidRDefault="00B16F00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4537B2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4537B2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4537B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4537B2">
        <w:rPr>
          <w:rFonts w:asciiTheme="majorBidi" w:hAnsiTheme="majorBidi" w:cstheme="majorBidi"/>
          <w:sz w:val="32"/>
          <w:szCs w:val="32"/>
        </w:rPr>
        <w:t xml:space="preserve"> 31 </w:t>
      </w:r>
      <w:r w:rsidR="002E2D96" w:rsidRPr="004537B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E2D96" w:rsidRPr="004537B2">
        <w:rPr>
          <w:rFonts w:asciiTheme="majorBidi" w:hAnsiTheme="majorBidi" w:cstheme="majorBidi"/>
          <w:sz w:val="32"/>
          <w:szCs w:val="32"/>
        </w:rPr>
        <w:t>256</w:t>
      </w:r>
      <w:r w:rsidR="004537B2" w:rsidRPr="004537B2">
        <w:rPr>
          <w:rFonts w:asciiTheme="majorBidi" w:hAnsiTheme="majorBidi" w:cstheme="majorBidi"/>
          <w:sz w:val="32"/>
          <w:szCs w:val="32"/>
        </w:rPr>
        <w:t>6</w:t>
      </w:r>
      <w:r w:rsidR="002E2D96" w:rsidRPr="004537B2">
        <w:rPr>
          <w:rFonts w:asciiTheme="majorBidi" w:hAnsiTheme="majorBidi" w:cstheme="majorBidi"/>
          <w:sz w:val="32"/>
          <w:szCs w:val="32"/>
        </w:rPr>
        <w:t xml:space="preserve"> </w:t>
      </w:r>
      <w:r w:rsidR="002E2D96" w:rsidRPr="004537B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537B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4537B2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4537B2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4537B2">
        <w:rPr>
          <w:rFonts w:asciiTheme="majorBidi" w:hAnsiTheme="majorBidi"/>
          <w:spacing w:val="-2"/>
          <w:sz w:val="32"/>
          <w:szCs w:val="32"/>
        </w:rPr>
        <w:t>256</w:t>
      </w:r>
      <w:r w:rsidR="004537B2" w:rsidRPr="004537B2">
        <w:rPr>
          <w:rFonts w:asciiTheme="majorBidi" w:hAnsiTheme="majorBidi"/>
          <w:spacing w:val="-2"/>
          <w:sz w:val="32"/>
          <w:szCs w:val="32"/>
        </w:rPr>
        <w:t>5</w:t>
      </w:r>
      <w:r w:rsidRPr="004537B2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4537B2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4537B2">
        <w:rPr>
          <w:rFonts w:asciiTheme="majorBidi" w:hAnsiTheme="majorBidi"/>
          <w:sz w:val="32"/>
          <w:szCs w:val="32"/>
        </w:rPr>
        <w:t xml:space="preserve"> 1</w:t>
      </w:r>
      <w:r w:rsidR="009B75FE" w:rsidRPr="004537B2">
        <w:rPr>
          <w:rFonts w:asciiTheme="majorBidi" w:hAnsiTheme="majorBidi"/>
          <w:sz w:val="32"/>
          <w:szCs w:val="32"/>
        </w:rPr>
        <w:t>6</w:t>
      </w:r>
      <w:r w:rsidRPr="004537B2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4537B2">
        <w:rPr>
          <w:rFonts w:asciiTheme="majorBidi" w:hAnsiTheme="majorBidi"/>
          <w:sz w:val="32"/>
          <w:szCs w:val="32"/>
        </w:rPr>
        <w:t>19</w:t>
      </w:r>
      <w:r w:rsidRPr="004537B2">
        <w:rPr>
          <w:rFonts w:asciiTheme="majorBidi" w:hAnsiTheme="majorBidi"/>
          <w:sz w:val="32"/>
          <w:szCs w:val="32"/>
        </w:rPr>
        <w:t>)</w:t>
      </w:r>
    </w:p>
    <w:p w14:paraId="0F6F3238" w14:textId="7DE2BE39" w:rsidR="00AB2305" w:rsidRPr="004537B2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4537B2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6F53B7" w:rsidRPr="004537B2">
        <w:rPr>
          <w:rFonts w:ascii="Angsana New" w:eastAsia="Calibri" w:hAnsi="Angsana New"/>
          <w:b/>
          <w:bCs/>
          <w:sz w:val="32"/>
          <w:szCs w:val="32"/>
        </w:rPr>
        <w:t>3</w:t>
      </w:r>
      <w:r w:rsidRPr="004537B2">
        <w:rPr>
          <w:rFonts w:ascii="Angsana New" w:eastAsia="Calibri" w:hAnsi="Angsana New"/>
          <w:b/>
          <w:bCs/>
          <w:sz w:val="32"/>
          <w:szCs w:val="32"/>
        </w:rPr>
        <w:t>.</w:t>
      </w:r>
      <w:r w:rsidRPr="004537B2">
        <w:rPr>
          <w:rFonts w:ascii="Angsana New" w:eastAsia="Calibri" w:hAnsi="Angsana New"/>
          <w:b/>
          <w:bCs/>
          <w:sz w:val="32"/>
          <w:szCs w:val="32"/>
        </w:rPr>
        <w:tab/>
      </w:r>
      <w:r w:rsidRPr="004537B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1CF11ABD" w:rsidR="00AB2305" w:rsidRPr="004537B2" w:rsidRDefault="00AB2305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537B2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4537B2">
        <w:rPr>
          <w:rFonts w:ascii="Angsana New" w:hAnsi="Angsana New"/>
          <w:sz w:val="32"/>
          <w:szCs w:val="32"/>
        </w:rPr>
        <w:t>31</w:t>
      </w:r>
      <w:r w:rsidRPr="004537B2">
        <w:rPr>
          <w:rFonts w:ascii="Angsana New" w:hAnsi="Angsana New"/>
          <w:sz w:val="32"/>
          <w:szCs w:val="32"/>
          <w:cs/>
        </w:rPr>
        <w:t xml:space="preserve"> มีนาคม </w:t>
      </w:r>
      <w:r w:rsidRPr="004537B2">
        <w:rPr>
          <w:rFonts w:ascii="Angsana New" w:hAnsi="Angsana New"/>
          <w:sz w:val="32"/>
          <w:szCs w:val="32"/>
        </w:rPr>
        <w:t>256</w:t>
      </w:r>
      <w:r w:rsidR="004537B2" w:rsidRPr="004537B2">
        <w:rPr>
          <w:rFonts w:ascii="Angsana New" w:hAnsi="Angsana New"/>
          <w:sz w:val="32"/>
          <w:szCs w:val="32"/>
        </w:rPr>
        <w:t>6</w:t>
      </w:r>
      <w:r w:rsidR="00920684" w:rsidRPr="004537B2">
        <w:rPr>
          <w:rFonts w:ascii="Angsana New" w:hAnsi="Angsana New"/>
          <w:sz w:val="32"/>
          <w:szCs w:val="32"/>
        </w:rPr>
        <w:t xml:space="preserve"> </w:t>
      </w:r>
      <w:r w:rsidRPr="004537B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E11D0D" w:rsidRPr="004537B2" w14:paraId="6D2A62B9" w14:textId="77777777" w:rsidTr="00853134">
        <w:tc>
          <w:tcPr>
            <w:tcW w:w="6463" w:type="dxa"/>
          </w:tcPr>
          <w:p w14:paraId="74791102" w14:textId="77777777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4537B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E11D0D" w:rsidRPr="004537B2" w14:paraId="077C8F04" w14:textId="77777777" w:rsidTr="00853134">
        <w:tc>
          <w:tcPr>
            <w:tcW w:w="6463" w:type="dxa"/>
          </w:tcPr>
          <w:p w14:paraId="0E1A325F" w14:textId="77777777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4537B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4537B2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4537B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4537B2" w14:paraId="7BC4FF32" w14:textId="77777777" w:rsidTr="00853134">
        <w:tc>
          <w:tcPr>
            <w:tcW w:w="6463" w:type="dxa"/>
          </w:tcPr>
          <w:p w14:paraId="50874519" w14:textId="33F4537E" w:rsidR="00BC58CA" w:rsidRPr="004537B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4537B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537B2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4537B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4537B2">
              <w:rPr>
                <w:rFonts w:asciiTheme="majorBidi" w:eastAsia="Calibri" w:hAnsiTheme="majorBidi"/>
                <w:b/>
                <w:sz w:val="32"/>
                <w:szCs w:val="32"/>
              </w:rPr>
              <w:t>25</w:t>
            </w:r>
            <w:r w:rsidR="00920684" w:rsidRPr="004537B2">
              <w:rPr>
                <w:rFonts w:asciiTheme="majorBidi" w:eastAsia="Calibri" w:hAnsiTheme="majorBidi"/>
                <w:b/>
                <w:sz w:val="32"/>
                <w:szCs w:val="32"/>
              </w:rPr>
              <w:t>6</w:t>
            </w:r>
            <w:r w:rsidR="004537B2" w:rsidRPr="004537B2">
              <w:rPr>
                <w:rFonts w:asciiTheme="majorBidi" w:eastAsia="Calibri" w:hAnsiTheme="majorBidi"/>
                <w:b/>
                <w:sz w:val="32"/>
                <w:szCs w:val="32"/>
              </w:rPr>
              <w:t>6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20C6ADA2" w:rsidR="00BC58CA" w:rsidRPr="004537B2" w:rsidRDefault="004537B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37B2">
              <w:rPr>
                <w:rFonts w:asciiTheme="majorBidi" w:hAnsiTheme="majorBidi" w:cstheme="majorBidi"/>
                <w:sz w:val="32"/>
                <w:szCs w:val="32"/>
              </w:rPr>
              <w:t>57,341</w:t>
            </w:r>
          </w:p>
        </w:tc>
      </w:tr>
      <w:tr w:rsidR="00E11D0D" w:rsidRPr="004537B2" w14:paraId="7F68A889" w14:textId="77777777" w:rsidTr="00853134">
        <w:tc>
          <w:tcPr>
            <w:tcW w:w="6463" w:type="dxa"/>
          </w:tcPr>
          <w:p w14:paraId="4F7F0964" w14:textId="77777777" w:rsidR="00F22BA7" w:rsidRPr="004537B2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537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7A2AA07B" w:rsidR="00F22BA7" w:rsidRPr="00ED57B6" w:rsidRDefault="00ED57B6" w:rsidP="00ED5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D57B6">
              <w:rPr>
                <w:rFonts w:asciiTheme="majorBidi" w:hAnsiTheme="majorBidi" w:cstheme="majorBidi"/>
                <w:sz w:val="32"/>
                <w:szCs w:val="32"/>
              </w:rPr>
              <w:t>1,294</w:t>
            </w:r>
          </w:p>
        </w:tc>
      </w:tr>
      <w:tr w:rsidR="00E11D0D" w:rsidRPr="004537B2" w14:paraId="6542F648" w14:textId="77777777" w:rsidTr="00853134">
        <w:tc>
          <w:tcPr>
            <w:tcW w:w="6463" w:type="dxa"/>
          </w:tcPr>
          <w:p w14:paraId="6D167B70" w14:textId="44D70F37" w:rsidR="00F22BA7" w:rsidRPr="004537B2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4537B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537B2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31</w:t>
            </w:r>
            <w:r w:rsidRPr="004537B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 มีนาคม </w:t>
            </w:r>
            <w:r w:rsidRPr="004537B2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</w:t>
            </w:r>
            <w:r w:rsidR="004537B2" w:rsidRPr="004537B2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6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66A73AA3" w:rsidR="00F22BA7" w:rsidRPr="004537B2" w:rsidRDefault="00ED57B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56,047</w:t>
            </w:r>
          </w:p>
        </w:tc>
      </w:tr>
    </w:tbl>
    <w:p w14:paraId="052A1B4A" w14:textId="77777777" w:rsidR="004537B2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729C5030" w14:textId="71BD45C2" w:rsidR="004537B2" w:rsidRPr="00F846E9" w:rsidRDefault="004537B2" w:rsidP="004537B2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708B3">
        <w:rPr>
          <w:rFonts w:asciiTheme="majorBidi" w:hAnsiTheme="majorBidi" w:hint="cs"/>
          <w:spacing w:val="-4"/>
          <w:sz w:val="32"/>
          <w:szCs w:val="32"/>
          <w:cs/>
        </w:rPr>
        <w:t>บริษัทมีสัญญาเช่าที่ดินกับสำนักงานทรัพย์สินพระมหากษัตริย์จำนวนหนึ่งฉบับเพื่อปลูกสร้างอาคาร</w:t>
      </w:r>
      <w:r w:rsidRPr="00F846E9">
        <w:rPr>
          <w:rFonts w:asciiTheme="majorBidi" w:hAnsiTheme="majorBidi" w:hint="cs"/>
          <w:sz w:val="32"/>
          <w:szCs w:val="32"/>
          <w:cs/>
        </w:rPr>
        <w:t xml:space="preserve">โครงการเดอะศาลายา (คอมมูนิตี้ มอลล์) มีกำหนดเวลา </w:t>
      </w:r>
      <w:r w:rsidRPr="00F846E9">
        <w:rPr>
          <w:rFonts w:asciiTheme="majorBidi" w:hAnsiTheme="majorBidi"/>
          <w:sz w:val="32"/>
          <w:szCs w:val="32"/>
        </w:rPr>
        <w:t>25</w:t>
      </w:r>
      <w:r w:rsidRPr="00F846E9">
        <w:rPr>
          <w:rFonts w:asciiTheme="majorBidi" w:hAnsiTheme="majorBidi" w:hint="cs"/>
          <w:sz w:val="32"/>
          <w:szCs w:val="32"/>
          <w:cs/>
        </w:rPr>
        <w:t xml:space="preserve"> ปี สิ้นสุดวันที่ </w:t>
      </w:r>
      <w:r w:rsidRPr="00F846E9">
        <w:rPr>
          <w:rFonts w:asciiTheme="majorBidi" w:hAnsiTheme="majorBidi"/>
          <w:sz w:val="32"/>
          <w:szCs w:val="32"/>
        </w:rPr>
        <w:t>28</w:t>
      </w:r>
      <w:r w:rsidRPr="00F846E9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Pr="00F846E9">
        <w:rPr>
          <w:rFonts w:asciiTheme="majorBidi" w:hAnsiTheme="majorBidi"/>
          <w:sz w:val="32"/>
          <w:szCs w:val="32"/>
        </w:rPr>
        <w:t xml:space="preserve">2582 </w:t>
      </w:r>
      <w:r w:rsidRPr="00F846E9">
        <w:rPr>
          <w:rFonts w:asciiTheme="majorBidi" w:hAnsiTheme="majorBidi" w:hint="cs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757FD230" w14:textId="77777777" w:rsidR="00F846E9" w:rsidRPr="008708B3" w:rsidRDefault="00F846E9" w:rsidP="004537B2">
      <w:pPr>
        <w:spacing w:line="38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7BDB91DC" w14:textId="2650481B" w:rsidR="002D1A53" w:rsidRPr="00604FA2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604FA2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604FA2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604FA2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604FA2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604FA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177A414" w14:textId="406951FD" w:rsidR="002D1A53" w:rsidRPr="00604FA2" w:rsidRDefault="002D1A53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04FA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604FA2">
        <w:rPr>
          <w:rFonts w:ascii="Angsana New" w:hAnsi="Angsana New"/>
          <w:sz w:val="32"/>
          <w:szCs w:val="32"/>
        </w:rPr>
        <w:t xml:space="preserve"> 31</w:t>
      </w:r>
      <w:r w:rsidRPr="00604FA2">
        <w:rPr>
          <w:rFonts w:ascii="Angsana New" w:hAnsi="Angsana New"/>
          <w:sz w:val="32"/>
          <w:szCs w:val="32"/>
          <w:cs/>
        </w:rPr>
        <w:t xml:space="preserve"> มีนาคม</w:t>
      </w:r>
      <w:r w:rsidRPr="00604FA2">
        <w:rPr>
          <w:rFonts w:ascii="Angsana New" w:hAnsi="Angsana New"/>
          <w:sz w:val="32"/>
          <w:szCs w:val="32"/>
        </w:rPr>
        <w:t xml:space="preserve"> 256</w:t>
      </w:r>
      <w:r w:rsidR="00604FA2" w:rsidRPr="00604FA2">
        <w:rPr>
          <w:rFonts w:ascii="Angsana New" w:hAnsi="Angsana New"/>
          <w:sz w:val="32"/>
          <w:szCs w:val="32"/>
        </w:rPr>
        <w:t>6</w:t>
      </w:r>
      <w:r w:rsidRPr="00604FA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604FA2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4FA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604FA2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04FA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604FA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604FA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604FA2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E11D0D" w:rsidRPr="00604FA2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043D87B4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4A5D9E3" w14:textId="5965AC11" w:rsidR="002D1A53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72DAE">
              <w:rPr>
                <w:rFonts w:asciiTheme="majorBidi" w:eastAsia="Calibri" w:hAnsiTheme="majorBidi" w:cstheme="majorBidi"/>
                <w:sz w:val="32"/>
                <w:szCs w:val="32"/>
              </w:rPr>
              <w:t>4,585</w:t>
            </w:r>
          </w:p>
        </w:tc>
        <w:tc>
          <w:tcPr>
            <w:tcW w:w="134" w:type="dxa"/>
          </w:tcPr>
          <w:p w14:paraId="19A4E19D" w14:textId="77777777" w:rsidR="002D1A53" w:rsidRPr="00604FA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3F291FEB" w:rsidR="002D1A53" w:rsidRPr="00604FA2" w:rsidRDefault="00837E7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1,901</w:t>
            </w:r>
          </w:p>
        </w:tc>
      </w:tr>
      <w:tr w:rsidR="00BE534A" w:rsidRPr="00604FA2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36B957F1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6334D22B" w:rsidR="00BE534A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4,585</w:t>
            </w:r>
          </w:p>
        </w:tc>
        <w:tc>
          <w:tcPr>
            <w:tcW w:w="134" w:type="dxa"/>
          </w:tcPr>
          <w:p w14:paraId="090597C5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1ACA35F7" w:rsidR="00BE534A" w:rsidRPr="00604FA2" w:rsidRDefault="008E0FD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1,901</w:t>
            </w:r>
          </w:p>
        </w:tc>
      </w:tr>
      <w:tr w:rsidR="00BE534A" w:rsidRPr="00604FA2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604FA2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35F902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1AE9F7BE" w14:textId="6D04753D" w:rsidR="00BE534A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3,227</w:t>
            </w:r>
          </w:p>
        </w:tc>
        <w:tc>
          <w:tcPr>
            <w:tcW w:w="134" w:type="dxa"/>
          </w:tcPr>
          <w:p w14:paraId="1CD1F6C9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2F4F1F71" w:rsidR="00BE534A" w:rsidRPr="00604FA2" w:rsidRDefault="00837E7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1,462</w:t>
            </w:r>
          </w:p>
        </w:tc>
      </w:tr>
      <w:tr w:rsidR="00BE534A" w:rsidRPr="00604FA2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67A12680" w:rsidR="00BE534A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4" w:type="dxa"/>
          </w:tcPr>
          <w:p w14:paraId="3C2E976B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38A61C5D" w:rsidR="00BE534A" w:rsidRPr="00604FA2" w:rsidRDefault="008E0FD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14</w:t>
            </w:r>
          </w:p>
        </w:tc>
      </w:tr>
      <w:tr w:rsidR="00BE534A" w:rsidRPr="00604FA2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672D38FA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2C8795B7" w:rsidR="00BE534A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72DAE">
              <w:rPr>
                <w:rFonts w:asciiTheme="majorBidi" w:eastAsia="Calibri" w:hAnsiTheme="majorBidi" w:cstheme="majorBidi"/>
                <w:sz w:val="32"/>
                <w:szCs w:val="32"/>
              </w:rPr>
              <w:t>3,282</w:t>
            </w:r>
          </w:p>
        </w:tc>
        <w:tc>
          <w:tcPr>
            <w:tcW w:w="134" w:type="dxa"/>
          </w:tcPr>
          <w:p w14:paraId="1E64AB98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7FB89B87" w:rsidR="00BE534A" w:rsidRPr="00604FA2" w:rsidRDefault="008E0FD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1,476</w:t>
            </w:r>
          </w:p>
        </w:tc>
      </w:tr>
      <w:tr w:rsidR="00BE534A" w:rsidRPr="00604FA2" w14:paraId="609F0289" w14:textId="77777777" w:rsidTr="00972DAE">
        <w:trPr>
          <w:trHeight w:val="20"/>
        </w:trPr>
        <w:tc>
          <w:tcPr>
            <w:tcW w:w="4876" w:type="dxa"/>
          </w:tcPr>
          <w:p w14:paraId="5881E3A5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604FA2" w14:paraId="2394B33A" w14:textId="77777777" w:rsidTr="00972DAE">
        <w:trPr>
          <w:trHeight w:val="20"/>
        </w:trPr>
        <w:tc>
          <w:tcPr>
            <w:tcW w:w="4876" w:type="dxa"/>
          </w:tcPr>
          <w:p w14:paraId="4F313EF9" w14:textId="081562AB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5E03DA88" w:rsidR="00BE534A" w:rsidRPr="00604FA2" w:rsidRDefault="00604FA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1,358</w:t>
            </w:r>
          </w:p>
        </w:tc>
        <w:tc>
          <w:tcPr>
            <w:tcW w:w="134" w:type="dxa"/>
          </w:tcPr>
          <w:p w14:paraId="3BFCA2C0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15D0C1F5" w:rsidR="00BE534A" w:rsidRPr="00604FA2" w:rsidRDefault="00604FA2" w:rsidP="0060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439</w:t>
            </w:r>
          </w:p>
        </w:tc>
      </w:tr>
      <w:tr w:rsidR="00BE534A" w:rsidRPr="00604FA2" w14:paraId="3F72703E" w14:textId="77777777" w:rsidTr="00972DAE">
        <w:trPr>
          <w:trHeight w:val="20"/>
        </w:trPr>
        <w:tc>
          <w:tcPr>
            <w:tcW w:w="4876" w:type="dxa"/>
          </w:tcPr>
          <w:p w14:paraId="1AAC7045" w14:textId="49E9891F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04FA2" w:rsidRPr="00604FA2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487037BB" w:rsidR="00BE534A" w:rsidRPr="00604FA2" w:rsidRDefault="00972DA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1,303</w:t>
            </w:r>
          </w:p>
        </w:tc>
        <w:tc>
          <w:tcPr>
            <w:tcW w:w="134" w:type="dxa"/>
          </w:tcPr>
          <w:p w14:paraId="2F6368E9" w14:textId="77777777" w:rsidR="00BE534A" w:rsidRPr="00604FA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29941ADF" w:rsidR="00BE534A" w:rsidRPr="00604FA2" w:rsidRDefault="008E0FD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425</w:t>
            </w:r>
          </w:p>
        </w:tc>
      </w:tr>
    </w:tbl>
    <w:p w14:paraId="093F0460" w14:textId="77777777" w:rsidR="0049029E" w:rsidRDefault="0049029E" w:rsidP="000E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  <w:highlight w:val="yellow"/>
        </w:rPr>
      </w:pPr>
    </w:p>
    <w:p w14:paraId="3A052BB5" w14:textId="77777777" w:rsidR="00972DAE" w:rsidRPr="00216387" w:rsidRDefault="00972DAE" w:rsidP="00EA2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  <w:highlight w:val="yellow"/>
        </w:rPr>
      </w:pPr>
    </w:p>
    <w:p w14:paraId="17E292A7" w14:textId="5B2D1274" w:rsidR="004161F4" w:rsidRPr="008255CF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8255CF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604F2" w:rsidRPr="008255CF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8255CF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8255CF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8255CF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5E017E64" w:rsidR="00E0028F" w:rsidRPr="008255CF" w:rsidRDefault="004161F4" w:rsidP="006C0AE3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8255CF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Pr="008255CF">
        <w:rPr>
          <w:rFonts w:ascii="Angsana New" w:hAnsi="Angsana New" w:hint="cs"/>
          <w:sz w:val="32"/>
          <w:szCs w:val="32"/>
          <w:cs/>
        </w:rPr>
        <w:t>สาม</w:t>
      </w:r>
      <w:r w:rsidRPr="008255C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255CF">
        <w:rPr>
          <w:rFonts w:ascii="Angsana New" w:hAnsi="Angsana New"/>
          <w:sz w:val="32"/>
          <w:szCs w:val="32"/>
        </w:rPr>
        <w:t xml:space="preserve"> 31 </w:t>
      </w:r>
      <w:r w:rsidRPr="008255CF">
        <w:rPr>
          <w:rFonts w:ascii="Angsana New" w:hAnsi="Angsana New" w:hint="cs"/>
          <w:sz w:val="32"/>
          <w:szCs w:val="32"/>
          <w:cs/>
        </w:rPr>
        <w:t>มีนาคม</w:t>
      </w:r>
      <w:r w:rsidRPr="008255CF">
        <w:rPr>
          <w:rFonts w:ascii="Angsana New" w:hAnsi="Angsana New"/>
          <w:sz w:val="32"/>
          <w:szCs w:val="32"/>
        </w:rPr>
        <w:t xml:space="preserve"> 256</w:t>
      </w:r>
      <w:r w:rsidR="005C2211" w:rsidRPr="008255CF">
        <w:rPr>
          <w:rFonts w:ascii="Angsana New" w:hAnsi="Angsana New"/>
          <w:sz w:val="32"/>
          <w:szCs w:val="32"/>
        </w:rPr>
        <w:t>6</w:t>
      </w:r>
      <w:r w:rsidRPr="008255CF">
        <w:rPr>
          <w:rFonts w:ascii="Angsana New" w:hAnsi="Angsana New"/>
          <w:sz w:val="32"/>
          <w:szCs w:val="32"/>
        </w:rPr>
        <w:t xml:space="preserve"> </w:t>
      </w:r>
      <w:r w:rsidRPr="008255C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BE2BBD" w:rsidRPr="00844DFE" w14:paraId="0C3432A6" w14:textId="77777777" w:rsidTr="009D5C0A">
        <w:tc>
          <w:tcPr>
            <w:tcW w:w="3515" w:type="dxa"/>
          </w:tcPr>
          <w:p w14:paraId="05C114BD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844DFE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E2BBD" w:rsidRPr="00844DFE" w14:paraId="15583B89" w14:textId="77777777" w:rsidTr="009D5C0A">
        <w:tc>
          <w:tcPr>
            <w:tcW w:w="3515" w:type="dxa"/>
          </w:tcPr>
          <w:p w14:paraId="4987C593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844DFE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E2BBD" w:rsidRPr="00844DFE" w14:paraId="400C90EE" w14:textId="77777777" w:rsidTr="009D5C0A">
        <w:tc>
          <w:tcPr>
            <w:tcW w:w="3515" w:type="dxa"/>
          </w:tcPr>
          <w:p w14:paraId="74F0C5AB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844DFE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844DFE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844DFE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E2BBD" w:rsidRPr="00844DFE" w14:paraId="3AC735DA" w14:textId="77777777" w:rsidTr="009D5C0A">
        <w:tc>
          <w:tcPr>
            <w:tcW w:w="3515" w:type="dxa"/>
          </w:tcPr>
          <w:p w14:paraId="3D20CF6E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0242827E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C2211" w:rsidRPr="00844D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EC42BEC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844DFE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05EAC464" w:rsidR="00BE2BBD" w:rsidRPr="00844DFE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C2211" w:rsidRPr="00844D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E2BBD" w:rsidRPr="00844DFE" w14:paraId="31FADEEF" w14:textId="77777777" w:rsidTr="009D5C0A">
        <w:tc>
          <w:tcPr>
            <w:tcW w:w="3515" w:type="dxa"/>
            <w:shd w:val="clear" w:color="auto" w:fill="auto"/>
          </w:tcPr>
          <w:p w14:paraId="0769B674" w14:textId="77777777" w:rsidR="00BE2BBD" w:rsidRPr="00844DFE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844DFE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844DFE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844DFE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844DFE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844DFE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844DFE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844DFE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142" w:rsidRPr="00844DFE" w14:paraId="67112862" w14:textId="77777777" w:rsidTr="009D5C0A">
        <w:tc>
          <w:tcPr>
            <w:tcW w:w="3515" w:type="dxa"/>
            <w:shd w:val="clear" w:color="auto" w:fill="auto"/>
          </w:tcPr>
          <w:p w14:paraId="00474C8C" w14:textId="00297C05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46425479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5,953</w:t>
            </w:r>
          </w:p>
        </w:tc>
        <w:tc>
          <w:tcPr>
            <w:tcW w:w="141" w:type="dxa"/>
          </w:tcPr>
          <w:p w14:paraId="0415A45F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1C10441E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141" w:type="dxa"/>
          </w:tcPr>
          <w:p w14:paraId="7BDB315C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0AEB7B53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7AEB6C23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6,467 </w:t>
            </w:r>
          </w:p>
        </w:tc>
      </w:tr>
      <w:tr w:rsidR="00D52142" w:rsidRPr="00844DFE" w14:paraId="755C68E9" w14:textId="77777777" w:rsidTr="008255CF">
        <w:tc>
          <w:tcPr>
            <w:tcW w:w="3799" w:type="dxa"/>
            <w:gridSpan w:val="2"/>
            <w:shd w:val="clear" w:color="auto" w:fill="auto"/>
          </w:tcPr>
          <w:p w14:paraId="6B2D520B" w14:textId="5F5F0E14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0D873844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141" w:type="dxa"/>
          </w:tcPr>
          <w:p w14:paraId="6272B101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7E80B61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41" w:type="dxa"/>
          </w:tcPr>
          <w:p w14:paraId="67A9917A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6E6D3D5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60F581B6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766 </w:t>
            </w:r>
          </w:p>
        </w:tc>
      </w:tr>
      <w:tr w:rsidR="00D52142" w:rsidRPr="00844DFE" w14:paraId="5BDC9D11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1D560544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8,709</w:t>
            </w:r>
          </w:p>
        </w:tc>
        <w:tc>
          <w:tcPr>
            <w:tcW w:w="141" w:type="dxa"/>
          </w:tcPr>
          <w:p w14:paraId="4C67DD8F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2AD7B44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1,463</w:t>
            </w:r>
          </w:p>
        </w:tc>
        <w:tc>
          <w:tcPr>
            <w:tcW w:w="141" w:type="dxa"/>
            <w:vAlign w:val="bottom"/>
          </w:tcPr>
          <w:p w14:paraId="1F1A41D0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60593A1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4AA8B21B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10,172 </w:t>
            </w:r>
          </w:p>
        </w:tc>
      </w:tr>
      <w:tr w:rsidR="00D52142" w:rsidRPr="00844DFE" w14:paraId="461F9F13" w14:textId="77777777" w:rsidTr="00CB52FB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5D53EDD4" w14:textId="227E055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5EADE03E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5A166889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418FA2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409 </w:t>
            </w:r>
          </w:p>
        </w:tc>
      </w:tr>
      <w:tr w:rsidR="00D52142" w:rsidRPr="00844DFE" w14:paraId="0ACCAB46" w14:textId="77777777" w:rsidTr="009D5C0A">
        <w:tc>
          <w:tcPr>
            <w:tcW w:w="3515" w:type="dxa"/>
            <w:shd w:val="clear" w:color="auto" w:fill="auto"/>
          </w:tcPr>
          <w:p w14:paraId="78F8393A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65B8612D" w14:textId="659983FB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41" w:type="dxa"/>
          </w:tcPr>
          <w:p w14:paraId="6D74E5F8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302AF828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41" w:type="dxa"/>
          </w:tcPr>
          <w:p w14:paraId="04610739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28B523FE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6712EEA4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1,071 </w:t>
            </w:r>
          </w:p>
        </w:tc>
      </w:tr>
      <w:tr w:rsidR="00D52142" w:rsidRPr="00844DFE" w14:paraId="61A8FFC1" w14:textId="77777777" w:rsidTr="009D5C0A">
        <w:tc>
          <w:tcPr>
            <w:tcW w:w="3515" w:type="dxa"/>
            <w:shd w:val="clear" w:color="auto" w:fill="auto"/>
          </w:tcPr>
          <w:p w14:paraId="68D34F01" w14:textId="642E968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27014C0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2,747</w:t>
            </w:r>
          </w:p>
        </w:tc>
        <w:tc>
          <w:tcPr>
            <w:tcW w:w="141" w:type="dxa"/>
          </w:tcPr>
          <w:p w14:paraId="20879B58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7B7EE88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41" w:type="dxa"/>
          </w:tcPr>
          <w:p w14:paraId="1B74CAAE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4832810B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468E87A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2,854</w:t>
            </w:r>
          </w:p>
        </w:tc>
      </w:tr>
      <w:tr w:rsidR="00D52142" w:rsidRPr="00844DFE" w14:paraId="59BB9BC8" w14:textId="77777777" w:rsidTr="008255CF">
        <w:tc>
          <w:tcPr>
            <w:tcW w:w="3515" w:type="dxa"/>
            <w:shd w:val="clear" w:color="auto" w:fill="auto"/>
          </w:tcPr>
          <w:p w14:paraId="71651A4D" w14:textId="3AB346F2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EAEE9F8" w14:textId="5431379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41" w:type="dxa"/>
          </w:tcPr>
          <w:p w14:paraId="27529B73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2241C7" w14:textId="7AF4FC04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(34)</w:t>
            </w:r>
          </w:p>
        </w:tc>
        <w:tc>
          <w:tcPr>
            <w:tcW w:w="141" w:type="dxa"/>
          </w:tcPr>
          <w:p w14:paraId="68422F34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E19DBC5" w14:textId="548D5E8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CD31C" w14:textId="2BA824CA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D52142" w:rsidRPr="00844DFE" w14:paraId="4375B8FE" w14:textId="77777777" w:rsidTr="009D5C0A">
        <w:tc>
          <w:tcPr>
            <w:tcW w:w="3515" w:type="dxa"/>
          </w:tcPr>
          <w:p w14:paraId="2B688341" w14:textId="15F5BA29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7206C42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19,565</w:t>
            </w:r>
          </w:p>
        </w:tc>
        <w:tc>
          <w:tcPr>
            <w:tcW w:w="141" w:type="dxa"/>
          </w:tcPr>
          <w:p w14:paraId="44E24813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3A0301B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2,218</w:t>
            </w:r>
          </w:p>
        </w:tc>
        <w:tc>
          <w:tcPr>
            <w:tcW w:w="141" w:type="dxa"/>
          </w:tcPr>
          <w:p w14:paraId="21D3746C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4E716C7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0EBDA062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21,783</w:t>
            </w:r>
          </w:p>
        </w:tc>
      </w:tr>
      <w:tr w:rsidR="00D52142" w:rsidRPr="00844DFE" w14:paraId="0206D92F" w14:textId="77777777" w:rsidTr="00497D77">
        <w:tc>
          <w:tcPr>
            <w:tcW w:w="3515" w:type="dxa"/>
          </w:tcPr>
          <w:p w14:paraId="40F60F38" w14:textId="77777777" w:rsidR="00D52142" w:rsidRPr="00844DFE" w:rsidRDefault="00D52142" w:rsidP="00D52142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142" w:rsidRPr="00844DFE" w14:paraId="79FB9B83" w14:textId="77777777" w:rsidTr="00497D77">
        <w:tc>
          <w:tcPr>
            <w:tcW w:w="3515" w:type="dxa"/>
            <w:shd w:val="clear" w:color="auto" w:fill="auto"/>
          </w:tcPr>
          <w:p w14:paraId="5BC68FCD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6B87A05C" w14:textId="6982FBC2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4D1FE80D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7F8A025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(124)</w:t>
            </w:r>
          </w:p>
        </w:tc>
        <w:tc>
          <w:tcPr>
            <w:tcW w:w="141" w:type="dxa"/>
          </w:tcPr>
          <w:p w14:paraId="55FD2B89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7059F261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4FBF858B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</w:tr>
      <w:tr w:rsidR="00D52142" w:rsidRPr="00844DFE" w14:paraId="744F27CD" w14:textId="77777777" w:rsidTr="00497D77">
        <w:tc>
          <w:tcPr>
            <w:tcW w:w="3515" w:type="dxa"/>
            <w:shd w:val="clear" w:color="auto" w:fill="auto"/>
          </w:tcPr>
          <w:p w14:paraId="4BAEBCE3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04B80AA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14:paraId="20C6075F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49A3F44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(124)</w:t>
            </w:r>
          </w:p>
        </w:tc>
        <w:tc>
          <w:tcPr>
            <w:tcW w:w="141" w:type="dxa"/>
          </w:tcPr>
          <w:p w14:paraId="1F99D9DB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45B47072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7D43D91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</w:tr>
      <w:tr w:rsidR="00D52142" w:rsidRPr="00844DFE" w14:paraId="33046209" w14:textId="77777777" w:rsidTr="00497D77">
        <w:tc>
          <w:tcPr>
            <w:tcW w:w="3515" w:type="dxa"/>
            <w:shd w:val="clear" w:color="auto" w:fill="auto"/>
          </w:tcPr>
          <w:p w14:paraId="1BB6D8BD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0C3AF103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19,657</w:t>
            </w:r>
          </w:p>
        </w:tc>
        <w:tc>
          <w:tcPr>
            <w:tcW w:w="141" w:type="dxa"/>
          </w:tcPr>
          <w:p w14:paraId="79718489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3BB555F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  <w:tc>
          <w:tcPr>
            <w:tcW w:w="141" w:type="dxa"/>
          </w:tcPr>
          <w:p w14:paraId="15F04658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2BFADC1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21,751</w:t>
            </w:r>
          </w:p>
        </w:tc>
      </w:tr>
      <w:tr w:rsidR="00D52142" w:rsidRPr="00844DFE" w14:paraId="4FD0906D" w14:textId="77777777" w:rsidTr="006C0AE3">
        <w:tc>
          <w:tcPr>
            <w:tcW w:w="3515" w:type="dxa"/>
          </w:tcPr>
          <w:p w14:paraId="07B4A59B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3841CFE0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52142" w:rsidRPr="00844DFE" w14:paraId="3029BFDB" w14:textId="77777777" w:rsidTr="006C0AE3">
        <w:tc>
          <w:tcPr>
            <w:tcW w:w="3515" w:type="dxa"/>
          </w:tcPr>
          <w:p w14:paraId="6FDEBF45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4F5CA4C4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52142" w:rsidRPr="00844DFE" w14:paraId="2EC8B121" w14:textId="77777777" w:rsidTr="006C0AE3">
        <w:tc>
          <w:tcPr>
            <w:tcW w:w="3515" w:type="dxa"/>
          </w:tcPr>
          <w:p w14:paraId="4CB2076E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64D3DCC0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142" w:rsidRPr="00844DFE" w14:paraId="77171C90" w14:textId="77777777" w:rsidTr="006C0AE3">
        <w:tc>
          <w:tcPr>
            <w:tcW w:w="3515" w:type="dxa"/>
          </w:tcPr>
          <w:p w14:paraId="644010BC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8CEDCA9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D52142" w:rsidRPr="00844DFE" w:rsidRDefault="00D52142" w:rsidP="00D5214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D52142" w:rsidRPr="00844DFE" w14:paraId="66DEF5CF" w14:textId="77777777" w:rsidTr="006C0AE3">
        <w:tc>
          <w:tcPr>
            <w:tcW w:w="3515" w:type="dxa"/>
          </w:tcPr>
          <w:p w14:paraId="4CAFAB89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A547DEA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25C9C32E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39DCF4B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D52142" w:rsidRPr="00844DFE" w:rsidRDefault="00D52142" w:rsidP="00D52142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7AE36AE9" w:rsidR="00D52142" w:rsidRPr="00844DFE" w:rsidRDefault="00D52142" w:rsidP="00D5214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52142" w:rsidRPr="00844DFE" w14:paraId="753A7ECA" w14:textId="77777777" w:rsidTr="006C0AE3">
        <w:tc>
          <w:tcPr>
            <w:tcW w:w="3515" w:type="dxa"/>
            <w:shd w:val="clear" w:color="auto" w:fill="auto"/>
          </w:tcPr>
          <w:p w14:paraId="1288FFBD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2CC7B19B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D52142" w:rsidRPr="00844DFE" w:rsidRDefault="00D52142" w:rsidP="00D52142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4A5D3802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52142" w:rsidRPr="00844DFE" w14:paraId="0A132333" w14:textId="77777777" w:rsidTr="006C0AE3">
        <w:tc>
          <w:tcPr>
            <w:tcW w:w="3515" w:type="dxa"/>
            <w:shd w:val="clear" w:color="auto" w:fill="auto"/>
          </w:tcPr>
          <w:p w14:paraId="601EF1F5" w14:textId="15DFF21E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1E353779" w14:textId="38E530BE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2,991</w:t>
            </w:r>
          </w:p>
        </w:tc>
        <w:tc>
          <w:tcPr>
            <w:tcW w:w="141" w:type="dxa"/>
          </w:tcPr>
          <w:p w14:paraId="7A9DCCE8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077414E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330</w:t>
            </w:r>
          </w:p>
        </w:tc>
        <w:tc>
          <w:tcPr>
            <w:tcW w:w="141" w:type="dxa"/>
          </w:tcPr>
          <w:p w14:paraId="0D82B63E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1A82468F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2701DF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597F775D" w14:textId="1656BB2A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3,321</w:t>
            </w:r>
          </w:p>
        </w:tc>
      </w:tr>
      <w:tr w:rsidR="00D52142" w:rsidRPr="00844DFE" w14:paraId="5808D950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6922FAFB" w14:textId="7D444235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3,482</w:t>
            </w:r>
          </w:p>
        </w:tc>
        <w:tc>
          <w:tcPr>
            <w:tcW w:w="141" w:type="dxa"/>
          </w:tcPr>
          <w:p w14:paraId="7E0358E7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2DF28CD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539 </w:t>
            </w:r>
          </w:p>
        </w:tc>
        <w:tc>
          <w:tcPr>
            <w:tcW w:w="141" w:type="dxa"/>
          </w:tcPr>
          <w:p w14:paraId="1F1C018F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0C4C2470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13630022" w14:textId="2F1300E2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4,021 </w:t>
            </w:r>
          </w:p>
        </w:tc>
      </w:tr>
      <w:tr w:rsidR="00D52142" w:rsidRPr="00844DFE" w14:paraId="75B0213E" w14:textId="77777777" w:rsidTr="006C0AE3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33E68EA6" w14:textId="1CABC2B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731282BB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2F636F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601E8FC9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3E203C25" w14:textId="07159B8C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318 </w:t>
            </w:r>
          </w:p>
        </w:tc>
      </w:tr>
      <w:tr w:rsidR="00D52142" w:rsidRPr="00844DFE" w14:paraId="0B98A198" w14:textId="77777777" w:rsidTr="006C0AE3">
        <w:tc>
          <w:tcPr>
            <w:tcW w:w="3515" w:type="dxa"/>
            <w:shd w:val="clear" w:color="auto" w:fill="auto"/>
          </w:tcPr>
          <w:p w14:paraId="64D0BB11" w14:textId="13ABA77E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36A57370" w14:textId="1B0750B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141" w:type="dxa"/>
          </w:tcPr>
          <w:p w14:paraId="044A579F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068E6F3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57 </w:t>
            </w:r>
          </w:p>
        </w:tc>
        <w:tc>
          <w:tcPr>
            <w:tcW w:w="141" w:type="dxa"/>
          </w:tcPr>
          <w:p w14:paraId="0F263701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0F7F0D94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DC0B5B8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65085458" w14:textId="0B33CB2C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  <w:tr w:rsidR="00D52142" w:rsidRPr="00844DFE" w14:paraId="59888531" w14:textId="77777777" w:rsidTr="00AE769F">
        <w:tc>
          <w:tcPr>
            <w:tcW w:w="3515" w:type="dxa"/>
            <w:shd w:val="clear" w:color="auto" w:fill="auto"/>
          </w:tcPr>
          <w:p w14:paraId="65E949AF" w14:textId="6A31CF42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1BCAA19" w14:textId="70033A24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2,605</w:t>
            </w:r>
          </w:p>
        </w:tc>
        <w:tc>
          <w:tcPr>
            <w:tcW w:w="141" w:type="dxa"/>
          </w:tcPr>
          <w:p w14:paraId="7DD64DA8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24DF2A86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79 </w:t>
            </w:r>
          </w:p>
        </w:tc>
        <w:tc>
          <w:tcPr>
            <w:tcW w:w="141" w:type="dxa"/>
          </w:tcPr>
          <w:p w14:paraId="17A6F59A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1838AE66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77AFEF2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05F316F6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2,684</w:t>
            </w:r>
          </w:p>
        </w:tc>
      </w:tr>
      <w:tr w:rsidR="00D52142" w:rsidRPr="00844DFE" w14:paraId="5435760E" w14:textId="77777777" w:rsidTr="00AE769F">
        <w:tc>
          <w:tcPr>
            <w:tcW w:w="3515" w:type="dxa"/>
          </w:tcPr>
          <w:p w14:paraId="656A9452" w14:textId="410A8998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C900BB" w14:textId="5FDD03B2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10,123</w:t>
            </w:r>
          </w:p>
        </w:tc>
        <w:tc>
          <w:tcPr>
            <w:tcW w:w="141" w:type="dxa"/>
          </w:tcPr>
          <w:p w14:paraId="6E2DD1D5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03E24EF3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844DFE">
              <w:rPr>
                <w:rFonts w:asciiTheme="majorBidi" w:hAnsiTheme="majorBidi" w:cstheme="majorBidi"/>
                <w:sz w:val="24"/>
                <w:szCs w:val="24"/>
              </w:rPr>
              <w:t>,005</w:t>
            </w:r>
          </w:p>
        </w:tc>
        <w:tc>
          <w:tcPr>
            <w:tcW w:w="141" w:type="dxa"/>
          </w:tcPr>
          <w:p w14:paraId="699F7DAB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51874B68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B70E96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4E670489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11,128</w:t>
            </w:r>
          </w:p>
        </w:tc>
      </w:tr>
      <w:tr w:rsidR="00D52142" w:rsidRPr="00844DFE" w14:paraId="2E68445A" w14:textId="77777777" w:rsidTr="00AE769F">
        <w:tc>
          <w:tcPr>
            <w:tcW w:w="3515" w:type="dxa"/>
          </w:tcPr>
          <w:p w14:paraId="4204EA93" w14:textId="03F93E3D" w:rsidR="00D52142" w:rsidRPr="00844DFE" w:rsidRDefault="00D52142" w:rsidP="00D52142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1A7ED0E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142" w:rsidRPr="00844DFE" w14:paraId="685F7A28" w14:textId="77777777" w:rsidTr="00497D77">
        <w:tc>
          <w:tcPr>
            <w:tcW w:w="3515" w:type="dxa"/>
            <w:shd w:val="clear" w:color="auto" w:fill="auto"/>
          </w:tcPr>
          <w:p w14:paraId="27E0F68F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7C5FA5C9" w14:textId="04EA1AD9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92</w:t>
            </w:r>
          </w:p>
        </w:tc>
        <w:tc>
          <w:tcPr>
            <w:tcW w:w="141" w:type="dxa"/>
          </w:tcPr>
          <w:p w14:paraId="7C68080D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26AE5A4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(124)</w:t>
            </w:r>
          </w:p>
        </w:tc>
        <w:tc>
          <w:tcPr>
            <w:tcW w:w="141" w:type="dxa"/>
          </w:tcPr>
          <w:p w14:paraId="1B15085D" w14:textId="77777777" w:rsidR="00D52142" w:rsidRPr="00844DFE" w:rsidRDefault="00D52142" w:rsidP="00D52142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65B061D9" w:rsidR="00D52142" w:rsidRPr="00844DFE" w:rsidRDefault="00D52142" w:rsidP="00D52142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D3D34F" w14:textId="77777777" w:rsidR="00D52142" w:rsidRPr="00844DFE" w:rsidRDefault="00D52142" w:rsidP="00D52142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325E57EA" w14:textId="0756585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</w:tr>
      <w:tr w:rsidR="00D52142" w:rsidRPr="00844DFE" w14:paraId="6D3697ED" w14:textId="77777777" w:rsidTr="00AE769F">
        <w:tc>
          <w:tcPr>
            <w:tcW w:w="3515" w:type="dxa"/>
            <w:shd w:val="clear" w:color="auto" w:fill="auto"/>
          </w:tcPr>
          <w:p w14:paraId="21A52572" w14:textId="77777777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79A50BE" w14:textId="25768A5E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 xml:space="preserve"> (242)</w:t>
            </w:r>
          </w:p>
        </w:tc>
        <w:tc>
          <w:tcPr>
            <w:tcW w:w="141" w:type="dxa"/>
          </w:tcPr>
          <w:p w14:paraId="56186A0E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28596970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41" w:type="dxa"/>
          </w:tcPr>
          <w:p w14:paraId="5E420AE5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3AA6AACF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74BF03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700D246C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(251)</w:t>
            </w:r>
          </w:p>
        </w:tc>
      </w:tr>
      <w:tr w:rsidR="00D52142" w:rsidRPr="00844DFE" w14:paraId="6EED3836" w14:textId="77777777" w:rsidTr="00AE769F">
        <w:tc>
          <w:tcPr>
            <w:tcW w:w="3515" w:type="dxa"/>
            <w:shd w:val="clear" w:color="auto" w:fill="auto"/>
          </w:tcPr>
          <w:p w14:paraId="70EDE1CF" w14:textId="6FD5071B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FCA2EE" w14:textId="72575275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(150)</w:t>
            </w:r>
          </w:p>
        </w:tc>
        <w:tc>
          <w:tcPr>
            <w:tcW w:w="141" w:type="dxa"/>
          </w:tcPr>
          <w:p w14:paraId="2703717C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0A66F6D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(133)</w:t>
            </w:r>
          </w:p>
        </w:tc>
        <w:tc>
          <w:tcPr>
            <w:tcW w:w="141" w:type="dxa"/>
          </w:tcPr>
          <w:p w14:paraId="16F83437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26F3A40A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148F53B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0B98BB49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(283)</w:t>
            </w:r>
          </w:p>
        </w:tc>
      </w:tr>
      <w:tr w:rsidR="00D52142" w:rsidRPr="00844DFE" w14:paraId="3FC22023" w14:textId="77777777" w:rsidTr="00AE769F">
        <w:tc>
          <w:tcPr>
            <w:tcW w:w="3515" w:type="dxa"/>
            <w:shd w:val="clear" w:color="auto" w:fill="auto"/>
          </w:tcPr>
          <w:p w14:paraId="411F0D48" w14:textId="6DF54551" w:rsidR="00D52142" w:rsidRPr="00844DFE" w:rsidRDefault="00D52142" w:rsidP="00D5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4D4BD6" w14:textId="1D77F8DF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9,973</w:t>
            </w:r>
          </w:p>
        </w:tc>
        <w:tc>
          <w:tcPr>
            <w:tcW w:w="141" w:type="dxa"/>
          </w:tcPr>
          <w:p w14:paraId="336331ED" w14:textId="77777777" w:rsidR="00D52142" w:rsidRPr="00844DFE" w:rsidRDefault="00D52142" w:rsidP="00D5214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15BDFA67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141" w:type="dxa"/>
          </w:tcPr>
          <w:p w14:paraId="4A408626" w14:textId="77777777" w:rsidR="00D52142" w:rsidRPr="00844DFE" w:rsidRDefault="00D52142" w:rsidP="00D521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6BE8C921" w:rsidR="00D52142" w:rsidRPr="00844DFE" w:rsidRDefault="00D52142" w:rsidP="00D52142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215761" w14:textId="77777777" w:rsidR="00D52142" w:rsidRPr="00844DFE" w:rsidRDefault="00D52142" w:rsidP="00D52142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12D96D31" w:rsidR="00D52142" w:rsidRPr="00844DFE" w:rsidRDefault="00D52142" w:rsidP="00D521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44DFE">
              <w:rPr>
                <w:rFonts w:asciiTheme="majorBidi" w:hAnsiTheme="majorBidi" w:cstheme="majorBidi"/>
                <w:sz w:val="24"/>
                <w:szCs w:val="24"/>
              </w:rPr>
              <w:t>10,845</w:t>
            </w:r>
          </w:p>
        </w:tc>
      </w:tr>
    </w:tbl>
    <w:p w14:paraId="24BA8C86" w14:textId="77777777" w:rsidR="006C0AE3" w:rsidRPr="00216387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870DC75" w14:textId="66B25DEC" w:rsidR="00FD3B83" w:rsidRPr="00722793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72279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04F2" w:rsidRPr="00722793">
        <w:rPr>
          <w:rFonts w:ascii="Angsana New" w:hAnsi="Angsana New"/>
          <w:b/>
          <w:bCs/>
          <w:sz w:val="32"/>
          <w:szCs w:val="32"/>
        </w:rPr>
        <w:t>6</w:t>
      </w:r>
      <w:r w:rsidRPr="00722793">
        <w:rPr>
          <w:rFonts w:ascii="Angsana New" w:hAnsi="Angsana New"/>
          <w:b/>
          <w:bCs/>
          <w:sz w:val="32"/>
          <w:szCs w:val="32"/>
        </w:rPr>
        <w:t>.</w:t>
      </w:r>
      <w:r w:rsidRPr="00722793">
        <w:rPr>
          <w:rFonts w:ascii="Angsana New" w:hAnsi="Angsana New"/>
          <w:b/>
          <w:bCs/>
          <w:sz w:val="32"/>
          <w:szCs w:val="32"/>
        </w:rPr>
        <w:tab/>
      </w:r>
      <w:r w:rsidR="00410C52" w:rsidRPr="0072279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722793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22793">
        <w:rPr>
          <w:rFonts w:ascii="Angsana New" w:hAnsi="Angsana New"/>
          <w:sz w:val="32"/>
          <w:szCs w:val="32"/>
        </w:rPr>
        <w:tab/>
      </w:r>
      <w:r w:rsidRPr="00722793">
        <w:rPr>
          <w:rFonts w:ascii="Angsana New" w:hAnsi="Angsana New"/>
          <w:sz w:val="32"/>
          <w:szCs w:val="32"/>
        </w:rPr>
        <w:tab/>
      </w:r>
      <w:r w:rsidRPr="00722793">
        <w:rPr>
          <w:rFonts w:ascii="Angsana New" w:hAnsi="Angsana New"/>
          <w:sz w:val="32"/>
          <w:szCs w:val="32"/>
        </w:rPr>
        <w:tab/>
      </w:r>
      <w:r w:rsidRPr="00722793">
        <w:rPr>
          <w:rFonts w:ascii="Angsana New" w:hAnsi="Angsana New"/>
          <w:sz w:val="32"/>
          <w:szCs w:val="32"/>
        </w:rPr>
        <w:tab/>
      </w:r>
      <w:r w:rsidRPr="00722793">
        <w:rPr>
          <w:rFonts w:ascii="Angsana New" w:hAnsi="Angsana New"/>
          <w:sz w:val="32"/>
          <w:szCs w:val="32"/>
        </w:rPr>
        <w:tab/>
      </w:r>
      <w:r w:rsidRPr="0072279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E11D0D" w:rsidRPr="00844DFE" w14:paraId="028A3DAF" w14:textId="77777777" w:rsidTr="00287662">
        <w:tc>
          <w:tcPr>
            <w:tcW w:w="3457" w:type="dxa"/>
          </w:tcPr>
          <w:p w14:paraId="502E06D4" w14:textId="77777777" w:rsidR="00FD3B83" w:rsidRPr="00844DFE" w:rsidRDefault="00FD3B83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844DFE" w:rsidRDefault="00FD3B83" w:rsidP="00F846E9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844DFE" w14:paraId="5D4816CE" w14:textId="77777777" w:rsidTr="00287662">
        <w:tc>
          <w:tcPr>
            <w:tcW w:w="3457" w:type="dxa"/>
          </w:tcPr>
          <w:p w14:paraId="0C6D0A84" w14:textId="77777777" w:rsidR="00FD3B83" w:rsidRPr="00844DFE" w:rsidRDefault="00FD3B83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844DFE" w:rsidRDefault="00FD3B83" w:rsidP="00F846E9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844DFE" w:rsidRDefault="00FD3B83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844DFE" w:rsidRDefault="00FD3B83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F2" w:rsidRPr="00844DFE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7B0E6FDE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2793" w:rsidRPr="00844DF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7286CAC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71F76585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2793" w:rsidRPr="00844DF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26EF8BD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552F0394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2793" w:rsidRPr="00844DF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5EF3C23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017A6A48" w:rsidR="00C604F2" w:rsidRPr="00844DFE" w:rsidRDefault="00C604F2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44D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2793" w:rsidRPr="00844DF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04620" w:rsidRPr="00844DFE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A04620" w:rsidRPr="00844DFE" w:rsidRDefault="00A04620" w:rsidP="00F846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186A9AB1" w:rsidR="00A04620" w:rsidRPr="00844DFE" w:rsidRDefault="008370EC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6,648</w:t>
            </w:r>
          </w:p>
        </w:tc>
        <w:tc>
          <w:tcPr>
            <w:tcW w:w="134" w:type="dxa"/>
          </w:tcPr>
          <w:p w14:paraId="5D238B69" w14:textId="77777777" w:rsidR="00A04620" w:rsidRPr="00844DFE" w:rsidRDefault="00A04620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6B6FF207" w:rsidR="00A04620" w:rsidRPr="00844DFE" w:rsidRDefault="00722793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15,222</w:t>
            </w:r>
          </w:p>
        </w:tc>
        <w:tc>
          <w:tcPr>
            <w:tcW w:w="134" w:type="dxa"/>
          </w:tcPr>
          <w:p w14:paraId="49533586" w14:textId="77777777" w:rsidR="00A04620" w:rsidRPr="00844DFE" w:rsidRDefault="00A04620" w:rsidP="00F846E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009ECE2E" w:rsidR="00A04620" w:rsidRPr="00844DFE" w:rsidRDefault="00013910" w:rsidP="00F846E9">
            <w:pPr>
              <w:tabs>
                <w:tab w:val="left" w:pos="-10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66D4FC7C" w14:textId="77777777" w:rsidR="00A04620" w:rsidRPr="00844DFE" w:rsidRDefault="00A04620" w:rsidP="00F846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5C41826A" w:rsidR="00A04620" w:rsidRPr="00844DFE" w:rsidRDefault="00722793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8,663</w:t>
            </w:r>
          </w:p>
        </w:tc>
      </w:tr>
      <w:tr w:rsidR="00013910" w:rsidRPr="00844DFE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013910" w:rsidRPr="00844DFE" w:rsidRDefault="00013910" w:rsidP="00F846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392315EF" w:rsidR="00013910" w:rsidRPr="00844DFE" w:rsidRDefault="008370EC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225,000</w:t>
            </w:r>
          </w:p>
        </w:tc>
        <w:tc>
          <w:tcPr>
            <w:tcW w:w="134" w:type="dxa"/>
          </w:tcPr>
          <w:p w14:paraId="24B31CD6" w14:textId="77777777" w:rsidR="00013910" w:rsidRPr="00844DFE" w:rsidRDefault="00013910" w:rsidP="00F846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6EBE4511" w:rsidR="00013910" w:rsidRPr="00844DFE" w:rsidRDefault="00013910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275,000</w:t>
            </w:r>
          </w:p>
        </w:tc>
        <w:tc>
          <w:tcPr>
            <w:tcW w:w="134" w:type="dxa"/>
          </w:tcPr>
          <w:p w14:paraId="1458FD50" w14:textId="77777777" w:rsidR="00013910" w:rsidRPr="00844DFE" w:rsidRDefault="00013910" w:rsidP="00F846E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0D27D976" w:rsidR="00013910" w:rsidRPr="00844DFE" w:rsidRDefault="00013910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 190,000 </w:t>
            </w:r>
          </w:p>
        </w:tc>
        <w:tc>
          <w:tcPr>
            <w:tcW w:w="134" w:type="dxa"/>
          </w:tcPr>
          <w:p w14:paraId="0F2E5A4C" w14:textId="77777777" w:rsidR="00013910" w:rsidRPr="00844DFE" w:rsidRDefault="00013910" w:rsidP="00F846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269F4254" w:rsidR="00013910" w:rsidRPr="00844DFE" w:rsidRDefault="00013910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013910" w:rsidRPr="00844DFE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013910" w:rsidRPr="00844DFE" w:rsidRDefault="00013910" w:rsidP="00F846E9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844DFE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299EE74C" w:rsidR="00013910" w:rsidRPr="00844DFE" w:rsidRDefault="008370EC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490,242</w:t>
            </w:r>
          </w:p>
        </w:tc>
        <w:tc>
          <w:tcPr>
            <w:tcW w:w="134" w:type="dxa"/>
          </w:tcPr>
          <w:p w14:paraId="4383ED8E" w14:textId="77777777" w:rsidR="00013910" w:rsidRPr="00844DFE" w:rsidRDefault="00013910" w:rsidP="00F846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4C9978C4" w:rsidR="00013910" w:rsidRPr="00844DFE" w:rsidRDefault="00013910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540,332</w:t>
            </w:r>
          </w:p>
        </w:tc>
        <w:tc>
          <w:tcPr>
            <w:tcW w:w="134" w:type="dxa"/>
          </w:tcPr>
          <w:p w14:paraId="43CBEFB3" w14:textId="77777777" w:rsidR="00013910" w:rsidRPr="00844DFE" w:rsidRDefault="00013910" w:rsidP="00F846E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4CCE36E5" w:rsidR="00013910" w:rsidRPr="00844DFE" w:rsidRDefault="00013910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 xml:space="preserve"> 418,412 </w:t>
            </w:r>
          </w:p>
        </w:tc>
        <w:tc>
          <w:tcPr>
            <w:tcW w:w="134" w:type="dxa"/>
          </w:tcPr>
          <w:p w14:paraId="77EAB6BB" w14:textId="77777777" w:rsidR="00013910" w:rsidRPr="00844DFE" w:rsidRDefault="00013910" w:rsidP="00F846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4AC76693" w:rsidR="00013910" w:rsidRPr="00844DFE" w:rsidRDefault="00013910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471,861</w:t>
            </w:r>
          </w:p>
        </w:tc>
      </w:tr>
      <w:tr w:rsidR="00A04620" w:rsidRPr="00844DFE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A04620" w:rsidRPr="00844DFE" w:rsidRDefault="00A04620" w:rsidP="00F846E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44DF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031EBF86" w:rsidR="00A04620" w:rsidRPr="00844DFE" w:rsidRDefault="008370EC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721,890</w:t>
            </w:r>
          </w:p>
        </w:tc>
        <w:tc>
          <w:tcPr>
            <w:tcW w:w="134" w:type="dxa"/>
          </w:tcPr>
          <w:p w14:paraId="5A8E8E8F" w14:textId="77777777" w:rsidR="00A04620" w:rsidRPr="00844DFE" w:rsidRDefault="00A04620" w:rsidP="00F846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2F1D13C7" w:rsidR="00A04620" w:rsidRPr="00844DFE" w:rsidRDefault="00722793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830,554</w:t>
            </w:r>
          </w:p>
        </w:tc>
        <w:tc>
          <w:tcPr>
            <w:tcW w:w="134" w:type="dxa"/>
          </w:tcPr>
          <w:p w14:paraId="5AEBDD86" w14:textId="77777777" w:rsidR="00A04620" w:rsidRPr="00844DFE" w:rsidRDefault="00A04620" w:rsidP="00F846E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244D4C52" w:rsidR="00A04620" w:rsidRPr="00844DFE" w:rsidRDefault="00013910" w:rsidP="00F846E9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608,412</w:t>
            </w:r>
          </w:p>
        </w:tc>
        <w:tc>
          <w:tcPr>
            <w:tcW w:w="134" w:type="dxa"/>
          </w:tcPr>
          <w:p w14:paraId="438806AF" w14:textId="77777777" w:rsidR="00A04620" w:rsidRPr="00844DFE" w:rsidRDefault="00A04620" w:rsidP="00F846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CA545EF" w:rsidR="00A04620" w:rsidRPr="00844DFE" w:rsidRDefault="00A04620" w:rsidP="00F846E9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22793" w:rsidRPr="00844DFE">
              <w:rPr>
                <w:rFonts w:asciiTheme="majorBidi" w:hAnsiTheme="majorBidi" w:cstheme="majorBidi"/>
                <w:sz w:val="26"/>
                <w:szCs w:val="26"/>
              </w:rPr>
              <w:t>20,524</w:t>
            </w:r>
          </w:p>
        </w:tc>
      </w:tr>
    </w:tbl>
    <w:p w14:paraId="43942CB3" w14:textId="77777777" w:rsidR="006E7DD6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37595BCC" w14:textId="4BFC35B2" w:rsidR="00470C8B" w:rsidRPr="00471454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 xml:space="preserve">31 </w:t>
      </w:r>
      <w:r w:rsidRPr="005C7208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ีนาคม</w:t>
      </w:r>
      <w:r w:rsidRPr="005C7208">
        <w:rPr>
          <w:rFonts w:ascii="Angsana New" w:hAnsi="Angsana New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C7208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612554">
        <w:rPr>
          <w:rFonts w:ascii="Angsana New" w:hAnsi="Angsana New"/>
          <w:sz w:val="32"/>
          <w:szCs w:val="32"/>
        </w:rPr>
        <w:t>1,89</w:t>
      </w:r>
      <w:r w:rsidR="00EC1F61">
        <w:rPr>
          <w:rFonts w:ascii="Angsana New" w:hAnsi="Angsana New"/>
          <w:sz w:val="32"/>
          <w:szCs w:val="32"/>
        </w:rPr>
        <w:t>7.57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</w:t>
      </w:r>
      <w:r w:rsidRPr="00477D36">
        <w:rPr>
          <w:rFonts w:ascii="Angsana New" w:hAnsi="Angsana New"/>
          <w:sz w:val="32"/>
          <w:szCs w:val="32"/>
          <w:cs/>
        </w:rPr>
        <w:t xml:space="preserve">เบิกเกินบัญชี </w:t>
      </w:r>
      <w:r w:rsidRPr="00477D36">
        <w:rPr>
          <w:rFonts w:ascii="Angsana New" w:hAnsi="Angsana New"/>
          <w:sz w:val="32"/>
          <w:szCs w:val="32"/>
        </w:rPr>
        <w:t xml:space="preserve">57 </w:t>
      </w:r>
      <w:r w:rsidRPr="00477D36">
        <w:rPr>
          <w:rFonts w:ascii="Angsana New" w:hAnsi="Angsana New"/>
          <w:sz w:val="32"/>
          <w:szCs w:val="32"/>
          <w:cs/>
        </w:rPr>
        <w:t xml:space="preserve">ล้านบาท คิดดอกเบี้ยในอัตรา </w:t>
      </w:r>
      <w:r w:rsidRPr="00477D36">
        <w:rPr>
          <w:rFonts w:ascii="Angsana New" w:hAnsi="Angsana New"/>
          <w:sz w:val="32"/>
          <w:szCs w:val="32"/>
        </w:rPr>
        <w:t xml:space="preserve">MOR </w:t>
      </w:r>
      <w:r w:rsidRPr="00477D36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477D36">
        <w:rPr>
          <w:rFonts w:ascii="Angsana New" w:hAnsi="Angsana New"/>
          <w:sz w:val="32"/>
          <w:szCs w:val="32"/>
        </w:rPr>
        <w:t>FIX+2</w:t>
      </w:r>
      <w:r w:rsidRPr="00477D36">
        <w:rPr>
          <w:rFonts w:ascii="Angsana New" w:hAnsi="Angsana New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Pr="00477D36">
        <w:rPr>
          <w:rFonts w:ascii="Angsana New" w:hAnsi="Angsana New"/>
          <w:sz w:val="32"/>
          <w:szCs w:val="32"/>
        </w:rPr>
        <w:t>395</w:t>
      </w:r>
      <w:r w:rsidRPr="00477D3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477D36">
        <w:rPr>
          <w:rFonts w:ascii="Angsana New" w:hAnsi="Angsana New"/>
          <w:sz w:val="32"/>
          <w:szCs w:val="32"/>
        </w:rPr>
        <w:t>2.55</w:t>
      </w:r>
      <w:r w:rsidRPr="00477D36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477D36">
        <w:rPr>
          <w:rFonts w:ascii="Angsana New" w:hAnsi="Angsana New"/>
          <w:spacing w:val="-2"/>
          <w:sz w:val="32"/>
          <w:szCs w:val="32"/>
        </w:rPr>
        <w:t>3.88</w:t>
      </w:r>
      <w:r w:rsidRPr="00477D36">
        <w:rPr>
          <w:rFonts w:ascii="Angsana New" w:hAnsi="Angsana New"/>
          <w:spacing w:val="-2"/>
          <w:sz w:val="32"/>
          <w:szCs w:val="32"/>
          <w:cs/>
        </w:rPr>
        <w:t xml:space="preserve"> ต่อปี วงเงิน </w:t>
      </w:r>
      <w:r w:rsidRPr="00477D36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477D36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477D36">
        <w:rPr>
          <w:rFonts w:ascii="Angsana New" w:hAnsi="Angsana New"/>
          <w:spacing w:val="-2"/>
          <w:sz w:val="32"/>
          <w:szCs w:val="32"/>
        </w:rPr>
        <w:t>916</w:t>
      </w:r>
      <w:r w:rsidRPr="00477D36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477D36">
        <w:rPr>
          <w:rFonts w:ascii="Angsana New" w:hAnsi="Angsana New"/>
          <w:spacing w:val="-2"/>
          <w:sz w:val="32"/>
          <w:szCs w:val="32"/>
        </w:rPr>
        <w:t xml:space="preserve">T/R </w:t>
      </w:r>
      <w:r w:rsidRPr="00477D36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612554" w:rsidRPr="00477D36">
        <w:rPr>
          <w:rFonts w:ascii="Angsana New" w:hAnsi="Angsana New"/>
          <w:spacing w:val="-2"/>
          <w:sz w:val="32"/>
          <w:szCs w:val="32"/>
        </w:rPr>
        <w:t>2.30</w:t>
      </w:r>
      <w:r w:rsidRPr="00477D36">
        <w:rPr>
          <w:rFonts w:ascii="Angsana New" w:hAnsi="Angsana New"/>
          <w:spacing w:val="-2"/>
          <w:sz w:val="32"/>
          <w:szCs w:val="32"/>
          <w:cs/>
        </w:rPr>
        <w:t xml:space="preserve"> ถึงร้อย</w:t>
      </w:r>
      <w:r w:rsidRPr="00477D36">
        <w:rPr>
          <w:rFonts w:ascii="Angsana New" w:hAnsi="Angsana New"/>
          <w:sz w:val="32"/>
          <w:szCs w:val="32"/>
          <w:cs/>
        </w:rPr>
        <w:t xml:space="preserve">ละ </w:t>
      </w:r>
      <w:r w:rsidR="00612554" w:rsidRPr="00477D36">
        <w:rPr>
          <w:rFonts w:ascii="Angsana New" w:hAnsi="Angsana New"/>
          <w:sz w:val="32"/>
          <w:szCs w:val="32"/>
        </w:rPr>
        <w:t>6.27</w:t>
      </w:r>
      <w:r w:rsidRPr="00477D36">
        <w:rPr>
          <w:rFonts w:ascii="Angsana New" w:hAnsi="Angsana New"/>
          <w:sz w:val="32"/>
          <w:szCs w:val="32"/>
          <w:cs/>
        </w:rPr>
        <w:t xml:space="preserve"> ต่อปี และวงเงิน </w:t>
      </w:r>
      <w:r w:rsidRPr="00477D36">
        <w:rPr>
          <w:rFonts w:ascii="Angsana New" w:hAnsi="Angsana New"/>
          <w:sz w:val="32"/>
          <w:szCs w:val="32"/>
        </w:rPr>
        <w:t>Forward Contracts 5</w:t>
      </w:r>
      <w:r w:rsidR="00EC1F61">
        <w:rPr>
          <w:rFonts w:ascii="Angsana New" w:hAnsi="Angsana New"/>
          <w:sz w:val="32"/>
          <w:szCs w:val="32"/>
        </w:rPr>
        <w:t>29.57</w:t>
      </w:r>
      <w:r w:rsidRPr="00477D3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477D36">
        <w:rPr>
          <w:rFonts w:ascii="Angsana New" w:hAnsi="Angsana New"/>
          <w:sz w:val="32"/>
          <w:szCs w:val="32"/>
        </w:rPr>
        <w:t>14.51</w:t>
      </w:r>
      <w:r w:rsidRPr="00477D36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และวงเงินสินเชื่อ</w:t>
      </w:r>
      <w:r w:rsidRPr="00477D36">
        <w:rPr>
          <w:rFonts w:ascii="Angsana New" w:hAnsi="Angsana New" w:hint="cs"/>
          <w:sz w:val="32"/>
          <w:szCs w:val="32"/>
          <w:cs/>
        </w:rPr>
        <w:t>เพื่อ</w:t>
      </w:r>
      <w:r w:rsidRPr="00477D36">
        <w:rPr>
          <w:rFonts w:ascii="Angsana New" w:hAnsi="Angsana New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Pr="00477D36">
        <w:rPr>
          <w:rFonts w:ascii="Angsana New" w:hAnsi="Angsana New"/>
          <w:sz w:val="32"/>
          <w:szCs w:val="32"/>
        </w:rPr>
        <w:t>120</w:t>
      </w:r>
      <w:r w:rsidRPr="00477D36">
        <w:rPr>
          <w:rFonts w:ascii="Angsana New" w:hAnsi="Angsana New"/>
          <w:sz w:val="32"/>
          <w:szCs w:val="32"/>
          <w:cs/>
        </w:rPr>
        <w:t xml:space="preserve"> ล้านบาท ซึ่งวงเงินสินเชื่อรวม</w:t>
      </w:r>
      <w:r w:rsidRPr="00477D36">
        <w:rPr>
          <w:rFonts w:ascii="Angsana New" w:hAnsi="Angsana New" w:hint="cs"/>
          <w:sz w:val="32"/>
          <w:szCs w:val="32"/>
          <w:cs/>
        </w:rPr>
        <w:t>ทั้งหมด</w:t>
      </w:r>
      <w:r w:rsidRPr="00477D36">
        <w:rPr>
          <w:rFonts w:ascii="Angsana New" w:hAnsi="Angsana New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Pr="00477D36">
        <w:rPr>
          <w:rFonts w:ascii="Angsana New" w:hAnsi="Angsana New"/>
          <w:sz w:val="32"/>
          <w:szCs w:val="32"/>
        </w:rPr>
        <w:t>86.12</w:t>
      </w:r>
      <w:r w:rsidRPr="00477D3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C7208">
        <w:rPr>
          <w:rFonts w:ascii="Angsana New" w:hAnsi="Angsana New"/>
          <w:sz w:val="32"/>
          <w:szCs w:val="32"/>
          <w:cs/>
        </w:rPr>
        <w:t xml:space="preserve"> (ดูหมายเหตุ </w:t>
      </w:r>
      <w:r w:rsidRPr="00471454">
        <w:rPr>
          <w:rFonts w:ascii="Angsana New" w:hAnsi="Angsana New"/>
          <w:sz w:val="32"/>
          <w:szCs w:val="32"/>
        </w:rPr>
        <w:t>9</w:t>
      </w:r>
      <w:r w:rsidRPr="005C7208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</w:p>
    <w:p w14:paraId="7A237613" w14:textId="77777777" w:rsidR="00470C8B" w:rsidRPr="008370EC" w:rsidRDefault="00470C8B" w:rsidP="00F846E9">
      <w:pPr>
        <w:tabs>
          <w:tab w:val="clear" w:pos="227"/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/>
          <w:sz w:val="32"/>
          <w:szCs w:val="32"/>
          <w:cs/>
        </w:rPr>
        <w:t>บริษัทย่อย</w:t>
      </w:r>
      <w:r w:rsidRPr="008370EC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8370EC">
        <w:rPr>
          <w:rFonts w:ascii="Angsana New" w:hAnsi="Angsana New"/>
          <w:sz w:val="32"/>
          <w:szCs w:val="32"/>
          <w:cs/>
        </w:rPr>
        <w:t xml:space="preserve">มีวงเงินเบิกเกินบัญชีกับธนาคารพาณิชย์ในประเทศแห่งหนึ่ง </w:t>
      </w:r>
      <w:r w:rsidRPr="008370EC">
        <w:rPr>
          <w:rFonts w:ascii="Angsana New" w:hAnsi="Angsana New"/>
          <w:sz w:val="32"/>
          <w:szCs w:val="32"/>
        </w:rPr>
        <w:t>10</w:t>
      </w:r>
      <w:r w:rsidRPr="008370E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370EC">
        <w:rPr>
          <w:rFonts w:ascii="Angsana New" w:hAnsi="Angsana New"/>
          <w:sz w:val="32"/>
          <w:szCs w:val="32"/>
          <w:cs/>
        </w:rPr>
        <w:br/>
        <w:t xml:space="preserve">คิดดอกเบี้ยในอัตรา </w:t>
      </w:r>
      <w:r w:rsidRPr="008370EC">
        <w:rPr>
          <w:rFonts w:ascii="Angsana New" w:hAnsi="Angsana New"/>
          <w:sz w:val="32"/>
          <w:szCs w:val="32"/>
        </w:rPr>
        <w:t xml:space="preserve">MOR - </w:t>
      </w:r>
      <w:r w:rsidRPr="008370EC">
        <w:rPr>
          <w:rFonts w:ascii="Angsana New" w:hAnsi="Angsana New"/>
          <w:sz w:val="32"/>
          <w:szCs w:val="32"/>
          <w:cs/>
        </w:rPr>
        <w:t xml:space="preserve">ร้อยละ </w:t>
      </w:r>
      <w:r w:rsidRPr="008370EC">
        <w:rPr>
          <w:rFonts w:ascii="Angsana New" w:hAnsi="Angsana New"/>
          <w:sz w:val="32"/>
          <w:szCs w:val="32"/>
        </w:rPr>
        <w:t>1.50</w:t>
      </w:r>
      <w:r w:rsidRPr="008370EC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D75B65B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67E199D9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54D7FD09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8370EC">
        <w:rPr>
          <w:rFonts w:ascii="Angsana New" w:hAnsi="Angsana New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Pr="008370EC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8370EC">
        <w:rPr>
          <w:rFonts w:ascii="Angsana New" w:hAnsi="Angsana New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7D132EFD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 w:hint="cs"/>
          <w:sz w:val="32"/>
          <w:szCs w:val="32"/>
          <w:cs/>
        </w:rPr>
        <w:t>และ</w:t>
      </w:r>
      <w:r w:rsidRPr="008370EC">
        <w:rPr>
          <w:rFonts w:ascii="Angsana New" w:hAnsi="Angsana New"/>
          <w:sz w:val="32"/>
          <w:szCs w:val="32"/>
          <w:cs/>
        </w:rPr>
        <w:t>บริษัทย่อย</w:t>
      </w:r>
      <w:r w:rsidRPr="008370EC">
        <w:rPr>
          <w:rFonts w:ascii="Angsana New" w:hAnsi="Angsana New" w:hint="cs"/>
          <w:sz w:val="32"/>
          <w:szCs w:val="32"/>
          <w:cs/>
        </w:rPr>
        <w:t>อีก</w:t>
      </w:r>
      <w:r w:rsidRPr="008370EC">
        <w:rPr>
          <w:rFonts w:ascii="Angsana New" w:hAnsi="Angsana New"/>
          <w:sz w:val="32"/>
          <w:szCs w:val="32"/>
          <w:cs/>
        </w:rPr>
        <w:t>แห่งหนึ่ง มีวงเงิน</w:t>
      </w:r>
      <w:r w:rsidRPr="008370EC">
        <w:rPr>
          <w:rFonts w:ascii="Angsana New" w:hAnsi="Angsana New" w:hint="cs"/>
          <w:sz w:val="32"/>
          <w:szCs w:val="32"/>
          <w:cs/>
        </w:rPr>
        <w:t xml:space="preserve">สินเชื่อรวม </w:t>
      </w:r>
      <w:r w:rsidRPr="008370EC">
        <w:rPr>
          <w:rFonts w:ascii="Angsana New" w:hAnsi="Angsana New"/>
          <w:sz w:val="32"/>
          <w:szCs w:val="32"/>
        </w:rPr>
        <w:t xml:space="preserve">107.89 </w:t>
      </w:r>
      <w:r w:rsidRPr="008370EC">
        <w:rPr>
          <w:rFonts w:ascii="Angsana New" w:hAnsi="Angsana New" w:hint="cs"/>
          <w:sz w:val="32"/>
          <w:szCs w:val="32"/>
          <w:cs/>
        </w:rPr>
        <w:t>ล้านบาท</w:t>
      </w:r>
      <w:r w:rsidRPr="008370EC">
        <w:rPr>
          <w:rFonts w:ascii="Angsana New" w:hAnsi="Angsana New"/>
          <w:sz w:val="32"/>
          <w:szCs w:val="32"/>
          <w:cs/>
        </w:rPr>
        <w:t xml:space="preserve"> กับธนาคารพาณิชย์ในประเทศ</w:t>
      </w:r>
      <w:r w:rsidRPr="008370EC">
        <w:rPr>
          <w:rFonts w:ascii="Angsana New" w:hAnsi="Angsana New"/>
          <w:sz w:val="32"/>
          <w:szCs w:val="32"/>
          <w:cs/>
        </w:rPr>
        <w:br/>
      </w:r>
      <w:r w:rsidRPr="008370EC">
        <w:rPr>
          <w:rFonts w:ascii="Angsana New" w:hAnsi="Angsana New" w:hint="cs"/>
          <w:sz w:val="32"/>
          <w:szCs w:val="32"/>
          <w:cs/>
        </w:rPr>
        <w:t>สามแห่ง ซึ่งประกอบด้วยวงเงิน</w:t>
      </w:r>
      <w:r w:rsidRPr="008370EC">
        <w:rPr>
          <w:rFonts w:ascii="Angsana New" w:hAnsi="Angsana New"/>
          <w:sz w:val="32"/>
          <w:szCs w:val="32"/>
        </w:rPr>
        <w:t xml:space="preserve"> P/N ,L/C, T/R,  L/G </w:t>
      </w:r>
      <w:r w:rsidRPr="008370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70EC">
        <w:rPr>
          <w:rFonts w:ascii="Angsana New" w:hAnsi="Angsana New"/>
          <w:sz w:val="32"/>
          <w:szCs w:val="32"/>
        </w:rPr>
        <w:t xml:space="preserve">fleet card </w:t>
      </w:r>
    </w:p>
    <w:p w14:paraId="63FE8F40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37CA8775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8370EC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8370EC">
        <w:rPr>
          <w:rFonts w:ascii="Angsana New" w:hAnsi="Angsana New" w:hint="cs"/>
          <w:sz w:val="32"/>
          <w:szCs w:val="32"/>
          <w:cs/>
        </w:rPr>
        <w:t xml:space="preserve"> </w:t>
      </w:r>
      <w:r w:rsidRPr="008370EC">
        <w:rPr>
          <w:rFonts w:ascii="Angsana New" w:hAnsi="Angsana New"/>
          <w:sz w:val="32"/>
          <w:szCs w:val="32"/>
          <w:cs/>
        </w:rPr>
        <w:t>พรีเมี่ยม เฟล็กซิเบิ้ล แพคเกจจิ้ง จำกัด</w:t>
      </w:r>
      <w:r w:rsidRPr="008370EC">
        <w:rPr>
          <w:rFonts w:ascii="Angsana New" w:hAnsi="Angsana New" w:hint="cs"/>
          <w:sz w:val="32"/>
          <w:szCs w:val="32"/>
          <w:cs/>
        </w:rPr>
        <w:t xml:space="preserve"> และ</w:t>
      </w:r>
    </w:p>
    <w:p w14:paraId="6FBB5AFC" w14:textId="77777777" w:rsidR="00470C8B" w:rsidRPr="008370EC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/>
          <w:sz w:val="32"/>
          <w:szCs w:val="32"/>
          <w:cs/>
        </w:rPr>
        <w:t>ข) เงินฝากประจำของบริษัท</w:t>
      </w:r>
      <w:r w:rsidRPr="008370EC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8370E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8370EC">
        <w:rPr>
          <w:rFonts w:ascii="Angsana New" w:hAnsi="Angsana New"/>
          <w:sz w:val="32"/>
          <w:szCs w:val="32"/>
        </w:rPr>
        <w:t>5</w:t>
      </w:r>
      <w:r w:rsidRPr="008370E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370EC">
        <w:rPr>
          <w:rFonts w:ascii="Angsana New" w:hAnsi="Angsana New"/>
          <w:sz w:val="32"/>
          <w:szCs w:val="32"/>
        </w:rPr>
        <w:t xml:space="preserve"> (</w:t>
      </w:r>
      <w:r w:rsidRPr="008370EC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8370EC">
        <w:rPr>
          <w:rFonts w:ascii="Angsana New" w:hAnsi="Angsana New"/>
          <w:sz w:val="32"/>
          <w:szCs w:val="32"/>
        </w:rPr>
        <w:t>9)</w:t>
      </w:r>
    </w:p>
    <w:p w14:paraId="019E5A54" w14:textId="77777777" w:rsidR="00470C8B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8370EC">
        <w:rPr>
          <w:rFonts w:ascii="Angsana New" w:hAnsi="Angsana New" w:hint="cs"/>
          <w:sz w:val="32"/>
          <w:szCs w:val="32"/>
          <w:cs/>
        </w:rPr>
        <w:t xml:space="preserve">ค) เงินฝากออมทรัพย์ของบริษัทย่อย จำนวนเงิน </w:t>
      </w:r>
      <w:r w:rsidRPr="008370EC">
        <w:rPr>
          <w:rFonts w:ascii="Angsana New" w:hAnsi="Angsana New"/>
          <w:sz w:val="32"/>
          <w:szCs w:val="32"/>
        </w:rPr>
        <w:t xml:space="preserve">7.39 </w:t>
      </w:r>
      <w:r w:rsidRPr="008370EC">
        <w:rPr>
          <w:rFonts w:ascii="Angsana New" w:hAnsi="Angsana New" w:hint="cs"/>
          <w:sz w:val="32"/>
          <w:szCs w:val="32"/>
          <w:cs/>
        </w:rPr>
        <w:t>ล้านบาท</w:t>
      </w:r>
      <w:r w:rsidRPr="008370EC">
        <w:rPr>
          <w:rFonts w:ascii="Angsana New" w:hAnsi="Angsana New"/>
          <w:sz w:val="32"/>
          <w:szCs w:val="32"/>
        </w:rPr>
        <w:t xml:space="preserve"> (</w:t>
      </w:r>
      <w:r w:rsidRPr="008370EC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8370EC">
        <w:rPr>
          <w:rFonts w:ascii="Angsana New" w:hAnsi="Angsana New"/>
          <w:sz w:val="32"/>
          <w:szCs w:val="32"/>
        </w:rPr>
        <w:t>9)</w:t>
      </w:r>
    </w:p>
    <w:p w14:paraId="53F3498C" w14:textId="77777777" w:rsidR="00470C8B" w:rsidRDefault="00470C8B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1E315C57" w14:textId="77777777" w:rsidR="00F846E9" w:rsidRDefault="00F846E9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11106630" w14:textId="77777777" w:rsidR="00F846E9" w:rsidRDefault="00F846E9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03FF03B0" w14:textId="77777777" w:rsidR="00F846E9" w:rsidRDefault="00F846E9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6C9D3CF8" w14:textId="6C1382F7" w:rsidR="006E7DD6" w:rsidRPr="00471454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 xml:space="preserve">31 </w:t>
      </w:r>
      <w:r w:rsidRPr="005C7208">
        <w:rPr>
          <w:rFonts w:ascii="Angsana New" w:hAnsi="Angsana New" w:hint="cs"/>
          <w:sz w:val="32"/>
          <w:szCs w:val="32"/>
          <w:cs/>
        </w:rPr>
        <w:t>ธันวาคม</w:t>
      </w:r>
      <w:r w:rsidRPr="005C7208">
        <w:rPr>
          <w:rFonts w:ascii="Angsana New" w:hAnsi="Angsana New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922922">
        <w:rPr>
          <w:rFonts w:ascii="Angsana New" w:hAnsi="Angsana New"/>
          <w:sz w:val="32"/>
          <w:szCs w:val="32"/>
        </w:rPr>
        <w:t>2,155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Pr="00922922">
        <w:rPr>
          <w:rFonts w:ascii="Angsana New" w:hAnsi="Angsana New"/>
          <w:sz w:val="32"/>
          <w:szCs w:val="32"/>
        </w:rPr>
        <w:t xml:space="preserve">57 </w:t>
      </w:r>
      <w:r w:rsidRPr="005C7208">
        <w:rPr>
          <w:rFonts w:ascii="Angsana New" w:hAnsi="Angsana New"/>
          <w:sz w:val="32"/>
          <w:szCs w:val="32"/>
          <w:cs/>
        </w:rPr>
        <w:t xml:space="preserve">ล้านบาท 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</w:t>
      </w:r>
      <w:r w:rsidRPr="005C7208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22922">
        <w:rPr>
          <w:rFonts w:ascii="Angsana New" w:hAnsi="Angsana New"/>
          <w:sz w:val="32"/>
          <w:szCs w:val="32"/>
        </w:rPr>
        <w:t>FIX+2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Pr="00922922">
        <w:rPr>
          <w:rFonts w:ascii="Angsana New" w:hAnsi="Angsana New"/>
          <w:sz w:val="32"/>
          <w:szCs w:val="32"/>
        </w:rPr>
        <w:t>440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922922">
        <w:rPr>
          <w:rFonts w:ascii="Angsana New" w:hAnsi="Angsana New"/>
          <w:sz w:val="32"/>
          <w:szCs w:val="32"/>
        </w:rPr>
        <w:t>2.15</w:t>
      </w:r>
      <w:r w:rsidRPr="005C7208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922922">
        <w:rPr>
          <w:rFonts w:ascii="Angsana New" w:hAnsi="Angsana New"/>
          <w:spacing w:val="-2"/>
          <w:sz w:val="32"/>
          <w:szCs w:val="32"/>
        </w:rPr>
        <w:t>3.20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ต่อปี วงเงิน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922922">
        <w:rPr>
          <w:rFonts w:ascii="Angsana New" w:hAnsi="Angsana New"/>
          <w:spacing w:val="-2"/>
          <w:sz w:val="32"/>
          <w:szCs w:val="32"/>
        </w:rPr>
        <w:t>1,124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T/R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922922">
        <w:rPr>
          <w:rFonts w:ascii="Angsana New" w:hAnsi="Angsana New"/>
          <w:spacing w:val="-2"/>
          <w:sz w:val="32"/>
          <w:szCs w:val="32"/>
        </w:rPr>
        <w:t>1.65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ถึงร้อย</w:t>
      </w:r>
      <w:r w:rsidRPr="005C7208">
        <w:rPr>
          <w:rFonts w:ascii="Angsana New" w:hAnsi="Angsana New"/>
          <w:sz w:val="32"/>
          <w:szCs w:val="32"/>
          <w:cs/>
        </w:rPr>
        <w:t xml:space="preserve">ละ </w:t>
      </w:r>
      <w:r w:rsidRPr="00922922">
        <w:rPr>
          <w:rFonts w:ascii="Angsana New" w:hAnsi="Angsana New"/>
          <w:sz w:val="32"/>
          <w:szCs w:val="32"/>
        </w:rPr>
        <w:t>5.57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และวงเงิน </w:t>
      </w:r>
      <w:r w:rsidRPr="00922922">
        <w:rPr>
          <w:rFonts w:ascii="Angsana New" w:hAnsi="Angsana New"/>
          <w:sz w:val="32"/>
          <w:szCs w:val="32"/>
        </w:rPr>
        <w:t>Forward Contracts 534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22922">
        <w:rPr>
          <w:rFonts w:ascii="Angsana New" w:hAnsi="Angsana New"/>
          <w:sz w:val="32"/>
          <w:szCs w:val="32"/>
        </w:rPr>
        <w:t>14.51</w:t>
      </w:r>
      <w:r w:rsidRPr="005C7208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และวงเงินสินเชื่อ</w:t>
      </w:r>
      <w:r w:rsidRPr="005C7208">
        <w:rPr>
          <w:rFonts w:ascii="Angsana New" w:hAnsi="Angsana New" w:hint="cs"/>
          <w:sz w:val="32"/>
          <w:szCs w:val="32"/>
          <w:cs/>
        </w:rPr>
        <w:t>เพื่อ</w:t>
      </w:r>
      <w:r w:rsidRPr="005C7208">
        <w:rPr>
          <w:rFonts w:ascii="Angsana New" w:hAnsi="Angsana New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Pr="00922922">
        <w:rPr>
          <w:rFonts w:ascii="Angsana New" w:hAnsi="Angsana New"/>
          <w:sz w:val="32"/>
          <w:szCs w:val="32"/>
        </w:rPr>
        <w:t>120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ซึ่งวงเงินสินเชื่อรวม</w:t>
      </w:r>
      <w:r w:rsidRPr="005C7208">
        <w:rPr>
          <w:rFonts w:ascii="Angsana New" w:hAnsi="Angsana New" w:hint="cs"/>
          <w:sz w:val="32"/>
          <w:szCs w:val="32"/>
          <w:cs/>
        </w:rPr>
        <w:t>ทั้งหมด</w:t>
      </w:r>
      <w:r w:rsidRPr="005C7208">
        <w:rPr>
          <w:rFonts w:ascii="Angsana New" w:hAnsi="Angsana New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Pr="00471454">
        <w:rPr>
          <w:rFonts w:ascii="Angsana New" w:hAnsi="Angsana New"/>
          <w:sz w:val="32"/>
          <w:szCs w:val="32"/>
        </w:rPr>
        <w:t>86.12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Pr="00471454">
        <w:rPr>
          <w:rFonts w:ascii="Angsana New" w:hAnsi="Angsana New"/>
          <w:sz w:val="32"/>
          <w:szCs w:val="32"/>
        </w:rPr>
        <w:t>9</w:t>
      </w:r>
      <w:r w:rsidRPr="005C7208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</w:p>
    <w:p w14:paraId="6738D567" w14:textId="77777777" w:rsidR="006E7DD6" w:rsidRPr="00922922" w:rsidRDefault="006E7DD6" w:rsidP="00F846E9">
      <w:pPr>
        <w:tabs>
          <w:tab w:val="clear" w:pos="227"/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บริษัทย่อย</w:t>
      </w:r>
      <w:r w:rsidRPr="005C7208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5C7208">
        <w:rPr>
          <w:rFonts w:ascii="Angsana New" w:hAnsi="Angsana New"/>
          <w:sz w:val="32"/>
          <w:szCs w:val="32"/>
          <w:cs/>
        </w:rPr>
        <w:t xml:space="preserve">มีวงเงินเบิกเกินบัญชีกับธนาคารพาณิชย์ในประเทศแห่งหนึ่ง </w:t>
      </w:r>
      <w:r w:rsidRPr="00922922">
        <w:rPr>
          <w:rFonts w:ascii="Angsana New" w:hAnsi="Angsana New"/>
          <w:sz w:val="32"/>
          <w:szCs w:val="32"/>
        </w:rPr>
        <w:t>10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- </w:t>
      </w:r>
      <w:r w:rsidRPr="005C7208">
        <w:rPr>
          <w:rFonts w:ascii="Angsana New" w:hAnsi="Angsana New"/>
          <w:sz w:val="32"/>
          <w:szCs w:val="32"/>
          <w:cs/>
        </w:rPr>
        <w:t xml:space="preserve">ร้อยละ </w:t>
      </w:r>
      <w:r w:rsidRPr="00922922">
        <w:rPr>
          <w:rFonts w:ascii="Angsana New" w:hAnsi="Angsana New"/>
          <w:sz w:val="32"/>
          <w:szCs w:val="32"/>
        </w:rPr>
        <w:t>1.50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0A5FAC0F" w14:textId="77777777" w:rsidR="006E7DD6" w:rsidRPr="0092292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1358748C" w14:textId="77777777" w:rsidR="006E7DD6" w:rsidRPr="0092292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437BE212" w14:textId="77777777" w:rsidR="006E7DD6" w:rsidRPr="00895229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5C7208">
        <w:rPr>
          <w:rFonts w:ascii="Angsana New" w:hAnsi="Angsana New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029CA3C2" w14:textId="77777777" w:rsidR="006E7DD6" w:rsidRPr="0092292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>และ</w:t>
      </w:r>
      <w:r w:rsidRPr="005C7208">
        <w:rPr>
          <w:rFonts w:ascii="Angsana New" w:hAnsi="Angsana New"/>
          <w:sz w:val="32"/>
          <w:szCs w:val="32"/>
          <w:cs/>
        </w:rPr>
        <w:t>บริษัทย่อย</w:t>
      </w:r>
      <w:r w:rsidRPr="005C7208">
        <w:rPr>
          <w:rFonts w:ascii="Angsana New" w:hAnsi="Angsana New" w:hint="cs"/>
          <w:sz w:val="32"/>
          <w:szCs w:val="32"/>
          <w:cs/>
        </w:rPr>
        <w:t>อีก</w:t>
      </w:r>
      <w:r w:rsidRPr="005C7208">
        <w:rPr>
          <w:rFonts w:ascii="Angsana New" w:hAnsi="Angsana New"/>
          <w:sz w:val="32"/>
          <w:szCs w:val="32"/>
          <w:cs/>
        </w:rPr>
        <w:t>แห่งหนึ่ง มีวงเงิน</w:t>
      </w:r>
      <w:r w:rsidRPr="005C7208">
        <w:rPr>
          <w:rFonts w:ascii="Angsana New" w:hAnsi="Angsana New" w:hint="cs"/>
          <w:sz w:val="32"/>
          <w:szCs w:val="32"/>
          <w:cs/>
        </w:rPr>
        <w:t xml:space="preserve">สินเชื่อรวม </w:t>
      </w:r>
      <w:r w:rsidRPr="00922922">
        <w:rPr>
          <w:rFonts w:ascii="Angsana New" w:hAnsi="Angsana New"/>
          <w:sz w:val="32"/>
          <w:szCs w:val="32"/>
        </w:rPr>
        <w:t xml:space="preserve">107.89 </w:t>
      </w:r>
      <w:r w:rsidRPr="005C7208">
        <w:rPr>
          <w:rFonts w:ascii="Angsana New" w:hAnsi="Angsana New" w:hint="cs"/>
          <w:sz w:val="32"/>
          <w:szCs w:val="32"/>
          <w:cs/>
        </w:rPr>
        <w:t>ล้านบาท</w:t>
      </w:r>
      <w:r w:rsidRPr="005C7208">
        <w:rPr>
          <w:rFonts w:ascii="Angsana New" w:hAnsi="Angsana New"/>
          <w:sz w:val="32"/>
          <w:szCs w:val="32"/>
          <w:cs/>
        </w:rPr>
        <w:t xml:space="preserve"> กับธนาคารพาณิชย์ในประเทศ</w:t>
      </w:r>
      <w:r w:rsidRPr="005C7208">
        <w:rPr>
          <w:rFonts w:ascii="Angsana New" w:hAnsi="Angsana New"/>
          <w:sz w:val="32"/>
          <w:szCs w:val="32"/>
          <w:cs/>
        </w:rPr>
        <w:br/>
      </w:r>
      <w:r w:rsidRPr="005C7208">
        <w:rPr>
          <w:rFonts w:ascii="Angsana New" w:hAnsi="Angsana New" w:hint="cs"/>
          <w:sz w:val="32"/>
          <w:szCs w:val="32"/>
          <w:cs/>
        </w:rPr>
        <w:t>สามแห่ง ซึ่งประกอบด้วยวงเงิน</w:t>
      </w:r>
      <w:r w:rsidRPr="00922922">
        <w:rPr>
          <w:rFonts w:ascii="Angsana New" w:hAnsi="Angsana New"/>
          <w:sz w:val="32"/>
          <w:szCs w:val="32"/>
        </w:rPr>
        <w:t xml:space="preserve"> P/N ,L/C, T/R,  L/G </w:t>
      </w:r>
      <w:r w:rsidRPr="005C720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22922">
        <w:rPr>
          <w:rFonts w:ascii="Angsana New" w:hAnsi="Angsana New"/>
          <w:sz w:val="32"/>
          <w:szCs w:val="32"/>
        </w:rPr>
        <w:t xml:space="preserve">fleet card </w:t>
      </w:r>
    </w:p>
    <w:p w14:paraId="4E430D70" w14:textId="77777777" w:rsidR="006E7DD6" w:rsidRPr="0092292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7D6751DC" w14:textId="77777777" w:rsidR="006E7DD6" w:rsidRPr="005C7208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พรีเมี่ยม เฟล็กซิเบิ้ล แพคเกจจิ้ง จำกัด</w:t>
      </w:r>
      <w:r w:rsidRPr="005C7208">
        <w:rPr>
          <w:rFonts w:ascii="Angsana New" w:hAnsi="Angsana New" w:hint="cs"/>
          <w:sz w:val="32"/>
          <w:szCs w:val="32"/>
          <w:cs/>
        </w:rPr>
        <w:t xml:space="preserve"> และ</w:t>
      </w:r>
    </w:p>
    <w:p w14:paraId="7FBC6366" w14:textId="77777777" w:rsidR="006E7DD6" w:rsidRPr="00922922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ข) เงินฝากประจำของบริษัท</w:t>
      </w:r>
      <w:r w:rsidRPr="005C7208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5C720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922922">
        <w:rPr>
          <w:rFonts w:ascii="Angsana New" w:hAnsi="Angsana New"/>
          <w:sz w:val="32"/>
          <w:szCs w:val="32"/>
        </w:rPr>
        <w:t>5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22922">
        <w:rPr>
          <w:rFonts w:ascii="Angsana New" w:hAnsi="Angsana New"/>
          <w:sz w:val="32"/>
          <w:szCs w:val="32"/>
        </w:rPr>
        <w:t xml:space="preserve"> (</w:t>
      </w:r>
      <w:r w:rsidRPr="005C7208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922922">
        <w:rPr>
          <w:rFonts w:ascii="Angsana New" w:hAnsi="Angsana New"/>
          <w:sz w:val="32"/>
          <w:szCs w:val="32"/>
        </w:rPr>
        <w:t>9)</w:t>
      </w:r>
    </w:p>
    <w:p w14:paraId="46D9BEBD" w14:textId="248D7315" w:rsidR="006C0AE3" w:rsidRDefault="006E7DD6" w:rsidP="00F846E9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 xml:space="preserve">ค) เงินฝากออมทรัพย์ของบริษัทย่อย จำนวนเงิน </w:t>
      </w:r>
      <w:r w:rsidRPr="00922922">
        <w:rPr>
          <w:rFonts w:ascii="Angsana New" w:hAnsi="Angsana New"/>
          <w:sz w:val="32"/>
          <w:szCs w:val="32"/>
        </w:rPr>
        <w:t xml:space="preserve">7.39 </w:t>
      </w:r>
      <w:r w:rsidRPr="005C7208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922922">
        <w:rPr>
          <w:rFonts w:ascii="Angsana New" w:hAnsi="Angsana New"/>
          <w:sz w:val="32"/>
          <w:szCs w:val="32"/>
        </w:rPr>
        <w:t>(</w:t>
      </w:r>
      <w:r w:rsidRPr="005C7208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922922">
        <w:rPr>
          <w:rFonts w:ascii="Angsana New" w:hAnsi="Angsana New"/>
          <w:sz w:val="32"/>
          <w:szCs w:val="32"/>
        </w:rPr>
        <w:t>9)</w:t>
      </w:r>
    </w:p>
    <w:p w14:paraId="769EDBDD" w14:textId="77777777" w:rsidR="00EE2C11" w:rsidRPr="00216387" w:rsidRDefault="00EE2C11" w:rsidP="00F846E9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lang w:val="en-US"/>
        </w:rPr>
      </w:pPr>
    </w:p>
    <w:p w14:paraId="565E6741" w14:textId="27386343" w:rsidR="001E27E2" w:rsidRPr="00CF2D16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2D1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2B32" w:rsidRPr="00CF2D1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CF2D16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CF2D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CF2D16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CF2D16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CF2D16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CF2D1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11D0D" w:rsidRPr="00165889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11D0D" w:rsidRPr="00165889" w14:paraId="0B679AA1" w14:textId="77777777" w:rsidTr="00B32000">
        <w:tc>
          <w:tcPr>
            <w:tcW w:w="3458" w:type="dxa"/>
          </w:tcPr>
          <w:p w14:paraId="5A07452D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165889" w:rsidRDefault="001E27E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A" w:rsidRPr="00165889" w14:paraId="270FBC19" w14:textId="77777777" w:rsidTr="00D76AE0">
        <w:tc>
          <w:tcPr>
            <w:tcW w:w="3458" w:type="dxa"/>
          </w:tcPr>
          <w:p w14:paraId="20A3CC56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7D536682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2D16" w:rsidRPr="00165889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57ADB878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2D16" w:rsidRPr="00165889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165889" w:rsidRDefault="00EC2B32" w:rsidP="0016588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6C42C96E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2D16" w:rsidRPr="00165889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17D87E88" w:rsidR="00EC2B32" w:rsidRPr="00165889" w:rsidRDefault="00EC2B32" w:rsidP="0016588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658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2D16" w:rsidRPr="00165889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777EAA" w:rsidRPr="00165889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EC2B32" w:rsidRPr="00165889" w:rsidRDefault="00EC2B32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044AE4E2" w:rsidR="00EC2B32" w:rsidRPr="0099689E" w:rsidRDefault="0099689E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89E">
              <w:rPr>
                <w:rFonts w:asciiTheme="majorBidi" w:hAnsiTheme="majorBidi" w:cstheme="majorBidi"/>
                <w:sz w:val="26"/>
                <w:szCs w:val="26"/>
              </w:rPr>
              <w:t>135,374</w:t>
            </w:r>
          </w:p>
        </w:tc>
        <w:tc>
          <w:tcPr>
            <w:tcW w:w="134" w:type="dxa"/>
          </w:tcPr>
          <w:p w14:paraId="4ED2C3F3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7FA824DB" w:rsidR="00EC2B32" w:rsidRPr="0016588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74,843</w:t>
            </w:r>
          </w:p>
        </w:tc>
        <w:tc>
          <w:tcPr>
            <w:tcW w:w="134" w:type="dxa"/>
          </w:tcPr>
          <w:p w14:paraId="48F9831E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19FA25CD" w:rsidR="00EC2B32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  <w:cs/>
              </w:rPr>
              <w:t>55</w:t>
            </w:r>
            <w:r w:rsidRPr="00165889">
              <w:rPr>
                <w:rFonts w:asciiTheme="majorBidi" w:hAnsiTheme="majorBidi"/>
                <w:sz w:val="26"/>
                <w:szCs w:val="26"/>
              </w:rPr>
              <w:t>,</w:t>
            </w:r>
            <w:r w:rsidRPr="00165889">
              <w:rPr>
                <w:rFonts w:asciiTheme="majorBidi" w:hAnsiTheme="majorBidi"/>
                <w:sz w:val="26"/>
                <w:szCs w:val="26"/>
                <w:cs/>
              </w:rPr>
              <w:t>56</w:t>
            </w:r>
            <w:r w:rsidR="00FB11E6" w:rsidRPr="00165889">
              <w:rPr>
                <w:rFonts w:asciiTheme="majorBidi" w:hAnsi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14:paraId="44301FCB" w14:textId="77777777" w:rsidR="00EC2B32" w:rsidRPr="0016588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7F30A22" w:rsidR="00EC2B32" w:rsidRPr="0016588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hint="cs"/>
                <w:sz w:val="26"/>
                <w:szCs w:val="26"/>
                <w:cs/>
              </w:rPr>
              <w:t>39</w:t>
            </w:r>
            <w:r w:rsidRPr="00165889">
              <w:rPr>
                <w:rFonts w:asciiTheme="majorBidi" w:hAnsiTheme="majorBidi"/>
                <w:sz w:val="26"/>
                <w:szCs w:val="26"/>
              </w:rPr>
              <w:t>,555</w:t>
            </w:r>
          </w:p>
        </w:tc>
      </w:tr>
      <w:tr w:rsidR="00777EAA" w:rsidRPr="00165889" w14:paraId="65BF93BC" w14:textId="77777777" w:rsidTr="00844DFE">
        <w:tc>
          <w:tcPr>
            <w:tcW w:w="3458" w:type="dxa"/>
          </w:tcPr>
          <w:p w14:paraId="6DDD3027" w14:textId="77777777" w:rsidR="00EC2B32" w:rsidRPr="00165889" w:rsidRDefault="00EC2B32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99689E" w:rsidRDefault="00EC2B32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165889" w:rsidRDefault="00EC2B32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16588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16588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165889" w:rsidRDefault="00EC2B32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7EAA" w:rsidRPr="00165889" w14:paraId="1C753080" w14:textId="77777777" w:rsidTr="00844DFE">
        <w:tc>
          <w:tcPr>
            <w:tcW w:w="3458" w:type="dxa"/>
          </w:tcPr>
          <w:p w14:paraId="01937A1A" w14:textId="77777777" w:rsidR="00EC2B32" w:rsidRPr="00165889" w:rsidRDefault="00EC2B32" w:rsidP="00165889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35E377A8" w:rsidR="00EC2B32" w:rsidRPr="0099689E" w:rsidRDefault="0099689E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89E">
              <w:rPr>
                <w:rFonts w:asciiTheme="majorBidi" w:hAnsiTheme="majorBidi" w:cstheme="majorBidi"/>
                <w:sz w:val="26"/>
                <w:szCs w:val="26"/>
              </w:rPr>
              <w:t>15,833</w:t>
            </w:r>
          </w:p>
        </w:tc>
        <w:tc>
          <w:tcPr>
            <w:tcW w:w="134" w:type="dxa"/>
          </w:tcPr>
          <w:p w14:paraId="0BDAA372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38C7FBF5" w:rsidR="00EC2B32" w:rsidRPr="0016588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10,653</w:t>
            </w:r>
          </w:p>
        </w:tc>
        <w:tc>
          <w:tcPr>
            <w:tcW w:w="134" w:type="dxa"/>
          </w:tcPr>
          <w:p w14:paraId="34E44442" w14:textId="77777777" w:rsidR="00EC2B32" w:rsidRPr="00165889" w:rsidRDefault="00EC2B32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4352EA47" w:rsidR="00EC2B32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 w:hint="cs"/>
                <w:sz w:val="26"/>
                <w:szCs w:val="26"/>
                <w:cs/>
              </w:rPr>
              <w:t>7</w:t>
            </w:r>
            <w:r w:rsidRPr="00165889">
              <w:rPr>
                <w:rFonts w:asciiTheme="majorBidi" w:hAnsiTheme="majorBidi"/>
                <w:sz w:val="26"/>
                <w:szCs w:val="26"/>
              </w:rPr>
              <w:t>,88</w:t>
            </w:r>
            <w:r w:rsidR="00FB11E6" w:rsidRPr="00165889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A5AA294" w14:textId="77777777" w:rsidR="00EC2B32" w:rsidRPr="00165889" w:rsidRDefault="00EC2B32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01C265B" w:rsidR="00EC2B32" w:rsidRPr="00165889" w:rsidRDefault="00CF2D16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>6,514</w:t>
            </w:r>
          </w:p>
        </w:tc>
      </w:tr>
      <w:tr w:rsidR="00A81AF1" w:rsidRPr="00165889" w14:paraId="235F9F40" w14:textId="77777777" w:rsidTr="00844DFE">
        <w:tc>
          <w:tcPr>
            <w:tcW w:w="3458" w:type="dxa"/>
          </w:tcPr>
          <w:p w14:paraId="624517C9" w14:textId="77777777" w:rsidR="00A81AF1" w:rsidRPr="00165889" w:rsidRDefault="00A81AF1" w:rsidP="00165889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6588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689F03CD" w:rsidR="00A81AF1" w:rsidRPr="0099689E" w:rsidRDefault="0099689E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89E">
              <w:rPr>
                <w:rFonts w:asciiTheme="majorBidi" w:hAnsiTheme="majorBidi" w:cstheme="majorBidi"/>
                <w:sz w:val="26"/>
                <w:szCs w:val="26"/>
              </w:rPr>
              <w:t>1,272</w:t>
            </w:r>
          </w:p>
        </w:tc>
        <w:tc>
          <w:tcPr>
            <w:tcW w:w="134" w:type="dxa"/>
          </w:tcPr>
          <w:p w14:paraId="2E6C49BE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1E4DDF94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134" w:type="dxa"/>
          </w:tcPr>
          <w:p w14:paraId="733959A4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10396E2F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 xml:space="preserve"> 1,184 </w:t>
            </w:r>
          </w:p>
        </w:tc>
        <w:tc>
          <w:tcPr>
            <w:tcW w:w="134" w:type="dxa"/>
          </w:tcPr>
          <w:p w14:paraId="400901B8" w14:textId="77777777" w:rsidR="00A81AF1" w:rsidRPr="00165889" w:rsidRDefault="00A81AF1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358BBE5F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>863</w:t>
            </w:r>
          </w:p>
        </w:tc>
      </w:tr>
      <w:tr w:rsidR="00A81AF1" w:rsidRPr="00165889" w14:paraId="1F9DC0F1" w14:textId="77777777" w:rsidTr="00844DFE">
        <w:tc>
          <w:tcPr>
            <w:tcW w:w="3458" w:type="dxa"/>
          </w:tcPr>
          <w:p w14:paraId="5A1710C5" w14:textId="424D2918" w:rsidR="00A81AF1" w:rsidRPr="00165889" w:rsidRDefault="00A81AF1" w:rsidP="00165889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1BCE04F1" w:rsidR="00A81AF1" w:rsidRPr="0099689E" w:rsidRDefault="0099689E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89E">
              <w:rPr>
                <w:rFonts w:asciiTheme="majorBidi" w:hAnsiTheme="majorBidi" w:cstheme="majorBidi"/>
                <w:sz w:val="26"/>
                <w:szCs w:val="26"/>
              </w:rPr>
              <w:t>58,629</w:t>
            </w:r>
          </w:p>
        </w:tc>
        <w:tc>
          <w:tcPr>
            <w:tcW w:w="134" w:type="dxa"/>
          </w:tcPr>
          <w:p w14:paraId="782187F5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0812F024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14,383</w:t>
            </w:r>
          </w:p>
        </w:tc>
        <w:tc>
          <w:tcPr>
            <w:tcW w:w="134" w:type="dxa"/>
          </w:tcPr>
          <w:p w14:paraId="272735A1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2E8A2F98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 xml:space="preserve"> 1,053 </w:t>
            </w:r>
          </w:p>
        </w:tc>
        <w:tc>
          <w:tcPr>
            <w:tcW w:w="134" w:type="dxa"/>
          </w:tcPr>
          <w:p w14:paraId="2CB697E9" w14:textId="77777777" w:rsidR="00A81AF1" w:rsidRPr="00165889" w:rsidRDefault="00A81AF1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0250FD3E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>1,242</w:t>
            </w:r>
          </w:p>
        </w:tc>
      </w:tr>
      <w:tr w:rsidR="00A81AF1" w:rsidRPr="00165889" w14:paraId="58977AA3" w14:textId="77777777" w:rsidTr="00844DFE">
        <w:tc>
          <w:tcPr>
            <w:tcW w:w="3458" w:type="dxa"/>
          </w:tcPr>
          <w:p w14:paraId="266D1EF6" w14:textId="77777777" w:rsidR="00A81AF1" w:rsidRPr="00165889" w:rsidRDefault="00A81AF1" w:rsidP="00165889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12441116" w:rsidR="00A81AF1" w:rsidRPr="0099689E" w:rsidRDefault="0099689E" w:rsidP="0099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89E">
              <w:rPr>
                <w:rFonts w:asciiTheme="majorBidi" w:hAnsiTheme="majorBidi" w:cstheme="majorBidi"/>
                <w:sz w:val="26"/>
                <w:szCs w:val="26"/>
              </w:rPr>
              <w:t>21,573</w:t>
            </w:r>
          </w:p>
        </w:tc>
        <w:tc>
          <w:tcPr>
            <w:tcW w:w="134" w:type="dxa"/>
          </w:tcPr>
          <w:p w14:paraId="779FC8C3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2BD48F82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6,038</w:t>
            </w:r>
          </w:p>
        </w:tc>
        <w:tc>
          <w:tcPr>
            <w:tcW w:w="134" w:type="dxa"/>
          </w:tcPr>
          <w:p w14:paraId="58A3D891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7CDB8DAC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 xml:space="preserve"> 50 </w:t>
            </w:r>
          </w:p>
        </w:tc>
        <w:tc>
          <w:tcPr>
            <w:tcW w:w="134" w:type="dxa"/>
          </w:tcPr>
          <w:p w14:paraId="5273F6B7" w14:textId="77777777" w:rsidR="00A81AF1" w:rsidRPr="00165889" w:rsidRDefault="00A81AF1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4B0D3970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  <w:tr w:rsidR="00A81AF1" w:rsidRPr="00165889" w14:paraId="0C236F7C" w14:textId="77777777" w:rsidTr="00D76AE0">
        <w:tc>
          <w:tcPr>
            <w:tcW w:w="3458" w:type="dxa"/>
          </w:tcPr>
          <w:p w14:paraId="4648B3A7" w14:textId="77777777" w:rsidR="00A81AF1" w:rsidRPr="00165889" w:rsidRDefault="00A81AF1" w:rsidP="0016588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73F2EF03" w:rsidR="00A81AF1" w:rsidRPr="00165889" w:rsidRDefault="008370EC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70EC">
              <w:rPr>
                <w:rFonts w:asciiTheme="majorBidi" w:hAnsiTheme="majorBidi" w:cstheme="majorBidi"/>
                <w:sz w:val="26"/>
                <w:szCs w:val="26"/>
              </w:rPr>
              <w:t>232,681</w:t>
            </w:r>
          </w:p>
        </w:tc>
        <w:tc>
          <w:tcPr>
            <w:tcW w:w="134" w:type="dxa"/>
          </w:tcPr>
          <w:p w14:paraId="00EAE60E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2974E1C6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106,893</w:t>
            </w:r>
          </w:p>
        </w:tc>
        <w:tc>
          <w:tcPr>
            <w:tcW w:w="134" w:type="dxa"/>
          </w:tcPr>
          <w:p w14:paraId="60F88D1F" w14:textId="77777777" w:rsidR="00A81AF1" w:rsidRPr="00165889" w:rsidRDefault="00A81AF1" w:rsidP="0016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4FD3B4B6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5889">
              <w:rPr>
                <w:rFonts w:asciiTheme="majorBidi" w:hAnsiTheme="majorBidi"/>
                <w:sz w:val="26"/>
                <w:szCs w:val="26"/>
              </w:rPr>
              <w:t>65,734</w:t>
            </w:r>
          </w:p>
        </w:tc>
        <w:tc>
          <w:tcPr>
            <w:tcW w:w="134" w:type="dxa"/>
          </w:tcPr>
          <w:p w14:paraId="61099DA8" w14:textId="77777777" w:rsidR="00A81AF1" w:rsidRPr="00165889" w:rsidRDefault="00A81AF1" w:rsidP="0016588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3C6B1F60" w:rsidR="00A81AF1" w:rsidRPr="00165889" w:rsidRDefault="00A81AF1" w:rsidP="001658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889">
              <w:rPr>
                <w:rFonts w:asciiTheme="majorBidi" w:hAnsiTheme="majorBidi" w:cstheme="majorBidi"/>
                <w:sz w:val="26"/>
                <w:szCs w:val="26"/>
              </w:rPr>
              <w:t>48,975</w:t>
            </w:r>
          </w:p>
        </w:tc>
      </w:tr>
    </w:tbl>
    <w:p w14:paraId="0B6D0E20" w14:textId="77777777" w:rsidR="00A81AF1" w:rsidRDefault="00A81AF1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497BE9A2" w14:textId="77777777" w:rsidR="00165889" w:rsidRDefault="00165889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D54C572" w14:textId="347BC623" w:rsidR="005F652E" w:rsidRPr="00CF2D16" w:rsidRDefault="00777EAA" w:rsidP="00844DFE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CF2D16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F652E" w:rsidRPr="00CF2D16">
        <w:rPr>
          <w:rFonts w:ascii="Angsana New" w:hAnsi="Angsana New"/>
          <w:b/>
          <w:bCs/>
          <w:sz w:val="32"/>
          <w:szCs w:val="32"/>
        </w:rPr>
        <w:t>.</w:t>
      </w:r>
      <w:r w:rsidR="005F652E" w:rsidRPr="00CF2D16">
        <w:rPr>
          <w:rFonts w:ascii="Angsana New" w:hAnsi="Angsana New"/>
          <w:b/>
          <w:bCs/>
          <w:sz w:val="32"/>
          <w:szCs w:val="32"/>
        </w:rPr>
        <w:tab/>
      </w:r>
      <w:r w:rsidR="00B87D86" w:rsidRPr="00CF2D1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82777A3" w14:textId="7DE9207F" w:rsidR="00D42704" w:rsidRPr="00CF2D16" w:rsidRDefault="00D42704" w:rsidP="00844DFE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F2D16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F2D16">
        <w:rPr>
          <w:rFonts w:asciiTheme="majorBidi" w:hAnsiTheme="majorBidi"/>
          <w:sz w:val="32"/>
          <w:szCs w:val="32"/>
          <w:cs/>
        </w:rPr>
        <w:t>สำหรับงวดสามเดือนสิ้นสุดวันที่</w:t>
      </w:r>
      <w:r w:rsidRPr="00CF2D16">
        <w:rPr>
          <w:rFonts w:asciiTheme="majorBidi" w:hAnsiTheme="majorBidi" w:cstheme="majorBidi"/>
          <w:sz w:val="32"/>
          <w:szCs w:val="32"/>
        </w:rPr>
        <w:t xml:space="preserve"> 31 </w:t>
      </w:r>
      <w:r w:rsidRPr="00CF2D1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F2D16">
        <w:rPr>
          <w:rFonts w:asciiTheme="majorBidi" w:hAnsiTheme="majorBidi" w:cstheme="majorBidi"/>
          <w:sz w:val="32"/>
          <w:szCs w:val="32"/>
        </w:rPr>
        <w:t xml:space="preserve"> 256</w:t>
      </w:r>
      <w:r w:rsidR="00CF2D16" w:rsidRPr="00CF2D16">
        <w:rPr>
          <w:rFonts w:asciiTheme="majorBidi" w:hAnsiTheme="majorBidi" w:cstheme="majorBidi"/>
          <w:sz w:val="32"/>
          <w:szCs w:val="32"/>
        </w:rPr>
        <w:t>6</w:t>
      </w:r>
      <w:r w:rsidRPr="00CF2D16">
        <w:rPr>
          <w:rFonts w:asciiTheme="majorBidi" w:hAnsiTheme="majorBidi"/>
          <w:sz w:val="32"/>
          <w:szCs w:val="32"/>
          <w:cs/>
        </w:rPr>
        <w:t xml:space="preserve"> </w:t>
      </w:r>
      <w:r w:rsidRPr="00CF2D1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E11D0D" w:rsidRPr="00CF2D16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CF2D16" w:rsidRDefault="00D42704" w:rsidP="00844DFE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CF2D16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F2D1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CF2D16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CF2D16" w:rsidRDefault="00D42704" w:rsidP="00844DFE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CF2D16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F2D1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CF2D16" w:rsidRDefault="00D42704" w:rsidP="00844DFE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CF2D16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F2D1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CF2D16" w:rsidRDefault="00D42704" w:rsidP="00844DF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F2D1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F5FB9" w:rsidRPr="00CF2D16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0DA8799A" w:rsidR="004F5FB9" w:rsidRPr="00CF2D16" w:rsidRDefault="004F5FB9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2D3973C5" w:rsidR="004F5FB9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5FB9">
              <w:rPr>
                <w:rFonts w:asciiTheme="majorBidi" w:hAnsiTheme="majorBidi" w:cstheme="majorBidi"/>
                <w:sz w:val="32"/>
                <w:szCs w:val="32"/>
              </w:rPr>
              <w:t xml:space="preserve"> 61,99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F5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594AF19" w:rsidR="004F5FB9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2D16"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609</w:t>
            </w:r>
          </w:p>
        </w:tc>
      </w:tr>
      <w:tr w:rsidR="004F5FB9" w:rsidRPr="00CF2D16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37DC4CA7" w:rsidR="004F5FB9" w:rsidRPr="00CF2D16" w:rsidRDefault="004F5FB9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4E1D379B" w:rsidR="004F5FB9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5FB9">
              <w:rPr>
                <w:rFonts w:asciiTheme="majorBidi" w:hAnsiTheme="majorBidi" w:cstheme="majorBidi"/>
                <w:sz w:val="32"/>
                <w:szCs w:val="32"/>
              </w:rPr>
              <w:t xml:space="preserve"> 68,753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4F5FB9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15401540" w:rsidR="004F5FB9" w:rsidRPr="00210930" w:rsidRDefault="004F5FB9" w:rsidP="0084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210930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-</w:t>
            </w:r>
          </w:p>
        </w:tc>
      </w:tr>
      <w:tr w:rsidR="004F5FB9" w:rsidRPr="00CF2D16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4F5FB9" w:rsidRPr="00CF2D16" w:rsidRDefault="004F5FB9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4A994738" w:rsidR="004F5FB9" w:rsidRPr="00CF2D16" w:rsidRDefault="004F5FB9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5FB9">
              <w:rPr>
                <w:rFonts w:asciiTheme="majorBidi" w:hAnsiTheme="majorBidi" w:cstheme="majorBidi"/>
                <w:sz w:val="32"/>
                <w:szCs w:val="32"/>
              </w:rPr>
              <w:t xml:space="preserve"> (2,12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F5F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4F5FB9" w:rsidRPr="00CF2D16" w:rsidRDefault="004F5FB9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0427EC96" w:rsidR="004F5FB9" w:rsidRPr="00CF2D16" w:rsidRDefault="004F5FB9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(660)</w:t>
            </w:r>
          </w:p>
        </w:tc>
      </w:tr>
      <w:tr w:rsidR="00210930" w:rsidRPr="00CF2D16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263CE430" w:rsidR="00210930" w:rsidRPr="00CF2D16" w:rsidRDefault="00210930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7C6977C7" w:rsidR="00210930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5FB9">
              <w:rPr>
                <w:rFonts w:asciiTheme="majorBidi" w:hAnsiTheme="majorBidi" w:cstheme="majorBidi"/>
                <w:sz w:val="32"/>
                <w:szCs w:val="32"/>
              </w:rPr>
              <w:t>128,62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210930" w:rsidRPr="00CF2D16" w:rsidRDefault="00210930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65A5CCD9" w:rsidR="00210930" w:rsidRPr="00CF2D16" w:rsidRDefault="00210930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0930">
              <w:rPr>
                <w:rFonts w:asciiTheme="majorBidi" w:hAnsiTheme="majorBidi" w:cstheme="majorBidi"/>
                <w:sz w:val="32"/>
                <w:szCs w:val="32"/>
              </w:rPr>
              <w:t xml:space="preserve"> 26,949 </w:t>
            </w:r>
          </w:p>
        </w:tc>
      </w:tr>
      <w:tr w:rsidR="00210930" w:rsidRPr="00CF2D16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210930" w:rsidRPr="00CF2D16" w:rsidRDefault="00210930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CF2D1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3F723246" w:rsidR="00210930" w:rsidRPr="00CF2D16" w:rsidRDefault="004F5FB9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F5FB9">
              <w:rPr>
                <w:rFonts w:asciiTheme="majorBidi" w:hAnsiTheme="majorBidi" w:cstheme="majorBidi"/>
                <w:sz w:val="32"/>
                <w:szCs w:val="32"/>
              </w:rPr>
              <w:t>17,060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210930" w:rsidRPr="00CF2D16" w:rsidRDefault="00210930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2FA7B7C2" w:rsidR="00210930" w:rsidRPr="00CF2D16" w:rsidRDefault="00210930" w:rsidP="00844DF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0930">
              <w:rPr>
                <w:rFonts w:asciiTheme="majorBidi" w:hAnsiTheme="majorBidi" w:cstheme="majorBidi"/>
                <w:sz w:val="32"/>
                <w:szCs w:val="32"/>
              </w:rPr>
              <w:t>(2,038)</w:t>
            </w:r>
          </w:p>
        </w:tc>
      </w:tr>
      <w:tr w:rsidR="00210930" w:rsidRPr="00CF2D16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210930" w:rsidRPr="00CF2D16" w:rsidRDefault="00210930" w:rsidP="00844DF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F2D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450A5FCC" w:rsidR="00210930" w:rsidRPr="00CF2D16" w:rsidRDefault="004F5FB9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5FB9">
              <w:rPr>
                <w:rFonts w:asciiTheme="majorBidi" w:hAnsiTheme="majorBidi" w:cstheme="majorBidi"/>
                <w:sz w:val="32"/>
                <w:szCs w:val="32"/>
              </w:rPr>
              <w:t>111,569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210930" w:rsidRPr="00CF2D16" w:rsidRDefault="00210930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77E86D9A" w:rsidR="00210930" w:rsidRPr="00CF2D16" w:rsidRDefault="00210930" w:rsidP="00844D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0930">
              <w:rPr>
                <w:rFonts w:asciiTheme="majorBidi" w:hAnsiTheme="majorBidi" w:cstheme="majorBidi"/>
                <w:sz w:val="32"/>
                <w:szCs w:val="32"/>
              </w:rPr>
              <w:t xml:space="preserve"> 24,911</w:t>
            </w:r>
          </w:p>
        </w:tc>
      </w:tr>
    </w:tbl>
    <w:p w14:paraId="40C92702" w14:textId="321D5F31" w:rsidR="00287662" w:rsidRPr="00216387" w:rsidRDefault="00287662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9112F72" w14:textId="43533F74" w:rsidR="00583F43" w:rsidRPr="0007509C" w:rsidRDefault="00583F43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  <w:r w:rsidRPr="0007509C">
        <w:rPr>
          <w:rFonts w:ascii="Angsana New" w:hAnsi="Angsana New"/>
          <w:position w:val="2"/>
          <w:sz w:val="32"/>
          <w:szCs w:val="32"/>
          <w:cs/>
        </w:rPr>
        <w:t>จำนวนที่รับรู้ในงบกำไรขาดทุน</w:t>
      </w:r>
      <w:r w:rsidRPr="0007509C">
        <w:rPr>
          <w:rFonts w:ascii="Angsana New" w:hAnsi="Angsana New" w:hint="cs"/>
          <w:position w:val="2"/>
          <w:sz w:val="32"/>
          <w:szCs w:val="32"/>
          <w:cs/>
        </w:rPr>
        <w:t>เบ็ดเสร็จ</w:t>
      </w:r>
      <w:r w:rsidR="00AE11F0" w:rsidRPr="0007509C">
        <w:rPr>
          <w:rFonts w:ascii="Angsana New" w:hAnsi="Angsana New" w:hint="cs"/>
          <w:position w:val="2"/>
          <w:sz w:val="32"/>
          <w:szCs w:val="32"/>
          <w:cs/>
        </w:rPr>
        <w:t>สำหรับงวด</w:t>
      </w:r>
      <w:r w:rsidR="009474BC" w:rsidRPr="0007509C">
        <w:rPr>
          <w:rFonts w:ascii="Angsana New" w:hAnsi="Angsana New" w:hint="cs"/>
          <w:position w:val="2"/>
          <w:sz w:val="32"/>
          <w:szCs w:val="32"/>
          <w:cs/>
        </w:rPr>
        <w:t>สาม</w:t>
      </w:r>
      <w:r w:rsidRPr="0007509C">
        <w:rPr>
          <w:rFonts w:ascii="Angsana New" w:hAnsi="Angsana New" w:hint="cs"/>
          <w:position w:val="2"/>
          <w:sz w:val="32"/>
          <w:szCs w:val="32"/>
          <w:cs/>
        </w:rPr>
        <w:t>เดือน</w:t>
      </w:r>
      <w:r w:rsidRPr="0007509C">
        <w:rPr>
          <w:rFonts w:ascii="Angsana New" w:hAnsi="Angsana New"/>
          <w:position w:val="2"/>
          <w:sz w:val="32"/>
          <w:szCs w:val="32"/>
          <w:cs/>
        </w:rPr>
        <w:t>สิ้นสุดวันที่</w:t>
      </w:r>
      <w:r w:rsidRPr="0007509C">
        <w:rPr>
          <w:rFonts w:ascii="Angsana New" w:hAnsi="Angsana New"/>
          <w:position w:val="2"/>
          <w:sz w:val="32"/>
          <w:szCs w:val="32"/>
        </w:rPr>
        <w:t xml:space="preserve"> 31 </w:t>
      </w:r>
      <w:r w:rsidRPr="0007509C">
        <w:rPr>
          <w:rFonts w:ascii="Angsana New" w:hAnsi="Angsana New" w:hint="cs"/>
          <w:position w:val="2"/>
          <w:sz w:val="32"/>
          <w:szCs w:val="32"/>
          <w:cs/>
        </w:rPr>
        <w:t>มีนาคม</w:t>
      </w:r>
      <w:r w:rsidRPr="0007509C">
        <w:rPr>
          <w:rFonts w:ascii="Angsana New" w:hAnsi="Angsana New" w:hint="cs"/>
          <w:position w:val="2"/>
          <w:sz w:val="32"/>
          <w:szCs w:val="32"/>
        </w:rPr>
        <w:t xml:space="preserve"> </w:t>
      </w:r>
      <w:r w:rsidRPr="0007509C">
        <w:rPr>
          <w:rFonts w:ascii="Angsana New" w:hAnsi="Angsana New"/>
          <w:position w:val="2"/>
          <w:sz w:val="32"/>
          <w:szCs w:val="32"/>
        </w:rPr>
        <w:t>256</w:t>
      </w:r>
      <w:r w:rsidR="0007509C" w:rsidRPr="0007509C">
        <w:rPr>
          <w:rFonts w:ascii="Angsana New" w:hAnsi="Angsana New"/>
          <w:position w:val="2"/>
          <w:sz w:val="32"/>
          <w:szCs w:val="32"/>
        </w:rPr>
        <w:t>6</w:t>
      </w:r>
      <w:r w:rsidRPr="0007509C">
        <w:rPr>
          <w:rFonts w:ascii="Angsana New" w:hAnsi="Angsana New"/>
          <w:position w:val="2"/>
          <w:sz w:val="32"/>
          <w:szCs w:val="32"/>
        </w:rPr>
        <w:t xml:space="preserve"> </w:t>
      </w:r>
      <w:r w:rsidRPr="0007509C">
        <w:rPr>
          <w:rFonts w:ascii="Angsana New" w:hAnsi="Angsana New" w:hint="cs"/>
          <w:position w:val="2"/>
          <w:sz w:val="32"/>
          <w:szCs w:val="32"/>
          <w:cs/>
        </w:rPr>
        <w:t xml:space="preserve">และ </w:t>
      </w:r>
      <w:r w:rsidRPr="0007509C">
        <w:rPr>
          <w:rFonts w:ascii="Angsana New" w:hAnsi="Angsana New"/>
          <w:position w:val="2"/>
          <w:sz w:val="32"/>
          <w:szCs w:val="32"/>
        </w:rPr>
        <w:t>256</w:t>
      </w:r>
      <w:r w:rsidR="0007509C" w:rsidRPr="0007509C">
        <w:rPr>
          <w:rFonts w:ascii="Angsana New" w:hAnsi="Angsana New"/>
          <w:position w:val="2"/>
          <w:sz w:val="32"/>
          <w:szCs w:val="32"/>
        </w:rPr>
        <w:t>5</w:t>
      </w:r>
      <w:r w:rsidRPr="0007509C">
        <w:rPr>
          <w:rFonts w:ascii="Angsana New" w:hAnsi="Angsana New" w:hint="cs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583F43" w:rsidRPr="00844DFE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844DFE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844DFE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3F43" w:rsidRPr="00844DFE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844DFE" w:rsidRDefault="00583F43" w:rsidP="00583F43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844DFE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844DFE" w:rsidRDefault="00583F43" w:rsidP="00583F4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844DFE" w:rsidRDefault="00583F43" w:rsidP="00583F4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509C" w:rsidRPr="00844DFE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844DFE" w:rsidRDefault="0007509C" w:rsidP="0007509C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14A95C99" w:rsidR="0007509C" w:rsidRPr="00844DFE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844DFE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7376126" w:rsidR="0007509C" w:rsidRPr="00844DFE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A0F1A0D" w14:textId="77777777" w:rsidR="0007509C" w:rsidRPr="00844DFE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29C87339" w:rsidR="0007509C" w:rsidRPr="00844DFE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844DFE" w:rsidRDefault="0007509C" w:rsidP="0007509C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30680D52" w:rsidR="0007509C" w:rsidRPr="00844DFE" w:rsidRDefault="0007509C" w:rsidP="0007509C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A201E" w:rsidRPr="00844DFE" w14:paraId="28557BA7" w14:textId="77777777" w:rsidTr="00CB52FB">
        <w:trPr>
          <w:trHeight w:val="20"/>
        </w:trPr>
        <w:tc>
          <w:tcPr>
            <w:tcW w:w="3003" w:type="dxa"/>
          </w:tcPr>
          <w:p w14:paraId="5357E813" w14:textId="77777777" w:rsidR="00EA201E" w:rsidRPr="00844DFE" w:rsidRDefault="00EA201E" w:rsidP="00EA201E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844D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3248BBC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 xml:space="preserve"> 1,294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2E1C0" w14:textId="7EDB4541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213027F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1,294</w:t>
            </w:r>
          </w:p>
        </w:tc>
        <w:tc>
          <w:tcPr>
            <w:tcW w:w="134" w:type="dxa"/>
            <w:vAlign w:val="bottom"/>
          </w:tcPr>
          <w:p w14:paraId="0CE3AB45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3411A62E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</w:tr>
      <w:tr w:rsidR="00EA201E" w:rsidRPr="00844DFE" w14:paraId="459AFE96" w14:textId="77777777" w:rsidTr="00CB52FB">
        <w:trPr>
          <w:trHeight w:val="20"/>
        </w:trPr>
        <w:tc>
          <w:tcPr>
            <w:tcW w:w="3003" w:type="dxa"/>
          </w:tcPr>
          <w:p w14:paraId="72756CE3" w14:textId="77777777" w:rsidR="00EA201E" w:rsidRPr="00844DFE" w:rsidRDefault="00EA201E" w:rsidP="00EA201E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59AA0A4A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 xml:space="preserve"> 550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703DB76" w14:textId="49F5D554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365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04BF5CC3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34" w:type="dxa"/>
            <w:vAlign w:val="bottom"/>
          </w:tcPr>
          <w:p w14:paraId="64FEE494" w14:textId="77777777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93FE99" w14:textId="20E5E62D" w:rsidR="00EA201E" w:rsidRPr="00844DFE" w:rsidRDefault="00EA201E" w:rsidP="00EA20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07509C" w:rsidRPr="00844DFE" w14:paraId="2F6FDC48" w14:textId="77777777" w:rsidTr="007D1126">
        <w:trPr>
          <w:trHeight w:val="20"/>
        </w:trPr>
        <w:tc>
          <w:tcPr>
            <w:tcW w:w="3003" w:type="dxa"/>
          </w:tcPr>
          <w:p w14:paraId="66259383" w14:textId="77777777" w:rsidR="0007509C" w:rsidRPr="00844DFE" w:rsidRDefault="0007509C" w:rsidP="0007509C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98EC52" w14:textId="4572757A" w:rsidR="0007509C" w:rsidRPr="00844DFE" w:rsidRDefault="004E1D27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</w:t>
            </w:r>
            <w:r w:rsidR="0097193F" w:rsidRPr="00844DFE">
              <w:rPr>
                <w:rFonts w:ascii="Angsana New" w:hAnsi="Angsana New"/>
                <w:sz w:val="26"/>
                <w:szCs w:val="26"/>
              </w:rPr>
              <w:t>,</w:t>
            </w:r>
            <w:r w:rsidRPr="00844DFE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96A24CF" w14:textId="37C9E460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668F1BDD" w:rsidR="0007509C" w:rsidRPr="00844DFE" w:rsidRDefault="00407E4E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34" w:type="dxa"/>
            <w:vAlign w:val="bottom"/>
          </w:tcPr>
          <w:p w14:paraId="5CACDC7D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939960" w14:textId="7F2F3DDA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7509C" w:rsidRPr="00844DFE" w14:paraId="3C1A1D22" w14:textId="77777777" w:rsidTr="007D1126">
        <w:trPr>
          <w:trHeight w:val="20"/>
        </w:trPr>
        <w:tc>
          <w:tcPr>
            <w:tcW w:w="3003" w:type="dxa"/>
          </w:tcPr>
          <w:p w14:paraId="716278EA" w14:textId="77777777" w:rsidR="0007509C" w:rsidRPr="00844DFE" w:rsidRDefault="0007509C" w:rsidP="0007509C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C5A324" w14:textId="20B02889" w:rsidR="0007509C" w:rsidRPr="00844DFE" w:rsidRDefault="007D1126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73886846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2033448C" w:rsidR="0007509C" w:rsidRPr="00844DFE" w:rsidRDefault="00407E4E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134" w:type="dxa"/>
            <w:vAlign w:val="bottom"/>
          </w:tcPr>
          <w:p w14:paraId="29E627D3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21B1476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A0639B" w14:textId="63EC9615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07509C" w:rsidRPr="00844DFE" w14:paraId="0454FE13" w14:textId="77777777" w:rsidTr="007D1126">
        <w:trPr>
          <w:trHeight w:val="20"/>
        </w:trPr>
        <w:tc>
          <w:tcPr>
            <w:tcW w:w="3003" w:type="dxa"/>
          </w:tcPr>
          <w:p w14:paraId="50DC6383" w14:textId="71C67408" w:rsidR="0007509C" w:rsidRPr="00844DFE" w:rsidRDefault="0007509C" w:rsidP="0007509C">
            <w:pPr>
              <w:spacing w:line="320" w:lineRule="exact"/>
              <w:ind w:left="511" w:hanging="227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0508599E" w:rsidR="0007509C" w:rsidRPr="00844DFE" w:rsidRDefault="007D1126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3,326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70513E4A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44DFE">
              <w:rPr>
                <w:rFonts w:ascii="Angsana New" w:hAnsi="Angsana New"/>
                <w:sz w:val="26"/>
                <w:szCs w:val="26"/>
              </w:rPr>
              <w:t>,217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2C0CB5C7" w:rsidR="0007509C" w:rsidRPr="00844DFE" w:rsidRDefault="00DB22B9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1,743</w:t>
            </w:r>
          </w:p>
        </w:tc>
        <w:tc>
          <w:tcPr>
            <w:tcW w:w="134" w:type="dxa"/>
            <w:vAlign w:val="bottom"/>
          </w:tcPr>
          <w:p w14:paraId="544D8F18" w14:textId="77777777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5B6A74B2" w:rsidR="0007509C" w:rsidRPr="00844DFE" w:rsidRDefault="0007509C" w:rsidP="00075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1,680</w:t>
            </w:r>
          </w:p>
        </w:tc>
      </w:tr>
    </w:tbl>
    <w:p w14:paraId="69F0994D" w14:textId="77777777" w:rsidR="00E77680" w:rsidRDefault="00E77680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62ACC79" w14:textId="576572C3" w:rsidR="002D6346" w:rsidRPr="00DC12AC" w:rsidRDefault="00F25BD9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DC12A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D6346" w:rsidRPr="00DC1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6346" w:rsidRPr="00DC1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6346" w:rsidRPr="00DC12A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DC12AC" w:rsidRDefault="00600EF0" w:rsidP="00CA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DC12AC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B32000" w:rsidRPr="00DC12AC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2A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32000" w:rsidRPr="00DC12AC" w14:paraId="02B85A2E" w14:textId="77777777" w:rsidTr="00B32000">
        <w:tc>
          <w:tcPr>
            <w:tcW w:w="5046" w:type="dxa"/>
          </w:tcPr>
          <w:p w14:paraId="52A7EA83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32000" w:rsidRPr="00DC12AC" w14:paraId="2ADBDF03" w14:textId="77777777" w:rsidTr="00AB69C6">
        <w:tc>
          <w:tcPr>
            <w:tcW w:w="5046" w:type="dxa"/>
          </w:tcPr>
          <w:p w14:paraId="75685772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BFB8A37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12A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BF21AB9" w14:textId="1E5BC20C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C12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12AC" w:rsidRPr="00DC12A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12A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6B4DB8DB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12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C12AC" w:rsidRPr="00DC12A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32000" w:rsidRPr="00DC12AC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78476FAD" w:rsidR="00B32000" w:rsidRPr="00DC12AC" w:rsidRDefault="00013D93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3D93">
              <w:rPr>
                <w:rFonts w:asciiTheme="majorBidi" w:hAnsiTheme="majorBidi"/>
                <w:sz w:val="32"/>
                <w:szCs w:val="32"/>
                <w:cs/>
              </w:rPr>
              <w:t>27</w:t>
            </w:r>
            <w:r w:rsidRPr="00013D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3D93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</w:p>
        </w:tc>
        <w:tc>
          <w:tcPr>
            <w:tcW w:w="138" w:type="dxa"/>
          </w:tcPr>
          <w:p w14:paraId="1B93CB66" w14:textId="77777777" w:rsidR="00B32000" w:rsidRPr="00DC12AC" w:rsidRDefault="00B32000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11AED87F" w:rsidR="00B32000" w:rsidRPr="00DC12AC" w:rsidRDefault="00DC12AC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</w:rPr>
              <w:t>33,600</w:t>
            </w:r>
          </w:p>
        </w:tc>
      </w:tr>
      <w:tr w:rsidR="002667EE" w:rsidRPr="00DC12AC" w14:paraId="71B333DF" w14:textId="77777777" w:rsidTr="00AB69C6">
        <w:tc>
          <w:tcPr>
            <w:tcW w:w="5046" w:type="dxa"/>
          </w:tcPr>
          <w:p w14:paraId="2500120A" w14:textId="77777777" w:rsidR="002667EE" w:rsidRPr="00DC12AC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1503DC6D" w:rsidR="002667EE" w:rsidRPr="00DC12AC" w:rsidRDefault="00013D93" w:rsidP="0001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34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</w:tcPr>
          <w:p w14:paraId="6A3F2BB0" w14:textId="6D3D767D" w:rsidR="002667EE" w:rsidRPr="00DC12AC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3271DD58" w:rsidR="002667EE" w:rsidRPr="00DC12AC" w:rsidRDefault="00DC12AC" w:rsidP="00DC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</w:rPr>
              <w:t>2,012</w:t>
            </w:r>
          </w:p>
        </w:tc>
      </w:tr>
      <w:tr w:rsidR="002667EE" w:rsidRPr="00DC12AC" w14:paraId="1AD20297" w14:textId="77777777" w:rsidTr="00AB69C6">
        <w:tc>
          <w:tcPr>
            <w:tcW w:w="5046" w:type="dxa"/>
          </w:tcPr>
          <w:p w14:paraId="02D9E63B" w14:textId="77777777" w:rsidR="002667EE" w:rsidRPr="00DC12AC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C12A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3DC40E9A" w:rsidR="002667EE" w:rsidRPr="00DC12AC" w:rsidRDefault="00013D93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3D93">
              <w:rPr>
                <w:rFonts w:asciiTheme="majorBidi" w:hAnsiTheme="majorBidi"/>
                <w:sz w:val="32"/>
                <w:szCs w:val="32"/>
                <w:cs/>
              </w:rPr>
              <w:t>27</w:t>
            </w:r>
            <w:r w:rsidRPr="00013D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3D93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</w:p>
        </w:tc>
        <w:tc>
          <w:tcPr>
            <w:tcW w:w="138" w:type="dxa"/>
          </w:tcPr>
          <w:p w14:paraId="3F934F33" w14:textId="77777777" w:rsidR="002667EE" w:rsidRPr="00DC12AC" w:rsidRDefault="002667EE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2D8D2B39" w:rsidR="002667EE" w:rsidRPr="00DC12AC" w:rsidRDefault="00DC12AC" w:rsidP="00CA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2AC">
              <w:rPr>
                <w:rFonts w:asciiTheme="majorBidi" w:hAnsiTheme="majorBidi" w:cstheme="majorBidi"/>
                <w:sz w:val="32"/>
                <w:szCs w:val="32"/>
              </w:rPr>
              <w:t>35,612</w:t>
            </w:r>
          </w:p>
        </w:tc>
      </w:tr>
    </w:tbl>
    <w:p w14:paraId="0116E867" w14:textId="7668FECA" w:rsidR="00DC12AC" w:rsidRPr="00EE1919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5C720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บริษัท พรีเมี่ยม เฟล็กซิเบิ้ล แพจเกจจิ้ง จำกัด </w:t>
      </w:r>
    </w:p>
    <w:p w14:paraId="04AF59BE" w14:textId="77777777" w:rsidR="00EE1919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C7208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กู้ยืมเงิน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br/>
        <w:t>แห่ง</w:t>
      </w:r>
      <w:r w:rsidRPr="005C7208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922922">
        <w:rPr>
          <w:rFonts w:asciiTheme="majorBidi" w:hAnsiTheme="majorBidi" w:cstheme="majorBidi"/>
          <w:sz w:val="32"/>
          <w:szCs w:val="32"/>
        </w:rPr>
        <w:t>50</w:t>
      </w:r>
      <w:r w:rsidRPr="005C7208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เป็นทุนหมุนเวียนภายในกิจการ </w:t>
      </w:r>
      <w:r w:rsidRPr="005C7208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5C7208">
        <w:rPr>
          <w:rFonts w:asciiTheme="majorBidi" w:hAnsiTheme="majorBidi" w:hint="cs"/>
          <w:sz w:val="32"/>
          <w:szCs w:val="32"/>
          <w:cs/>
        </w:rPr>
        <w:t>ในอัตรา</w:t>
      </w:r>
      <w:r w:rsidRPr="005C7208">
        <w:rPr>
          <w:rFonts w:asciiTheme="majorBidi" w:hAnsiTheme="majorBidi"/>
          <w:sz w:val="32"/>
          <w:szCs w:val="32"/>
          <w:cs/>
        </w:rPr>
        <w:br/>
      </w:r>
      <w:r w:rsidRPr="005C7208">
        <w:rPr>
          <w:rFonts w:asciiTheme="majorBidi" w:hAnsiTheme="majorBidi" w:hint="cs"/>
          <w:sz w:val="32"/>
          <w:szCs w:val="32"/>
          <w:cs/>
        </w:rPr>
        <w:t>ร้อยละ</w:t>
      </w:r>
      <w:r w:rsidRPr="00922922">
        <w:rPr>
          <w:rFonts w:asciiTheme="majorBidi" w:hAnsiTheme="majorBidi" w:cstheme="majorBidi"/>
          <w:sz w:val="32"/>
          <w:szCs w:val="32"/>
        </w:rPr>
        <w:t xml:space="preserve"> 2</w:t>
      </w:r>
      <w:r w:rsidRPr="005C7208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5C7208">
        <w:rPr>
          <w:rFonts w:asciiTheme="majorBidi" w:hAnsiTheme="majorBidi" w:hint="cs"/>
          <w:sz w:val="32"/>
          <w:szCs w:val="32"/>
          <w:cs/>
        </w:rPr>
        <w:t>ต้น</w:t>
      </w:r>
      <w:r w:rsidRPr="005C7208">
        <w:rPr>
          <w:rFonts w:asciiTheme="majorBidi" w:hAnsiTheme="majorBidi"/>
          <w:sz w:val="32"/>
          <w:szCs w:val="32"/>
          <w:cs/>
        </w:rPr>
        <w:t>เดือน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922922">
        <w:rPr>
          <w:rFonts w:asciiTheme="majorBidi" w:hAnsiTheme="majorBidi" w:cstheme="majorBidi"/>
          <w:sz w:val="32"/>
          <w:szCs w:val="32"/>
        </w:rPr>
        <w:t>2.80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922922">
        <w:rPr>
          <w:rFonts w:asciiTheme="majorBidi" w:hAnsiTheme="majorBidi" w:cstheme="majorBidi"/>
          <w:sz w:val="32"/>
          <w:szCs w:val="32"/>
        </w:rPr>
        <w:t>24</w:t>
      </w:r>
      <w:r w:rsidRPr="005C7208">
        <w:rPr>
          <w:rFonts w:asciiTheme="majorBidi" w:hAnsiTheme="majorBidi"/>
          <w:sz w:val="32"/>
          <w:szCs w:val="32"/>
          <w:cs/>
        </w:rPr>
        <w:t xml:space="preserve"> งวด </w:t>
      </w:r>
      <w:r w:rsidRPr="005C7208">
        <w:rPr>
          <w:rFonts w:asciiTheme="majorBidi" w:hAnsiTheme="majorBidi" w:hint="cs"/>
          <w:sz w:val="32"/>
          <w:szCs w:val="32"/>
          <w:cs/>
        </w:rPr>
        <w:t>และชำระดอกเบี้ยเป็นรายเดือน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922922">
        <w:rPr>
          <w:rFonts w:asciiTheme="majorBidi" w:hAnsiTheme="majorBidi" w:cstheme="majorBidi"/>
          <w:sz w:val="32"/>
          <w:szCs w:val="32"/>
        </w:rPr>
        <w:t xml:space="preserve">6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เดือนแรก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รัฐบาลชดเชยจ่ายดอกเบี้ยให้และบริษัทย่อยเริ่มชำระงวดแรกตั้งแต่เดือนที่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7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</w:p>
    <w:p w14:paraId="7F82DE04" w14:textId="77777777" w:rsidR="00EE1919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5C7208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149C5217" w14:textId="77777777" w:rsidR="00EE1919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ก)</w:t>
      </w:r>
      <w:r w:rsidR="00EE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(มหาชน) และ     </w:t>
      </w:r>
    </w:p>
    <w:p w14:paraId="6B3A4DBC" w14:textId="1C4FBEB9" w:rsidR="00DC12AC" w:rsidRDefault="00DC12AC" w:rsidP="00EE1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ข)</w:t>
      </w:r>
      <w:r w:rsidR="00EE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 w:hint="cs"/>
          <w:sz w:val="32"/>
          <w:szCs w:val="32"/>
        </w:rPr>
        <w:t>(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3FF54298" w14:textId="3F08A5C6" w:rsidR="00DC12AC" w:rsidRDefault="00DC12AC" w:rsidP="00DC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3FAC669" w14:textId="77777777" w:rsidR="00AF4798" w:rsidRPr="00DC12AC" w:rsidRDefault="00677A3D" w:rsidP="002D0C2F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DC12AC">
        <w:rPr>
          <w:rFonts w:ascii="Angsana New" w:hAnsi="Angsana New"/>
          <w:b/>
          <w:bCs/>
          <w:sz w:val="32"/>
          <w:szCs w:val="32"/>
        </w:rPr>
        <w:t>2</w:t>
      </w:r>
      <w:r w:rsidR="00F25BD9" w:rsidRPr="00DC12AC">
        <w:rPr>
          <w:rFonts w:ascii="Angsana New" w:hAnsi="Angsana New"/>
          <w:b/>
          <w:bCs/>
          <w:sz w:val="32"/>
          <w:szCs w:val="32"/>
        </w:rPr>
        <w:t>0</w:t>
      </w:r>
      <w:r w:rsidR="00AF4798" w:rsidRPr="00DC12AC">
        <w:rPr>
          <w:rFonts w:ascii="Angsana New" w:hAnsi="Angsana New"/>
          <w:b/>
          <w:bCs/>
          <w:sz w:val="32"/>
          <w:szCs w:val="32"/>
        </w:rPr>
        <w:t>.</w:t>
      </w:r>
      <w:r w:rsidR="00AF4798" w:rsidRPr="00DC12AC">
        <w:rPr>
          <w:rFonts w:ascii="Angsana New" w:hAnsi="Angsana New"/>
          <w:b/>
          <w:bCs/>
          <w:sz w:val="32"/>
          <w:szCs w:val="32"/>
        </w:rPr>
        <w:tab/>
      </w:r>
      <w:r w:rsidR="00AF4798" w:rsidRPr="00DC12AC">
        <w:rPr>
          <w:rFonts w:ascii="Angsana New" w:hAnsi="Angsana New"/>
          <w:b/>
          <w:bCs/>
          <w:sz w:val="32"/>
          <w:szCs w:val="32"/>
        </w:rPr>
        <w:tab/>
      </w:r>
      <w:r w:rsidRPr="00DC12A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DC12AC" w:rsidRDefault="00AF4798" w:rsidP="00844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DC12AC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E11D0D" w:rsidRPr="00844DFE" w14:paraId="1D2650AF" w14:textId="77777777" w:rsidTr="00D40028">
        <w:trPr>
          <w:cantSplit/>
          <w:jc w:val="right"/>
        </w:trPr>
        <w:tc>
          <w:tcPr>
            <w:tcW w:w="4025" w:type="dxa"/>
          </w:tcPr>
          <w:p w14:paraId="3E2E2A18" w14:textId="77777777" w:rsidR="00AF4798" w:rsidRPr="00844DFE" w:rsidRDefault="00AF4798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C11ACFE" w14:textId="77777777" w:rsidR="00AF4798" w:rsidRPr="00844DFE" w:rsidRDefault="00AF4798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11D0D" w:rsidRPr="00844DFE" w14:paraId="6F5D0A9C" w14:textId="77777777" w:rsidTr="004124F9">
        <w:trPr>
          <w:cantSplit/>
          <w:jc w:val="right"/>
        </w:trPr>
        <w:tc>
          <w:tcPr>
            <w:tcW w:w="4025" w:type="dxa"/>
          </w:tcPr>
          <w:p w14:paraId="61F21D31" w14:textId="77777777" w:rsidR="00AF4798" w:rsidRPr="00844DFE" w:rsidRDefault="00AF4798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56D5EA" w14:textId="77777777" w:rsidR="00AF4798" w:rsidRPr="00844DFE" w:rsidRDefault="00AF4798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59482D" w14:textId="77777777" w:rsidR="00AF4798" w:rsidRPr="00844DFE" w:rsidRDefault="00AF4798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2BBD8" w14:textId="77777777" w:rsidR="00AF4798" w:rsidRPr="00844DFE" w:rsidRDefault="00AF4798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BD9" w:rsidRPr="00844DFE" w14:paraId="0A86DC3C" w14:textId="77777777" w:rsidTr="004124F9">
        <w:trPr>
          <w:cantSplit/>
          <w:jc w:val="right"/>
        </w:trPr>
        <w:tc>
          <w:tcPr>
            <w:tcW w:w="4025" w:type="dxa"/>
          </w:tcPr>
          <w:p w14:paraId="5F6CE4E7" w14:textId="77777777" w:rsidR="00F25BD9" w:rsidRPr="00844DFE" w:rsidRDefault="00F25BD9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667C7" w14:textId="77777777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81832C7" w14:textId="72151F55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44DFE">
              <w:rPr>
                <w:rFonts w:ascii="Angsana New" w:hAnsi="Angsana New"/>
                <w:sz w:val="26"/>
                <w:szCs w:val="26"/>
              </w:rPr>
              <w:t>256</w:t>
            </w:r>
            <w:r w:rsidR="00DC12AC" w:rsidRPr="00844D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60F54D" w14:textId="77777777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F724C" w14:textId="0E6C1459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4DFE">
              <w:rPr>
                <w:rFonts w:ascii="Angsana New" w:hAnsi="Angsana New"/>
                <w:sz w:val="26"/>
                <w:szCs w:val="26"/>
              </w:rPr>
              <w:t>256</w:t>
            </w:r>
            <w:r w:rsidR="00DC12AC" w:rsidRPr="00844DF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6AC0B9F4" w14:textId="77777777" w:rsidR="00F25BD9" w:rsidRPr="00844DFE" w:rsidRDefault="00F25BD9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EAAB881" w14:textId="77777777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6751828" w14:textId="5BECE07B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44DFE">
              <w:rPr>
                <w:rFonts w:ascii="Angsana New" w:hAnsi="Angsana New"/>
                <w:sz w:val="26"/>
                <w:szCs w:val="26"/>
              </w:rPr>
              <w:t>256</w:t>
            </w:r>
            <w:r w:rsidR="00DC12AC" w:rsidRPr="00844D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" w:type="dxa"/>
          </w:tcPr>
          <w:p w14:paraId="052CBAEF" w14:textId="77777777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00C14CE" w14:textId="19A50C07" w:rsidR="00F25BD9" w:rsidRPr="00844DFE" w:rsidRDefault="00F25BD9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4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4DFE">
              <w:rPr>
                <w:rFonts w:ascii="Angsana New" w:hAnsi="Angsana New"/>
                <w:sz w:val="26"/>
                <w:szCs w:val="26"/>
              </w:rPr>
              <w:t>25</w:t>
            </w:r>
            <w:r w:rsidR="00DC12AC" w:rsidRPr="00844DFE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997EED" w:rsidRPr="00844DFE" w14:paraId="250B4D64" w14:textId="77777777" w:rsidTr="00FA026F">
        <w:trPr>
          <w:cantSplit/>
          <w:jc w:val="right"/>
        </w:trPr>
        <w:tc>
          <w:tcPr>
            <w:tcW w:w="4025" w:type="dxa"/>
          </w:tcPr>
          <w:p w14:paraId="72BBA284" w14:textId="77777777" w:rsidR="00997EED" w:rsidRPr="00844DFE" w:rsidRDefault="00997EED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ณ วันต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568F0D" w14:textId="6A5C7035" w:rsidR="00997EED" w:rsidRPr="00844DFE" w:rsidRDefault="002615A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844DFE">
              <w:rPr>
                <w:rFonts w:ascii="Angsana New" w:hAnsi="Angsana New"/>
                <w:sz w:val="26"/>
                <w:szCs w:val="26"/>
              </w:rPr>
              <w:t>,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735</w:t>
            </w:r>
          </w:p>
        </w:tc>
        <w:tc>
          <w:tcPr>
            <w:tcW w:w="137" w:type="dxa"/>
          </w:tcPr>
          <w:p w14:paraId="4ABAAB2E" w14:textId="77777777" w:rsidR="00997EED" w:rsidRPr="00844DFE" w:rsidRDefault="00997EED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645EC28" w14:textId="5A4CAF9D" w:rsidR="00997EED" w:rsidRPr="00844DFE" w:rsidRDefault="004938D7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14,277</w:t>
            </w:r>
          </w:p>
        </w:tc>
        <w:tc>
          <w:tcPr>
            <w:tcW w:w="138" w:type="dxa"/>
            <w:vAlign w:val="bottom"/>
          </w:tcPr>
          <w:p w14:paraId="7381C2AC" w14:textId="77777777" w:rsidR="00997EED" w:rsidRPr="00844DFE" w:rsidRDefault="00997EED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54164256" w14:textId="1EB2A96D" w:rsidR="00997EED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13,025</w:t>
            </w:r>
          </w:p>
        </w:tc>
        <w:tc>
          <w:tcPr>
            <w:tcW w:w="138" w:type="dxa"/>
            <w:vAlign w:val="bottom"/>
          </w:tcPr>
          <w:p w14:paraId="74FBAED6" w14:textId="77777777" w:rsidR="00997EED" w:rsidRPr="00844DFE" w:rsidRDefault="00997EED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66F4086" w14:textId="062EA26B" w:rsidR="00997EED" w:rsidRPr="00844DFE" w:rsidRDefault="00DC12AC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12,98</w:t>
            </w:r>
            <w:r w:rsidR="00E60B74" w:rsidRPr="00844DF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97EED" w:rsidRPr="00844DFE" w14:paraId="7F2A4030" w14:textId="77777777" w:rsidTr="004124F9">
        <w:trPr>
          <w:cantSplit/>
          <w:jc w:val="right"/>
        </w:trPr>
        <w:tc>
          <w:tcPr>
            <w:tcW w:w="4025" w:type="dxa"/>
          </w:tcPr>
          <w:p w14:paraId="3DA4C0C8" w14:textId="77777777" w:rsidR="00997EED" w:rsidRPr="00844DFE" w:rsidRDefault="00997EED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" w:right="-340" w:hanging="5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74848F1F" w14:textId="6D4A76E5" w:rsidR="00997EED" w:rsidRPr="00844DFE" w:rsidRDefault="002615A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37" w:type="dxa"/>
          </w:tcPr>
          <w:p w14:paraId="1C7389A1" w14:textId="77777777" w:rsidR="00997EED" w:rsidRPr="00844DFE" w:rsidRDefault="00997EED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773B896" w14:textId="02CB5504" w:rsidR="00997EED" w:rsidRPr="00844DFE" w:rsidRDefault="004938D7" w:rsidP="00E02E30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1,827</w:t>
            </w:r>
          </w:p>
        </w:tc>
        <w:tc>
          <w:tcPr>
            <w:tcW w:w="138" w:type="dxa"/>
          </w:tcPr>
          <w:p w14:paraId="4D7D16D4" w14:textId="77777777" w:rsidR="00997EED" w:rsidRPr="00844DFE" w:rsidRDefault="00997EED" w:rsidP="00E02E3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52E18FAB" w14:textId="73FD61C3" w:rsidR="00997EED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38" w:type="dxa"/>
          </w:tcPr>
          <w:p w14:paraId="325165FE" w14:textId="77777777" w:rsidR="00997EED" w:rsidRPr="00844DFE" w:rsidRDefault="00997EED" w:rsidP="00E02E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77C29710" w14:textId="62749D6A" w:rsidR="00997EED" w:rsidRPr="00844DFE" w:rsidRDefault="00997EED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1,</w:t>
            </w:r>
            <w:r w:rsidR="00DC12AC" w:rsidRPr="00844DFE">
              <w:rPr>
                <w:rFonts w:ascii="Angsana New" w:hAnsi="Angsana New"/>
                <w:sz w:val="26"/>
                <w:szCs w:val="26"/>
              </w:rPr>
              <w:t>525</w:t>
            </w:r>
          </w:p>
        </w:tc>
      </w:tr>
      <w:tr w:rsidR="00E60B74" w:rsidRPr="00844DFE" w14:paraId="170E0547" w14:textId="77777777" w:rsidTr="00D306F3">
        <w:trPr>
          <w:cantSplit/>
          <w:jc w:val="right"/>
        </w:trPr>
        <w:tc>
          <w:tcPr>
            <w:tcW w:w="4025" w:type="dxa"/>
          </w:tcPr>
          <w:p w14:paraId="7967634B" w14:textId="6D4F1BC2" w:rsidR="00E60B74" w:rsidRPr="00844DFE" w:rsidRDefault="00E60B74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7" w:right="-34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วัดมูลค่าใหม่ของผลประโยชน์พนักงาน</w:t>
            </w:r>
            <w:r w:rsidR="00165889" w:rsidRPr="00844D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ที่กำหนดไว้</w:t>
            </w:r>
          </w:p>
        </w:tc>
        <w:tc>
          <w:tcPr>
            <w:tcW w:w="992" w:type="dxa"/>
            <w:vAlign w:val="bottom"/>
          </w:tcPr>
          <w:p w14:paraId="0E59367A" w14:textId="5CC020EE" w:rsidR="00E60B74" w:rsidRPr="00844DFE" w:rsidRDefault="002615A4" w:rsidP="00E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F8B8E1C" w14:textId="77777777" w:rsidR="00E60B74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7D78CF4" w14:textId="0F0B89A5" w:rsidR="00E60B74" w:rsidRPr="00844DFE" w:rsidRDefault="00E60B74" w:rsidP="00E02E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(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44DFE">
              <w:rPr>
                <w:rFonts w:ascii="Angsana New" w:hAnsi="Angsana New"/>
                <w:sz w:val="26"/>
                <w:szCs w:val="26"/>
              </w:rPr>
              <w:t>,353)</w:t>
            </w:r>
          </w:p>
        </w:tc>
        <w:tc>
          <w:tcPr>
            <w:tcW w:w="138" w:type="dxa"/>
          </w:tcPr>
          <w:p w14:paraId="2347631B" w14:textId="77777777" w:rsidR="00E60B74" w:rsidRPr="00844DFE" w:rsidRDefault="00E60B74" w:rsidP="00E02E3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04B1BD08" w14:textId="24E5E16A" w:rsidR="00E60B74" w:rsidRPr="00844DFE" w:rsidRDefault="00E60B74" w:rsidP="00E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1AD948E" w14:textId="77777777" w:rsidR="00E60B74" w:rsidRPr="00844DFE" w:rsidRDefault="00E60B74" w:rsidP="00E02E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6B28CB59" w14:textId="5E3DD8AB" w:rsidR="00E60B74" w:rsidRPr="00844DFE" w:rsidRDefault="00E60B74" w:rsidP="00E02E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(1,485)</w:t>
            </w:r>
          </w:p>
        </w:tc>
      </w:tr>
      <w:tr w:rsidR="00E60B74" w:rsidRPr="00844DFE" w14:paraId="69D80025" w14:textId="77777777" w:rsidTr="00D306F3">
        <w:trPr>
          <w:cantSplit/>
          <w:jc w:val="right"/>
        </w:trPr>
        <w:tc>
          <w:tcPr>
            <w:tcW w:w="4025" w:type="dxa"/>
          </w:tcPr>
          <w:p w14:paraId="57BD2E3B" w14:textId="262221BB" w:rsidR="00E60B74" w:rsidRPr="00844DFE" w:rsidRDefault="00E60B74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" w:right="-340" w:hanging="57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="00D26E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2" w:type="dxa"/>
            <w:vAlign w:val="bottom"/>
          </w:tcPr>
          <w:p w14:paraId="0FA35F7C" w14:textId="51BC4079" w:rsidR="00E60B74" w:rsidRPr="00844DFE" w:rsidRDefault="002615A4" w:rsidP="00E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992C78E" w14:textId="77777777" w:rsidR="00E60B74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EFE4C34" w14:textId="5F9399E4" w:rsidR="00E60B74" w:rsidRPr="00844DFE" w:rsidRDefault="00E60B74" w:rsidP="00E02E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38" w:type="dxa"/>
          </w:tcPr>
          <w:p w14:paraId="5CBE5AE1" w14:textId="77777777" w:rsidR="00E60B74" w:rsidRPr="00844DFE" w:rsidRDefault="00E60B74" w:rsidP="00E02E3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0DB14A79" w14:textId="13DCD7DF" w:rsidR="00E60B74" w:rsidRPr="00844DFE" w:rsidRDefault="00E60B74" w:rsidP="00E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582CA8A" w14:textId="77777777" w:rsidR="00E60B74" w:rsidRPr="00844DFE" w:rsidRDefault="00E60B74" w:rsidP="00E02E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65A0EE04" w14:textId="7381630B" w:rsidR="00E60B74" w:rsidRPr="00844DFE" w:rsidRDefault="00E60B74" w:rsidP="00E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4D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0B74" w:rsidRPr="00844DFE" w14:paraId="20A6F2B1" w14:textId="77777777" w:rsidTr="004124F9">
        <w:trPr>
          <w:cantSplit/>
          <w:jc w:val="right"/>
        </w:trPr>
        <w:tc>
          <w:tcPr>
            <w:tcW w:w="4025" w:type="dxa"/>
          </w:tcPr>
          <w:p w14:paraId="340BB95F" w14:textId="77777777" w:rsidR="00E60B74" w:rsidRPr="00844DFE" w:rsidRDefault="00E60B74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844DF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4DFE">
              <w:rPr>
                <w:rFonts w:ascii="Angsana New" w:hAnsi="Angsana New"/>
                <w:sz w:val="26"/>
                <w:szCs w:val="26"/>
                <w:cs/>
              </w:rPr>
              <w:t>ณ วันส</w:t>
            </w:r>
            <w:r w:rsidRPr="00844DFE">
              <w:rPr>
                <w:rFonts w:ascii="Angsana New" w:hAnsi="Angsana New" w:hint="cs"/>
                <w:sz w:val="26"/>
                <w:szCs w:val="26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D330FA" w14:textId="656D3007" w:rsidR="00E60B74" w:rsidRPr="00844DFE" w:rsidRDefault="002615A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14,271</w:t>
            </w:r>
          </w:p>
        </w:tc>
        <w:tc>
          <w:tcPr>
            <w:tcW w:w="137" w:type="dxa"/>
          </w:tcPr>
          <w:p w14:paraId="010ABAE5" w14:textId="77777777" w:rsidR="00E60B74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3B08F07" w14:textId="4E7EC0B0" w:rsidR="00E60B74" w:rsidRPr="00844DFE" w:rsidRDefault="00E60B74" w:rsidP="00E02E30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13,735</w:t>
            </w:r>
          </w:p>
        </w:tc>
        <w:tc>
          <w:tcPr>
            <w:tcW w:w="138" w:type="dxa"/>
            <w:vAlign w:val="bottom"/>
          </w:tcPr>
          <w:p w14:paraId="776BBCFB" w14:textId="77777777" w:rsidR="00E60B74" w:rsidRPr="00844DFE" w:rsidRDefault="00E60B74" w:rsidP="00E02E3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DF2C9" w14:textId="75755002" w:rsidR="00E60B74" w:rsidRPr="00844DFE" w:rsidRDefault="00E60B74" w:rsidP="00E02E30">
            <w:pPr>
              <w:tabs>
                <w:tab w:val="clear" w:pos="907"/>
                <w:tab w:val="left" w:pos="715"/>
              </w:tabs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13,419</w:t>
            </w:r>
          </w:p>
        </w:tc>
        <w:tc>
          <w:tcPr>
            <w:tcW w:w="138" w:type="dxa"/>
            <w:vAlign w:val="bottom"/>
          </w:tcPr>
          <w:p w14:paraId="12980C86" w14:textId="77777777" w:rsidR="00E60B74" w:rsidRPr="00844DFE" w:rsidRDefault="00E60B74" w:rsidP="00E02E30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E251BC3" w14:textId="40AB4742" w:rsidR="00E60B74" w:rsidRPr="00844DFE" w:rsidRDefault="00E60B7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4DFE">
              <w:rPr>
                <w:rFonts w:ascii="Angsana New" w:hAnsi="Angsana New"/>
                <w:sz w:val="26"/>
                <w:szCs w:val="26"/>
              </w:rPr>
              <w:t>13,025</w:t>
            </w:r>
          </w:p>
        </w:tc>
      </w:tr>
    </w:tbl>
    <w:p w14:paraId="3FB924AD" w14:textId="77777777" w:rsidR="004000C1" w:rsidRDefault="004000C1" w:rsidP="00E02E3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  <w:highlight w:val="yellow"/>
          <w:u w:val="single"/>
        </w:rPr>
      </w:pPr>
    </w:p>
    <w:p w14:paraId="4D6185CF" w14:textId="77777777" w:rsidR="00AF4798" w:rsidRPr="004938D7" w:rsidRDefault="00AF4798" w:rsidP="00210D7F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8D7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315728EC" w14:textId="2AB2AE76" w:rsidR="004A3A68" w:rsidRPr="004938D7" w:rsidRDefault="004A3A68" w:rsidP="00210D7F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938D7">
        <w:rPr>
          <w:rFonts w:ascii="Angsana New" w:hAnsi="Angsana New"/>
          <w:sz w:val="32"/>
          <w:szCs w:val="32"/>
        </w:rPr>
        <w:tab/>
      </w:r>
      <w:r w:rsidRPr="004938D7">
        <w:rPr>
          <w:rFonts w:ascii="Angsana New" w:hAnsi="Angsana New"/>
          <w:sz w:val="32"/>
          <w:szCs w:val="32"/>
        </w:rPr>
        <w:tab/>
      </w:r>
      <w:r w:rsidRPr="004938D7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938D7">
        <w:rPr>
          <w:rFonts w:ascii="Angsana New" w:hAnsi="Angsana New" w:hint="cs"/>
          <w:sz w:val="32"/>
          <w:szCs w:val="32"/>
        </w:rPr>
        <w:t xml:space="preserve"> </w:t>
      </w:r>
      <w:r w:rsidRPr="004938D7">
        <w:rPr>
          <w:rFonts w:ascii="Angsana New" w:hAnsi="Angsana New"/>
          <w:sz w:val="32"/>
          <w:szCs w:val="32"/>
        </w:rPr>
        <w:t xml:space="preserve">31 </w:t>
      </w:r>
      <w:r w:rsidRPr="004938D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938D7">
        <w:rPr>
          <w:rFonts w:ascii="Angsana New" w:hAnsi="Angsana New"/>
          <w:sz w:val="32"/>
          <w:szCs w:val="32"/>
        </w:rPr>
        <w:t>256</w:t>
      </w:r>
      <w:r w:rsidR="004938D7" w:rsidRPr="004938D7">
        <w:rPr>
          <w:rFonts w:ascii="Angsana New" w:hAnsi="Angsana New"/>
          <w:sz w:val="32"/>
          <w:szCs w:val="32"/>
        </w:rPr>
        <w:t>6</w:t>
      </w:r>
      <w:r w:rsidRPr="004938D7">
        <w:rPr>
          <w:rFonts w:ascii="Angsana New" w:hAnsi="Angsana New"/>
          <w:sz w:val="32"/>
          <w:szCs w:val="32"/>
        </w:rPr>
        <w:t xml:space="preserve"> </w:t>
      </w:r>
      <w:r w:rsidRPr="004938D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938D7">
        <w:rPr>
          <w:rFonts w:ascii="Angsana New" w:hAnsi="Angsana New"/>
          <w:sz w:val="32"/>
          <w:szCs w:val="32"/>
        </w:rPr>
        <w:t>256</w:t>
      </w:r>
      <w:r w:rsidR="004938D7" w:rsidRPr="004938D7">
        <w:rPr>
          <w:rFonts w:ascii="Angsana New" w:hAnsi="Angsana New"/>
          <w:sz w:val="32"/>
          <w:szCs w:val="32"/>
        </w:rPr>
        <w:t>5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4"/>
        <w:gridCol w:w="976"/>
        <w:gridCol w:w="138"/>
        <w:gridCol w:w="1030"/>
      </w:tblGrid>
      <w:tr w:rsidR="00E11D0D" w:rsidRPr="00711A4E" w14:paraId="415538AF" w14:textId="77777777" w:rsidTr="00D40028">
        <w:trPr>
          <w:cantSplit/>
          <w:jc w:val="right"/>
        </w:trPr>
        <w:tc>
          <w:tcPr>
            <w:tcW w:w="4025" w:type="dxa"/>
          </w:tcPr>
          <w:p w14:paraId="77C9AD96" w14:textId="77777777" w:rsidR="002E2763" w:rsidRPr="00711A4E" w:rsidRDefault="002E2763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F155B1E" w14:textId="77777777" w:rsidR="002E2763" w:rsidRPr="00711A4E" w:rsidRDefault="002E2763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11A4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11D0D" w:rsidRPr="00711A4E" w14:paraId="647C139F" w14:textId="77777777" w:rsidTr="00D40028">
        <w:trPr>
          <w:cantSplit/>
          <w:jc w:val="right"/>
        </w:trPr>
        <w:tc>
          <w:tcPr>
            <w:tcW w:w="4025" w:type="dxa"/>
          </w:tcPr>
          <w:p w14:paraId="7D6C608C" w14:textId="77777777" w:rsidR="002E2763" w:rsidRPr="00711A4E" w:rsidRDefault="002E2763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0C5EF" w14:textId="77777777" w:rsidR="002E2763" w:rsidRPr="00711A4E" w:rsidRDefault="002E2763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62B08" w14:textId="77777777" w:rsidR="002E2763" w:rsidRPr="00711A4E" w:rsidRDefault="002E2763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D9724" w14:textId="77777777" w:rsidR="002E2763" w:rsidRPr="00711A4E" w:rsidRDefault="002E2763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1A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8D7" w:rsidRPr="00711A4E" w14:paraId="0A546C7E" w14:textId="77777777" w:rsidTr="00D40028">
        <w:trPr>
          <w:cantSplit/>
          <w:jc w:val="right"/>
        </w:trPr>
        <w:tc>
          <w:tcPr>
            <w:tcW w:w="4025" w:type="dxa"/>
          </w:tcPr>
          <w:p w14:paraId="0709A8E9" w14:textId="77777777" w:rsidR="004938D7" w:rsidRPr="00711A4E" w:rsidRDefault="004938D7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A1A693" w14:textId="133D3A95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11A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C800429" w14:textId="77777777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62C598F" w14:textId="07B6A9CC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11A4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0E74936D" w14:textId="77777777" w:rsidR="004938D7" w:rsidRPr="00711A4E" w:rsidRDefault="004938D7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29487339" w14:textId="404A6FC8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11A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5B791524" w14:textId="77777777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F2CF233" w14:textId="350C963A" w:rsidR="004938D7" w:rsidRPr="00711A4E" w:rsidRDefault="004938D7" w:rsidP="00E02E3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11A4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615A4" w:rsidRPr="00711A4E" w14:paraId="3F5C58ED" w14:textId="77777777" w:rsidTr="00D40028">
        <w:trPr>
          <w:cantSplit/>
          <w:jc w:val="right"/>
        </w:trPr>
        <w:tc>
          <w:tcPr>
            <w:tcW w:w="4025" w:type="dxa"/>
          </w:tcPr>
          <w:p w14:paraId="63D2C8B5" w14:textId="77777777" w:rsidR="002615A4" w:rsidRPr="00711A4E" w:rsidRDefault="002615A4" w:rsidP="00E02E30">
            <w:pPr>
              <w:tabs>
                <w:tab w:val="left" w:pos="284"/>
                <w:tab w:val="left" w:pos="584"/>
                <w:tab w:val="left" w:pos="1418"/>
              </w:tabs>
              <w:spacing w:line="340" w:lineRule="exact"/>
              <w:ind w:left="57" w:hanging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6AA4AB" w14:textId="41488220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 xml:space="preserve"> 435 </w:t>
            </w:r>
          </w:p>
        </w:tc>
        <w:tc>
          <w:tcPr>
            <w:tcW w:w="137" w:type="dxa"/>
          </w:tcPr>
          <w:p w14:paraId="1E3BF097" w14:textId="77777777" w:rsidR="002615A4" w:rsidRPr="00711A4E" w:rsidRDefault="002615A4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C899ABB" w14:textId="68A1D322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34" w:type="dxa"/>
          </w:tcPr>
          <w:p w14:paraId="4601FBE2" w14:textId="77777777" w:rsidR="002615A4" w:rsidRPr="00711A4E" w:rsidRDefault="002615A4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5528E1FF" w14:textId="5E34D386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8" w:type="dxa"/>
          </w:tcPr>
          <w:p w14:paraId="1C72C5C3" w14:textId="77777777" w:rsidR="002615A4" w:rsidRPr="00711A4E" w:rsidRDefault="002615A4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A19804F" w14:textId="7F94AA85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</w:tr>
      <w:tr w:rsidR="002615A4" w:rsidRPr="00711A4E" w14:paraId="42E347E7" w14:textId="77777777" w:rsidTr="00D40028">
        <w:trPr>
          <w:cantSplit/>
          <w:jc w:val="right"/>
        </w:trPr>
        <w:tc>
          <w:tcPr>
            <w:tcW w:w="4025" w:type="dxa"/>
          </w:tcPr>
          <w:p w14:paraId="54CC4A3F" w14:textId="77777777" w:rsidR="002615A4" w:rsidRPr="00711A4E" w:rsidRDefault="002615A4" w:rsidP="00E02E3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40" w:lineRule="exact"/>
              <w:ind w:left="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1A4E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493E09" w14:textId="24CDCB14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 xml:space="preserve"> 101</w:t>
            </w:r>
          </w:p>
        </w:tc>
        <w:tc>
          <w:tcPr>
            <w:tcW w:w="137" w:type="dxa"/>
          </w:tcPr>
          <w:p w14:paraId="60DDAF5E" w14:textId="77777777" w:rsidR="002615A4" w:rsidRPr="00711A4E" w:rsidRDefault="002615A4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339D89A8" w14:textId="2A713AE9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3DB6CA13" w14:textId="77777777" w:rsidR="002615A4" w:rsidRPr="00711A4E" w:rsidRDefault="002615A4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2872FECA" w14:textId="40917F9F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8" w:type="dxa"/>
          </w:tcPr>
          <w:p w14:paraId="5EA55496" w14:textId="77777777" w:rsidR="002615A4" w:rsidRPr="00711A4E" w:rsidRDefault="002615A4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07AAEA18" w14:textId="1D7B667F" w:rsidR="002615A4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4938D7" w:rsidRPr="00711A4E" w14:paraId="33B3D265" w14:textId="77777777" w:rsidTr="00D40028">
        <w:trPr>
          <w:cantSplit/>
          <w:jc w:val="right"/>
        </w:trPr>
        <w:tc>
          <w:tcPr>
            <w:tcW w:w="4025" w:type="dxa"/>
          </w:tcPr>
          <w:p w14:paraId="244A30B4" w14:textId="77777777" w:rsidR="004938D7" w:rsidRPr="00711A4E" w:rsidRDefault="004938D7" w:rsidP="00E02E3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40" w:lineRule="exact"/>
              <w:ind w:left="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1A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D3B1D51" w14:textId="248D9CDA" w:rsidR="004938D7" w:rsidRPr="00711A4E" w:rsidRDefault="002615A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7" w:type="dxa"/>
          </w:tcPr>
          <w:p w14:paraId="6FE0818B" w14:textId="77777777" w:rsidR="004938D7" w:rsidRPr="00711A4E" w:rsidRDefault="004938D7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2D69887" w14:textId="401CA951" w:rsidR="004938D7" w:rsidRPr="00711A4E" w:rsidRDefault="004938D7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34" w:type="dxa"/>
          </w:tcPr>
          <w:p w14:paraId="4DA61D3A" w14:textId="77777777" w:rsidR="004938D7" w:rsidRPr="00711A4E" w:rsidRDefault="004938D7" w:rsidP="00E02E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78BC1E06" w14:textId="09F09CEA" w:rsidR="004938D7" w:rsidRPr="00711A4E" w:rsidRDefault="00E60B74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38" w:type="dxa"/>
          </w:tcPr>
          <w:p w14:paraId="63D8B1DB" w14:textId="77777777" w:rsidR="004938D7" w:rsidRPr="00711A4E" w:rsidRDefault="004938D7" w:rsidP="00E02E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0B2C0B22" w14:textId="06E32F19" w:rsidR="004938D7" w:rsidRPr="00711A4E" w:rsidRDefault="004938D7" w:rsidP="00E02E30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A4E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</w:tbl>
    <w:p w14:paraId="38329E13" w14:textId="77777777" w:rsidR="005A3D50" w:rsidRDefault="00A4226C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6493688"/>
      <w:r w:rsidRPr="004938D7">
        <w:rPr>
          <w:rFonts w:ascii="Angsana New" w:hAnsi="Angsana New"/>
          <w:spacing w:val="-2"/>
          <w:sz w:val="32"/>
          <w:szCs w:val="32"/>
        </w:rPr>
        <w:tab/>
      </w:r>
      <w:r w:rsidRPr="004938D7">
        <w:rPr>
          <w:rFonts w:ascii="Angsana New" w:hAnsi="Angsana New"/>
          <w:spacing w:val="-2"/>
          <w:sz w:val="32"/>
          <w:szCs w:val="32"/>
        </w:rPr>
        <w:tab/>
      </w:r>
      <w:r w:rsidRPr="004938D7">
        <w:rPr>
          <w:rFonts w:ascii="Angsana New" w:hAnsi="Angsana New"/>
          <w:spacing w:val="-2"/>
          <w:sz w:val="32"/>
          <w:szCs w:val="32"/>
        </w:rPr>
        <w:tab/>
      </w:r>
      <w:r w:rsidRPr="004938D7">
        <w:rPr>
          <w:rFonts w:ascii="Angsana New" w:hAnsi="Angsana New"/>
          <w:spacing w:val="-2"/>
          <w:sz w:val="32"/>
          <w:szCs w:val="32"/>
        </w:rPr>
        <w:tab/>
      </w:r>
      <w:r w:rsidRPr="004938D7">
        <w:rPr>
          <w:rFonts w:ascii="Angsana New" w:hAnsi="Angsana New"/>
          <w:spacing w:val="-2"/>
          <w:sz w:val="32"/>
          <w:szCs w:val="32"/>
        </w:rPr>
        <w:tab/>
      </w:r>
    </w:p>
    <w:p w14:paraId="40C8528C" w14:textId="77777777" w:rsidR="00E02E30" w:rsidRDefault="00E02E30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9934D77" w14:textId="77777777" w:rsidR="00E02E30" w:rsidRDefault="00E02E30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A6A8F50" w14:textId="77777777" w:rsidR="00E02E30" w:rsidRDefault="00E02E30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0780F17" w14:textId="77777777" w:rsidR="00E02E30" w:rsidRPr="004938D7" w:rsidRDefault="00E02E30" w:rsidP="002D0C2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4B11849" w14:textId="4D479990" w:rsidR="00A4226C" w:rsidRPr="004938D7" w:rsidRDefault="00A4226C" w:rsidP="005A3D50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4938D7">
        <w:rPr>
          <w:rFonts w:ascii="Angsana New" w:hAnsi="Angsana New"/>
          <w:spacing w:val="-2"/>
          <w:sz w:val="32"/>
          <w:szCs w:val="32"/>
          <w:u w:val="single"/>
          <w:cs/>
        </w:rPr>
        <w:lastRenderedPageBreak/>
        <w:t>ข้อสมมติหลักในการประมาณการตามหลักการคณิตศาสตร์ประกันภัย</w:t>
      </w:r>
    </w:p>
    <w:p w14:paraId="38FD7639" w14:textId="495D09C0" w:rsidR="00A4226C" w:rsidRPr="004938D7" w:rsidRDefault="00A4226C" w:rsidP="005A3D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4938D7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938D7">
        <w:rPr>
          <w:rFonts w:ascii="Angsana New" w:hAnsi="Angsana New"/>
          <w:sz w:val="32"/>
          <w:szCs w:val="32"/>
        </w:rPr>
        <w:t xml:space="preserve"> </w:t>
      </w:r>
      <w:r w:rsidR="00F157E3" w:rsidRPr="004938D7">
        <w:rPr>
          <w:rFonts w:ascii="Angsana New" w:hAnsi="Angsana New"/>
          <w:sz w:val="32"/>
          <w:szCs w:val="32"/>
        </w:rPr>
        <w:t>31</w:t>
      </w:r>
      <w:r w:rsidRPr="004938D7">
        <w:rPr>
          <w:rFonts w:ascii="Angsana New" w:hAnsi="Angsana New"/>
          <w:sz w:val="32"/>
          <w:szCs w:val="32"/>
          <w:cs/>
        </w:rPr>
        <w:t xml:space="preserve"> มีนาคม </w:t>
      </w:r>
      <w:r w:rsidRPr="004938D7">
        <w:rPr>
          <w:rFonts w:ascii="Angsana New" w:hAnsi="Angsana New"/>
          <w:sz w:val="32"/>
          <w:szCs w:val="32"/>
        </w:rPr>
        <w:t>256</w:t>
      </w:r>
      <w:r w:rsidR="004938D7" w:rsidRPr="004938D7">
        <w:rPr>
          <w:rFonts w:ascii="Angsana New" w:hAnsi="Angsana New"/>
          <w:sz w:val="32"/>
          <w:szCs w:val="32"/>
        </w:rPr>
        <w:t>6</w:t>
      </w:r>
      <w:r w:rsidR="00F157E3" w:rsidRPr="004938D7">
        <w:rPr>
          <w:rFonts w:ascii="Angsana New" w:hAnsi="Angsana New"/>
          <w:sz w:val="32"/>
          <w:szCs w:val="32"/>
        </w:rPr>
        <w:t xml:space="preserve"> </w:t>
      </w:r>
      <w:r w:rsidRPr="004938D7">
        <w:rPr>
          <w:rFonts w:ascii="Angsana New" w:hAnsi="Angsana New"/>
          <w:sz w:val="32"/>
          <w:szCs w:val="32"/>
          <w:cs/>
        </w:rPr>
        <w:t xml:space="preserve">และ </w:t>
      </w:r>
      <w:r w:rsidRPr="004938D7">
        <w:rPr>
          <w:rFonts w:ascii="Angsana New" w:hAnsi="Angsana New"/>
          <w:sz w:val="32"/>
          <w:szCs w:val="32"/>
        </w:rPr>
        <w:t>256</w:t>
      </w:r>
      <w:r w:rsidR="004938D7" w:rsidRPr="004938D7">
        <w:rPr>
          <w:rFonts w:ascii="Angsana New" w:hAnsi="Angsana New"/>
          <w:sz w:val="32"/>
          <w:szCs w:val="32"/>
        </w:rPr>
        <w:t>5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11D0D" w:rsidRPr="00711A4E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711A4E">
              <w:rPr>
                <w:rFonts w:ascii="Angsana New" w:hAnsi="Angsana New"/>
                <w:sz w:val="26"/>
                <w:szCs w:val="26"/>
              </w:rPr>
              <w:tab/>
            </w:r>
            <w:r w:rsidRPr="00711A4E">
              <w:rPr>
                <w:rFonts w:ascii="Angsana New" w:hAnsi="Angsana New"/>
                <w:sz w:val="26"/>
                <w:szCs w:val="26"/>
              </w:rPr>
              <w:tab/>
            </w:r>
            <w:r w:rsidRPr="00711A4E">
              <w:rPr>
                <w:rFonts w:ascii="Angsana New" w:hAnsi="Angsana New"/>
                <w:sz w:val="26"/>
                <w:szCs w:val="26"/>
              </w:rPr>
              <w:tab/>
            </w:r>
            <w:r w:rsidRPr="00711A4E">
              <w:rPr>
                <w:rFonts w:ascii="Angsana New" w:hAnsi="Angsana New"/>
                <w:sz w:val="26"/>
                <w:szCs w:val="26"/>
              </w:rPr>
              <w:tab/>
            </w:r>
            <w:r w:rsidRPr="00711A4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11A4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11D0D" w:rsidRPr="00711A4E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A4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711A4E" w:rsidRDefault="00CC354A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11A4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938D7" w:rsidRPr="00711A4E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4938D7" w:rsidRPr="00711A4E" w:rsidRDefault="004938D7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7924840E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1A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6497655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1A4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" w:type="dxa"/>
          </w:tcPr>
          <w:p w14:paraId="757B89F1" w14:textId="77777777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9AC4130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1A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50F72765" w:rsidR="004938D7" w:rsidRPr="00711A4E" w:rsidRDefault="004938D7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1A4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2306E" w:rsidRPr="00711A4E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11A4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2EED779F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2.05 - 3.03</w:t>
            </w:r>
          </w:p>
        </w:tc>
        <w:tc>
          <w:tcPr>
            <w:tcW w:w="141" w:type="dxa"/>
          </w:tcPr>
          <w:p w14:paraId="7CC54FDB" w14:textId="77777777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502AB43F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1F3108B9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2.05</w:t>
            </w:r>
          </w:p>
        </w:tc>
        <w:tc>
          <w:tcPr>
            <w:tcW w:w="134" w:type="dxa"/>
          </w:tcPr>
          <w:p w14:paraId="1ED57346" w14:textId="77777777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4521AD9" w:rsidR="0062306E" w:rsidRPr="00711A4E" w:rsidRDefault="0062306E" w:rsidP="0082606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11A4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62306E" w:rsidRPr="00711A4E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6712E826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04195939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372858F4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5EF06023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62306E" w:rsidRPr="00711A4E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5B60EE64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0.00 - 59.00</w:t>
            </w:r>
          </w:p>
        </w:tc>
        <w:tc>
          <w:tcPr>
            <w:tcW w:w="141" w:type="dxa"/>
          </w:tcPr>
          <w:p w14:paraId="29051F5E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6E25690C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21E967E0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 w:hint="cs"/>
                <w:sz w:val="26"/>
                <w:szCs w:val="26"/>
              </w:rPr>
              <w:t>0.00 - 28.00</w:t>
            </w:r>
          </w:p>
        </w:tc>
        <w:tc>
          <w:tcPr>
            <w:tcW w:w="134" w:type="dxa"/>
          </w:tcPr>
          <w:p w14:paraId="436206FC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43C31B88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A4E">
              <w:rPr>
                <w:rFonts w:asciiTheme="majorBidi" w:hAnsiTheme="majorBidi"/>
                <w:sz w:val="26"/>
                <w:szCs w:val="26"/>
              </w:rPr>
              <w:t>.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711A4E">
              <w:rPr>
                <w:rFonts w:asciiTheme="majorBidi" w:hAnsiTheme="majorBidi"/>
                <w:sz w:val="26"/>
                <w:szCs w:val="26"/>
              </w:rPr>
              <w:t>-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711A4E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711A4E">
              <w:rPr>
                <w:rFonts w:asciiTheme="majorBidi" w:hAnsiTheme="majorBidi"/>
                <w:sz w:val="26"/>
                <w:szCs w:val="26"/>
              </w:rPr>
              <w:t>.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2306E" w:rsidRPr="00711A4E" w14:paraId="375DFE17" w14:textId="77777777" w:rsidTr="00175FC2">
        <w:trPr>
          <w:jc w:val="right"/>
        </w:trPr>
        <w:tc>
          <w:tcPr>
            <w:tcW w:w="2268" w:type="dxa"/>
          </w:tcPr>
          <w:p w14:paraId="0940CA27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1A4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597EE8C" w14:textId="30A66472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F8EB1D" w14:textId="0F30FB35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37" w:type="dxa"/>
          </w:tcPr>
          <w:p w14:paraId="36608A42" w14:textId="77777777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1242D10C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48B3A870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62306E" w:rsidRPr="00711A4E" w14:paraId="4ED6D552" w14:textId="77777777" w:rsidTr="00175FC2">
        <w:trPr>
          <w:jc w:val="right"/>
        </w:trPr>
        <w:tc>
          <w:tcPr>
            <w:tcW w:w="2268" w:type="dxa"/>
          </w:tcPr>
          <w:p w14:paraId="2BE98203" w14:textId="77777777" w:rsidR="0062306E" w:rsidRPr="00711A4E" w:rsidRDefault="0062306E" w:rsidP="0082606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11A4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382D75C5" w14:textId="7A683563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C67AC8" w14:textId="600C045A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285A7694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62306E" w:rsidRPr="00711A4E" w:rsidRDefault="0062306E" w:rsidP="0082606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6C3E40BF" w:rsidR="0062306E" w:rsidRPr="00711A4E" w:rsidRDefault="0062306E" w:rsidP="0082606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11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1"/>
    </w:tbl>
    <w:p w14:paraId="1CBA16E4" w14:textId="2A0CEBE4" w:rsidR="00930C30" w:rsidRPr="00216387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highlight w:val="yellow"/>
          <w:lang w:val="en-US"/>
        </w:rPr>
      </w:pPr>
    </w:p>
    <w:p w14:paraId="7EE5A5D3" w14:textId="164423DF" w:rsidR="00DB121F" w:rsidRPr="004938D7" w:rsidRDefault="00034980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938D7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F25BD9" w:rsidRPr="004938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4938D7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4938D7">
        <w:rPr>
          <w:rFonts w:ascii="Angsana New" w:hAnsi="Angsana New"/>
          <w:b/>
          <w:bCs/>
          <w:sz w:val="32"/>
          <w:szCs w:val="32"/>
        </w:rPr>
        <w:tab/>
      </w:r>
      <w:r w:rsidR="00DB121F" w:rsidRPr="004938D7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4F9A52A6" w:rsidR="00DB121F" w:rsidRPr="004938D7" w:rsidRDefault="00DB121F" w:rsidP="005A3D50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938D7">
        <w:rPr>
          <w:rFonts w:ascii="Angsana New" w:hAnsi="Angsana New"/>
          <w:sz w:val="32"/>
          <w:szCs w:val="32"/>
        </w:rPr>
        <w:tab/>
      </w:r>
      <w:r w:rsidRPr="004938D7">
        <w:rPr>
          <w:rFonts w:ascii="Angsana New" w:hAnsi="Angsana New"/>
          <w:sz w:val="32"/>
          <w:szCs w:val="32"/>
        </w:rPr>
        <w:tab/>
      </w:r>
      <w:r w:rsidRPr="004938D7">
        <w:rPr>
          <w:rFonts w:ascii="Angsana New" w:hAnsi="Angsana New"/>
          <w:sz w:val="32"/>
          <w:szCs w:val="32"/>
        </w:rPr>
        <w:tab/>
      </w:r>
      <w:r w:rsidRPr="004938D7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4938D7">
        <w:rPr>
          <w:rFonts w:ascii="Angsana New" w:hAnsi="Angsana New" w:hint="cs"/>
          <w:sz w:val="32"/>
          <w:szCs w:val="32"/>
          <w:cs/>
        </w:rPr>
        <w:t>ย</w:t>
      </w:r>
      <w:r w:rsidRPr="004938D7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4938D7">
        <w:rPr>
          <w:rFonts w:ascii="Angsana New" w:hAnsi="Angsana New"/>
          <w:sz w:val="32"/>
          <w:szCs w:val="32"/>
        </w:rPr>
        <w:t xml:space="preserve"> 31</w:t>
      </w:r>
      <w:r w:rsidRPr="004938D7">
        <w:rPr>
          <w:rFonts w:ascii="Angsana New" w:hAnsi="Angsana New"/>
          <w:sz w:val="32"/>
          <w:szCs w:val="32"/>
          <w:cs/>
        </w:rPr>
        <w:t xml:space="preserve"> มีนาคม</w:t>
      </w:r>
      <w:r w:rsidRPr="004938D7">
        <w:rPr>
          <w:rFonts w:ascii="Angsana New" w:hAnsi="Angsana New"/>
          <w:sz w:val="32"/>
          <w:szCs w:val="32"/>
        </w:rPr>
        <w:t xml:space="preserve"> 256</w:t>
      </w:r>
      <w:r w:rsidR="004938D7" w:rsidRPr="004938D7">
        <w:rPr>
          <w:rFonts w:ascii="Angsana New" w:hAnsi="Angsana New"/>
          <w:sz w:val="32"/>
          <w:szCs w:val="32"/>
        </w:rPr>
        <w:t>6</w:t>
      </w:r>
      <w:r w:rsidRPr="004938D7">
        <w:rPr>
          <w:rFonts w:ascii="Angsana New" w:hAnsi="Angsana New"/>
          <w:sz w:val="32"/>
          <w:szCs w:val="32"/>
          <w:cs/>
        </w:rPr>
        <w:t xml:space="preserve"> และ</w:t>
      </w:r>
      <w:r w:rsidRPr="004938D7">
        <w:rPr>
          <w:rFonts w:ascii="Angsana New" w:hAnsi="Angsana New"/>
          <w:sz w:val="32"/>
          <w:szCs w:val="32"/>
        </w:rPr>
        <w:t xml:space="preserve"> 256</w:t>
      </w:r>
      <w:r w:rsidR="004938D7" w:rsidRPr="004938D7">
        <w:rPr>
          <w:rFonts w:ascii="Angsana New" w:hAnsi="Angsana New"/>
          <w:sz w:val="32"/>
          <w:szCs w:val="32"/>
        </w:rPr>
        <w:t>5</w:t>
      </w:r>
      <w:r w:rsidRPr="004938D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E11D0D" w:rsidRPr="00210D7F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210D7F" w:rsidRDefault="00DB121F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210D7F" w:rsidRDefault="00DB121F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D7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210D7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11D0D" w:rsidRPr="00210D7F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210D7F" w:rsidRDefault="00DB121F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210D7F" w:rsidRDefault="00DB121F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210D7F" w:rsidRDefault="00DB121F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210D7F" w:rsidRDefault="00DB121F" w:rsidP="008260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938D7" w:rsidRPr="00210D7F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613D6E26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08F5014C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</w:tcPr>
          <w:p w14:paraId="76A5EA49" w14:textId="77777777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7873B769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04EDBD39" w:rsidR="004938D7" w:rsidRPr="00210D7F" w:rsidRDefault="004938D7" w:rsidP="00826065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38D7" w:rsidRPr="00210D7F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4938D7" w:rsidRPr="00210D7F" w:rsidRDefault="004938D7" w:rsidP="00826065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210D7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210D7F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38D7" w:rsidRPr="00210D7F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D7F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4938D7" w:rsidRPr="00210D7F" w:rsidRDefault="004938D7" w:rsidP="008260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38D7" w:rsidRPr="00210D7F" w14:paraId="273CCFF7" w14:textId="77777777" w:rsidTr="00175FC2">
        <w:trPr>
          <w:cantSplit/>
          <w:trHeight w:val="20"/>
        </w:trPr>
        <w:tc>
          <w:tcPr>
            <w:tcW w:w="3458" w:type="dxa"/>
          </w:tcPr>
          <w:p w14:paraId="3F5B0906" w14:textId="77777777" w:rsidR="004938D7" w:rsidRPr="00210D7F" w:rsidRDefault="004938D7" w:rsidP="00826065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D7F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210D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2275EE78" w14:textId="23303023" w:rsidR="004938D7" w:rsidRPr="00210D7F" w:rsidRDefault="00B24E20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4E20">
              <w:rPr>
                <w:rFonts w:asciiTheme="majorBidi" w:hAnsiTheme="majorBidi" w:cstheme="majorBidi"/>
                <w:sz w:val="26"/>
                <w:szCs w:val="26"/>
              </w:rPr>
              <w:t>3,237</w:t>
            </w:r>
          </w:p>
        </w:tc>
        <w:tc>
          <w:tcPr>
            <w:tcW w:w="134" w:type="dxa"/>
            <w:vAlign w:val="bottom"/>
          </w:tcPr>
          <w:p w14:paraId="214A296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3129CC96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5,052</w:t>
            </w:r>
          </w:p>
        </w:tc>
        <w:tc>
          <w:tcPr>
            <w:tcW w:w="134" w:type="dxa"/>
            <w:vAlign w:val="bottom"/>
          </w:tcPr>
          <w:p w14:paraId="34CBEFA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3917F7A3" w:rsidR="004938D7" w:rsidRPr="00210D7F" w:rsidRDefault="0030486A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27D9" w:rsidRPr="00210D7F">
              <w:rPr>
                <w:rFonts w:asciiTheme="majorBidi" w:hAnsiTheme="majorBidi" w:cstheme="majorBidi"/>
                <w:sz w:val="26"/>
                <w:szCs w:val="26"/>
              </w:rPr>
              <w:t>,237</w:t>
            </w:r>
          </w:p>
        </w:tc>
        <w:tc>
          <w:tcPr>
            <w:tcW w:w="134" w:type="dxa"/>
            <w:vAlign w:val="bottom"/>
          </w:tcPr>
          <w:p w14:paraId="7E779BC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A0A73E" w14:textId="7C71876D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 xml:space="preserve"> 5,052 </w:t>
            </w:r>
          </w:p>
        </w:tc>
      </w:tr>
      <w:tr w:rsidR="004938D7" w:rsidRPr="00210D7F" w14:paraId="276E772D" w14:textId="77777777" w:rsidTr="00175FC2">
        <w:trPr>
          <w:cantSplit/>
          <w:trHeight w:val="20"/>
        </w:trPr>
        <w:tc>
          <w:tcPr>
            <w:tcW w:w="3458" w:type="dxa"/>
          </w:tcPr>
          <w:p w14:paraId="6302F36C" w14:textId="77777777" w:rsidR="004938D7" w:rsidRPr="00210D7F" w:rsidRDefault="004938D7" w:rsidP="00826065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D7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797B526D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00028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38D7" w:rsidRPr="00210D7F" w14:paraId="7935BBED" w14:textId="77777777" w:rsidTr="00175FC2">
        <w:trPr>
          <w:cantSplit/>
          <w:trHeight w:val="20"/>
        </w:trPr>
        <w:tc>
          <w:tcPr>
            <w:tcW w:w="3458" w:type="dxa"/>
          </w:tcPr>
          <w:p w14:paraId="53DEB1C5" w14:textId="77777777" w:rsidR="004938D7" w:rsidRPr="00210D7F" w:rsidRDefault="004938D7" w:rsidP="00826065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210D7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210D7F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037937BB" w:rsidR="004938D7" w:rsidRPr="00210D7F" w:rsidRDefault="00B24E20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26E21">
              <w:rPr>
                <w:rFonts w:asciiTheme="majorBidi" w:hAnsiTheme="majorBidi" w:cstheme="majorBidi"/>
                <w:sz w:val="26"/>
                <w:szCs w:val="26"/>
              </w:rPr>
              <w:t>2,094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3D65254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5BD4C114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1,532</w:t>
            </w:r>
          </w:p>
        </w:tc>
        <w:tc>
          <w:tcPr>
            <w:tcW w:w="134" w:type="dxa"/>
            <w:vAlign w:val="bottom"/>
          </w:tcPr>
          <w:p w14:paraId="31FFD250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9A8CE8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4282C" w14:textId="53CD520A" w:rsidR="006027D9" w:rsidRPr="00210D7F" w:rsidRDefault="006027D9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(872)</w:t>
            </w:r>
          </w:p>
        </w:tc>
        <w:tc>
          <w:tcPr>
            <w:tcW w:w="134" w:type="dxa"/>
            <w:vAlign w:val="bottom"/>
          </w:tcPr>
          <w:p w14:paraId="71F5E30B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002B5D8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40CA5" w14:textId="5306D7AA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</w:tr>
      <w:tr w:rsidR="004938D7" w:rsidRPr="00210D7F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4938D7" w:rsidRPr="00210D7F" w:rsidRDefault="004938D7" w:rsidP="00826065">
            <w:pPr>
              <w:tabs>
                <w:tab w:val="left" w:pos="1130"/>
              </w:tabs>
              <w:spacing w:line="32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D7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3F33452E" w:rsidR="004938D7" w:rsidRPr="00210D7F" w:rsidRDefault="00B24E20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4E2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26E21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34" w:type="dxa"/>
            <w:vAlign w:val="bottom"/>
          </w:tcPr>
          <w:p w14:paraId="70D90A46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796B2F1E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6,584</w:t>
            </w:r>
          </w:p>
        </w:tc>
        <w:tc>
          <w:tcPr>
            <w:tcW w:w="134" w:type="dxa"/>
            <w:vAlign w:val="bottom"/>
          </w:tcPr>
          <w:p w14:paraId="39CD3535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148C2073" w:rsidR="004938D7" w:rsidRPr="00210D7F" w:rsidRDefault="0030486A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2,365</w:t>
            </w:r>
          </w:p>
        </w:tc>
        <w:tc>
          <w:tcPr>
            <w:tcW w:w="134" w:type="dxa"/>
            <w:vAlign w:val="bottom"/>
          </w:tcPr>
          <w:p w14:paraId="71C6CB81" w14:textId="77777777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4F5A271A" w:rsidR="004938D7" w:rsidRPr="00210D7F" w:rsidRDefault="004938D7" w:rsidP="008260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D7F">
              <w:rPr>
                <w:rFonts w:asciiTheme="majorBidi" w:hAnsiTheme="majorBidi" w:cstheme="majorBidi"/>
                <w:sz w:val="26"/>
                <w:szCs w:val="26"/>
              </w:rPr>
              <w:t>6,825</w:t>
            </w:r>
          </w:p>
        </w:tc>
      </w:tr>
    </w:tbl>
    <w:p w14:paraId="52D8B78F" w14:textId="77777777" w:rsidR="002D0C2F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D059F6D" w14:textId="196132CF" w:rsidR="004A3A68" w:rsidRPr="004938D7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938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4938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4938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4938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4938D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BC1C5C8" w14:textId="2E7E718C" w:rsidR="001064A6" w:rsidRPr="004938D7" w:rsidRDefault="00A07A9E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07A9E">
        <w:rPr>
          <w:rFonts w:asciiTheme="majorBidi" w:hAnsiTheme="majorBidi"/>
          <w:sz w:val="32"/>
          <w:szCs w:val="32"/>
          <w:cs/>
        </w:rPr>
        <w:t>กำไร</w:t>
      </w:r>
      <w:r w:rsidR="004A3A68" w:rsidRPr="004938D7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</w:t>
      </w:r>
      <w:r w:rsidR="004A3A68" w:rsidRPr="00A07A9E">
        <w:rPr>
          <w:rFonts w:asciiTheme="majorBidi" w:hAnsiTheme="majorBidi" w:cstheme="majorBidi"/>
          <w:sz w:val="32"/>
          <w:szCs w:val="32"/>
          <w:cs/>
        </w:rPr>
        <w:t>หาร</w:t>
      </w:r>
      <w:r w:rsidRPr="00A07A9E">
        <w:rPr>
          <w:rFonts w:asciiTheme="majorBidi" w:hAnsiTheme="majorBidi" w:cstheme="majorBidi"/>
          <w:sz w:val="32"/>
          <w:szCs w:val="32"/>
          <w:cs/>
        </w:rPr>
        <w:t>กำไร</w:t>
      </w:r>
      <w:r w:rsidR="004A3A68" w:rsidRPr="004938D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4938D7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</w:t>
      </w:r>
      <w:r>
        <w:rPr>
          <w:rFonts w:asciiTheme="majorBidi" w:hAnsiTheme="majorBidi" w:cstheme="majorBidi" w:hint="cs"/>
          <w:sz w:val="32"/>
          <w:szCs w:val="32"/>
          <w:cs/>
        </w:rPr>
        <w:t>ไร</w:t>
      </w:r>
      <w:r w:rsidR="00E0698D" w:rsidRPr="004938D7">
        <w:rPr>
          <w:rFonts w:asciiTheme="majorBidi" w:hAnsiTheme="majorBidi" w:cstheme="majorBidi" w:hint="cs"/>
          <w:sz w:val="32"/>
          <w:szCs w:val="32"/>
          <w:cs/>
        </w:rPr>
        <w:t xml:space="preserve">ขาดทุนเบ็ดเสร็จอื่น) </w:t>
      </w:r>
      <w:r w:rsidR="004A3A68" w:rsidRPr="004938D7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2D95B6B0" w:rsidR="0031105E" w:rsidRPr="004938D7" w:rsidRDefault="001064A6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938D7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938D7">
        <w:rPr>
          <w:rFonts w:asciiTheme="majorBidi" w:hAnsiTheme="majorBidi"/>
          <w:sz w:val="32"/>
          <w:szCs w:val="32"/>
        </w:rPr>
        <w:t>31</w:t>
      </w:r>
      <w:r w:rsidRPr="004938D7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4938D7">
        <w:rPr>
          <w:rFonts w:asciiTheme="majorBidi" w:hAnsiTheme="majorBidi"/>
          <w:sz w:val="32"/>
          <w:szCs w:val="32"/>
        </w:rPr>
        <w:t>256</w:t>
      </w:r>
      <w:r w:rsidR="004938D7" w:rsidRPr="004938D7">
        <w:rPr>
          <w:rFonts w:asciiTheme="majorBidi" w:hAnsiTheme="majorBidi"/>
          <w:sz w:val="32"/>
          <w:szCs w:val="32"/>
        </w:rPr>
        <w:t>6</w:t>
      </w:r>
      <w:r w:rsidRPr="004938D7">
        <w:rPr>
          <w:rFonts w:asciiTheme="majorBidi" w:hAnsiTheme="majorBidi"/>
          <w:sz w:val="32"/>
          <w:szCs w:val="32"/>
          <w:cs/>
        </w:rPr>
        <w:t xml:space="preserve"> และ</w:t>
      </w:r>
      <w:r w:rsidRPr="004938D7">
        <w:rPr>
          <w:rFonts w:asciiTheme="majorBidi" w:hAnsiTheme="majorBidi"/>
          <w:sz w:val="32"/>
          <w:szCs w:val="32"/>
        </w:rPr>
        <w:t xml:space="preserve"> 256</w:t>
      </w:r>
      <w:r w:rsidR="004938D7" w:rsidRPr="004938D7">
        <w:rPr>
          <w:rFonts w:asciiTheme="majorBidi" w:hAnsiTheme="majorBidi"/>
          <w:sz w:val="32"/>
          <w:szCs w:val="32"/>
        </w:rPr>
        <w:t>5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0"/>
        <w:gridCol w:w="134"/>
        <w:gridCol w:w="1020"/>
        <w:gridCol w:w="134"/>
        <w:gridCol w:w="1017"/>
        <w:gridCol w:w="6"/>
      </w:tblGrid>
      <w:tr w:rsidR="00E11D0D" w:rsidRPr="00711A4E" w14:paraId="2E9F5947" w14:textId="77777777" w:rsidTr="00C401AE">
        <w:trPr>
          <w:gridAfter w:val="1"/>
          <w:wAfter w:w="6" w:type="dxa"/>
          <w:cantSplit/>
        </w:trPr>
        <w:tc>
          <w:tcPr>
            <w:tcW w:w="3912" w:type="dxa"/>
          </w:tcPr>
          <w:p w14:paraId="36BA0FFA" w14:textId="77777777" w:rsidR="004A3A68" w:rsidRPr="00711A4E" w:rsidRDefault="004A3A68" w:rsidP="00210D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</w:tcPr>
          <w:p w14:paraId="1B03BEF1" w14:textId="77777777" w:rsidR="004A3A68" w:rsidRPr="00711A4E" w:rsidRDefault="004A3A68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4" w:type="dxa"/>
          </w:tcPr>
          <w:p w14:paraId="79C0E436" w14:textId="77777777" w:rsidR="004A3A68" w:rsidRPr="00711A4E" w:rsidRDefault="004A3A68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6" w:space="0" w:color="auto"/>
            </w:tcBorders>
          </w:tcPr>
          <w:p w14:paraId="77FFE273" w14:textId="77777777" w:rsidR="004A3A68" w:rsidRPr="00711A4E" w:rsidRDefault="004A3A68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4938D7" w:rsidRPr="00711A4E" w14:paraId="602562F3" w14:textId="77777777" w:rsidTr="00C401AE">
        <w:trPr>
          <w:cantSplit/>
        </w:trPr>
        <w:tc>
          <w:tcPr>
            <w:tcW w:w="3912" w:type="dxa"/>
          </w:tcPr>
          <w:p w14:paraId="3230CA3E" w14:textId="77777777" w:rsidR="004938D7" w:rsidRPr="00711A4E" w:rsidRDefault="004938D7" w:rsidP="00210D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4CB7103" w14:textId="22EB39A8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1A4E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B3450" w14:textId="77777777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7D2D20E" w14:textId="19D4D3E4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1A4E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DD139A1" w14:textId="77777777" w:rsidR="004938D7" w:rsidRPr="00711A4E" w:rsidRDefault="004938D7" w:rsidP="00210D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E9CA776" w14:textId="7843A4B5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1A4E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AD128C4" w14:textId="77777777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7515CB4E" w14:textId="05E50448" w:rsidR="004938D7" w:rsidRPr="00711A4E" w:rsidRDefault="004938D7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1A4E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11A4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938D7" w:rsidRPr="00711A4E" w14:paraId="5B682AAD" w14:textId="77777777" w:rsidTr="00C401AE">
        <w:trPr>
          <w:cantSplit/>
        </w:trPr>
        <w:tc>
          <w:tcPr>
            <w:tcW w:w="3912" w:type="dxa"/>
          </w:tcPr>
          <w:p w14:paraId="02556478" w14:textId="043E03A6" w:rsidR="004938D7" w:rsidRPr="00711A4E" w:rsidRDefault="004938D7" w:rsidP="00A0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87" w:right="-252" w:hanging="14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11A4E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</w:t>
            </w:r>
            <w:r w:rsidR="00A07A9E" w:rsidRPr="00711A4E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711A4E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สำหรับงวดที่เป็นของผู้ถือหุ้นสามัญบริษัทใหญ่ (พันบาท)</w:t>
            </w:r>
            <w:r w:rsidRPr="00711A4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20FC0120" w14:textId="7B32CB16" w:rsidR="004938D7" w:rsidRPr="00D26E21" w:rsidRDefault="00D26E21" w:rsidP="00D26E21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E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1,590</w:t>
            </w:r>
          </w:p>
        </w:tc>
        <w:tc>
          <w:tcPr>
            <w:tcW w:w="134" w:type="dxa"/>
            <w:vAlign w:val="bottom"/>
          </w:tcPr>
          <w:p w14:paraId="7EC3DE92" w14:textId="77777777" w:rsidR="004938D7" w:rsidRPr="00711A4E" w:rsidRDefault="004938D7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B3E95DA" w14:textId="44FC899F" w:rsidR="004938D7" w:rsidRPr="00711A4E" w:rsidRDefault="004938D7" w:rsidP="00210D7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31,383</w:t>
            </w:r>
          </w:p>
        </w:tc>
        <w:tc>
          <w:tcPr>
            <w:tcW w:w="134" w:type="dxa"/>
            <w:vAlign w:val="bottom"/>
          </w:tcPr>
          <w:p w14:paraId="6B07AE20" w14:textId="77777777" w:rsidR="004938D7" w:rsidRPr="00711A4E" w:rsidRDefault="004938D7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0AFEAFA" w14:textId="22B9F2C6" w:rsidR="004938D7" w:rsidRPr="00711A4E" w:rsidRDefault="00B976E8" w:rsidP="00210D7F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9,315</w:t>
            </w:r>
          </w:p>
        </w:tc>
        <w:tc>
          <w:tcPr>
            <w:tcW w:w="134" w:type="dxa"/>
            <w:vAlign w:val="bottom"/>
          </w:tcPr>
          <w:p w14:paraId="17D63B49" w14:textId="77777777" w:rsidR="004938D7" w:rsidRPr="00711A4E" w:rsidRDefault="004938D7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0AD176B" w14:textId="2252AAC1" w:rsidR="004938D7" w:rsidRPr="00711A4E" w:rsidRDefault="004938D7" w:rsidP="00210D7F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27,159</w:t>
            </w:r>
          </w:p>
        </w:tc>
      </w:tr>
      <w:tr w:rsidR="00B976E8" w:rsidRPr="00711A4E" w14:paraId="15E5A5CB" w14:textId="77777777" w:rsidTr="00C401AE">
        <w:trPr>
          <w:cantSplit/>
        </w:trPr>
        <w:tc>
          <w:tcPr>
            <w:tcW w:w="3912" w:type="dxa"/>
          </w:tcPr>
          <w:p w14:paraId="463A21A3" w14:textId="77777777" w:rsidR="00B976E8" w:rsidRPr="00711A4E" w:rsidRDefault="00B976E8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711A4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019" w:type="dxa"/>
          </w:tcPr>
          <w:p w14:paraId="3F294E8B" w14:textId="145EF351" w:rsidR="00B976E8" w:rsidRPr="00711A4E" w:rsidRDefault="00A07A9E" w:rsidP="00210D7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2EB70CA7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3F6D3A8F" w14:textId="3E09B32A" w:rsidR="00B976E8" w:rsidRPr="00711A4E" w:rsidRDefault="00B976E8" w:rsidP="00210D7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5C6C5C42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441C47C9" w14:textId="13E59C6F" w:rsidR="00B976E8" w:rsidRPr="00711A4E" w:rsidRDefault="00B976E8" w:rsidP="00210D7F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0BFAD4DF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30C5233D" w14:textId="7B985DBC" w:rsidR="00B976E8" w:rsidRPr="00711A4E" w:rsidRDefault="00B976E8" w:rsidP="00210D7F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B976E8" w:rsidRPr="00711A4E" w14:paraId="370164F4" w14:textId="77777777" w:rsidTr="00C401AE">
        <w:trPr>
          <w:cantSplit/>
          <w:trHeight w:val="63"/>
        </w:trPr>
        <w:tc>
          <w:tcPr>
            <w:tcW w:w="3912" w:type="dxa"/>
          </w:tcPr>
          <w:p w14:paraId="26160CED" w14:textId="4344F61A" w:rsidR="00B976E8" w:rsidRPr="00711A4E" w:rsidRDefault="00B976E8" w:rsidP="0021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711A4E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711A4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711A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shd w:val="clear" w:color="auto" w:fill="auto"/>
          </w:tcPr>
          <w:p w14:paraId="36FAB212" w14:textId="2A0C2BE4" w:rsidR="00B976E8" w:rsidRPr="00D26E21" w:rsidRDefault="00A07A9E" w:rsidP="00D26E21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26E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0.00</w:t>
            </w:r>
            <w:r w:rsidR="00D26E21" w:rsidRPr="00D26E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38</w:t>
            </w:r>
          </w:p>
        </w:tc>
        <w:tc>
          <w:tcPr>
            <w:tcW w:w="134" w:type="dxa"/>
          </w:tcPr>
          <w:p w14:paraId="4A8E2B70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B254BCB" w14:textId="3652B538" w:rsidR="00B976E8" w:rsidRPr="00711A4E" w:rsidRDefault="00B976E8" w:rsidP="00210D7F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0.0744</w:t>
            </w:r>
          </w:p>
        </w:tc>
        <w:tc>
          <w:tcPr>
            <w:tcW w:w="134" w:type="dxa"/>
          </w:tcPr>
          <w:p w14:paraId="70D977FF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1DD55E4" w14:textId="4354550E" w:rsidR="00B976E8" w:rsidRPr="00711A4E" w:rsidRDefault="00B976E8" w:rsidP="00210D7F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0.0221</w:t>
            </w:r>
          </w:p>
        </w:tc>
        <w:tc>
          <w:tcPr>
            <w:tcW w:w="134" w:type="dxa"/>
          </w:tcPr>
          <w:p w14:paraId="0334E72B" w14:textId="77777777" w:rsidR="00B976E8" w:rsidRPr="00711A4E" w:rsidRDefault="00B976E8" w:rsidP="00210D7F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</w:tcPr>
          <w:p w14:paraId="1F952035" w14:textId="7DC7B9C3" w:rsidR="00B976E8" w:rsidRPr="00711A4E" w:rsidRDefault="00B976E8" w:rsidP="00210D7F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11A4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0.0644</w:t>
            </w:r>
          </w:p>
        </w:tc>
      </w:tr>
    </w:tbl>
    <w:p w14:paraId="58EE5462" w14:textId="77777777" w:rsidR="00A07A9E" w:rsidRDefault="00A07A9E" w:rsidP="0082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FA826E1" w14:textId="77777777" w:rsidR="00D26E21" w:rsidRDefault="00D26E21" w:rsidP="0082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2EECE4" w14:textId="77777777" w:rsidR="00B50E9A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23.</w:t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2ECD5C42" w14:textId="2AB46F43" w:rsidR="00B50E9A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0E9A">
        <w:rPr>
          <w:rFonts w:asciiTheme="majorBidi" w:hAnsiTheme="majorBidi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 xml:space="preserve"> (“ใบสําคัญแสดงสิทธิ” หรือ “</w:t>
      </w:r>
      <w:r w:rsidRPr="00B50E9A">
        <w:rPr>
          <w:rFonts w:asciiTheme="majorBidi" w:hAnsiTheme="majorBidi" w:cstheme="majorBidi"/>
          <w:sz w:val="32"/>
          <w:szCs w:val="32"/>
        </w:rPr>
        <w:t>PPM-W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>”) จํานวนไม่เกิน</w:t>
      </w:r>
      <w:r w:rsidR="00515B23">
        <w:rPr>
          <w:rFonts w:asciiTheme="majorBidi" w:hAnsiTheme="majorBidi" w:hint="cs"/>
          <w:sz w:val="32"/>
          <w:szCs w:val="32"/>
          <w:cs/>
        </w:rPr>
        <w:t xml:space="preserve"> </w:t>
      </w:r>
      <w:r w:rsidR="00515B23">
        <w:rPr>
          <w:rFonts w:asciiTheme="majorBidi" w:hAnsiTheme="majorBidi"/>
          <w:sz w:val="32"/>
          <w:szCs w:val="32"/>
        </w:rPr>
        <w:t xml:space="preserve">211,000,050 </w:t>
      </w:r>
      <w:r w:rsidRPr="00B50E9A">
        <w:rPr>
          <w:rFonts w:asciiTheme="majorBidi" w:hAnsiTheme="majorBidi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 xml:space="preserve"> หุ้นสามัญเดิม ต่อใบสําคัญแสดงสิทธิ </w:t>
      </w:r>
      <w:r w:rsidRPr="00B50E9A">
        <w:rPr>
          <w:rFonts w:asciiTheme="majorBidi" w:hAnsiTheme="majorBidi" w:cstheme="majorBidi"/>
          <w:sz w:val="32"/>
          <w:szCs w:val="32"/>
        </w:rPr>
        <w:t>PPM-W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 xml:space="preserve"> </w:t>
      </w:r>
      <w:r w:rsidR="00515B23">
        <w:rPr>
          <w:rFonts w:asciiTheme="majorBidi" w:hAnsiTheme="majorBidi"/>
          <w:sz w:val="32"/>
          <w:szCs w:val="32"/>
        </w:rPr>
        <w:t>1</w:t>
      </w:r>
      <w:r w:rsidRPr="00B50E9A">
        <w:rPr>
          <w:rFonts w:asciiTheme="majorBidi" w:hAnsiTheme="majorBidi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="00515B23">
        <w:rPr>
          <w:rFonts w:asciiTheme="majorBidi" w:hAnsiTheme="majorBidi"/>
          <w:sz w:val="32"/>
          <w:szCs w:val="32"/>
        </w:rPr>
        <w:t>0</w:t>
      </w:r>
      <w:r w:rsidRPr="00B50E9A">
        <w:rPr>
          <w:rFonts w:asciiTheme="majorBidi" w:hAnsiTheme="majorBidi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="00515B23">
        <w:rPr>
          <w:rFonts w:asciiTheme="majorBidi" w:hAnsiTheme="majorBidi"/>
          <w:sz w:val="32"/>
          <w:szCs w:val="32"/>
        </w:rPr>
        <w:t>6</w:t>
      </w:r>
      <w:r w:rsidRPr="00B50E9A">
        <w:rPr>
          <w:rFonts w:asciiTheme="majorBidi" w:hAnsiTheme="majorBidi"/>
          <w:sz w:val="32"/>
          <w:szCs w:val="32"/>
          <w:cs/>
        </w:rPr>
        <w:t xml:space="preserve"> บาทต่อหุ้น และมีระยะเวลาการใช้สิทธิ 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B50E9A">
        <w:rPr>
          <w:rFonts w:asciiTheme="majorBidi" w:hAnsiTheme="majorBidi" w:cstheme="majorBidi"/>
          <w:sz w:val="32"/>
          <w:szCs w:val="32"/>
        </w:rPr>
        <w:t>PPM-W</w:t>
      </w:r>
      <w:r w:rsidR="00515B23">
        <w:rPr>
          <w:rFonts w:asciiTheme="majorBidi" w:hAnsiTheme="majorBidi"/>
          <w:sz w:val="32"/>
          <w:szCs w:val="32"/>
        </w:rPr>
        <w:t>2</w:t>
      </w:r>
      <w:r w:rsidRPr="00B50E9A">
        <w:rPr>
          <w:rFonts w:asciiTheme="majorBidi" w:hAnsiTheme="majorBidi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โดยกำหนดรายชื่อผู้ถือหุ้นที่จะได้รับการจัดสรรใบสำคัญแสดงสิทธิ (</w:t>
      </w:r>
      <w:r w:rsidRPr="00B50E9A">
        <w:rPr>
          <w:rFonts w:asciiTheme="majorBidi" w:hAnsiTheme="majorBidi" w:cstheme="majorBidi"/>
          <w:sz w:val="32"/>
          <w:szCs w:val="32"/>
        </w:rPr>
        <w:t xml:space="preserve">Record Date) </w:t>
      </w:r>
      <w:r w:rsidRPr="00B50E9A">
        <w:rPr>
          <w:rFonts w:asciiTheme="majorBidi" w:hAnsiTheme="majorBidi"/>
          <w:sz w:val="32"/>
          <w:szCs w:val="32"/>
          <w:cs/>
        </w:rPr>
        <w:t xml:space="preserve">ในวันที่ </w:t>
      </w:r>
      <w:r>
        <w:rPr>
          <w:rFonts w:asciiTheme="majorBidi" w:hAnsiTheme="majorBidi"/>
          <w:sz w:val="32"/>
          <w:szCs w:val="32"/>
        </w:rPr>
        <w:t>27</w:t>
      </w:r>
      <w:r w:rsidRPr="00B50E9A">
        <w:rPr>
          <w:rFonts w:asciiTheme="majorBidi" w:hAnsi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/>
          <w:sz w:val="32"/>
          <w:szCs w:val="32"/>
        </w:rPr>
        <w:t>2565</w:t>
      </w:r>
    </w:p>
    <w:p w14:paraId="626E3AA1" w14:textId="77777777" w:rsidR="00B50E9A" w:rsidRPr="00410470" w:rsidRDefault="00B50E9A" w:rsidP="00B50E9A">
      <w:p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วันที่ออกใบสำคัญ     </w:t>
      </w:r>
      <w:r w:rsidRPr="005C7208">
        <w:rPr>
          <w:rFonts w:asciiTheme="majorBidi" w:eastAsia="Calibri" w:hAnsiTheme="majorBidi" w:cstheme="majorBidi" w:hint="cs"/>
          <w:sz w:val="32"/>
          <w:szCs w:val="32"/>
          <w:cs/>
        </w:rPr>
        <w:t xml:space="preserve"> 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:  </w:t>
      </w:r>
      <w:r w:rsidRPr="005C720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25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39CC1AF0" w14:textId="77777777" w:rsidR="00B50E9A" w:rsidRPr="00922922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ระยะเวลาการใช้สิทธิ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 : 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 ครั้งแรก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66324AF8" w14:textId="77777777" w:rsidR="00B50E9A" w:rsidRPr="00922922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ครั้งที่สอง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3272E782" w14:textId="77777777" w:rsidR="00B50E9A" w:rsidRPr="00922922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ครั้งที่สาม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2567</w:t>
      </w:r>
    </w:p>
    <w:p w14:paraId="7D2830C7" w14:textId="77777777" w:rsidR="00B50E9A" w:rsidRPr="005C7208" w:rsidRDefault="00B50E9A" w:rsidP="00B5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ครั้งสุดท้าย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ณ วันครบกำหนดอายุใบสำคัญแสดงสิทธิ</w:t>
      </w:r>
    </w:p>
    <w:p w14:paraId="1F5E48B1" w14:textId="77777777" w:rsidR="00725781" w:rsidRDefault="00B50E9A" w:rsidP="0072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 xml:space="preserve">โดยเมื่อวันที่ </w:t>
      </w:r>
      <w:r w:rsidRPr="00D27BBE">
        <w:rPr>
          <w:rFonts w:ascii="Angsana New" w:eastAsia="Calibri" w:hAnsi="Angsana New"/>
          <w:spacing w:val="-2"/>
          <w:sz w:val="32"/>
          <w:szCs w:val="32"/>
        </w:rPr>
        <w:t>24</w:t>
      </w: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 xml:space="preserve"> มกราคม </w:t>
      </w:r>
      <w:r w:rsidRPr="00D27BBE">
        <w:rPr>
          <w:rFonts w:ascii="Angsana New" w:eastAsia="Calibri" w:hAnsi="Angsana New"/>
          <w:spacing w:val="-2"/>
          <w:sz w:val="32"/>
          <w:szCs w:val="32"/>
        </w:rPr>
        <w:t xml:space="preserve">2566 </w:t>
      </w: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>ซึ่งเป็นวันกำหนดการใช้สิทธิซื้อหุ้นสามัญของบริษัทครั้งแรก</w:t>
      </w:r>
    </w:p>
    <w:p w14:paraId="0D670646" w14:textId="50816E2A" w:rsidR="00B50E9A" w:rsidRPr="00725781" w:rsidRDefault="00B50E9A" w:rsidP="0072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725781">
        <w:rPr>
          <w:rFonts w:asciiTheme="majorBidi" w:hAnsiTheme="majorBidi" w:hint="cs"/>
          <w:sz w:val="32"/>
          <w:szCs w:val="32"/>
          <w:cs/>
        </w:rPr>
        <w:t xml:space="preserve">ณ </w:t>
      </w:r>
      <w:r w:rsidR="00D2485A" w:rsidRPr="00725781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Pr="00725781">
        <w:rPr>
          <w:rFonts w:asciiTheme="majorBidi" w:hAnsiTheme="majorBidi"/>
          <w:sz w:val="32"/>
          <w:szCs w:val="32"/>
        </w:rPr>
        <w:t xml:space="preserve">31 </w:t>
      </w:r>
      <w:r w:rsidRPr="00725781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725781">
        <w:rPr>
          <w:rFonts w:asciiTheme="majorBidi" w:hAnsiTheme="majorBidi"/>
          <w:sz w:val="32"/>
          <w:szCs w:val="32"/>
        </w:rPr>
        <w:t xml:space="preserve">2566 </w:t>
      </w:r>
      <w:r w:rsidRPr="00725781">
        <w:rPr>
          <w:rFonts w:asciiTheme="majorBidi" w:hAnsiTheme="majorBidi"/>
          <w:sz w:val="32"/>
          <w:szCs w:val="32"/>
          <w:cs/>
        </w:rPr>
        <w:t xml:space="preserve">ยังไม่มีผู้ถือใบสำคัญแสดงสิทธิ </w:t>
      </w:r>
      <w:r w:rsidRPr="00725781">
        <w:rPr>
          <w:rFonts w:asciiTheme="majorBidi" w:hAnsiTheme="majorBidi"/>
          <w:sz w:val="32"/>
          <w:szCs w:val="32"/>
        </w:rPr>
        <w:t xml:space="preserve">PPM-W2 </w:t>
      </w:r>
      <w:r w:rsidRPr="00725781">
        <w:rPr>
          <w:rFonts w:asciiTheme="majorBidi" w:hAnsiTheme="majorBidi"/>
          <w:sz w:val="32"/>
          <w:szCs w:val="32"/>
          <w:cs/>
        </w:rPr>
        <w:t>ใช้สิทธิซื้อหุ้นสามัญเพิ่มทุน</w:t>
      </w:r>
      <w:r w:rsidR="00725781">
        <w:rPr>
          <w:rFonts w:asciiTheme="majorBidi" w:hAnsiTheme="majorBidi"/>
          <w:sz w:val="32"/>
          <w:szCs w:val="32"/>
          <w:cs/>
        </w:rPr>
        <w:br/>
      </w:r>
      <w:r w:rsidRPr="00725781">
        <w:rPr>
          <w:rFonts w:asciiTheme="majorBidi" w:hAnsiTheme="majorBidi"/>
          <w:sz w:val="32"/>
          <w:szCs w:val="32"/>
          <w:cs/>
        </w:rPr>
        <w:t>ของบริษัท</w:t>
      </w:r>
    </w:p>
    <w:p w14:paraId="4FD1C5A1" w14:textId="77777777" w:rsidR="00B50E9A" w:rsidRDefault="00B50E9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1CEE7FB" w14:textId="4AF3ED12" w:rsidR="002E7912" w:rsidRPr="004938D7" w:rsidRDefault="006478A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938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0E9A">
        <w:rPr>
          <w:rFonts w:asciiTheme="majorBidi" w:hAnsiTheme="majorBidi"/>
          <w:b/>
          <w:bCs/>
          <w:sz w:val="32"/>
          <w:szCs w:val="32"/>
        </w:rPr>
        <w:t>4</w:t>
      </w:r>
      <w:r w:rsidR="002E7912" w:rsidRPr="004938D7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4938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4938D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4938D7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938D7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938D7">
        <w:rPr>
          <w:rFonts w:asciiTheme="majorBidi" w:hAnsiTheme="majorBidi"/>
          <w:spacing w:val="-2"/>
          <w:sz w:val="32"/>
          <w:szCs w:val="32"/>
        </w:rPr>
        <w:tab/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4938D7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938D7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4938D7">
        <w:rPr>
          <w:rFonts w:asciiTheme="majorBidi" w:hAnsiTheme="majorBidi"/>
          <w:spacing w:val="-2"/>
          <w:sz w:val="32"/>
          <w:szCs w:val="32"/>
        </w:rPr>
        <w:tab/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39162873" w:rsidR="008C7FBA" w:rsidRPr="004938D7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938D7">
        <w:rPr>
          <w:rFonts w:asciiTheme="majorBidi" w:hAnsiTheme="majorBidi" w:hint="cs"/>
          <w:spacing w:val="-2"/>
          <w:sz w:val="32"/>
          <w:szCs w:val="32"/>
          <w:cs/>
        </w:rPr>
        <w:t xml:space="preserve">ส่วนงาน </w:t>
      </w:r>
      <w:r w:rsidRPr="004938D7">
        <w:rPr>
          <w:rFonts w:asciiTheme="majorBidi" w:hAnsiTheme="majorBidi"/>
          <w:spacing w:val="-2"/>
          <w:sz w:val="32"/>
          <w:szCs w:val="32"/>
        </w:rPr>
        <w:t xml:space="preserve">3  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 xml:space="preserve">  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68B9676F" w14:textId="2BC20D01" w:rsidR="008123D5" w:rsidRDefault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</w:rPr>
        <w:br w:type="page"/>
      </w:r>
    </w:p>
    <w:p w14:paraId="3CFAC820" w14:textId="3240A0E5" w:rsidR="002E7912" w:rsidRPr="004938D7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938D7">
        <w:rPr>
          <w:rFonts w:asciiTheme="majorBidi" w:hAnsi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>งวดสามเดือน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4938D7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938D7">
        <w:rPr>
          <w:rFonts w:asciiTheme="majorBidi" w:hAnsiTheme="majorBidi" w:hint="cs"/>
          <w:spacing w:val="-2"/>
          <w:sz w:val="32"/>
          <w:szCs w:val="32"/>
          <w:cs/>
        </w:rPr>
        <w:t>มีนาคม</w:t>
      </w:r>
      <w:r w:rsidRPr="004938D7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938D7" w:rsidRPr="004938D7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938D7" w:rsidRPr="004938D7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4938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938D7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E11D0D" w:rsidRPr="00711A4E" w14:paraId="3E0EBB87" w14:textId="77777777" w:rsidTr="00997A4D">
        <w:tc>
          <w:tcPr>
            <w:tcW w:w="1644" w:type="dxa"/>
          </w:tcPr>
          <w:p w14:paraId="7BDC5388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E11D0D" w:rsidRPr="00711A4E" w14:paraId="1ABC8BCD" w14:textId="77777777" w:rsidTr="00997A4D">
        <w:tc>
          <w:tcPr>
            <w:tcW w:w="1644" w:type="dxa"/>
          </w:tcPr>
          <w:p w14:paraId="563CF738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11D0D" w:rsidRPr="00711A4E" w14:paraId="6BE3A9A6" w14:textId="77777777" w:rsidTr="00997A4D">
        <w:tc>
          <w:tcPr>
            <w:tcW w:w="1644" w:type="dxa"/>
          </w:tcPr>
          <w:p w14:paraId="4E4BECBF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5CC09" w14:textId="77777777" w:rsidR="004D6B7D" w:rsidRDefault="004D6B7D" w:rsidP="004D6B7D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โครงการ</w:t>
            </w:r>
          </w:p>
          <w:p w14:paraId="21A3A67F" w14:textId="1C014F09" w:rsidR="006478AF" w:rsidRPr="00711A4E" w:rsidRDefault="004D6B7D" w:rsidP="004D6B7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หลังคา</w:t>
            </w:r>
            <w:r w:rsidRPr="005C7208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711A4E" w:rsidRDefault="006478AF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938D7" w:rsidRPr="00711A4E" w14:paraId="79B0A412" w14:textId="77777777" w:rsidTr="00997A4D">
        <w:tc>
          <w:tcPr>
            <w:tcW w:w="1644" w:type="dxa"/>
          </w:tcPr>
          <w:p w14:paraId="17F04117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DC587" w14:textId="04ABFABD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711A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1C62400F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71A878CD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576AEB15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711A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19D7057F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2367E179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720D70E2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36739C31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711A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73E66AFB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7BCB2AA6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2F7CA75E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6C4035F3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711A4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</w:tcPr>
          <w:p w14:paraId="5D26C781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257CF46C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11A4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</w:tr>
      <w:tr w:rsidR="004938D7" w:rsidRPr="00711A4E" w14:paraId="61075EC8" w14:textId="77777777" w:rsidTr="00275196">
        <w:tc>
          <w:tcPr>
            <w:tcW w:w="1644" w:type="dxa"/>
            <w:vAlign w:val="bottom"/>
          </w:tcPr>
          <w:p w14:paraId="08932C98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355A5940" w:rsidR="004938D7" w:rsidRPr="00711A4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299,173</w:t>
            </w:r>
          </w:p>
        </w:tc>
        <w:tc>
          <w:tcPr>
            <w:tcW w:w="134" w:type="dxa"/>
          </w:tcPr>
          <w:p w14:paraId="747AC1F3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3A057EBC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353,490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7A5649C1" w:rsidR="004938D7" w:rsidRPr="00711A4E" w:rsidRDefault="00E317C4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116,228</w:t>
            </w:r>
          </w:p>
        </w:tc>
        <w:tc>
          <w:tcPr>
            <w:tcW w:w="142" w:type="dxa"/>
          </w:tcPr>
          <w:p w14:paraId="082E4A9A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68FCB711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104,832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421E4790" w:rsidR="004938D7" w:rsidRPr="00711A4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71,763</w:t>
            </w:r>
          </w:p>
        </w:tc>
        <w:tc>
          <w:tcPr>
            <w:tcW w:w="142" w:type="dxa"/>
          </w:tcPr>
          <w:p w14:paraId="51D08A99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1A728BF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33,418</w:t>
            </w:r>
          </w:p>
        </w:tc>
        <w:tc>
          <w:tcPr>
            <w:tcW w:w="142" w:type="dxa"/>
            <w:vAlign w:val="bottom"/>
          </w:tcPr>
          <w:p w14:paraId="70D713CC" w14:textId="77777777" w:rsidR="004938D7" w:rsidRPr="00711A4E" w:rsidRDefault="004938D7" w:rsidP="00711A4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61F775E" w14:textId="067A67B6" w:rsidR="004938D7" w:rsidRPr="00711A4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487,164</w:t>
            </w:r>
          </w:p>
        </w:tc>
        <w:tc>
          <w:tcPr>
            <w:tcW w:w="139" w:type="dxa"/>
          </w:tcPr>
          <w:p w14:paraId="0033072D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7E348EF4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491,740</w:t>
            </w:r>
          </w:p>
        </w:tc>
      </w:tr>
      <w:tr w:rsidR="004938D7" w:rsidRPr="00711A4E" w14:paraId="5B9EAD7B" w14:textId="77777777" w:rsidTr="00275196">
        <w:tc>
          <w:tcPr>
            <w:tcW w:w="1644" w:type="dxa"/>
            <w:vAlign w:val="bottom"/>
          </w:tcPr>
          <w:p w14:paraId="72CC0801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5BF70A" w14:textId="195EFFFD" w:rsidR="004938D7" w:rsidRPr="00711A4E" w:rsidRDefault="00E317C4" w:rsidP="00711A4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A2133" w:rsidRPr="00711A4E">
              <w:rPr>
                <w:rFonts w:asciiTheme="majorBidi" w:hAnsiTheme="majorBidi" w:cstheme="majorBidi"/>
                <w:sz w:val="22"/>
                <w:szCs w:val="22"/>
              </w:rPr>
              <w:t>280,605</w:t>
            </w:r>
            <w:r w:rsidRPr="00711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B210B09" w14:textId="77777777" w:rsidR="004938D7" w:rsidRPr="00711A4E" w:rsidRDefault="004938D7" w:rsidP="00711A4E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2EF0F23D" w:rsidR="004938D7" w:rsidRPr="00711A4E" w:rsidRDefault="004938D7" w:rsidP="00711A4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(318,173)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4938D7" w:rsidRPr="00711A4E" w:rsidRDefault="004938D7" w:rsidP="00711A4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1E7A8165" w:rsidR="004938D7" w:rsidRPr="00711A4E" w:rsidRDefault="00E317C4" w:rsidP="00711A4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(91,545)</w:t>
            </w:r>
          </w:p>
        </w:tc>
        <w:tc>
          <w:tcPr>
            <w:tcW w:w="142" w:type="dxa"/>
          </w:tcPr>
          <w:p w14:paraId="7608B423" w14:textId="77777777" w:rsidR="004938D7" w:rsidRPr="00711A4E" w:rsidRDefault="004938D7" w:rsidP="00711A4E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47131CCD" w:rsidR="004938D7" w:rsidRPr="00711A4E" w:rsidRDefault="004938D7" w:rsidP="00711A4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(80,532)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4938D7" w:rsidRPr="00711A4E" w:rsidRDefault="004938D7" w:rsidP="00711A4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0B6F24D3" w:rsidR="004938D7" w:rsidRPr="00711A4E" w:rsidRDefault="002E5ED5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(65,430)</w:t>
            </w:r>
          </w:p>
        </w:tc>
        <w:tc>
          <w:tcPr>
            <w:tcW w:w="142" w:type="dxa"/>
          </w:tcPr>
          <w:p w14:paraId="18452485" w14:textId="77777777" w:rsidR="004938D7" w:rsidRPr="00711A4E" w:rsidRDefault="004938D7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663E4809" w:rsidR="004938D7" w:rsidRPr="00711A4E" w:rsidRDefault="004938D7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(32,555)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4938D7" w:rsidRPr="00711A4E" w:rsidRDefault="004938D7" w:rsidP="00711A4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C6F76A" w14:textId="1748F689" w:rsidR="004938D7" w:rsidRPr="00711A4E" w:rsidRDefault="00826065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(437,580)</w:t>
            </w:r>
          </w:p>
        </w:tc>
        <w:tc>
          <w:tcPr>
            <w:tcW w:w="139" w:type="dxa"/>
          </w:tcPr>
          <w:p w14:paraId="0C0E6BE3" w14:textId="77777777" w:rsidR="004938D7" w:rsidRPr="00711A4E" w:rsidRDefault="004938D7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2A71E334" w:rsidR="004938D7" w:rsidRPr="00711A4E" w:rsidRDefault="004938D7" w:rsidP="00711A4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(431,260)</w:t>
            </w:r>
          </w:p>
        </w:tc>
      </w:tr>
      <w:tr w:rsidR="004938D7" w:rsidRPr="00711A4E" w14:paraId="16D8A62A" w14:textId="77777777" w:rsidTr="00275196">
        <w:tc>
          <w:tcPr>
            <w:tcW w:w="1644" w:type="dxa"/>
            <w:vAlign w:val="bottom"/>
          </w:tcPr>
          <w:p w14:paraId="71722950" w14:textId="7E62F92E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4F837D08" w:rsidR="004938D7" w:rsidRPr="00711A4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18,568</w:t>
            </w:r>
          </w:p>
        </w:tc>
        <w:tc>
          <w:tcPr>
            <w:tcW w:w="134" w:type="dxa"/>
          </w:tcPr>
          <w:p w14:paraId="18C5D1DE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0048A8AE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35,317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03666D34" w:rsidR="004938D7" w:rsidRPr="00711A4E" w:rsidRDefault="003A2133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24,683</w:t>
            </w:r>
          </w:p>
        </w:tc>
        <w:tc>
          <w:tcPr>
            <w:tcW w:w="142" w:type="dxa"/>
          </w:tcPr>
          <w:p w14:paraId="3B85CD01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3F48B49B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24,300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5C9A5BEB" w:rsidR="004938D7" w:rsidRPr="00711A4E" w:rsidRDefault="00D26E21" w:rsidP="00D26E2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6,333</w:t>
            </w:r>
          </w:p>
        </w:tc>
        <w:tc>
          <w:tcPr>
            <w:tcW w:w="142" w:type="dxa"/>
          </w:tcPr>
          <w:p w14:paraId="51D173F0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0A01777D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142" w:type="dxa"/>
            <w:vAlign w:val="bottom"/>
          </w:tcPr>
          <w:p w14:paraId="685508C3" w14:textId="77777777" w:rsidR="004938D7" w:rsidRPr="00711A4E" w:rsidRDefault="004938D7" w:rsidP="00711A4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271C193A" w:rsidR="004938D7" w:rsidRPr="00711A4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49,584</w:t>
            </w:r>
          </w:p>
        </w:tc>
        <w:tc>
          <w:tcPr>
            <w:tcW w:w="139" w:type="dxa"/>
          </w:tcPr>
          <w:p w14:paraId="667E0090" w14:textId="77777777" w:rsidR="004938D7" w:rsidRPr="00711A4E" w:rsidRDefault="004938D7" w:rsidP="00711A4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46648DB8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60,480</w:t>
            </w:r>
          </w:p>
        </w:tc>
      </w:tr>
      <w:tr w:rsidR="004938D7" w:rsidRPr="00711A4E" w14:paraId="505E46CD" w14:textId="77777777" w:rsidTr="00275196">
        <w:tc>
          <w:tcPr>
            <w:tcW w:w="1644" w:type="dxa"/>
          </w:tcPr>
          <w:p w14:paraId="106B4FBC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FDE94CB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054F7D89" w:rsidR="004938D7" w:rsidRPr="00DE73F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DE73F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73FE">
              <w:rPr>
                <w:rFonts w:asciiTheme="majorBidi" w:hAnsiTheme="majorBidi" w:cstheme="majorBidi"/>
                <w:sz w:val="22"/>
                <w:szCs w:val="22"/>
                <w:cs/>
              </w:rPr>
              <w:t>860</w:t>
            </w:r>
          </w:p>
        </w:tc>
        <w:tc>
          <w:tcPr>
            <w:tcW w:w="139" w:type="dxa"/>
          </w:tcPr>
          <w:p w14:paraId="3381F33A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2C5482F9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14,538</w:t>
            </w:r>
          </w:p>
        </w:tc>
      </w:tr>
      <w:tr w:rsidR="00C059DA" w:rsidRPr="00711A4E" w14:paraId="6E8F0A4C" w14:textId="77777777" w:rsidTr="00175FC2">
        <w:tc>
          <w:tcPr>
            <w:tcW w:w="1644" w:type="dxa"/>
          </w:tcPr>
          <w:p w14:paraId="4BCF12BE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0EEEEB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BBCF0B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0EDA8E38" w:rsidR="00C059DA" w:rsidRPr="00DE73F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 xml:space="preserve"> 12,567 </w:t>
            </w:r>
          </w:p>
        </w:tc>
        <w:tc>
          <w:tcPr>
            <w:tcW w:w="139" w:type="dxa"/>
          </w:tcPr>
          <w:p w14:paraId="6E2D82C8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FF1329" w14:textId="1C6EE57A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 xml:space="preserve"> 9,864 </w:t>
            </w:r>
          </w:p>
        </w:tc>
      </w:tr>
      <w:tr w:rsidR="00C059DA" w:rsidRPr="00711A4E" w14:paraId="275A0681" w14:textId="77777777" w:rsidTr="00175FC2">
        <w:tc>
          <w:tcPr>
            <w:tcW w:w="1644" w:type="dxa"/>
          </w:tcPr>
          <w:p w14:paraId="008AEFDD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D209446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3EC93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458E409A" w:rsidR="00C059DA" w:rsidRPr="00DE73F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>34,898</w:t>
            </w:r>
          </w:p>
        </w:tc>
        <w:tc>
          <w:tcPr>
            <w:tcW w:w="139" w:type="dxa"/>
          </w:tcPr>
          <w:p w14:paraId="291074C3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5C3494" w14:textId="1E2744E2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 xml:space="preserve"> 24,455 </w:t>
            </w:r>
          </w:p>
        </w:tc>
      </w:tr>
      <w:tr w:rsidR="00C059DA" w:rsidRPr="00711A4E" w14:paraId="4A037990" w14:textId="77777777" w:rsidTr="00175FC2">
        <w:tc>
          <w:tcPr>
            <w:tcW w:w="1644" w:type="dxa"/>
          </w:tcPr>
          <w:p w14:paraId="1C477F6D" w14:textId="4DFF04A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DF03330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F7A7B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AE5336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BAE894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51E89B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5564B0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236F76" w14:textId="1B09B271" w:rsidR="00C059DA" w:rsidRPr="00DE73F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 xml:space="preserve"> 1,360 </w:t>
            </w:r>
          </w:p>
        </w:tc>
        <w:tc>
          <w:tcPr>
            <w:tcW w:w="139" w:type="dxa"/>
          </w:tcPr>
          <w:p w14:paraId="7D77BBC9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6BF784" w14:textId="57979A67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 xml:space="preserve"> 1,166 </w:t>
            </w:r>
          </w:p>
        </w:tc>
      </w:tr>
      <w:tr w:rsidR="00C059DA" w:rsidRPr="00711A4E" w14:paraId="7589B36B" w14:textId="77777777" w:rsidTr="00175FC2">
        <w:tc>
          <w:tcPr>
            <w:tcW w:w="1644" w:type="dxa"/>
          </w:tcPr>
          <w:p w14:paraId="40CCCFE1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4FBB84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BB1C4E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C059DA" w:rsidRPr="00711A4E" w:rsidRDefault="00C059DA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5E0F663A" w:rsidR="00C059DA" w:rsidRPr="00DE73F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 xml:space="preserve"> 6,592 </w:t>
            </w:r>
          </w:p>
        </w:tc>
        <w:tc>
          <w:tcPr>
            <w:tcW w:w="139" w:type="dxa"/>
          </w:tcPr>
          <w:p w14:paraId="14B60670" w14:textId="77777777" w:rsidR="00C059DA" w:rsidRPr="00711A4E" w:rsidRDefault="00C059DA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21B0D5" w14:textId="41E14E25" w:rsidR="00C059DA" w:rsidRPr="00711A4E" w:rsidRDefault="00C059DA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 xml:space="preserve"> 3,888 </w:t>
            </w:r>
          </w:p>
        </w:tc>
      </w:tr>
      <w:tr w:rsidR="004938D7" w:rsidRPr="00711A4E" w14:paraId="2F460228" w14:textId="77777777" w:rsidTr="00B769B3">
        <w:tc>
          <w:tcPr>
            <w:tcW w:w="1900" w:type="dxa"/>
            <w:gridSpan w:val="2"/>
          </w:tcPr>
          <w:p w14:paraId="3EB4FA1F" w14:textId="2F38B903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3FEC409E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77C091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236C58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0347F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AE5BF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7CA2BC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7BD1AE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7A959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88A74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488A8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FB3E51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92867D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93E33D0" w14:textId="63A959D0" w:rsidR="004938D7" w:rsidRPr="00DE73F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>1,143</w:t>
            </w:r>
          </w:p>
        </w:tc>
        <w:tc>
          <w:tcPr>
            <w:tcW w:w="139" w:type="dxa"/>
          </w:tcPr>
          <w:p w14:paraId="72569A8F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F7464A5" w14:textId="6FF5772B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6,584</w:t>
            </w:r>
          </w:p>
        </w:tc>
      </w:tr>
      <w:tr w:rsidR="004938D7" w:rsidRPr="00711A4E" w14:paraId="4D30D92C" w14:textId="77777777" w:rsidTr="00B769B3">
        <w:tc>
          <w:tcPr>
            <w:tcW w:w="1900" w:type="dxa"/>
            <w:gridSpan w:val="2"/>
          </w:tcPr>
          <w:p w14:paraId="2BCD87E2" w14:textId="49A76429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711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06E2AA4B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BB3C5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C7312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773F98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CFA40D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D56DE6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E5EEF7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0D4E79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886281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7D417" w14:textId="77777777" w:rsidR="004938D7" w:rsidRPr="00711A4E" w:rsidRDefault="004938D7" w:rsidP="00711A4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D05F68" w14:textId="77777777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E8E595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C65EF" w14:textId="4485B78A" w:rsidR="004938D7" w:rsidRPr="00DE73FE" w:rsidRDefault="00D26E21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3FE">
              <w:rPr>
                <w:rFonts w:asciiTheme="majorBidi" w:hAnsiTheme="majorBidi" w:cstheme="majorBidi"/>
                <w:sz w:val="22"/>
                <w:szCs w:val="22"/>
              </w:rPr>
              <w:t>1,604</w:t>
            </w:r>
          </w:p>
        </w:tc>
        <w:tc>
          <w:tcPr>
            <w:tcW w:w="139" w:type="dxa"/>
          </w:tcPr>
          <w:p w14:paraId="069F75BE" w14:textId="77777777" w:rsidR="004938D7" w:rsidRPr="00711A4E" w:rsidRDefault="004938D7" w:rsidP="00711A4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AD80" w14:textId="3BA982A5" w:rsidR="004938D7" w:rsidRPr="00711A4E" w:rsidRDefault="004938D7" w:rsidP="00711A4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11A4E">
              <w:rPr>
                <w:rFonts w:asciiTheme="majorBidi" w:hAnsiTheme="majorBidi" w:cstheme="majorBidi"/>
                <w:sz w:val="22"/>
                <w:szCs w:val="22"/>
              </w:rPr>
              <w:t>31,393</w:t>
            </w:r>
          </w:p>
        </w:tc>
      </w:tr>
    </w:tbl>
    <w:p w14:paraId="532B0795" w14:textId="15B51DB6" w:rsidR="00B32000" w:rsidRPr="004938D7" w:rsidRDefault="00B32000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sz w:val="32"/>
          <w:szCs w:val="32"/>
        </w:rPr>
      </w:pPr>
    </w:p>
    <w:p w14:paraId="4B197FF4" w14:textId="380136F1" w:rsidR="00424763" w:rsidRPr="004938D7" w:rsidRDefault="00424763" w:rsidP="008B2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8D7">
        <w:rPr>
          <w:rFonts w:ascii="Angsana New" w:hAnsi="Angsana New" w:hint="cs"/>
          <w:b/>
          <w:bCs/>
          <w:sz w:val="32"/>
          <w:szCs w:val="32"/>
        </w:rPr>
        <w:t>2</w:t>
      </w:r>
      <w:r w:rsidR="00B50E9A">
        <w:rPr>
          <w:rFonts w:ascii="Angsana New" w:hAnsi="Angsana New"/>
          <w:b/>
          <w:bCs/>
          <w:sz w:val="32"/>
          <w:szCs w:val="32"/>
        </w:rPr>
        <w:t>5</w:t>
      </w:r>
      <w:r w:rsidRPr="004938D7">
        <w:rPr>
          <w:rFonts w:ascii="Angsana New" w:hAnsi="Angsana New" w:hint="cs"/>
          <w:b/>
          <w:bCs/>
          <w:sz w:val="32"/>
          <w:szCs w:val="32"/>
        </w:rPr>
        <w:t>.</w:t>
      </w:r>
      <w:r w:rsidRPr="004938D7">
        <w:rPr>
          <w:rFonts w:ascii="Angsana New" w:hAnsi="Angsana New"/>
          <w:b/>
          <w:bCs/>
          <w:sz w:val="32"/>
          <w:szCs w:val="32"/>
        </w:rPr>
        <w:tab/>
      </w:r>
      <w:r w:rsidR="00D2485A">
        <w:rPr>
          <w:rFonts w:ascii="Angsana New" w:hAnsi="Angsana New" w:hint="cs"/>
          <w:b/>
          <w:bCs/>
          <w:sz w:val="32"/>
          <w:szCs w:val="32"/>
          <w:cs/>
        </w:rPr>
        <w:t>ลำดับชั้น</w:t>
      </w:r>
      <w:r w:rsidRPr="004938D7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4814DBF2" w14:textId="0AE01414" w:rsidR="000A424B" w:rsidRPr="00922922" w:rsidRDefault="00424763" w:rsidP="000A424B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38D7">
        <w:rPr>
          <w:rFonts w:ascii="Angsana New" w:hAnsi="Angsana New"/>
          <w:sz w:val="32"/>
          <w:szCs w:val="32"/>
          <w:cs/>
        </w:rPr>
        <w:t xml:space="preserve">ณ </w:t>
      </w:r>
      <w:r w:rsidRPr="004938D7">
        <w:rPr>
          <w:rFonts w:ascii="Angsana New" w:hAnsi="Angsana New" w:hint="cs"/>
          <w:sz w:val="32"/>
          <w:szCs w:val="32"/>
          <w:cs/>
        </w:rPr>
        <w:t>วันที่</w:t>
      </w:r>
      <w:r w:rsidRPr="004938D7">
        <w:rPr>
          <w:rFonts w:ascii="Angsana New" w:hAnsi="Angsana New" w:hint="cs"/>
          <w:sz w:val="32"/>
          <w:szCs w:val="32"/>
        </w:rPr>
        <w:t xml:space="preserve"> </w:t>
      </w:r>
      <w:r w:rsidRPr="004938D7">
        <w:rPr>
          <w:rFonts w:ascii="Angsana New" w:hAnsi="Angsana New"/>
          <w:sz w:val="32"/>
          <w:szCs w:val="32"/>
        </w:rPr>
        <w:t>31</w:t>
      </w:r>
      <w:r w:rsidRPr="004938D7">
        <w:rPr>
          <w:rFonts w:ascii="Angsana New" w:hAnsi="Angsana New"/>
          <w:sz w:val="32"/>
          <w:szCs w:val="32"/>
          <w:cs/>
        </w:rPr>
        <w:t xml:space="preserve"> </w:t>
      </w:r>
      <w:r w:rsidRPr="004938D7">
        <w:rPr>
          <w:rFonts w:ascii="Angsana New" w:hAnsi="Angsana New" w:hint="cs"/>
          <w:sz w:val="32"/>
          <w:szCs w:val="32"/>
          <w:cs/>
        </w:rPr>
        <w:t>มีนาคม</w:t>
      </w:r>
      <w:r w:rsidRPr="004938D7">
        <w:rPr>
          <w:rFonts w:ascii="Angsana New" w:hAnsi="Angsana New"/>
          <w:sz w:val="32"/>
          <w:szCs w:val="32"/>
        </w:rPr>
        <w:t xml:space="preserve"> 256</w:t>
      </w:r>
      <w:r w:rsidR="004938D7" w:rsidRPr="004938D7">
        <w:rPr>
          <w:rFonts w:ascii="Angsana New" w:hAnsi="Angsana New"/>
          <w:sz w:val="32"/>
          <w:szCs w:val="32"/>
        </w:rPr>
        <w:t>6</w:t>
      </w:r>
      <w:r w:rsidR="000A424B">
        <w:rPr>
          <w:rFonts w:ascii="Angsana New" w:hAnsi="Angsana New"/>
          <w:sz w:val="32"/>
          <w:szCs w:val="32"/>
        </w:rPr>
        <w:t xml:space="preserve"> </w:t>
      </w:r>
      <w:r w:rsidR="000A424B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0A424B">
        <w:rPr>
          <w:rFonts w:ascii="Angsana New" w:hAnsi="Angsana New"/>
          <w:sz w:val="32"/>
          <w:szCs w:val="32"/>
        </w:rPr>
        <w:t xml:space="preserve">31 </w:t>
      </w:r>
      <w:r w:rsidR="000A42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424B">
        <w:rPr>
          <w:rFonts w:ascii="Angsana New" w:hAnsi="Angsana New"/>
          <w:sz w:val="32"/>
          <w:szCs w:val="32"/>
        </w:rPr>
        <w:t>2565</w:t>
      </w:r>
      <w:r w:rsidRPr="004938D7">
        <w:rPr>
          <w:rFonts w:ascii="Angsana New" w:hAnsi="Angsana New"/>
          <w:sz w:val="32"/>
          <w:szCs w:val="32"/>
        </w:rPr>
        <w:t xml:space="preserve"> </w:t>
      </w:r>
      <w:r w:rsidRPr="004938D7">
        <w:rPr>
          <w:rFonts w:ascii="Angsana New" w:hAnsi="Angsana New" w:hint="cs"/>
          <w:sz w:val="32"/>
          <w:szCs w:val="32"/>
          <w:cs/>
        </w:rPr>
        <w:t>บริษัท</w:t>
      </w:r>
      <w:r w:rsidR="000E3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938D7">
        <w:rPr>
          <w:rFonts w:ascii="Angsana New" w:hAnsi="Angsana New" w:hint="cs"/>
          <w:sz w:val="32"/>
          <w:szCs w:val="32"/>
          <w:cs/>
        </w:rPr>
        <w:t>มีสินทรัพย์</w:t>
      </w:r>
      <w:r w:rsidR="00B719B4">
        <w:rPr>
          <w:rFonts w:ascii="Angsana New" w:hAnsi="Angsana New" w:hint="cs"/>
          <w:sz w:val="32"/>
          <w:szCs w:val="32"/>
          <w:cs/>
        </w:rPr>
        <w:t>และ</w:t>
      </w:r>
      <w:r w:rsidR="000A424B">
        <w:rPr>
          <w:rFonts w:ascii="Angsana New" w:hAnsi="Angsana New" w:hint="cs"/>
          <w:sz w:val="32"/>
          <w:szCs w:val="32"/>
          <w:cs/>
        </w:rPr>
        <w:t>หนี้สิน</w:t>
      </w:r>
      <w:r w:rsidRPr="004938D7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0A424B" w:rsidRPr="000A424B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="000A424B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424763" w:rsidRPr="008B2C61" w14:paraId="444FD9ED" w14:textId="77777777" w:rsidTr="009B7EBB">
        <w:trPr>
          <w:cantSplit/>
        </w:trPr>
        <w:tc>
          <w:tcPr>
            <w:tcW w:w="3459" w:type="dxa"/>
            <w:vAlign w:val="bottom"/>
          </w:tcPr>
          <w:p w14:paraId="5475AD07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0A424B" w:rsidRPr="008B2C61" w14:paraId="68335D37" w14:textId="77777777" w:rsidTr="009B7EBB">
        <w:trPr>
          <w:cantSplit/>
        </w:trPr>
        <w:tc>
          <w:tcPr>
            <w:tcW w:w="3459" w:type="dxa"/>
            <w:vAlign w:val="bottom"/>
          </w:tcPr>
          <w:p w14:paraId="47983957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35DC86FD" w14:textId="647CBAC3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วันที่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31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มีนาคม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2566</w:t>
            </w:r>
          </w:p>
        </w:tc>
      </w:tr>
      <w:tr w:rsidR="00424763" w:rsidRPr="008B2C61" w14:paraId="3FDF493A" w14:textId="77777777" w:rsidTr="009B7EBB">
        <w:trPr>
          <w:cantSplit/>
        </w:trPr>
        <w:tc>
          <w:tcPr>
            <w:tcW w:w="3459" w:type="dxa"/>
            <w:vAlign w:val="bottom"/>
          </w:tcPr>
          <w:p w14:paraId="46684212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763" w:rsidRPr="008B2C61" w14:paraId="31EC6A48" w14:textId="77777777" w:rsidTr="009B7EBB">
        <w:trPr>
          <w:cantSplit/>
        </w:trPr>
        <w:tc>
          <w:tcPr>
            <w:tcW w:w="3459" w:type="dxa"/>
            <w:vAlign w:val="bottom"/>
          </w:tcPr>
          <w:p w14:paraId="7409033E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8B2C61" w:rsidRDefault="00424763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4763" w:rsidRPr="008B2C61" w14:paraId="11133E97" w14:textId="77777777" w:rsidTr="000A424B">
        <w:trPr>
          <w:cantSplit/>
        </w:trPr>
        <w:tc>
          <w:tcPr>
            <w:tcW w:w="4111" w:type="dxa"/>
            <w:gridSpan w:val="2"/>
            <w:vAlign w:val="bottom"/>
          </w:tcPr>
          <w:p w14:paraId="55B62206" w14:textId="76EDF3B4" w:rsidR="00424763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8B2C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8B2C61" w:rsidRDefault="00424763" w:rsidP="008B2C61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FA721C" w:rsidRPr="008B2C61" w14:paraId="6C47E50B" w14:textId="77777777" w:rsidTr="009B7EBB">
        <w:trPr>
          <w:cantSplit/>
        </w:trPr>
        <w:tc>
          <w:tcPr>
            <w:tcW w:w="3459" w:type="dxa"/>
            <w:vAlign w:val="bottom"/>
            <w:hideMark/>
          </w:tcPr>
          <w:p w14:paraId="2A54D4DD" w14:textId="77777777" w:rsidR="00FA721C" w:rsidRPr="008B2C61" w:rsidRDefault="00FA721C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76E9FF" w14:textId="23873765" w:rsidR="00FA721C" w:rsidRPr="008B2C61" w:rsidRDefault="00FA721C" w:rsidP="008B2C6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FA721C" w:rsidRPr="008B2C61" w:rsidRDefault="00FA721C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355BED6D" w:rsidR="00FA721C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157</w:t>
            </w:r>
          </w:p>
        </w:tc>
        <w:tc>
          <w:tcPr>
            <w:tcW w:w="134" w:type="dxa"/>
          </w:tcPr>
          <w:p w14:paraId="5CB55727" w14:textId="77777777" w:rsidR="00FA721C" w:rsidRPr="008B2C61" w:rsidRDefault="00FA721C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5B652601" w:rsidR="00FA721C" w:rsidRPr="008B2C61" w:rsidRDefault="00FA721C" w:rsidP="008B2C6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FA721C" w:rsidRPr="008B2C61" w:rsidRDefault="00FA721C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193DBEA2" w:rsidR="00FA721C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157</w:t>
            </w:r>
          </w:p>
        </w:tc>
      </w:tr>
    </w:tbl>
    <w:p w14:paraId="1A02F3ED" w14:textId="77777777" w:rsidR="007432EF" w:rsidRPr="008B2C61" w:rsidRDefault="007432EF" w:rsidP="008B2C61">
      <w:pPr>
        <w:spacing w:line="320" w:lineRule="exact"/>
        <w:ind w:left="284" w:firstLine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0A424B" w:rsidRPr="008B2C61" w14:paraId="43043E9E" w14:textId="77777777" w:rsidTr="00CB52FB">
        <w:trPr>
          <w:cantSplit/>
        </w:trPr>
        <w:tc>
          <w:tcPr>
            <w:tcW w:w="3459" w:type="dxa"/>
            <w:vAlign w:val="bottom"/>
          </w:tcPr>
          <w:p w14:paraId="54DA035E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AC00172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0A424B" w:rsidRPr="008B2C61" w14:paraId="0E277BF8" w14:textId="77777777" w:rsidTr="00CB52FB">
        <w:trPr>
          <w:cantSplit/>
        </w:trPr>
        <w:tc>
          <w:tcPr>
            <w:tcW w:w="3459" w:type="dxa"/>
            <w:vAlign w:val="bottom"/>
          </w:tcPr>
          <w:p w14:paraId="14E302D3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3F020CE" w14:textId="19128D0F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B2C61">
              <w:rPr>
                <w:rFonts w:ascii="Angsana New" w:hAnsi="Angsana New"/>
                <w:sz w:val="24"/>
                <w:szCs w:val="24"/>
              </w:rPr>
              <w:t>31</w:t>
            </w:r>
            <w:r w:rsidRPr="008B2C61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2C6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A424B" w:rsidRPr="008B2C61" w14:paraId="1E37AE7C" w14:textId="77777777" w:rsidTr="00CB52FB">
        <w:trPr>
          <w:cantSplit/>
        </w:trPr>
        <w:tc>
          <w:tcPr>
            <w:tcW w:w="3459" w:type="dxa"/>
            <w:vAlign w:val="bottom"/>
          </w:tcPr>
          <w:p w14:paraId="1BCB999C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0B835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24B" w:rsidRPr="008B2C61" w14:paraId="07058575" w14:textId="77777777" w:rsidTr="00CB52FB">
        <w:trPr>
          <w:cantSplit/>
        </w:trPr>
        <w:tc>
          <w:tcPr>
            <w:tcW w:w="3459" w:type="dxa"/>
            <w:vAlign w:val="bottom"/>
          </w:tcPr>
          <w:p w14:paraId="592D8DCF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A611F8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0C33C7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B4D95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4C2360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F5CFFA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862D7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4B4B6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0A424B" w:rsidRPr="008B2C61" w14:paraId="5AB0F4F7" w14:textId="77777777" w:rsidTr="00CB52FB">
        <w:trPr>
          <w:cantSplit/>
        </w:trPr>
        <w:tc>
          <w:tcPr>
            <w:tcW w:w="4111" w:type="dxa"/>
            <w:gridSpan w:val="2"/>
            <w:vAlign w:val="bottom"/>
            <w:hideMark/>
          </w:tcPr>
          <w:p w14:paraId="79DD9D16" w14:textId="1E277456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8B2C6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8B2C6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5E04F0D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9457B84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A04FF9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628AED7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84E77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3C76F556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EB05F" w14:textId="77777777" w:rsidR="000A424B" w:rsidRPr="008B2C61" w:rsidRDefault="000A424B" w:rsidP="008B2C61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A424B" w:rsidRPr="008B2C61" w14:paraId="26809067" w14:textId="77777777" w:rsidTr="00CB52FB">
        <w:trPr>
          <w:cantSplit/>
        </w:trPr>
        <w:tc>
          <w:tcPr>
            <w:tcW w:w="3459" w:type="dxa"/>
            <w:vAlign w:val="bottom"/>
            <w:hideMark/>
          </w:tcPr>
          <w:p w14:paraId="51B29A5F" w14:textId="7777777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8B2C61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8B2C61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BD904E7" w14:textId="77777777" w:rsidR="000A424B" w:rsidRPr="008B2C61" w:rsidRDefault="000A424B" w:rsidP="008B2C6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9DFC51" w14:textId="77777777" w:rsidR="000A424B" w:rsidRPr="008B2C61" w:rsidRDefault="000A424B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E58691" w14:textId="16CB5C5E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464</w:t>
            </w:r>
          </w:p>
        </w:tc>
        <w:tc>
          <w:tcPr>
            <w:tcW w:w="134" w:type="dxa"/>
          </w:tcPr>
          <w:p w14:paraId="62684C07" w14:textId="77777777" w:rsidR="000A424B" w:rsidRPr="008B2C61" w:rsidRDefault="000A424B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39A333" w14:textId="77777777" w:rsidR="000A424B" w:rsidRPr="008B2C61" w:rsidRDefault="000A424B" w:rsidP="008B2C61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36C2A0" w14:textId="77777777" w:rsidR="000A424B" w:rsidRPr="008B2C61" w:rsidRDefault="000A424B" w:rsidP="008B2C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571EE" w14:textId="4C1E1C97" w:rsidR="000A424B" w:rsidRPr="008B2C61" w:rsidRDefault="000A424B" w:rsidP="008B2C6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B2C61">
              <w:rPr>
                <w:rFonts w:ascii="Angsana New" w:hAnsi="Angsana New"/>
                <w:kern w:val="28"/>
                <w:sz w:val="24"/>
                <w:szCs w:val="24"/>
              </w:rPr>
              <w:t>464</w:t>
            </w:r>
          </w:p>
        </w:tc>
      </w:tr>
    </w:tbl>
    <w:p w14:paraId="761CACC5" w14:textId="77777777" w:rsidR="000A424B" w:rsidRDefault="000A424B" w:rsidP="008123D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4FAB25" w14:textId="1660C8C5" w:rsidR="00424763" w:rsidRPr="008123D5" w:rsidRDefault="00424763" w:rsidP="008123D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123D5">
        <w:rPr>
          <w:rFonts w:ascii="Angsana New" w:hAnsi="Angsana New"/>
          <w:sz w:val="32"/>
          <w:szCs w:val="32"/>
          <w:cs/>
        </w:rPr>
        <w:t>ในระหว่าง</w:t>
      </w:r>
      <w:r w:rsidRPr="008123D5">
        <w:rPr>
          <w:rFonts w:ascii="Angsana New" w:hAnsi="Angsana New" w:hint="cs"/>
          <w:sz w:val="32"/>
          <w:szCs w:val="32"/>
          <w:cs/>
        </w:rPr>
        <w:t>งวด</w:t>
      </w:r>
      <w:r w:rsidRPr="008123D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Default="00DC728C" w:rsidP="008123D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A2334F1" w14:textId="77777777" w:rsidR="00A43A9C" w:rsidRDefault="00A43A9C" w:rsidP="008123D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1B6A48E" w14:textId="77777777" w:rsidR="00A43A9C" w:rsidRPr="008123D5" w:rsidRDefault="00A43A9C" w:rsidP="008123D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809F19" w14:textId="117A7B4F" w:rsidR="00056722" w:rsidRPr="008123D5" w:rsidRDefault="00056722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3D5">
        <w:rPr>
          <w:rFonts w:asciiTheme="majorBidi" w:hAnsiTheme="majorBidi" w:hint="cs"/>
          <w:b/>
          <w:bCs/>
          <w:sz w:val="32"/>
          <w:szCs w:val="32"/>
        </w:rPr>
        <w:lastRenderedPageBreak/>
        <w:t>2</w:t>
      </w:r>
      <w:r w:rsidR="00B50E9A">
        <w:rPr>
          <w:rFonts w:asciiTheme="majorBidi" w:hAnsiTheme="majorBidi"/>
          <w:b/>
          <w:bCs/>
          <w:sz w:val="32"/>
          <w:szCs w:val="32"/>
        </w:rPr>
        <w:t>6</w:t>
      </w:r>
      <w:r w:rsidRPr="008123D5">
        <w:rPr>
          <w:rFonts w:asciiTheme="majorBidi" w:hAnsiTheme="majorBidi"/>
          <w:b/>
          <w:bCs/>
          <w:sz w:val="32"/>
          <w:szCs w:val="32"/>
        </w:rPr>
        <w:t>.</w:t>
      </w:r>
      <w:r w:rsidRPr="008123D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23D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28B15339" w:rsidR="00056722" w:rsidRPr="008123D5" w:rsidRDefault="00056722" w:rsidP="008123D5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8123D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23D5">
        <w:rPr>
          <w:rFonts w:asciiTheme="majorBidi" w:hAnsiTheme="majorBidi" w:cstheme="majorBidi"/>
          <w:sz w:val="32"/>
          <w:szCs w:val="32"/>
        </w:rPr>
        <w:t xml:space="preserve">31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123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3D5">
        <w:rPr>
          <w:rFonts w:asciiTheme="majorBidi" w:hAnsiTheme="majorBidi" w:cstheme="majorBidi"/>
          <w:sz w:val="32"/>
          <w:szCs w:val="32"/>
        </w:rPr>
        <w:t>25</w:t>
      </w:r>
      <w:r w:rsidR="00920684" w:rsidRPr="008123D5">
        <w:rPr>
          <w:rFonts w:asciiTheme="majorBidi" w:hAnsiTheme="majorBidi" w:cstheme="majorBidi"/>
          <w:sz w:val="32"/>
          <w:szCs w:val="32"/>
        </w:rPr>
        <w:t>6</w:t>
      </w:r>
      <w:r w:rsidR="004938D7" w:rsidRPr="008123D5">
        <w:rPr>
          <w:rFonts w:asciiTheme="majorBidi" w:hAnsiTheme="majorBidi" w:cstheme="majorBidi"/>
          <w:sz w:val="32"/>
          <w:szCs w:val="32"/>
        </w:rPr>
        <w:t>6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36907B5F" w:rsidR="00056722" w:rsidRPr="008123D5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8123D5">
        <w:rPr>
          <w:rFonts w:asciiTheme="majorBidi" w:hAnsiTheme="majorBidi" w:cstheme="majorBidi"/>
          <w:sz w:val="32"/>
          <w:szCs w:val="32"/>
        </w:rPr>
        <w:t>2</w:t>
      </w:r>
      <w:r w:rsidR="00604C62">
        <w:rPr>
          <w:rFonts w:asciiTheme="majorBidi" w:hAnsiTheme="majorBidi" w:cstheme="majorBidi"/>
          <w:sz w:val="32"/>
          <w:szCs w:val="32"/>
        </w:rPr>
        <w:t>6</w:t>
      </w:r>
      <w:r w:rsidRPr="008123D5">
        <w:rPr>
          <w:rFonts w:asciiTheme="majorBidi" w:hAnsiTheme="majorBidi"/>
          <w:sz w:val="32"/>
          <w:szCs w:val="32"/>
        </w:rPr>
        <w:t>.</w:t>
      </w:r>
      <w:r w:rsidRPr="008123D5">
        <w:rPr>
          <w:rFonts w:asciiTheme="majorBidi" w:hAnsiTheme="majorBidi" w:cstheme="majorBidi"/>
          <w:sz w:val="32"/>
          <w:szCs w:val="32"/>
        </w:rPr>
        <w:t>1</w:t>
      </w:r>
      <w:r w:rsidRPr="008123D5">
        <w:rPr>
          <w:rFonts w:asciiTheme="majorBidi" w:hAnsiTheme="majorBidi" w:cstheme="majorBidi"/>
          <w:sz w:val="32"/>
          <w:szCs w:val="32"/>
        </w:rPr>
        <w:tab/>
      </w:r>
      <w:r w:rsidR="0034100E" w:rsidRPr="008123D5">
        <w:rPr>
          <w:rFonts w:asciiTheme="majorBidi" w:hAnsiTheme="majorBidi" w:cstheme="majorBidi"/>
          <w:sz w:val="32"/>
          <w:szCs w:val="32"/>
        </w:rPr>
        <w:tab/>
      </w:r>
      <w:r w:rsidRPr="008123D5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8123D5">
        <w:rPr>
          <w:rFonts w:asciiTheme="majorBidi" w:hAnsiTheme="majorBidi" w:hint="cs"/>
          <w:sz w:val="32"/>
          <w:szCs w:val="32"/>
          <w:cs/>
        </w:rPr>
        <w:t>ภาระ</w:t>
      </w:r>
      <w:r w:rsidRPr="008123D5">
        <w:rPr>
          <w:rFonts w:asciiTheme="majorBidi" w:hAnsiTheme="majorBidi"/>
          <w:sz w:val="32"/>
          <w:szCs w:val="32"/>
          <w:cs/>
        </w:rPr>
        <w:t>ผูกพัน</w:t>
      </w:r>
      <w:r w:rsidRPr="008123D5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8123D5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8123D5">
        <w:rPr>
          <w:rFonts w:asciiTheme="majorBidi" w:hAnsiTheme="majorBidi" w:hint="cs"/>
          <w:sz w:val="32"/>
          <w:szCs w:val="32"/>
          <w:cs/>
        </w:rPr>
        <w:t>บริการ</w:t>
      </w:r>
      <w:r w:rsidRPr="008123D5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F560FD" w:rsidRPr="008123D5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8123D5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8123D5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8123D5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8123D5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8123D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F560FD" w:rsidRPr="008123D5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8123D5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8123D5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8123D5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8123D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8123D5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8123D5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560FD" w:rsidRPr="008123D5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F560FD" w:rsidRPr="008123D5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8123D5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53A32E6E" w:rsidR="00F560FD" w:rsidRPr="008123D5" w:rsidRDefault="00645266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</w:rPr>
              <w:t>5,699</w:t>
            </w:r>
          </w:p>
        </w:tc>
      </w:tr>
      <w:tr w:rsidR="00F560FD" w:rsidRPr="008123D5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F560FD" w:rsidRPr="008123D5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8123D5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35766FFA" w:rsidR="00F560FD" w:rsidRPr="008123D5" w:rsidRDefault="00645266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</w:rPr>
              <w:t>1,253</w:t>
            </w:r>
          </w:p>
        </w:tc>
      </w:tr>
      <w:tr w:rsidR="00F560FD" w:rsidRPr="008123D5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F560FD" w:rsidRPr="008123D5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123D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8123D5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79B7BC91" w:rsidR="00F560FD" w:rsidRPr="008123D5" w:rsidRDefault="00645266" w:rsidP="008123D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3D5">
              <w:rPr>
                <w:rFonts w:asciiTheme="majorBidi" w:hAnsiTheme="majorBidi" w:cstheme="majorBidi"/>
                <w:sz w:val="32"/>
                <w:szCs w:val="32"/>
              </w:rPr>
              <w:t>6,952</w:t>
            </w:r>
          </w:p>
        </w:tc>
      </w:tr>
    </w:tbl>
    <w:p w14:paraId="687C52C9" w14:textId="77777777" w:rsidR="00056722" w:rsidRPr="008123D5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80E9FA" w14:textId="5FBCA96E" w:rsidR="00056722" w:rsidRPr="008123D5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123D5">
        <w:rPr>
          <w:rFonts w:asciiTheme="majorBidi" w:hAnsiTheme="majorBidi" w:cstheme="majorBidi"/>
          <w:sz w:val="32"/>
          <w:szCs w:val="32"/>
        </w:rPr>
        <w:t>2</w:t>
      </w:r>
      <w:r w:rsidR="00604C62">
        <w:rPr>
          <w:rFonts w:asciiTheme="majorBidi" w:hAnsiTheme="majorBidi" w:cstheme="majorBidi"/>
          <w:sz w:val="32"/>
          <w:szCs w:val="32"/>
        </w:rPr>
        <w:t>6</w:t>
      </w:r>
      <w:r w:rsidRPr="008123D5">
        <w:rPr>
          <w:rFonts w:asciiTheme="majorBidi" w:hAnsiTheme="majorBidi"/>
          <w:spacing w:val="-4"/>
          <w:sz w:val="32"/>
          <w:szCs w:val="32"/>
        </w:rPr>
        <w:t>.</w:t>
      </w:r>
      <w:r w:rsidRPr="008123D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123D5">
        <w:rPr>
          <w:rFonts w:asciiTheme="majorBidi" w:hAnsiTheme="majorBidi" w:cstheme="majorBidi"/>
          <w:spacing w:val="-4"/>
          <w:sz w:val="32"/>
          <w:szCs w:val="32"/>
        </w:rPr>
        <w:tab/>
      </w:r>
      <w:r w:rsidRPr="008123D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594619" w:rsidRPr="008123D5">
        <w:rPr>
          <w:rFonts w:asciiTheme="majorBidi" w:hAnsiTheme="majorBidi"/>
          <w:spacing w:val="-6"/>
          <w:sz w:val="32"/>
          <w:szCs w:val="32"/>
          <w:cs/>
        </w:rPr>
        <w:t xml:space="preserve">บริษัทมีภาระผูกพันคงเหลือจากสัญญาปรับปรุงอาคารจำนวนเงิน </w:t>
      </w:r>
      <w:r w:rsidR="00604C62">
        <w:rPr>
          <w:rFonts w:asciiTheme="majorBidi" w:hAnsiTheme="majorBidi"/>
          <w:spacing w:val="-6"/>
          <w:sz w:val="32"/>
          <w:szCs w:val="32"/>
        </w:rPr>
        <w:t>0.13</w:t>
      </w:r>
      <w:r w:rsidR="00594619" w:rsidRPr="008123D5">
        <w:rPr>
          <w:rFonts w:asciiTheme="majorBidi" w:hAnsiTheme="majorBidi"/>
          <w:spacing w:val="-6"/>
          <w:sz w:val="32"/>
          <w:szCs w:val="32"/>
          <w:cs/>
        </w:rPr>
        <w:t xml:space="preserve"> ล้านบาท (รวมภาษีมูลค่าเพิ่ม) </w:t>
      </w:r>
      <w:r w:rsidR="00594619" w:rsidRPr="008123D5">
        <w:rPr>
          <w:rFonts w:asciiTheme="majorBidi" w:hAnsiTheme="majorBidi"/>
          <w:sz w:val="32"/>
          <w:szCs w:val="32"/>
          <w:cs/>
        </w:rPr>
        <w:t xml:space="preserve">และบริษัทย่อยมีภาระผูกพันคงเหลือจากสัญญาติดตั้งโปรแกรมคอมพิวเตอร์ใหม่ จำนวนเงิน </w:t>
      </w:r>
      <w:r w:rsidR="008123D5" w:rsidRPr="008123D5">
        <w:rPr>
          <w:rFonts w:asciiTheme="majorBidi" w:hAnsiTheme="majorBidi"/>
          <w:sz w:val="32"/>
          <w:szCs w:val="32"/>
        </w:rPr>
        <w:t>0.11</w:t>
      </w:r>
      <w:r w:rsidR="00594619" w:rsidRPr="008123D5">
        <w:rPr>
          <w:rFonts w:asciiTheme="majorBidi" w:hAnsiTheme="majorBidi"/>
          <w:sz w:val="32"/>
          <w:szCs w:val="32"/>
          <w:cs/>
        </w:rPr>
        <w:t xml:space="preserve"> </w:t>
      </w:r>
      <w:r w:rsidR="008123D5" w:rsidRPr="008123D5">
        <w:rPr>
          <w:rFonts w:asciiTheme="majorBidi" w:hAnsiTheme="majorBidi"/>
          <w:sz w:val="32"/>
          <w:szCs w:val="32"/>
          <w:cs/>
        </w:rPr>
        <w:br/>
      </w:r>
      <w:r w:rsidR="00594619" w:rsidRPr="008B2C61">
        <w:rPr>
          <w:rFonts w:asciiTheme="majorBidi" w:hAnsiTheme="majorBidi"/>
          <w:sz w:val="32"/>
          <w:szCs w:val="32"/>
          <w:cs/>
        </w:rPr>
        <w:t xml:space="preserve">ล้านบาท (รวมภาษีมูลค่าเพิ่ม) </w:t>
      </w:r>
      <w:r w:rsidR="00594619" w:rsidRPr="008B2C61">
        <w:rPr>
          <w:rFonts w:asciiTheme="majorBidi" w:hAnsiTheme="majorBidi" w:hint="cs"/>
          <w:sz w:val="32"/>
          <w:szCs w:val="32"/>
          <w:cs/>
        </w:rPr>
        <w:t xml:space="preserve">และสัญญาตกแต่งภายใน </w:t>
      </w:r>
      <w:r w:rsidR="00594619" w:rsidRPr="008B2C61">
        <w:rPr>
          <w:rFonts w:asciiTheme="majorBidi" w:hAnsiTheme="majorBidi"/>
          <w:sz w:val="32"/>
          <w:szCs w:val="32"/>
          <w:cs/>
        </w:rPr>
        <w:t>จำนวนเงิน</w:t>
      </w:r>
      <w:r w:rsidR="00594619" w:rsidRPr="008B2C61">
        <w:rPr>
          <w:rFonts w:asciiTheme="majorBidi" w:hAnsiTheme="majorBidi" w:hint="cs"/>
          <w:sz w:val="32"/>
          <w:szCs w:val="32"/>
          <w:cs/>
        </w:rPr>
        <w:t xml:space="preserve"> </w:t>
      </w:r>
      <w:r w:rsidR="0057023D" w:rsidRPr="008B2C61">
        <w:rPr>
          <w:rFonts w:asciiTheme="majorBidi" w:hAnsiTheme="majorBidi"/>
          <w:sz w:val="32"/>
          <w:szCs w:val="32"/>
        </w:rPr>
        <w:t>3.65</w:t>
      </w:r>
      <w:r w:rsidR="00594619" w:rsidRPr="008B2C61">
        <w:rPr>
          <w:rFonts w:asciiTheme="majorBidi" w:hAnsiTheme="majorBidi"/>
          <w:sz w:val="32"/>
          <w:szCs w:val="32"/>
          <w:cs/>
        </w:rPr>
        <w:t xml:space="preserve"> ล้านบาท บริษัทและ</w:t>
      </w:r>
      <w:r w:rsidR="008B2C61">
        <w:rPr>
          <w:rFonts w:asciiTheme="majorBidi" w:hAnsiTheme="majorBidi"/>
          <w:sz w:val="32"/>
          <w:szCs w:val="32"/>
          <w:cs/>
        </w:rPr>
        <w:br/>
      </w:r>
      <w:r w:rsidR="00594619" w:rsidRPr="008B2C61">
        <w:rPr>
          <w:rFonts w:asciiTheme="majorBidi" w:hAnsiTheme="majorBidi"/>
          <w:sz w:val="32"/>
          <w:szCs w:val="32"/>
          <w:cs/>
        </w:rPr>
        <w:t>บริษัทย่อยมี</w:t>
      </w:r>
      <w:r w:rsidR="00594619" w:rsidRPr="0057023D">
        <w:rPr>
          <w:rFonts w:asciiTheme="majorBidi" w:hAnsiTheme="majorBidi"/>
          <w:sz w:val="32"/>
          <w:szCs w:val="32"/>
          <w:cs/>
        </w:rPr>
        <w:t xml:space="preserve">ภาระผูกพันคงเหลือทั้งสิ้นรวม </w:t>
      </w:r>
      <w:r w:rsidR="0057023D" w:rsidRPr="0057023D">
        <w:rPr>
          <w:rFonts w:asciiTheme="majorBidi" w:hAnsiTheme="majorBidi"/>
          <w:sz w:val="32"/>
          <w:szCs w:val="32"/>
        </w:rPr>
        <w:t xml:space="preserve">3.89 </w:t>
      </w:r>
      <w:r w:rsidR="00594619" w:rsidRPr="0057023D">
        <w:rPr>
          <w:rFonts w:asciiTheme="majorBidi" w:hAnsiTheme="majorBidi"/>
          <w:sz w:val="32"/>
          <w:szCs w:val="32"/>
          <w:cs/>
        </w:rPr>
        <w:t>ล้านบาท (รวมภาษีมูลค่าเพิ่ม)</w:t>
      </w:r>
    </w:p>
    <w:p w14:paraId="427B77E1" w14:textId="77777777" w:rsidR="0053713D" w:rsidRPr="008123D5" w:rsidRDefault="0053713D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AEE0250" w14:textId="519CAD9D" w:rsidR="00594619" w:rsidRPr="008123D5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25F7F">
        <w:rPr>
          <w:rFonts w:asciiTheme="majorBidi" w:hAnsiTheme="majorBidi"/>
          <w:sz w:val="32"/>
          <w:szCs w:val="32"/>
        </w:rPr>
        <w:t>2</w:t>
      </w:r>
      <w:r w:rsidR="00604C62" w:rsidRPr="00325F7F">
        <w:rPr>
          <w:rFonts w:asciiTheme="majorBidi" w:hAnsiTheme="majorBidi"/>
          <w:sz w:val="32"/>
          <w:szCs w:val="32"/>
        </w:rPr>
        <w:t>6</w:t>
      </w:r>
      <w:r w:rsidRPr="00325F7F">
        <w:rPr>
          <w:rFonts w:asciiTheme="majorBidi" w:hAnsiTheme="majorBidi"/>
          <w:sz w:val="32"/>
          <w:szCs w:val="32"/>
        </w:rPr>
        <w:t>.</w:t>
      </w:r>
      <w:r w:rsidRPr="00325F7F">
        <w:rPr>
          <w:rFonts w:asciiTheme="majorBidi" w:hAnsiTheme="majorBidi" w:cstheme="majorBidi"/>
          <w:sz w:val="32"/>
          <w:szCs w:val="32"/>
        </w:rPr>
        <w:t xml:space="preserve">3 </w:t>
      </w:r>
      <w:r w:rsidRPr="00325F7F">
        <w:rPr>
          <w:rFonts w:asciiTheme="majorBidi" w:hAnsiTheme="majorBidi" w:cstheme="majorBidi"/>
          <w:sz w:val="32"/>
          <w:szCs w:val="32"/>
        </w:rPr>
        <w:tab/>
      </w:r>
      <w:r w:rsidR="00594619" w:rsidRPr="00325F7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</w:t>
      </w:r>
      <w:r w:rsidR="00594619" w:rsidRPr="00325F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66F6" w:rsidRPr="00325F7F">
        <w:rPr>
          <w:rFonts w:asciiTheme="majorBidi" w:hAnsiTheme="majorBidi" w:cstheme="majorBidi"/>
          <w:sz w:val="32"/>
          <w:szCs w:val="32"/>
        </w:rPr>
        <w:t>0.86</w:t>
      </w:r>
      <w:r w:rsidR="00594619" w:rsidRPr="00325F7F">
        <w:rPr>
          <w:rFonts w:asciiTheme="majorBidi" w:hAnsiTheme="majorBidi" w:cstheme="majorBidi"/>
          <w:sz w:val="32"/>
          <w:szCs w:val="32"/>
        </w:rPr>
        <w:t xml:space="preserve"> </w:t>
      </w:r>
      <w:r w:rsidR="00594619" w:rsidRPr="00325F7F">
        <w:rPr>
          <w:rFonts w:asciiTheme="majorBidi" w:hAnsiTheme="majorBidi" w:cstheme="majorBidi"/>
          <w:sz w:val="32"/>
          <w:szCs w:val="32"/>
          <w:cs/>
        </w:rPr>
        <w:t>ล้าน</w:t>
      </w:r>
      <w:r w:rsidR="00594619" w:rsidRPr="00325F7F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121E4857" w14:textId="77777777" w:rsidR="008123D5" w:rsidRPr="008123D5" w:rsidRDefault="008123D5" w:rsidP="00A43A9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10F14" w14:textId="10953BE2" w:rsidR="00056722" w:rsidRPr="008123D5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8123D5">
        <w:rPr>
          <w:rFonts w:asciiTheme="majorBidi" w:hAnsiTheme="majorBidi"/>
          <w:b/>
          <w:bCs/>
          <w:sz w:val="32"/>
          <w:szCs w:val="32"/>
        </w:rPr>
        <w:t>2</w:t>
      </w:r>
      <w:r w:rsidR="00604C62">
        <w:rPr>
          <w:rFonts w:asciiTheme="majorBidi" w:hAnsiTheme="majorBidi"/>
          <w:b/>
          <w:bCs/>
          <w:sz w:val="32"/>
          <w:szCs w:val="32"/>
        </w:rPr>
        <w:t>7</w:t>
      </w:r>
      <w:r w:rsidRPr="008123D5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8123D5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6D78633B" w:rsidR="00056722" w:rsidRPr="008123D5" w:rsidRDefault="00056722" w:rsidP="008123D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123D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23D5">
        <w:rPr>
          <w:rFonts w:asciiTheme="majorBidi" w:hAnsiTheme="majorBidi" w:cstheme="majorBidi"/>
          <w:sz w:val="32"/>
          <w:szCs w:val="32"/>
        </w:rPr>
        <w:t xml:space="preserve">31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123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3D5">
        <w:rPr>
          <w:rFonts w:asciiTheme="majorBidi" w:hAnsiTheme="majorBidi" w:cstheme="majorBidi"/>
          <w:sz w:val="32"/>
          <w:szCs w:val="32"/>
        </w:rPr>
        <w:t>256</w:t>
      </w:r>
      <w:r w:rsidR="004938D7" w:rsidRPr="008123D5">
        <w:rPr>
          <w:rFonts w:asciiTheme="majorBidi" w:hAnsiTheme="majorBidi" w:cstheme="majorBidi"/>
          <w:sz w:val="32"/>
          <w:szCs w:val="32"/>
        </w:rPr>
        <w:t>6</w:t>
      </w:r>
      <w:r w:rsidRPr="008123D5">
        <w:rPr>
          <w:rFonts w:asciiTheme="majorBidi" w:hAnsiTheme="majorBidi" w:cstheme="majorBidi"/>
          <w:sz w:val="32"/>
          <w:szCs w:val="32"/>
        </w:rPr>
        <w:t xml:space="preserve"> </w:t>
      </w:r>
      <w:r w:rsidRPr="008123D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8123D5">
        <w:rPr>
          <w:rFonts w:asciiTheme="majorBidi" w:hAnsiTheme="majorBidi" w:cstheme="majorBidi"/>
          <w:sz w:val="32"/>
          <w:szCs w:val="32"/>
          <w:cs/>
        </w:rPr>
        <w:t>มี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8123D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A87C00" w14:textId="48FC7B1A" w:rsidR="00594619" w:rsidRPr="008123D5" w:rsidRDefault="00BE2E4E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3D5">
        <w:rPr>
          <w:rFonts w:asciiTheme="majorBidi" w:hAnsiTheme="majorBidi" w:cstheme="majorBidi"/>
          <w:sz w:val="32"/>
          <w:szCs w:val="32"/>
        </w:rPr>
        <w:t>2</w:t>
      </w:r>
      <w:r w:rsidR="00604C62">
        <w:rPr>
          <w:rFonts w:asciiTheme="majorBidi" w:hAnsiTheme="majorBidi" w:cstheme="majorBidi"/>
          <w:sz w:val="32"/>
          <w:szCs w:val="32"/>
        </w:rPr>
        <w:t>7</w:t>
      </w:r>
      <w:r w:rsidRPr="008123D5">
        <w:rPr>
          <w:rFonts w:asciiTheme="majorBidi" w:hAnsiTheme="majorBidi" w:cstheme="majorBidi"/>
          <w:sz w:val="32"/>
          <w:szCs w:val="32"/>
        </w:rPr>
        <w:t>.1</w:t>
      </w:r>
      <w:r w:rsidRPr="008123D5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รวม</w:t>
      </w:r>
      <w:r w:rsidR="00594619" w:rsidRPr="008123D5">
        <w:rPr>
          <w:rFonts w:asciiTheme="majorBidi" w:hAnsiTheme="majorBidi" w:cstheme="majorBidi"/>
          <w:sz w:val="32"/>
          <w:szCs w:val="32"/>
        </w:rPr>
        <w:t xml:space="preserve"> 4.10 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4619" w:rsidRPr="008123D5">
        <w:rPr>
          <w:rFonts w:asciiTheme="majorBidi" w:hAnsiTheme="majorBidi" w:cstheme="majorBidi"/>
          <w:sz w:val="32"/>
          <w:szCs w:val="32"/>
        </w:rPr>
        <w:t xml:space="preserve"> (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594619" w:rsidRPr="008123D5">
        <w:rPr>
          <w:rFonts w:asciiTheme="majorBidi" w:hAnsiTheme="majorBidi" w:cstheme="majorBidi"/>
          <w:sz w:val="32"/>
          <w:szCs w:val="32"/>
        </w:rPr>
        <w:t xml:space="preserve">1.31 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2316F1BA" w14:textId="39A9FD25" w:rsidR="002D7859" w:rsidRPr="008123D5" w:rsidRDefault="002D7859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B0862F" w14:textId="66A9B728" w:rsidR="00594619" w:rsidRPr="008123D5" w:rsidRDefault="00BE2E4E" w:rsidP="008123D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3D5">
        <w:rPr>
          <w:rFonts w:asciiTheme="majorBidi" w:hAnsiTheme="majorBidi" w:cstheme="majorBidi"/>
          <w:sz w:val="32"/>
          <w:szCs w:val="32"/>
        </w:rPr>
        <w:t>2</w:t>
      </w:r>
      <w:r w:rsidR="00604C62">
        <w:rPr>
          <w:rFonts w:asciiTheme="majorBidi" w:hAnsiTheme="majorBidi" w:cstheme="majorBidi"/>
          <w:sz w:val="32"/>
          <w:szCs w:val="32"/>
        </w:rPr>
        <w:t>7</w:t>
      </w:r>
      <w:r w:rsidRPr="008123D5">
        <w:rPr>
          <w:rFonts w:asciiTheme="majorBidi" w:hAnsiTheme="majorBidi" w:cstheme="majorBidi"/>
          <w:sz w:val="32"/>
          <w:szCs w:val="32"/>
        </w:rPr>
        <w:t>.2</w:t>
      </w:r>
      <w:r w:rsidRPr="008123D5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594619" w:rsidRPr="008123D5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="00594619" w:rsidRPr="008123D5">
        <w:rPr>
          <w:rFonts w:asciiTheme="majorBidi" w:hAnsiTheme="majorBidi" w:cstheme="majorBidi"/>
          <w:sz w:val="32"/>
          <w:szCs w:val="32"/>
        </w:rPr>
        <w:t xml:space="preserve"> 0.20 </w:t>
      </w:r>
      <w:r w:rsidR="00594619" w:rsidRPr="008123D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64F88F1" w14:textId="6318966F" w:rsidR="00BE2E4E" w:rsidRPr="008123D5" w:rsidRDefault="00BE2E4E" w:rsidP="008123D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83A52A" w14:textId="2E1CECA6" w:rsidR="00594619" w:rsidRPr="008123D5" w:rsidRDefault="00BE2E4E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43A9C">
        <w:rPr>
          <w:rFonts w:asciiTheme="majorBidi" w:hAnsiTheme="majorBidi" w:cstheme="majorBidi"/>
          <w:sz w:val="32"/>
          <w:szCs w:val="32"/>
        </w:rPr>
        <w:t>2</w:t>
      </w:r>
      <w:r w:rsidR="00604C62" w:rsidRPr="00A43A9C">
        <w:rPr>
          <w:rFonts w:asciiTheme="majorBidi" w:hAnsiTheme="majorBidi" w:cstheme="majorBidi"/>
          <w:sz w:val="32"/>
          <w:szCs w:val="32"/>
        </w:rPr>
        <w:t>7</w:t>
      </w:r>
      <w:r w:rsidRPr="00A43A9C">
        <w:rPr>
          <w:rFonts w:asciiTheme="majorBidi" w:hAnsiTheme="majorBidi" w:cstheme="majorBidi"/>
          <w:sz w:val="32"/>
          <w:szCs w:val="32"/>
        </w:rPr>
        <w:t>.3</w:t>
      </w:r>
      <w:r w:rsidRPr="00A43A9C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594619" w:rsidRPr="00A43A9C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="00594619" w:rsidRPr="00A43A9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594619" w:rsidRPr="00A43A9C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594619" w:rsidRPr="00A43A9C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="00594619" w:rsidRPr="00A43A9C">
        <w:rPr>
          <w:rFonts w:asciiTheme="majorBidi" w:hAnsiTheme="majorBidi" w:cstheme="majorBidi"/>
          <w:sz w:val="32"/>
          <w:szCs w:val="32"/>
          <w:cs/>
        </w:rPr>
        <w:br/>
        <w:t>ค้ำประกัน</w:t>
      </w:r>
      <w:r w:rsidR="00594619" w:rsidRPr="00A43A9C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594619" w:rsidRPr="00A43A9C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594619" w:rsidRPr="00A43A9C">
        <w:rPr>
          <w:rFonts w:asciiTheme="majorBidi" w:hAnsiTheme="majorBidi" w:cstheme="majorBidi"/>
          <w:sz w:val="32"/>
          <w:szCs w:val="32"/>
        </w:rPr>
        <w:t xml:space="preserve">7.39 </w:t>
      </w:r>
      <w:r w:rsidR="00594619" w:rsidRPr="00A43A9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360E867" w14:textId="346437E4" w:rsidR="001A182A" w:rsidRDefault="001A182A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4D8142FF" w14:textId="77777777" w:rsidR="00A43A9C" w:rsidRDefault="00A43A9C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35760946" w14:textId="77777777" w:rsidR="00D96CB7" w:rsidRDefault="00D96CB7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3E15DD04" w14:textId="77777777" w:rsidR="00D96CB7" w:rsidRDefault="00D96CB7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339723F9" w14:textId="77777777" w:rsidR="00D96CB7" w:rsidRPr="008123D5" w:rsidRDefault="00D96CB7" w:rsidP="008123D5">
      <w:pPr>
        <w:spacing w:line="380" w:lineRule="exact"/>
        <w:ind w:left="851" w:hanging="567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49E70896" w14:textId="33BEC1D7" w:rsidR="00056722" w:rsidRPr="008123D5" w:rsidRDefault="00056722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8123D5">
        <w:rPr>
          <w:rFonts w:asciiTheme="majorBidi" w:hAnsiTheme="majorBidi"/>
          <w:b/>
          <w:bCs/>
          <w:sz w:val="32"/>
          <w:szCs w:val="32"/>
        </w:rPr>
        <w:lastRenderedPageBreak/>
        <w:t>2</w:t>
      </w:r>
      <w:r w:rsidR="00604C62">
        <w:rPr>
          <w:rFonts w:asciiTheme="majorBidi" w:hAnsiTheme="majorBidi"/>
          <w:b/>
          <w:bCs/>
          <w:sz w:val="32"/>
          <w:szCs w:val="32"/>
        </w:rPr>
        <w:t>8</w:t>
      </w:r>
      <w:r w:rsidRPr="008123D5">
        <w:rPr>
          <w:rFonts w:asciiTheme="majorBidi" w:hAnsiTheme="majorBidi"/>
          <w:b/>
          <w:bCs/>
          <w:sz w:val="32"/>
          <w:szCs w:val="32"/>
        </w:rPr>
        <w:t>.</w:t>
      </w:r>
      <w:r w:rsidRPr="008123D5">
        <w:rPr>
          <w:rFonts w:asciiTheme="majorBidi" w:hAnsiTheme="majorBidi"/>
          <w:b/>
          <w:bCs/>
          <w:sz w:val="32"/>
          <w:szCs w:val="32"/>
        </w:rPr>
        <w:tab/>
      </w:r>
      <w:r w:rsidRPr="008123D5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644D9B36" w14:textId="0BF62EAC" w:rsidR="00AB4BDA" w:rsidRPr="008123D5" w:rsidRDefault="00AB4BDA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123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8123D5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8123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8123D5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8123D5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ไม่ยินยอมไปปฎิบัติ</w:t>
      </w:r>
      <w:r w:rsidRPr="008123D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หน้าที่ตามคำสั่ง ลูกจ้างทั้ง </w:t>
      </w:r>
      <w:r w:rsidRPr="008123D5">
        <w:rPr>
          <w:rFonts w:asciiTheme="majorBidi" w:hAnsiTheme="majorBidi" w:cstheme="majorBidi" w:hint="cs"/>
          <w:spacing w:val="-2"/>
          <w:sz w:val="32"/>
          <w:szCs w:val="32"/>
        </w:rPr>
        <w:t xml:space="preserve">14 </w:t>
      </w:r>
      <w:r w:rsidRPr="008123D5">
        <w:rPr>
          <w:rFonts w:asciiTheme="majorBidi" w:hAnsiTheme="majorBidi" w:cstheme="majorBidi" w:hint="cs"/>
          <w:spacing w:val="-2"/>
          <w:sz w:val="32"/>
          <w:szCs w:val="32"/>
          <w:cs/>
        </w:rPr>
        <w:t>จึงร้องเรียนสำนักงานสวัสดิการและคุ้มครองแรงงานจังหวัดชลบุรีให้บริษัท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8123D5">
        <w:rPr>
          <w:rFonts w:asciiTheme="majorBidi" w:hAnsiTheme="majorBidi" w:cstheme="majorBidi"/>
          <w:sz w:val="32"/>
          <w:szCs w:val="32"/>
        </w:rPr>
        <w:t xml:space="preserve"> </w:t>
      </w:r>
      <w:r w:rsidRPr="008123D5">
        <w:rPr>
          <w:rFonts w:asciiTheme="majorBidi" w:hAnsiTheme="majorBidi" w:cstheme="majorBidi" w:hint="cs"/>
          <w:sz w:val="32"/>
          <w:szCs w:val="32"/>
        </w:rPr>
        <w:t>2)</w:t>
      </w:r>
      <w:r w:rsidRPr="008123D5">
        <w:rPr>
          <w:rFonts w:asciiTheme="majorBidi" w:hAnsiTheme="majorBidi" w:cstheme="majorBidi"/>
          <w:sz w:val="32"/>
          <w:szCs w:val="32"/>
        </w:rPr>
        <w:t xml:space="preserve">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1048548A" w14:textId="7E6929ED" w:rsidR="00AB4BDA" w:rsidRPr="008123D5" w:rsidRDefault="00AB4BDA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123D5">
        <w:rPr>
          <w:rFonts w:asciiTheme="majorBidi" w:hAnsiTheme="majorBidi" w:cstheme="majorBidi"/>
          <w:sz w:val="32"/>
          <w:szCs w:val="32"/>
        </w:rPr>
        <w:t xml:space="preserve">2565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8123D5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มีคำพิพากษาให้บริษัทย่อยจ่ายค่าชดเชยพิเศษแทนการบอกกล่าวล่วงหน้า แก่โจทก์รวม </w:t>
      </w:r>
      <w:r w:rsidRPr="008123D5">
        <w:rPr>
          <w:rFonts w:asciiTheme="majorBidi" w:hAnsiTheme="majorBidi" w:cstheme="majorBidi"/>
          <w:sz w:val="32"/>
          <w:szCs w:val="32"/>
        </w:rPr>
        <w:t xml:space="preserve">12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คน รวมเป็นเงิน </w:t>
      </w:r>
      <w:r w:rsidRPr="008123D5">
        <w:rPr>
          <w:rFonts w:asciiTheme="majorBidi" w:hAnsiTheme="majorBidi" w:cstheme="majorBidi"/>
          <w:sz w:val="32"/>
          <w:szCs w:val="32"/>
        </w:rPr>
        <w:t xml:space="preserve">646,345.80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บาท พร้อมดอกเบี้ยอัตราร้อยละ </w:t>
      </w:r>
      <w:r w:rsidRPr="008123D5">
        <w:rPr>
          <w:rFonts w:asciiTheme="majorBidi" w:hAnsiTheme="majorBidi" w:cstheme="majorBidi"/>
          <w:sz w:val="32"/>
          <w:szCs w:val="32"/>
        </w:rPr>
        <w:t>15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Pr="008123D5">
        <w:rPr>
          <w:rFonts w:asciiTheme="majorBidi" w:hAnsiTheme="majorBidi" w:cstheme="majorBidi"/>
          <w:sz w:val="32"/>
          <w:szCs w:val="32"/>
        </w:rPr>
        <w:t>26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8123D5">
        <w:rPr>
          <w:rFonts w:asciiTheme="majorBidi" w:hAnsiTheme="majorBidi" w:cstheme="majorBidi"/>
          <w:sz w:val="32"/>
          <w:szCs w:val="32"/>
        </w:rPr>
        <w:t xml:space="preserve">2563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ซึ่งเป็นวันผิดนัดเป็นต้นไปจนกว่าจะชำระเสร็จแก่โจทก์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ทั้ง </w:t>
      </w:r>
      <w:r w:rsidRPr="00675B7D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คน และให้จำเลยที่ </w:t>
      </w:r>
      <w:r w:rsidRPr="00675B7D">
        <w:rPr>
          <w:rFonts w:asciiTheme="majorBidi" w:hAnsiTheme="majorBidi" w:cstheme="majorBidi" w:hint="cs"/>
          <w:spacing w:val="-2"/>
          <w:sz w:val="32"/>
          <w:szCs w:val="32"/>
        </w:rPr>
        <w:t xml:space="preserve">2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ออกใบสำคัญในการทำงานแสดงว่าโจทก์ทั้ง </w:t>
      </w:r>
      <w:r w:rsidRPr="00675B7D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>คน ได้ทำงานมานานเท่าไร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 xml:space="preserve">และงานที่ทำนั้นเป็นอย่างไร </w:t>
      </w:r>
    </w:p>
    <w:p w14:paraId="201DF895" w14:textId="30320CA1" w:rsidR="00AB4BDA" w:rsidRPr="008123D5" w:rsidRDefault="00AB4BDA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675B7D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675B7D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675B7D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บริษัทย่อยดำเนินการยื่นอุทธรณ์คำพิพากษาต่อศาลอุทธรณ์</w:t>
      </w:r>
      <w:r w:rsidRPr="00675B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75B7D">
        <w:rPr>
          <w:rFonts w:asciiTheme="majorBidi" w:hAnsiTheme="majorBidi" w:cstheme="majorBidi" w:hint="cs"/>
          <w:spacing w:val="-2"/>
          <w:sz w:val="32"/>
          <w:szCs w:val="32"/>
          <w:cs/>
        </w:rPr>
        <w:t>ศาล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แรงงาน</w:t>
      </w:r>
      <w:r w:rsidRPr="008123D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ภาค </w:t>
      </w:r>
      <w:r w:rsidRPr="008123D5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8123D5">
        <w:rPr>
          <w:rFonts w:asciiTheme="majorBidi" w:hAnsiTheme="majorBidi" w:cstheme="majorBidi" w:hint="cs"/>
          <w:spacing w:val="-2"/>
          <w:sz w:val="32"/>
          <w:szCs w:val="32"/>
          <w:cs/>
        </w:rPr>
        <w:t>มีคำสั่งรับอุทธรณ์</w:t>
      </w:r>
      <w:r w:rsidRPr="008123D5">
        <w:rPr>
          <w:rFonts w:ascii="Angsana New" w:hAnsi="Angsana New" w:hint="cs"/>
          <w:sz w:val="32"/>
          <w:szCs w:val="32"/>
          <w:cs/>
        </w:rPr>
        <w:t xml:space="preserve">และนัดฟังคำพิพากษาศาลอุทธรณ์ วันที่ </w:t>
      </w:r>
      <w:r w:rsidR="00604C62">
        <w:rPr>
          <w:rFonts w:ascii="Angsana New" w:hAnsi="Angsana New"/>
          <w:sz w:val="32"/>
          <w:szCs w:val="32"/>
        </w:rPr>
        <w:t>25</w:t>
      </w:r>
      <w:r w:rsidRPr="008123D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8123D5">
        <w:rPr>
          <w:rFonts w:ascii="Angsana New" w:hAnsi="Angsana New"/>
          <w:sz w:val="32"/>
          <w:szCs w:val="32"/>
        </w:rPr>
        <w:t>2566</w:t>
      </w:r>
      <w:r w:rsidRPr="008123D5">
        <w:rPr>
          <w:rFonts w:ascii="Angsana New" w:hAnsi="Angsana New" w:hint="cs"/>
          <w:sz w:val="32"/>
          <w:szCs w:val="32"/>
          <w:cs/>
        </w:rPr>
        <w:t xml:space="preserve"> </w:t>
      </w:r>
      <w:r w:rsidRPr="008123D5">
        <w:rPr>
          <w:rFonts w:ascii="Angsana New" w:hAnsi="Angsana New" w:cstheme="majorBidi" w:hint="cs"/>
          <w:sz w:val="32"/>
          <w:szCs w:val="32"/>
          <w:cs/>
        </w:rPr>
        <w:t>ซึ่งบริษัทศึกษา</w:t>
      </w:r>
      <w:r w:rsidRPr="00675B7D">
        <w:rPr>
          <w:rFonts w:ascii="Angsana New" w:hAnsi="Angsana New" w:cstheme="majorBidi" w:hint="cs"/>
          <w:spacing w:val="2"/>
          <w:sz w:val="32"/>
          <w:szCs w:val="32"/>
          <w:cs/>
        </w:rPr>
        <w:t xml:space="preserve">รายละเอียดกับที่ปรึกษาทางกฏหมายและเชื่อมั่นว่า ศาลอุทธรณ์จะกลับคำพิพากษาของศาลชั้นต้น </w:t>
      </w:r>
      <w:r w:rsidR="00675B7D">
        <w:rPr>
          <w:rFonts w:ascii="Angsana New" w:hAnsi="Angsana New" w:cstheme="majorBidi"/>
          <w:spacing w:val="2"/>
          <w:sz w:val="32"/>
          <w:szCs w:val="32"/>
          <w:cs/>
        </w:rPr>
        <w:br/>
      </w:r>
      <w:r w:rsidRPr="00675B7D">
        <w:rPr>
          <w:rFonts w:ascii="Angsana New" w:hAnsi="Angsana New" w:cstheme="majorBidi" w:hint="cs"/>
          <w:spacing w:val="2"/>
          <w:sz w:val="32"/>
          <w:szCs w:val="32"/>
          <w:cs/>
        </w:rPr>
        <w:t>(ศาล</w:t>
      </w:r>
      <w:r w:rsidRPr="008123D5">
        <w:rPr>
          <w:rFonts w:ascii="Angsana New" w:hAnsi="Angsana New" w:cstheme="majorBidi" w:hint="cs"/>
          <w:sz w:val="32"/>
          <w:szCs w:val="32"/>
          <w:cs/>
        </w:rPr>
        <w:t xml:space="preserve">แรงงานภาค </w:t>
      </w:r>
      <w:r w:rsidRPr="008123D5">
        <w:rPr>
          <w:rFonts w:ascii="Angsana New" w:hAnsi="Angsana New"/>
          <w:sz w:val="32"/>
          <w:szCs w:val="32"/>
        </w:rPr>
        <w:t>2)</w:t>
      </w:r>
      <w:r w:rsidRPr="008123D5">
        <w:rPr>
          <w:rFonts w:asciiTheme="majorBidi" w:hAnsiTheme="majorBidi" w:cstheme="majorBidi"/>
          <w:sz w:val="32"/>
          <w:szCs w:val="32"/>
        </w:rPr>
        <w:t xml:space="preserve"> 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ดังนั้นบริษัทย่อยจึงไม่ได้บันทึก</w:t>
      </w:r>
      <w:r w:rsidR="00D26E21">
        <w:rPr>
          <w:rFonts w:asciiTheme="majorBidi" w:hAnsiTheme="majorBidi" w:cstheme="majorBidi" w:hint="cs"/>
          <w:sz w:val="32"/>
          <w:szCs w:val="32"/>
          <w:cs/>
        </w:rPr>
        <w:t>ประมาณการ</w:t>
      </w:r>
      <w:r w:rsidRPr="008123D5">
        <w:rPr>
          <w:rFonts w:asciiTheme="majorBidi" w:hAnsiTheme="majorBidi" w:cstheme="majorBidi" w:hint="cs"/>
          <w:sz w:val="32"/>
          <w:szCs w:val="32"/>
          <w:cs/>
        </w:rPr>
        <w:t>หนี้สินที่ไว้ในงบการเงิน</w:t>
      </w:r>
    </w:p>
    <w:p w14:paraId="6C1B2970" w14:textId="77777777" w:rsidR="00604C62" w:rsidRDefault="00604C62" w:rsidP="008123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E3A534A" w14:textId="63A27418" w:rsidR="00573568" w:rsidRPr="008123D5" w:rsidRDefault="00573568" w:rsidP="008123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123D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04C62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8123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123D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23D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CE63C7" w14:textId="6649C53C" w:rsidR="00C976C9" w:rsidRPr="008123D5" w:rsidRDefault="00C976C9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8123D5">
        <w:rPr>
          <w:rFonts w:ascii="Angsana New" w:eastAsia="Calibri" w:hAnsi="Angsana New"/>
          <w:sz w:val="32"/>
          <w:szCs w:val="32"/>
          <w:cs/>
        </w:rPr>
        <w:t>เมื่อวันที่</w:t>
      </w:r>
      <w:r w:rsidRPr="008123D5">
        <w:rPr>
          <w:rFonts w:ascii="Angsana New" w:eastAsia="Calibri" w:hAnsi="Angsana New"/>
          <w:sz w:val="32"/>
          <w:szCs w:val="32"/>
        </w:rPr>
        <w:t xml:space="preserve"> </w:t>
      </w:r>
      <w:r w:rsidRPr="008123D5">
        <w:rPr>
          <w:rFonts w:ascii="Angsana New" w:hAnsi="Angsana New"/>
          <w:spacing w:val="4"/>
          <w:sz w:val="32"/>
          <w:szCs w:val="32"/>
        </w:rPr>
        <w:t xml:space="preserve">25 </w:t>
      </w:r>
      <w:r w:rsidRPr="008123D5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Pr="008123D5">
        <w:rPr>
          <w:rFonts w:ascii="Angsana New" w:hAnsi="Angsana New"/>
          <w:spacing w:val="4"/>
          <w:sz w:val="32"/>
          <w:szCs w:val="32"/>
        </w:rPr>
        <w:t>2566</w:t>
      </w:r>
      <w:r w:rsidRPr="008123D5">
        <w:rPr>
          <w:rFonts w:ascii="Angsana New" w:hAnsi="Angsana New" w:hint="cs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8123D5">
        <w:rPr>
          <w:rFonts w:ascii="Angsana New" w:hAnsi="Angsana New"/>
          <w:spacing w:val="4"/>
          <w:sz w:val="32"/>
          <w:szCs w:val="32"/>
        </w:rPr>
        <w:t>2566</w:t>
      </w:r>
      <w:r w:rsidRPr="008123D5">
        <w:rPr>
          <w:rFonts w:ascii="Angsana New" w:hAnsi="Angsana New" w:hint="cs"/>
          <w:spacing w:val="4"/>
          <w:sz w:val="32"/>
          <w:szCs w:val="32"/>
          <w:cs/>
        </w:rPr>
        <w:t xml:space="preserve"> ได้มีมติอนุมัติ</w:t>
      </w:r>
      <w:r w:rsidRPr="008123D5">
        <w:rPr>
          <w:rFonts w:ascii="Angsana New" w:eastAsia="Calibri" w:hAnsi="Angsana New"/>
          <w:sz w:val="32"/>
          <w:szCs w:val="32"/>
          <w:cs/>
        </w:rPr>
        <w:t>ให้จ่าย</w:t>
      </w:r>
      <w:r w:rsidRPr="008123D5">
        <w:rPr>
          <w:rFonts w:ascii="Angsana New" w:eastAsia="Calibri" w:hAnsi="Angsana New"/>
          <w:spacing w:val="-4"/>
          <w:sz w:val="32"/>
          <w:szCs w:val="32"/>
          <w:cs/>
        </w:rPr>
        <w:t xml:space="preserve">เงินปันผล ให้แก่ผู้ถือหุ้นสามัญจำนวน </w:t>
      </w:r>
      <w:r w:rsidRPr="008123D5">
        <w:rPr>
          <w:rFonts w:ascii="Angsana New" w:eastAsia="Calibri" w:hAnsi="Angsana New"/>
          <w:spacing w:val="-4"/>
          <w:sz w:val="32"/>
          <w:szCs w:val="32"/>
        </w:rPr>
        <w:t>422,000,100</w:t>
      </w:r>
      <w:r w:rsidRPr="008123D5">
        <w:rPr>
          <w:rFonts w:ascii="Angsana New" w:eastAsia="Calibri" w:hAnsi="Angsana New"/>
          <w:spacing w:val="-4"/>
          <w:sz w:val="32"/>
          <w:szCs w:val="32"/>
          <w:cs/>
        </w:rPr>
        <w:t xml:space="preserve"> หุ้น ในอัตราหุ้นละ </w:t>
      </w:r>
      <w:r w:rsidRPr="008123D5">
        <w:rPr>
          <w:rFonts w:ascii="Angsana New" w:eastAsia="Calibri" w:hAnsi="Angsana New"/>
          <w:spacing w:val="-4"/>
          <w:sz w:val="32"/>
          <w:szCs w:val="32"/>
        </w:rPr>
        <w:t>0.025</w:t>
      </w:r>
      <w:r w:rsidRPr="008123D5">
        <w:rPr>
          <w:rFonts w:ascii="Angsana New" w:eastAsia="Calibri" w:hAnsi="Angsana New"/>
          <w:spacing w:val="-4"/>
          <w:sz w:val="32"/>
          <w:szCs w:val="32"/>
          <w:cs/>
        </w:rPr>
        <w:t xml:space="preserve"> บาท รวมเป็นจำนวนเงินปันผล</w:t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จ่าย </w:t>
      </w:r>
      <w:r w:rsidRPr="008123D5">
        <w:rPr>
          <w:rFonts w:ascii="Angsana New" w:eastAsia="Calibri" w:hAnsi="Angsana New"/>
          <w:sz w:val="32"/>
          <w:szCs w:val="32"/>
        </w:rPr>
        <w:t>10.55</w:t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</w:t>
      </w:r>
      <w:r w:rsidR="00415B46">
        <w:rPr>
          <w:rFonts w:ascii="Angsana New" w:eastAsia="Calibri" w:hAnsi="Angsana New"/>
          <w:sz w:val="32"/>
          <w:szCs w:val="32"/>
          <w:cs/>
        </w:rPr>
        <w:br/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8123D5">
        <w:rPr>
          <w:rFonts w:ascii="Angsana New" w:eastAsia="Calibri" w:hAnsi="Angsana New"/>
          <w:sz w:val="32"/>
          <w:szCs w:val="32"/>
        </w:rPr>
        <w:t>9</w:t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8123D5">
        <w:rPr>
          <w:rFonts w:ascii="Angsana New" w:eastAsia="Calibri" w:hAnsi="Angsana New"/>
          <w:sz w:val="32"/>
          <w:szCs w:val="32"/>
        </w:rPr>
        <w:t xml:space="preserve">2566 (Record Date) </w:t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และกำหนดจ่ายเงินปันผลในวันที่ </w:t>
      </w:r>
      <w:r w:rsidRPr="008123D5">
        <w:rPr>
          <w:rFonts w:ascii="Angsana New" w:eastAsia="Calibri" w:hAnsi="Angsana New"/>
          <w:sz w:val="32"/>
          <w:szCs w:val="32"/>
        </w:rPr>
        <w:t>25</w:t>
      </w:r>
      <w:r w:rsidRPr="008123D5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8123D5">
        <w:rPr>
          <w:rFonts w:ascii="Angsana New" w:eastAsia="Calibri" w:hAnsi="Angsana New"/>
          <w:sz w:val="32"/>
          <w:szCs w:val="32"/>
        </w:rPr>
        <w:t>2566</w:t>
      </w:r>
    </w:p>
    <w:p w14:paraId="2BF320EA" w14:textId="77777777" w:rsidR="00D51D8C" w:rsidRPr="008123D5" w:rsidRDefault="00D51D8C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6928C3E" w14:textId="7BC08A87" w:rsidR="00A10C20" w:rsidRPr="008123D5" w:rsidRDefault="00604C62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10C20" w:rsidRPr="008123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8123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8123D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8123D5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8123D5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7473B9E2" w:rsidR="00A10C20" w:rsidRPr="00CA6243" w:rsidRDefault="00A10C20" w:rsidP="008123D5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3D5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8123D5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8123D5">
        <w:rPr>
          <w:rFonts w:asciiTheme="majorBidi" w:hAnsiTheme="majorBidi" w:cstheme="majorBidi"/>
          <w:sz w:val="32"/>
          <w:szCs w:val="32"/>
        </w:rPr>
        <w:br/>
      </w:r>
      <w:r w:rsidR="00C15A86" w:rsidRPr="008123D5">
        <w:rPr>
          <w:rFonts w:asciiTheme="majorBidi" w:hAnsiTheme="majorBidi" w:cstheme="majorBidi"/>
          <w:sz w:val="32"/>
          <w:szCs w:val="32"/>
        </w:rPr>
        <w:t>1</w:t>
      </w:r>
      <w:r w:rsidR="00CA6243" w:rsidRPr="008123D5">
        <w:rPr>
          <w:rFonts w:asciiTheme="majorBidi" w:hAnsiTheme="majorBidi" w:cstheme="majorBidi"/>
          <w:sz w:val="32"/>
          <w:szCs w:val="32"/>
        </w:rPr>
        <w:t>2</w:t>
      </w:r>
      <w:r w:rsidR="00C15A86" w:rsidRPr="008123D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C15A86" w:rsidRPr="008123D5">
        <w:rPr>
          <w:rFonts w:asciiTheme="majorBidi" w:hAnsiTheme="majorBidi" w:cstheme="majorBidi"/>
          <w:sz w:val="32"/>
          <w:szCs w:val="32"/>
        </w:rPr>
        <w:t>256</w:t>
      </w:r>
      <w:r w:rsidR="00CA6243" w:rsidRPr="008123D5">
        <w:rPr>
          <w:rFonts w:asciiTheme="majorBidi" w:hAnsiTheme="majorBidi" w:cstheme="majorBidi"/>
          <w:sz w:val="32"/>
          <w:szCs w:val="32"/>
        </w:rPr>
        <w:t>6</w:t>
      </w:r>
    </w:p>
    <w:sectPr w:rsidR="00A10C20" w:rsidRPr="00CA6243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A0E8" w14:textId="77777777" w:rsidR="00841374" w:rsidRDefault="00841374">
      <w:r>
        <w:separator/>
      </w:r>
    </w:p>
  </w:endnote>
  <w:endnote w:type="continuationSeparator" w:id="0">
    <w:p w14:paraId="16AF5259" w14:textId="77777777" w:rsidR="00841374" w:rsidRDefault="0084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CB52FB" w:rsidRDefault="00CB52FB"/>
  <w:p w14:paraId="61DC0559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C537" w14:textId="77777777" w:rsidR="00841374" w:rsidRDefault="00841374">
      <w:r>
        <w:separator/>
      </w:r>
    </w:p>
  </w:footnote>
  <w:footnote w:type="continuationSeparator" w:id="0">
    <w:p w14:paraId="7CE764C0" w14:textId="77777777" w:rsidR="00841374" w:rsidRDefault="0084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CB52FB" w:rsidRPr="00126CCB" w:rsidRDefault="006B7E7D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CB52FB" w:rsidRDefault="00CB52FB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CB52FB" w:rsidRPr="0020624A" w:rsidRDefault="00CB52FB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CB52FB" w:rsidRPr="00005122" w:rsidRDefault="00CB52FB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6B7E7D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CB52FB" w:rsidRDefault="00CB52FB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CB52FB" w:rsidRPr="00005122" w:rsidRDefault="006B7E7D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2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0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4"/>
  </w:num>
  <w:num w:numId="21" w16cid:durableId="2065135187">
    <w:abstractNumId w:val="18"/>
  </w:num>
  <w:num w:numId="22" w16cid:durableId="108744251">
    <w:abstractNumId w:val="28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6"/>
  </w:num>
  <w:num w:numId="26" w16cid:durableId="206229095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29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5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3"/>
  </w:num>
  <w:num w:numId="36" w16cid:durableId="602885377">
    <w:abstractNumId w:val="12"/>
  </w:num>
  <w:num w:numId="37" w16cid:durableId="164288512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B7E7D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74D4"/>
    <w:rsid w:val="00BE7FAA"/>
    <w:rsid w:val="00BF06EF"/>
    <w:rsid w:val="00BF09B1"/>
    <w:rsid w:val="00BF13A4"/>
    <w:rsid w:val="00BF2CD8"/>
    <w:rsid w:val="00BF2DA4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2FB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4298</TotalTime>
  <Pages>23</Pages>
  <Words>5378</Words>
  <Characters>30655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617</cp:revision>
  <cp:lastPrinted>2023-05-12T09:02:00Z</cp:lastPrinted>
  <dcterms:created xsi:type="dcterms:W3CDTF">2021-05-04T10:27:00Z</dcterms:created>
  <dcterms:modified xsi:type="dcterms:W3CDTF">2023-05-12T10:14:00Z</dcterms:modified>
</cp:coreProperties>
</file>