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DBC2A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cs/>
          <w:lang w:eastAsia="ja-JP"/>
        </w:rPr>
      </w:pPr>
      <w:bookmarkStart w:id="0" w:name="Title"/>
    </w:p>
    <w:p w14:paraId="24085C7E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6FD12151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44F80E92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B53D179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59981860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AEBF9CF" w14:textId="77777777" w:rsidR="00886800" w:rsidRPr="00051F21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9DB595D" w14:textId="77777777" w:rsidR="0088680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3EFFEC1F" w14:textId="77777777" w:rsidR="00886800" w:rsidRPr="008C7B8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7B1248F6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80FAC23" w14:textId="77777777" w:rsidR="00886800" w:rsidRPr="001D737A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C4B887D" w14:textId="731E2FAE" w:rsidR="00886800" w:rsidRPr="001D737A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08C01215" w14:textId="77777777" w:rsidR="00886800" w:rsidRPr="00610FB1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26DF8" w14:textId="77777777" w:rsidR="00886800" w:rsidRPr="009D0D6C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5C1A1BA" w14:textId="77777777" w:rsidR="00886800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A4230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EA0B086" w14:textId="77777777" w:rsidR="0088680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75A1113E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3F1F6E6F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33DC7C5B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2C9B7558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62F172FB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63D4E1FF" w14:textId="77777777" w:rsidR="00886800" w:rsidRPr="00884015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78EED32B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7D280929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03F46382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519A1E35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2085C8FF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</w:pPr>
    </w:p>
    <w:p w14:paraId="477CAE23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  <w:sectPr w:rsidR="00886800" w:rsidRPr="00884015" w:rsidSect="00886800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3143D8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1E0461C1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2926EA01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54EBE761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791844DC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331696D8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04A5BE1B" w14:textId="77777777" w:rsidR="00886800" w:rsidRPr="009229A0" w:rsidRDefault="00886800" w:rsidP="00492B94">
      <w:pPr>
        <w:rPr>
          <w:rFonts w:ascii="Angsana New" w:hAnsi="Angsana New"/>
          <w:sz w:val="30"/>
          <w:szCs w:val="30"/>
        </w:rPr>
      </w:pPr>
    </w:p>
    <w:p w14:paraId="657AB8EB" w14:textId="77777777" w:rsidR="00886800" w:rsidRPr="009229A0" w:rsidRDefault="00886800" w:rsidP="00492B94">
      <w:pPr>
        <w:rPr>
          <w:rFonts w:ascii="Angsana New" w:hAnsi="Angsana New"/>
          <w:sz w:val="30"/>
          <w:szCs w:val="30"/>
          <w:cs/>
        </w:rPr>
      </w:pPr>
    </w:p>
    <w:p w14:paraId="30150888" w14:textId="77777777" w:rsidR="00886800" w:rsidRPr="00EA679A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31F5183B" w14:textId="77777777" w:rsidR="00886800" w:rsidRPr="009229A0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F9B1605" w14:textId="3D61DBAC" w:rsidR="00886800" w:rsidRPr="009229A0" w:rsidRDefault="00886800" w:rsidP="00492B9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2566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</w:t>
      </w:r>
      <w:r>
        <w:rPr>
          <w:rFonts w:ascii="Angsana New" w:hAnsi="Angsana New" w:hint="cs"/>
          <w:sz w:val="30"/>
          <w:szCs w:val="30"/>
          <w:cs/>
        </w:rPr>
        <w:t xml:space="preserve">ะ </w:t>
      </w:r>
      <w:r>
        <w:rPr>
          <w:rFonts w:ascii="Angsana New" w:hAnsi="Angsana New"/>
          <w:sz w:val="30"/>
          <w:szCs w:val="30"/>
          <w:cs/>
        </w:rPr>
        <w:br/>
      </w:r>
      <w:r w:rsidRPr="009229A0">
        <w:rPr>
          <w:rFonts w:ascii="Angsana New" w:hAnsi="Angsana New" w:hint="cs"/>
          <w:sz w:val="30"/>
          <w:szCs w:val="30"/>
          <w:cs/>
        </w:rPr>
        <w:t>งบกระแสเงินสดรวมและงบกระแสเงินสดเฉพาะกิจการ สำหรับ</w:t>
      </w:r>
      <w:r>
        <w:rPr>
          <w:rFonts w:ascii="Angsana New" w:hAnsi="Angsana New" w:hint="cs"/>
          <w:sz w:val="30"/>
          <w:szCs w:val="30"/>
          <w:cs/>
        </w:rPr>
        <w:t>งวดสาม</w:t>
      </w:r>
      <w:r w:rsidRPr="009229A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2566</w:t>
      </w:r>
      <w:r w:rsidRPr="009229A0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38222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5C367D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F1C2320" w14:textId="77777777" w:rsidR="00E772A4" w:rsidRDefault="00E772A4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FC5E977" w14:textId="77777777" w:rsidR="00E772A4" w:rsidRDefault="00E772A4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4AFE0B9" w14:textId="77777777" w:rsidR="00E772A4" w:rsidRDefault="00E772A4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700759" w14:textId="77777777" w:rsidR="00E772A4" w:rsidRDefault="00E772A4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98E7852" w14:textId="4A4D16C9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9AA8FB9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58575B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463144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463144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109</w:t>
      </w:r>
      <w:r w:rsidR="00523B7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1AFA5A" w14:textId="3AF83333" w:rsidR="00886800" w:rsidRPr="00463144" w:rsidRDefault="004716C8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 w:rsidR="0088680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86800">
        <w:rPr>
          <w:rFonts w:ascii="Angsana New" w:hAnsi="Angsana New"/>
          <w:sz w:val="30"/>
          <w:szCs w:val="30"/>
        </w:rPr>
        <w:t>2566</w:t>
      </w:r>
    </w:p>
    <w:p w14:paraId="550BBBD0" w14:textId="53D18589" w:rsidR="00655378" w:rsidRDefault="00655378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sectPr w:rsidR="00655378" w:rsidSect="0008252F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58F75" w14:textId="77777777" w:rsidR="009C76B4" w:rsidRDefault="009C76B4">
      <w:r>
        <w:separator/>
      </w:r>
    </w:p>
  </w:endnote>
  <w:endnote w:type="continuationSeparator" w:id="0">
    <w:p w14:paraId="5AA3F755" w14:textId="77777777" w:rsidR="009C76B4" w:rsidRDefault="009C7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D7099" w14:textId="77777777" w:rsidR="009C76B4" w:rsidRDefault="009C76B4">
      <w:r>
        <w:separator/>
      </w:r>
    </w:p>
  </w:footnote>
  <w:footnote w:type="continuationSeparator" w:id="0">
    <w:p w14:paraId="078BD11F" w14:textId="77777777" w:rsidR="009C76B4" w:rsidRDefault="009C7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7D0E" w14:textId="77777777" w:rsidR="00886800" w:rsidRDefault="00886800">
    <w:pPr>
      <w:pStyle w:val="Header"/>
    </w:pPr>
  </w:p>
  <w:p w14:paraId="251D70AF" w14:textId="77777777" w:rsidR="00886800" w:rsidRPr="00E807EC" w:rsidRDefault="008868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F02"/>
    <w:rsid w:val="000C525E"/>
    <w:rsid w:val="000C5309"/>
    <w:rsid w:val="000C5C05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92B"/>
    <w:rsid w:val="005D0A5C"/>
    <w:rsid w:val="005D0B62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C8C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FEA"/>
    <w:rsid w:val="006366D8"/>
    <w:rsid w:val="00636712"/>
    <w:rsid w:val="00636730"/>
    <w:rsid w:val="00636CBB"/>
    <w:rsid w:val="00637426"/>
    <w:rsid w:val="00637741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AF0"/>
    <w:rsid w:val="00687C77"/>
    <w:rsid w:val="00687DA3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4FF9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82B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676"/>
    <w:rsid w:val="008236AC"/>
    <w:rsid w:val="00823840"/>
    <w:rsid w:val="0082385A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7E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7D7"/>
    <w:rsid w:val="00AA4A75"/>
    <w:rsid w:val="00AA5351"/>
    <w:rsid w:val="00AA5592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B96"/>
    <w:rsid w:val="00AB5C28"/>
    <w:rsid w:val="00AB5C5B"/>
    <w:rsid w:val="00AB5CF2"/>
    <w:rsid w:val="00AB5E6B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174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377"/>
    <w:rsid w:val="00D307A2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5A8"/>
    <w:rsid w:val="00E30738"/>
    <w:rsid w:val="00E30914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897"/>
    <w:rsid w:val="00E76B8D"/>
    <w:rsid w:val="00E76C56"/>
    <w:rsid w:val="00E76DC5"/>
    <w:rsid w:val="00E77137"/>
    <w:rsid w:val="00E772A4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765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940"/>
    <w:rsid w:val="00F83BEF"/>
    <w:rsid w:val="00F840C3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412</Words>
  <Characters>1652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Somjai, Nigonyanont</cp:lastModifiedBy>
  <cp:revision>3</cp:revision>
  <cp:lastPrinted>2023-05-09T04:46:00Z</cp:lastPrinted>
  <dcterms:created xsi:type="dcterms:W3CDTF">2023-05-10T07:01:00Z</dcterms:created>
  <dcterms:modified xsi:type="dcterms:W3CDTF">2023-05-10T07:05:00Z</dcterms:modified>
</cp:coreProperties>
</file>