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77777777" w:rsidR="00AD7733" w:rsidRPr="00463144" w:rsidRDefault="00E807EC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58B2F9F9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1D1806EA" w:rsidR="005737E2" w:rsidRPr="00463144" w:rsidRDefault="006F3FAE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666D857C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7777777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2612EB7D" w:rsidR="005737E2" w:rsidRPr="00463144" w:rsidRDefault="00A94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561F58CC" w:rsidR="005737E2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1AF29158" w:rsidR="00404CBA" w:rsidRDefault="00E5772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6D347649" w14:textId="09E85480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3A9DD5B8" w:rsidR="00404CBA" w:rsidRPr="00463144" w:rsidRDefault="00E5772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5772F" w:rsidRPr="009566C2" w14:paraId="77F24B19" w14:textId="77777777" w:rsidTr="00E37BB8">
        <w:tc>
          <w:tcPr>
            <w:tcW w:w="1188" w:type="dxa"/>
          </w:tcPr>
          <w:p w14:paraId="535F26F8" w14:textId="2537E4D0" w:rsidR="00E5772F" w:rsidRDefault="00E5772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0466D47C" w14:textId="073DFD2F" w:rsidR="00E5772F" w:rsidRPr="00463144" w:rsidRDefault="00E5772F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5772F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766328A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4398E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</w:t>
      </w:r>
      <w:r w:rsidR="00FA46AA" w:rsidRPr="00537948">
        <w:rPr>
          <w:rFonts w:ascii="Angsana New" w:hAnsi="Angsana New"/>
          <w:sz w:val="30"/>
          <w:szCs w:val="30"/>
          <w:cs/>
        </w:rPr>
        <w:t>เงิน</w:t>
      </w:r>
      <w:r w:rsidR="000B077A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Pr="00537948">
        <w:rPr>
          <w:rFonts w:ascii="Angsana New" w:hAnsi="Angsana New"/>
          <w:sz w:val="30"/>
          <w:szCs w:val="30"/>
          <w:cs/>
        </w:rPr>
        <w:t>นี้</w:t>
      </w:r>
    </w:p>
    <w:p w14:paraId="26ADC694" w14:textId="77777777" w:rsidR="00E807EC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3A7EBB6" w14:textId="03427D8E" w:rsidR="00091CCD" w:rsidRPr="00537948" w:rsidRDefault="00E807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890558" w:rsidRPr="00537948">
        <w:rPr>
          <w:rFonts w:ascii="Angsana New" w:hAnsi="Angsana New"/>
          <w:sz w:val="30"/>
          <w:szCs w:val="30"/>
          <w:cs/>
        </w:rPr>
        <w:t>ระหว่างกาล</w:t>
      </w:r>
      <w:r w:rsidR="006B3F54" w:rsidRPr="00537948">
        <w:rPr>
          <w:rFonts w:ascii="Angsana New" w:hAnsi="Angsana New"/>
          <w:sz w:val="30"/>
          <w:szCs w:val="30"/>
          <w:cs/>
        </w:rPr>
        <w:t>นี้</w:t>
      </w:r>
      <w:r w:rsidRPr="00537948">
        <w:rPr>
          <w:rFonts w:ascii="Angsana New" w:hAnsi="Angsana New"/>
          <w:sz w:val="30"/>
          <w:szCs w:val="30"/>
          <w:cs/>
        </w:rPr>
        <w:t>ได้รับ</w:t>
      </w:r>
      <w:r w:rsidR="00AA164B" w:rsidRPr="00537948">
        <w:rPr>
          <w:rFonts w:ascii="Angsana New" w:hAnsi="Angsana New"/>
          <w:sz w:val="30"/>
          <w:szCs w:val="30"/>
          <w:cs/>
        </w:rPr>
        <w:t>อนุมัติ</w:t>
      </w:r>
      <w:r w:rsidR="00B70443" w:rsidRPr="00537948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537948">
        <w:rPr>
          <w:rFonts w:ascii="Angsana New" w:hAnsi="Angsana New"/>
          <w:sz w:val="30"/>
          <w:szCs w:val="30"/>
          <w:cs/>
        </w:rPr>
        <w:t>จาก</w:t>
      </w:r>
      <w:r w:rsidR="00F30074" w:rsidRPr="00537948">
        <w:rPr>
          <w:rFonts w:ascii="Angsana New" w:hAnsi="Angsana New"/>
          <w:sz w:val="30"/>
          <w:szCs w:val="30"/>
          <w:cs/>
        </w:rPr>
        <w:t>คณะ</w:t>
      </w:r>
      <w:r w:rsidRPr="00537948">
        <w:rPr>
          <w:rFonts w:ascii="Angsana New" w:hAnsi="Angsana New"/>
          <w:sz w:val="30"/>
          <w:szCs w:val="30"/>
          <w:cs/>
        </w:rPr>
        <w:t>กรรมการ</w:t>
      </w:r>
      <w:r w:rsidR="00D645FB" w:rsidRPr="00537948">
        <w:rPr>
          <w:rFonts w:ascii="Angsana New" w:hAnsi="Angsana New"/>
          <w:sz w:val="30"/>
          <w:szCs w:val="30"/>
          <w:cs/>
        </w:rPr>
        <w:t>เมื่อ</w:t>
      </w:r>
      <w:r w:rsidR="00F028E1" w:rsidRPr="00537948">
        <w:rPr>
          <w:rFonts w:ascii="Angsana New" w:hAnsi="Angsana New"/>
          <w:sz w:val="30"/>
          <w:szCs w:val="30"/>
          <w:cs/>
        </w:rPr>
        <w:t>วันที</w:t>
      </w:r>
      <w:r w:rsidR="00F028E1"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6C3D42">
        <w:rPr>
          <w:rFonts w:ascii="Angsana New" w:hAnsi="Angsana New"/>
          <w:sz w:val="30"/>
          <w:szCs w:val="30"/>
        </w:rPr>
        <w:t>11</w:t>
      </w:r>
      <w:r w:rsidR="00D311BB">
        <w:rPr>
          <w:rFonts w:ascii="Angsana New" w:hAnsi="Angsana New"/>
          <w:sz w:val="30"/>
          <w:szCs w:val="30"/>
        </w:rPr>
        <w:t xml:space="preserve"> </w:t>
      </w:r>
      <w:r w:rsidR="00D311BB">
        <w:rPr>
          <w:rFonts w:ascii="Angsana New" w:hAnsi="Angsana New" w:hint="cs"/>
          <w:sz w:val="30"/>
          <w:szCs w:val="30"/>
          <w:cs/>
        </w:rPr>
        <w:t>พฤ</w:t>
      </w:r>
      <w:r w:rsidR="000438B4">
        <w:rPr>
          <w:rFonts w:ascii="Angsana New" w:hAnsi="Angsana New" w:hint="cs"/>
          <w:sz w:val="30"/>
          <w:szCs w:val="30"/>
          <w:cs/>
        </w:rPr>
        <w:t>ษภาคม</w:t>
      </w:r>
      <w:r w:rsidR="00D311BB">
        <w:rPr>
          <w:rFonts w:ascii="Angsana New" w:hAnsi="Angsana New" w:hint="cs"/>
          <w:sz w:val="30"/>
          <w:szCs w:val="30"/>
          <w:cs/>
        </w:rPr>
        <w:t xml:space="preserve"> </w:t>
      </w:r>
      <w:r w:rsidR="00BA0B72">
        <w:rPr>
          <w:rFonts w:ascii="Angsana New" w:hAnsi="Angsana New"/>
          <w:sz w:val="30"/>
          <w:szCs w:val="30"/>
        </w:rPr>
        <w:t>256</w:t>
      </w:r>
      <w:r w:rsidR="00886800">
        <w:rPr>
          <w:rFonts w:ascii="Angsana New" w:hAnsi="Angsana New"/>
          <w:sz w:val="30"/>
          <w:szCs w:val="30"/>
        </w:rPr>
        <w:t>6</w:t>
      </w:r>
    </w:p>
    <w:p w14:paraId="0C0A9E0E" w14:textId="77777777" w:rsidR="00922686" w:rsidRPr="00537948" w:rsidRDefault="00922686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E5E3929" w14:textId="77777777" w:rsidR="00091CCD" w:rsidRPr="00537948" w:rsidRDefault="00922686" w:rsidP="00C35829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1</w:t>
      </w:r>
      <w:r w:rsidR="00091CCD" w:rsidRPr="00537948">
        <w:rPr>
          <w:rFonts w:ascii="Angsana New" w:hAnsi="Angsana New" w:cs="Angsana New"/>
          <w:b/>
          <w:bCs/>
          <w:cs/>
        </w:rPr>
        <w:tab/>
      </w:r>
      <w:r w:rsidR="002B2215" w:rsidRPr="00537948">
        <w:rPr>
          <w:rFonts w:ascii="Angsana New" w:hAnsi="Angsana New" w:cs="Angsana New"/>
          <w:b/>
          <w:bCs/>
          <w:cs/>
        </w:rPr>
        <w:t>ข้อมูล</w:t>
      </w:r>
      <w:r w:rsidR="00091CCD" w:rsidRPr="00537948">
        <w:rPr>
          <w:rFonts w:ascii="Angsana New" w:hAnsi="Angsana New" w:cs="Angsana New"/>
          <w:b/>
          <w:bCs/>
          <w:cs/>
        </w:rPr>
        <w:t>ทั่วไป</w:t>
      </w:r>
    </w:p>
    <w:p w14:paraId="4FC3849A" w14:textId="77777777" w:rsidR="00091CCD" w:rsidRPr="00537948" w:rsidRDefault="00091CCD" w:rsidP="00C35829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1AC2F651" w14:textId="2923F9BC" w:rsidR="00A506AB" w:rsidRDefault="00A8369A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="00051F21"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="00F30074" w:rsidRPr="006D076A">
        <w:rPr>
          <w:rFonts w:ascii="Angsana New" w:hAnsi="Angsana New" w:cs="Angsana New"/>
          <w:cs/>
        </w:rPr>
        <w:t>ผลิตเพลา</w:t>
      </w:r>
      <w:r w:rsidR="00215C35" w:rsidRPr="006D076A">
        <w:rPr>
          <w:rFonts w:ascii="Angsana New" w:hAnsi="Angsana New" w:cs="Angsana New" w:hint="cs"/>
          <w:cs/>
        </w:rPr>
        <w:t>ข้าง</w:t>
      </w:r>
      <w:r w:rsidR="00F30074" w:rsidRPr="006D076A">
        <w:rPr>
          <w:rFonts w:ascii="Angsana New" w:hAnsi="Angsana New" w:cs="Angsana New"/>
          <w:cs/>
        </w:rPr>
        <w:t>และ</w:t>
      </w:r>
      <w:r w:rsidR="00BA55F2" w:rsidRPr="006D076A">
        <w:rPr>
          <w:rFonts w:ascii="Angsana New" w:hAnsi="Angsana New" w:cs="Angsana New" w:hint="cs"/>
          <w:cs/>
        </w:rPr>
        <w:t>เพลา</w:t>
      </w:r>
      <w:r w:rsidR="00F30074" w:rsidRPr="006D076A">
        <w:rPr>
          <w:rFonts w:ascii="Angsana New" w:hAnsi="Angsana New" w:cs="Angsana New"/>
          <w:cs/>
        </w:rPr>
        <w:t>รองแหนบ</w:t>
      </w:r>
      <w:r w:rsidR="00922686" w:rsidRPr="006D076A">
        <w:rPr>
          <w:rFonts w:ascii="Angsana New" w:hAnsi="Angsana New" w:cs="Angsana New"/>
          <w:cs/>
        </w:rPr>
        <w:t xml:space="preserve"> </w:t>
      </w:r>
      <w:r w:rsidR="00183A2B" w:rsidRPr="006D076A">
        <w:rPr>
          <w:rFonts w:ascii="Angsana New" w:hAnsi="Angsana New" w:cs="Angsana New"/>
          <w:cs/>
        </w:rPr>
        <w:t>รายละ</w:t>
      </w:r>
      <w:r w:rsidR="00183A2B" w:rsidRPr="00537948">
        <w:rPr>
          <w:rFonts w:ascii="Angsana New" w:hAnsi="Angsana New" w:cs="Angsana New"/>
          <w:cs/>
        </w:rPr>
        <w:t>เอียดของ</w:t>
      </w:r>
      <w:r w:rsidR="00922686" w:rsidRPr="00537948">
        <w:rPr>
          <w:rFonts w:ascii="Angsana New" w:hAnsi="Angsana New" w:cs="Angsana New"/>
          <w:cs/>
        </w:rPr>
        <w:t>บริษัทย่อย</w:t>
      </w:r>
      <w:r w:rsidR="00BD53D4"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="00DF3CB1" w:rsidRPr="00537948">
        <w:rPr>
          <w:rFonts w:ascii="Angsana New" w:hAnsi="Angsana New" w:cs="Angsana New"/>
          <w:cs/>
        </w:rPr>
        <w:t xml:space="preserve"> </w:t>
      </w:r>
      <w:r w:rsidR="00901259" w:rsidRPr="00537948">
        <w:rPr>
          <w:rFonts w:ascii="Angsana New" w:hAnsi="Angsana New" w:cs="Angsana New"/>
          <w:cs/>
        </w:rPr>
        <w:t xml:space="preserve">ณ </w:t>
      </w:r>
      <w:r w:rsidR="0078463D" w:rsidRPr="00537948">
        <w:rPr>
          <w:rFonts w:ascii="Angsana New" w:hAnsi="Angsana New" w:cs="Angsana New" w:hint="cs"/>
          <w:cs/>
        </w:rPr>
        <w:t xml:space="preserve">วันที่ </w:t>
      </w:r>
      <w:bookmarkStart w:id="0" w:name="_Hlk35076687"/>
      <w:r w:rsidR="00886800" w:rsidRPr="00537948">
        <w:rPr>
          <w:rFonts w:ascii="Angsana New" w:hAnsi="Angsana New" w:cs="Angsana New"/>
          <w:lang w:val="en-US"/>
        </w:rPr>
        <w:t>31</w:t>
      </w:r>
      <w:r w:rsidR="00D311BB" w:rsidRPr="00011712">
        <w:rPr>
          <w:rFonts w:ascii="Angsana New" w:hAnsi="Angsana New" w:cs="Angsana New" w:hint="cs"/>
        </w:rPr>
        <w:t xml:space="preserve"> </w:t>
      </w:r>
      <w:r w:rsidR="00886800">
        <w:rPr>
          <w:rFonts w:ascii="Angsana New" w:hAnsi="Angsana New" w:cs="Angsana New" w:hint="cs"/>
          <w:cs/>
        </w:rPr>
        <w:t>มีนาคม</w:t>
      </w:r>
      <w:r w:rsidR="00D311BB" w:rsidRPr="00011712">
        <w:rPr>
          <w:rFonts w:ascii="Angsana New" w:hAnsi="Angsana New" w:cs="Angsana New" w:hint="cs"/>
          <w:cs/>
          <w:lang w:val="en-US"/>
        </w:rPr>
        <w:t xml:space="preserve"> </w:t>
      </w:r>
      <w:r w:rsidR="00D311BB" w:rsidRPr="00011712">
        <w:rPr>
          <w:rFonts w:ascii="Angsana New" w:hAnsi="Angsana New" w:cs="Angsana New" w:hint="cs"/>
          <w:lang w:val="en-US"/>
        </w:rPr>
        <w:t>256</w:t>
      </w:r>
      <w:r w:rsidR="00886800">
        <w:rPr>
          <w:rFonts w:ascii="Angsana New" w:hAnsi="Angsana New" w:cs="Angsana New"/>
          <w:lang w:val="en-US"/>
        </w:rPr>
        <w:t>6</w:t>
      </w:r>
      <w:r w:rsidR="00E37BB8" w:rsidRPr="00537948">
        <w:rPr>
          <w:rFonts w:ascii="Angsana New" w:hAnsi="Angsana New" w:cs="Angsana New" w:hint="cs"/>
          <w:cs/>
          <w:lang w:val="en-US"/>
        </w:rPr>
        <w:t xml:space="preserve"> </w:t>
      </w:r>
      <w:bookmarkEnd w:id="0"/>
      <w:r w:rsidR="00E37BB8" w:rsidRPr="00537948">
        <w:rPr>
          <w:rFonts w:ascii="Angsana New" w:hAnsi="Angsana New" w:cs="Angsana New" w:hint="cs"/>
          <w:cs/>
        </w:rPr>
        <w:t>และ</w:t>
      </w:r>
      <w:r w:rsidR="00E37BB8">
        <w:rPr>
          <w:rFonts w:ascii="Angsana New" w:hAnsi="Angsana New" w:cs="Angsana New" w:hint="cs"/>
          <w:cs/>
        </w:rPr>
        <w:t xml:space="preserve"> </w:t>
      </w:r>
      <w:r w:rsidR="0078463D" w:rsidRPr="00537948">
        <w:rPr>
          <w:rFonts w:ascii="Angsana New" w:hAnsi="Angsana New" w:cs="Angsana New"/>
          <w:lang w:val="en-US"/>
        </w:rPr>
        <w:t>31</w:t>
      </w:r>
      <w:r w:rsidR="00B871CC" w:rsidRPr="00537948">
        <w:rPr>
          <w:rFonts w:ascii="Angsana New" w:hAnsi="Angsana New" w:cs="Angsana New"/>
          <w:cs/>
        </w:rPr>
        <w:t xml:space="preserve"> ธันวาค</w:t>
      </w:r>
      <w:r w:rsidR="0078463D" w:rsidRPr="00537948">
        <w:rPr>
          <w:rFonts w:ascii="Angsana New" w:hAnsi="Angsana New" w:cs="Angsana New" w:hint="cs"/>
          <w:cs/>
        </w:rPr>
        <w:t xml:space="preserve">ม </w:t>
      </w:r>
      <w:r w:rsidR="0078463D" w:rsidRPr="00537948">
        <w:rPr>
          <w:rFonts w:ascii="Angsana New" w:hAnsi="Angsana New" w:cs="Angsana New"/>
          <w:lang w:val="en-US"/>
        </w:rPr>
        <w:t>256</w:t>
      </w:r>
      <w:r w:rsidR="00886800">
        <w:rPr>
          <w:rFonts w:ascii="Angsana New" w:hAnsi="Angsana New" w:cs="Angsana New"/>
          <w:lang w:val="en-US"/>
        </w:rPr>
        <w:t>5</w:t>
      </w:r>
      <w:r w:rsidR="00901259" w:rsidRPr="00537948">
        <w:rPr>
          <w:rFonts w:ascii="Angsana New" w:hAnsi="Angsana New" w:cs="Angsana New"/>
          <w:cs/>
        </w:rPr>
        <w:t xml:space="preserve"> </w:t>
      </w:r>
      <w:r w:rsidR="00960D57" w:rsidRPr="00537948">
        <w:rPr>
          <w:rFonts w:ascii="Angsana New" w:hAnsi="Angsana New" w:cs="Angsana New" w:hint="cs"/>
          <w:cs/>
        </w:rPr>
        <w:t>ได้เปิดเ</w:t>
      </w:r>
      <w:r w:rsidR="000B1C93" w:rsidRPr="00537948">
        <w:rPr>
          <w:rFonts w:ascii="Angsana New" w:hAnsi="Angsana New" w:cs="Angsana New" w:hint="cs"/>
          <w:cs/>
        </w:rPr>
        <w:t>ผยไว้ในหมายเหตุประกอบ</w:t>
      </w:r>
      <w:r w:rsidR="007C19EC" w:rsidRPr="00537948">
        <w:rPr>
          <w:rFonts w:ascii="Angsana New" w:hAnsi="Angsana New" w:cs="Angsana New" w:hint="cs"/>
          <w:cs/>
        </w:rPr>
        <w:t xml:space="preserve">    </w:t>
      </w:r>
      <w:r w:rsidR="00EF17C3" w:rsidRPr="00537948">
        <w:rPr>
          <w:rFonts w:ascii="Angsana New" w:hAnsi="Angsana New" w:cs="Angsana New"/>
          <w:cs/>
        </w:rPr>
        <w:br/>
      </w:r>
      <w:r w:rsidR="000B1C93" w:rsidRPr="00537948">
        <w:rPr>
          <w:rFonts w:ascii="Angsana New" w:hAnsi="Angsana New" w:cs="Angsana New" w:hint="cs"/>
          <w:cs/>
        </w:rPr>
        <w:t>งบการเงิน</w:t>
      </w:r>
      <w:r w:rsidR="00DC50C3" w:rsidRPr="00537948">
        <w:rPr>
          <w:rFonts w:ascii="Angsana New" w:hAnsi="Angsana New" w:cs="Angsana New" w:hint="cs"/>
          <w:cs/>
        </w:rPr>
        <w:t>ข้อ</w:t>
      </w:r>
      <w:r w:rsidR="00E36502" w:rsidRPr="00537948">
        <w:rPr>
          <w:rFonts w:ascii="Angsana New" w:hAnsi="Angsana New" w:cs="Angsana New" w:hint="cs"/>
          <w:cs/>
        </w:rPr>
        <w:t xml:space="preserve"> </w:t>
      </w:r>
      <w:r w:rsidR="00395523" w:rsidRPr="007720CC">
        <w:rPr>
          <w:rFonts w:ascii="Angsana New" w:hAnsi="Angsana New" w:cs="Angsana New"/>
          <w:lang w:val="en-US"/>
        </w:rPr>
        <w:t>4</w:t>
      </w:r>
    </w:p>
    <w:p w14:paraId="549BDD5E" w14:textId="7A884473" w:rsidR="00B05061" w:rsidRPr="00E77D79" w:rsidRDefault="00B05061" w:rsidP="00A60E24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2DD8EBC" w14:textId="77777777" w:rsidR="00A506AB" w:rsidRPr="00537948" w:rsidRDefault="00A506AB" w:rsidP="00A506A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537948">
        <w:rPr>
          <w:rFonts w:ascii="Angsana New" w:hAnsi="Angsana New" w:cs="Angsana New"/>
          <w:b/>
          <w:bCs/>
          <w:cs/>
        </w:rPr>
        <w:t>2</w:t>
      </w:r>
      <w:r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3EA83474" w14:textId="25EA7207" w:rsidR="00A506AB" w:rsidRPr="00E77D79" w:rsidRDefault="00A506AB" w:rsidP="00A506AB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6999F528" w14:textId="2F926630" w:rsidR="002D5CC2" w:rsidRPr="000C6BA7" w:rsidRDefault="00525431" w:rsidP="000C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9121E4" w:rsidRPr="00E82511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</w:t>
      </w:r>
      <w:r w:rsidR="00E82511"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</w:t>
      </w:r>
      <w:r w:rsidR="00E82511" w:rsidRPr="00E82511">
        <w:rPr>
          <w:rFonts w:ascii="Angsana New" w:hAnsi="Angsana New" w:hint="cs"/>
          <w:spacing w:val="-6"/>
          <w:sz w:val="30"/>
          <w:szCs w:val="30"/>
          <w:cs/>
        </w:rPr>
        <w:t>หมายเหตุ</w:t>
      </w:r>
      <w:r w:rsidR="00E82511" w:rsidRPr="00537948">
        <w:rPr>
          <w:rFonts w:ascii="Angsana New" w:hAnsi="Angsana New" w:hint="cs"/>
          <w:cs/>
        </w:rPr>
        <w:t xml:space="preserve">    </w:t>
      </w:r>
      <w:r w:rsidR="00E82511"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 (</w:t>
      </w:r>
      <w:r w:rsidR="009121E4" w:rsidRPr="00537948">
        <w:rPr>
          <w:rFonts w:ascii="Angsana New" w:hAnsi="Angsana New"/>
          <w:sz w:val="30"/>
          <w:szCs w:val="30"/>
        </w:rPr>
        <w:t>“</w:t>
      </w:r>
      <w:r w:rsidR="009121E4"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9121E4" w:rsidRPr="00537948">
        <w:rPr>
          <w:rFonts w:ascii="Angsana New" w:hAnsi="Angsana New"/>
          <w:sz w:val="30"/>
          <w:szCs w:val="30"/>
        </w:rPr>
        <w:t>”</w:t>
      </w:r>
      <w:r w:rsidR="009121E4" w:rsidRPr="00537948">
        <w:rPr>
          <w:rFonts w:ascii="Angsana New" w:hAnsi="Angsana New" w:hint="cs"/>
          <w:sz w:val="30"/>
          <w:szCs w:val="30"/>
          <w:cs/>
        </w:rPr>
        <w:t xml:space="preserve">) </w:t>
      </w:r>
      <w:r w:rsidRPr="0053794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B74A2B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06AB" w:rsidRPr="00537948">
        <w:rPr>
          <w:rFonts w:ascii="Angsana New" w:hAnsi="Angsana New"/>
          <w:sz w:val="30"/>
          <w:szCs w:val="30"/>
        </w:rPr>
        <w:t xml:space="preserve"> </w:t>
      </w:r>
      <w:r w:rsidR="00A506AB" w:rsidRPr="00537948">
        <w:rPr>
          <w:rFonts w:ascii="Angsana New" w:hAnsi="Angsana New"/>
          <w:sz w:val="30"/>
          <w:szCs w:val="30"/>
          <w:cs/>
        </w:rPr>
        <w:t>งบการเงิน</w:t>
      </w:r>
      <w:r w:rsidR="00F5754F"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="00A506AB"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161555" w:rsidRPr="00E77D79">
        <w:rPr>
          <w:rFonts w:ascii="Angsana New" w:hAnsi="Angsana New" w:hint="cs"/>
          <w:sz w:val="30"/>
          <w:szCs w:val="30"/>
          <w:cs/>
        </w:rPr>
        <w:t>ใน</w:t>
      </w:r>
      <w:r w:rsidR="00350E5E" w:rsidRPr="00E77D79">
        <w:rPr>
          <w:rFonts w:ascii="Angsana New" w:hAnsi="Angsana New" w:hint="cs"/>
          <w:cs/>
        </w:rPr>
        <w:t xml:space="preserve">    </w:t>
      </w:r>
      <w:r w:rsidR="00350E5E" w:rsidRPr="00E77D79">
        <w:rPr>
          <w:rFonts w:ascii="Angsana New" w:hAnsi="Angsana New"/>
          <w:cs/>
        </w:rPr>
        <w:br/>
      </w:r>
      <w:r w:rsidR="00161555"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="00A506AB"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A506AB" w:rsidRPr="00537948">
        <w:rPr>
          <w:rFonts w:ascii="Angsana New" w:hAnsi="Angsana New"/>
          <w:sz w:val="30"/>
          <w:szCs w:val="30"/>
          <w:cs/>
        </w:rPr>
        <w:t>ย่อยสำหร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75FCA" w:rsidRPr="00537948">
        <w:rPr>
          <w:rFonts w:ascii="Angsana New" w:hAnsi="Angsana New"/>
          <w:sz w:val="30"/>
          <w:szCs w:val="30"/>
        </w:rPr>
        <w:t>31</w:t>
      </w:r>
      <w:r w:rsidR="009636EB"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463D" w:rsidRPr="00537948">
        <w:rPr>
          <w:rFonts w:ascii="Angsana New" w:hAnsi="Angsana New"/>
          <w:sz w:val="30"/>
          <w:szCs w:val="30"/>
        </w:rPr>
        <w:t>25</w:t>
      </w:r>
      <w:r w:rsidR="009229D4" w:rsidRPr="00537948">
        <w:rPr>
          <w:rFonts w:ascii="Angsana New" w:hAnsi="Angsana New"/>
          <w:sz w:val="30"/>
          <w:szCs w:val="30"/>
        </w:rPr>
        <w:t>6</w:t>
      </w:r>
      <w:r w:rsidR="00886800">
        <w:rPr>
          <w:rFonts w:ascii="Angsana New" w:hAnsi="Angsana New"/>
          <w:sz w:val="30"/>
          <w:szCs w:val="30"/>
        </w:rPr>
        <w:t>5</w:t>
      </w:r>
    </w:p>
    <w:p w14:paraId="525EF338" w14:textId="77777777" w:rsidR="00020DA6" w:rsidRPr="00EA4BDC" w:rsidRDefault="00020DA6" w:rsidP="00F87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F2D51" w14:textId="6FBDFE74" w:rsidR="007E48DA" w:rsidRDefault="00D85C82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 xml:space="preserve">31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/>
          <w:sz w:val="30"/>
          <w:szCs w:val="30"/>
        </w:rPr>
        <w:t>256</w:t>
      </w:r>
      <w:r w:rsidR="00886800">
        <w:rPr>
          <w:rFonts w:ascii="Angsana New" w:hAnsi="Angsana New"/>
          <w:sz w:val="30"/>
          <w:szCs w:val="30"/>
        </w:rPr>
        <w:t>5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1787A9FF" w14:textId="4A915C86" w:rsidR="00B3456E" w:rsidRDefault="00B3456E" w:rsidP="00E77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85365" w14:textId="1D641825" w:rsidR="00B3456E" w:rsidRPr="00E77D79" w:rsidRDefault="00F0305C" w:rsidP="00F03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2FF16AE" w14:textId="47DE32B7" w:rsidR="00F71679" w:rsidRPr="00886800" w:rsidRDefault="005737E2" w:rsidP="00DE14E5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/>
          <w:b/>
          <w:bCs/>
          <w:i/>
          <w:iCs/>
          <w:lang w:val="en-GB"/>
        </w:rPr>
      </w:pPr>
      <w:r w:rsidRPr="00886800">
        <w:rPr>
          <w:rFonts w:ascii="Angsana New" w:hAnsi="Angsana New" w:cs="Angsana New" w:hint="cs"/>
          <w:b/>
          <w:bCs/>
          <w:cs/>
        </w:rPr>
        <w:lastRenderedPageBreak/>
        <w:t>3</w:t>
      </w:r>
      <w:r w:rsidR="00DE14E5" w:rsidRPr="00886800">
        <w:rPr>
          <w:rFonts w:ascii="Angsana New" w:hAnsi="Angsana New" w:cs="Angsana New"/>
          <w:b/>
          <w:bCs/>
          <w:cs/>
        </w:rPr>
        <w:tab/>
      </w:r>
      <w:r w:rsidR="00DD0EFA" w:rsidRPr="00886800">
        <w:rPr>
          <w:rFonts w:ascii="Angsana New" w:hAnsi="Angsana New" w:cs="Angsana New"/>
          <w:b/>
          <w:bCs/>
          <w:cs/>
        </w:rPr>
        <w:t>บุคคลหรือกิจการที่เกี่ยวข้องกัน</w:t>
      </w:r>
    </w:p>
    <w:p w14:paraId="08BD885D" w14:textId="7EF5F869" w:rsidR="00A44329" w:rsidRPr="00886800" w:rsidRDefault="00A44329" w:rsidP="00590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8"/>
        <w:gridCol w:w="4488"/>
        <w:gridCol w:w="183"/>
        <w:gridCol w:w="271"/>
        <w:gridCol w:w="626"/>
        <w:gridCol w:w="270"/>
        <w:gridCol w:w="94"/>
        <w:gridCol w:w="270"/>
        <w:gridCol w:w="716"/>
        <w:gridCol w:w="274"/>
        <w:gridCol w:w="270"/>
        <w:gridCol w:w="810"/>
        <w:gridCol w:w="270"/>
        <w:gridCol w:w="236"/>
        <w:gridCol w:w="934"/>
      </w:tblGrid>
      <w:tr w:rsidR="00886800" w:rsidRPr="00AD115E" w14:paraId="34ABCC55" w14:textId="77777777" w:rsidTr="00FC6767">
        <w:trPr>
          <w:trHeight w:val="87"/>
          <w:tblHeader/>
        </w:trPr>
        <w:tc>
          <w:tcPr>
            <w:tcW w:w="4679" w:type="dxa"/>
            <w:gridSpan w:val="3"/>
          </w:tcPr>
          <w:p w14:paraId="10BE980C" w14:textId="77777777" w:rsidR="00886800" w:rsidRPr="00AD115E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1" w:type="dxa"/>
          </w:tcPr>
          <w:p w14:paraId="7ADBBC54" w14:textId="77777777" w:rsidR="00886800" w:rsidRPr="00AD115E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6"/>
          </w:tcPr>
          <w:p w14:paraId="5AD4D6A7" w14:textId="77777777" w:rsidR="00886800" w:rsidRPr="00AD115E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3BB37D" w14:textId="77777777" w:rsidR="00886800" w:rsidRPr="00AD115E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4"/>
          </w:tcPr>
          <w:p w14:paraId="37618EB0" w14:textId="77777777" w:rsidR="00886800" w:rsidRPr="00AD115E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800" w:rsidRPr="00AD115E" w14:paraId="21464A1F" w14:textId="77777777" w:rsidTr="00FC6767">
        <w:trPr>
          <w:tblHeader/>
        </w:trPr>
        <w:tc>
          <w:tcPr>
            <w:tcW w:w="4679" w:type="dxa"/>
            <w:gridSpan w:val="3"/>
          </w:tcPr>
          <w:p w14:paraId="3DCA9CEA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1" w:type="dxa"/>
          </w:tcPr>
          <w:p w14:paraId="20F29427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52A592A" w14:textId="14C2E7D1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AB4E31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AE36E8B" w14:textId="0BF7A1C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147B93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6D58F44" w14:textId="18DAF528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9E60DE0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9AF330E" w14:textId="2CB8E948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86800" w:rsidRPr="00AD115E" w14:paraId="0D3376C5" w14:textId="77777777" w:rsidTr="00FC6767">
        <w:trPr>
          <w:tblHeader/>
        </w:trPr>
        <w:tc>
          <w:tcPr>
            <w:tcW w:w="4679" w:type="dxa"/>
            <w:gridSpan w:val="3"/>
          </w:tcPr>
          <w:p w14:paraId="20965D48" w14:textId="77777777" w:rsidR="00886800" w:rsidRPr="00B80DB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43855AB6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11"/>
          </w:tcPr>
          <w:p w14:paraId="6DF5E3DD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D115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86800" w:rsidRPr="00AD115E" w14:paraId="36888210" w14:textId="77777777" w:rsidTr="00560EA1">
        <w:tc>
          <w:tcPr>
            <w:tcW w:w="4679" w:type="dxa"/>
            <w:gridSpan w:val="3"/>
          </w:tcPr>
          <w:p w14:paraId="0A60232F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1" w:type="dxa"/>
          </w:tcPr>
          <w:p w14:paraId="25327DB8" w14:textId="77777777" w:rsidR="00886800" w:rsidRPr="00AD115E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62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D0DC5CD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A07AA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2B4D574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DB508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1C6D157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9E3DA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A86F597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EA1" w:rsidRPr="00AD115E" w14:paraId="550F2991" w14:textId="77777777" w:rsidTr="00560EA1">
        <w:tc>
          <w:tcPr>
            <w:tcW w:w="4679" w:type="dxa"/>
            <w:gridSpan w:val="3"/>
          </w:tcPr>
          <w:p w14:paraId="3DFD0A32" w14:textId="77777777" w:rsidR="00560EA1" w:rsidRPr="005B28F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28F4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1" w:type="dxa"/>
            <w:shd w:val="clear" w:color="auto" w:fill="auto"/>
          </w:tcPr>
          <w:p w14:paraId="2F7CF61C" w14:textId="77777777" w:rsidR="00560EA1" w:rsidRPr="005B28F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90" w:type="dxa"/>
            <w:gridSpan w:val="3"/>
          </w:tcPr>
          <w:p w14:paraId="67FA50C2" w14:textId="3843057B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F91259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6419B13" w14:textId="579787E8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E71154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908CCC" w14:textId="76314758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763A51" w14:textId="77777777" w:rsidR="00560EA1" w:rsidRPr="00AD115E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AA7DE7D" w14:textId="7D3FFF40" w:rsidR="00560EA1" w:rsidRPr="00AD115E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60EA1" w:rsidRPr="00AD115E" w14:paraId="7FCA4AA2" w14:textId="77777777" w:rsidTr="00560EA1">
        <w:trPr>
          <w:trHeight w:val="425"/>
        </w:trPr>
        <w:tc>
          <w:tcPr>
            <w:tcW w:w="4679" w:type="dxa"/>
            <w:gridSpan w:val="3"/>
          </w:tcPr>
          <w:p w14:paraId="41BA7671" w14:textId="77777777" w:rsidR="00560EA1" w:rsidRPr="00AD115E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1" w:type="dxa"/>
          </w:tcPr>
          <w:p w14:paraId="295EB3EE" w14:textId="77777777" w:rsidR="00560EA1" w:rsidRPr="00AD115E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1297400" w14:textId="7E361639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53E2DE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3332156" w14:textId="6C028A16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92AD0C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5055FCE" w14:textId="212E8945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2A392F63" w14:textId="77777777" w:rsidR="00560EA1" w:rsidRPr="00A14C9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DBC2BA" w14:textId="01904C4C" w:rsidR="00560EA1" w:rsidRPr="00A14C9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</w:t>
            </w:r>
          </w:p>
        </w:tc>
      </w:tr>
      <w:tr w:rsidR="00560EA1" w:rsidRPr="00A87F64" w14:paraId="04E9CBB2" w14:textId="77777777" w:rsidTr="00560EA1">
        <w:tc>
          <w:tcPr>
            <w:tcW w:w="4679" w:type="dxa"/>
            <w:gridSpan w:val="3"/>
          </w:tcPr>
          <w:p w14:paraId="314E71BB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1" w:type="dxa"/>
          </w:tcPr>
          <w:p w14:paraId="296DEA27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78BCB521" w14:textId="1406520C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7DA075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08190E1" w14:textId="1C84C5D6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9FE2A0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1C5FAA1" w14:textId="7AFB97AC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32CB88C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25B0A655" w14:textId="311A1969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560EA1" w:rsidRPr="00A87F64" w14:paraId="5FFB7317" w14:textId="77777777" w:rsidTr="00560EA1">
        <w:tc>
          <w:tcPr>
            <w:tcW w:w="4679" w:type="dxa"/>
            <w:gridSpan w:val="3"/>
          </w:tcPr>
          <w:p w14:paraId="1CE83222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271" w:type="dxa"/>
          </w:tcPr>
          <w:p w14:paraId="12D80CD5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5710FFD" w14:textId="2B6EBE84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7F10C2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EB2D6FD" w14:textId="4AF3F950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EE930E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8C76B3" w14:textId="2A15C932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BB2791C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DCF6F8" w14:textId="0D8AE65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60EA1" w:rsidRPr="00AD115E" w14:paraId="688AF145" w14:textId="77777777" w:rsidTr="00560EA1">
        <w:tc>
          <w:tcPr>
            <w:tcW w:w="4679" w:type="dxa"/>
            <w:gridSpan w:val="3"/>
          </w:tcPr>
          <w:p w14:paraId="4C7B21E1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1" w:type="dxa"/>
          </w:tcPr>
          <w:p w14:paraId="2ACF9D7D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79D99BB3" w14:textId="528F8879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371352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7ECFCD7" w14:textId="610C5DB8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ACABF5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4DA667" w14:textId="0F95FC4F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DF59370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25F73F" w14:textId="159013C5" w:rsidR="00560EA1" w:rsidRPr="00A14C9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86800" w:rsidRPr="00AD115E" w14:paraId="42CC0731" w14:textId="77777777" w:rsidTr="00560EA1">
        <w:tc>
          <w:tcPr>
            <w:tcW w:w="4679" w:type="dxa"/>
            <w:gridSpan w:val="3"/>
          </w:tcPr>
          <w:p w14:paraId="3556C58D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CE571C3" w14:textId="77777777" w:rsidR="00886800" w:rsidRPr="00AD115E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94A20E0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DC25D0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7A380BE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ECD3E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F64A3A7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E73F99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7F82DB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00" w:rsidRPr="00A87F64" w14:paraId="1F7C03DF" w14:textId="77777777" w:rsidTr="00560EA1">
        <w:tc>
          <w:tcPr>
            <w:tcW w:w="4679" w:type="dxa"/>
            <w:gridSpan w:val="3"/>
          </w:tcPr>
          <w:p w14:paraId="283CC87B" w14:textId="77777777" w:rsidR="00886800" w:rsidRPr="00A87F6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1" w:type="dxa"/>
          </w:tcPr>
          <w:p w14:paraId="3EE3DCD1" w14:textId="77777777" w:rsidR="00886800" w:rsidRPr="00A87F64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469B185D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28AD7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79538E4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4540D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B094CAB" w14:textId="77777777" w:rsidR="00886800" w:rsidRPr="00E8449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CEFCB5" w14:textId="77777777" w:rsidR="00886800" w:rsidRPr="00A87F6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C19B9E" w14:textId="77777777" w:rsidR="00886800" w:rsidRPr="00A87F6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EA1" w:rsidRPr="00A87F64" w14:paraId="0A14AD42" w14:textId="77777777" w:rsidTr="00560EA1">
        <w:tc>
          <w:tcPr>
            <w:tcW w:w="4679" w:type="dxa"/>
            <w:gridSpan w:val="3"/>
          </w:tcPr>
          <w:p w14:paraId="73AD4512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1" w:type="dxa"/>
          </w:tcPr>
          <w:p w14:paraId="593FB32E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7BC9DE6C" w14:textId="4B75D5D6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6D8F6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69E156F" w14:textId="4D2D2C89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270" w:type="dxa"/>
          </w:tcPr>
          <w:p w14:paraId="19A9026B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3CE741A" w14:textId="591259F0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48C9E3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D75C508" w14:textId="1FB86C04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60EA1" w:rsidRPr="00A87F64" w14:paraId="6A4571B2" w14:textId="77777777" w:rsidTr="00560EA1">
        <w:tc>
          <w:tcPr>
            <w:tcW w:w="4679" w:type="dxa"/>
            <w:gridSpan w:val="3"/>
          </w:tcPr>
          <w:p w14:paraId="56477F49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1" w:type="dxa"/>
          </w:tcPr>
          <w:p w14:paraId="0FEB0A36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46F3624E" w14:textId="0D37743B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0F1605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7CC5C77" w14:textId="00626CB2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603FFE0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27BF929" w14:textId="5A0C250D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91269FE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27915C8" w14:textId="68008AD8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560EA1" w:rsidRPr="00A87F64" w14:paraId="023B2511" w14:textId="77777777" w:rsidTr="00560EA1">
        <w:tc>
          <w:tcPr>
            <w:tcW w:w="4679" w:type="dxa"/>
            <w:gridSpan w:val="3"/>
          </w:tcPr>
          <w:p w14:paraId="0527A3EB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ดอกเบี้ยรับ</w:t>
            </w:r>
          </w:p>
        </w:tc>
        <w:tc>
          <w:tcPr>
            <w:tcW w:w="271" w:type="dxa"/>
          </w:tcPr>
          <w:p w14:paraId="5CC81136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2493038" w14:textId="384EF5E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B8186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634DFD4" w14:textId="51311053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57B92F2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C119F8" w14:textId="1B1847C3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0E0094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3392487" w14:textId="5D917333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560EA1" w:rsidRPr="00A87F64" w14:paraId="777A197B" w14:textId="77777777" w:rsidTr="00560EA1">
        <w:tc>
          <w:tcPr>
            <w:tcW w:w="4679" w:type="dxa"/>
            <w:gridSpan w:val="3"/>
          </w:tcPr>
          <w:p w14:paraId="32099E5F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F6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1" w:type="dxa"/>
          </w:tcPr>
          <w:p w14:paraId="360D67E6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B57B4AD" w14:textId="259C9351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B2DAF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DD46E6F" w14:textId="753DE13C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99D8CB0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2B1925" w14:textId="518216E6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709F25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7962E47" w14:textId="7551C03F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560EA1" w:rsidRPr="00AD115E" w14:paraId="7A51CCEF" w14:textId="77777777" w:rsidTr="00560EA1">
        <w:tc>
          <w:tcPr>
            <w:tcW w:w="4679" w:type="dxa"/>
            <w:gridSpan w:val="3"/>
          </w:tcPr>
          <w:p w14:paraId="22306CA9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87F64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1" w:type="dxa"/>
          </w:tcPr>
          <w:p w14:paraId="36C5554E" w14:textId="77777777" w:rsidR="00560EA1" w:rsidRPr="00A87F64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4B6656DE" w14:textId="7F62EBB9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01F7211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167D3D6" w14:textId="37A4352C" w:rsidR="00560EA1" w:rsidRPr="00E8449B" w:rsidRDefault="004D02D3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69487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ECEC71" w14:textId="78B4C08E" w:rsidR="00560EA1" w:rsidRPr="00E8449B" w:rsidRDefault="005275D5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68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3376606" w14:textId="77777777" w:rsidR="00560EA1" w:rsidRPr="00A87F64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51A5C7" w14:textId="7B88DB6F" w:rsidR="00560EA1" w:rsidRPr="00A14C94" w:rsidRDefault="004D02D3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0EA1" w14:paraId="56C47C45" w14:textId="77777777" w:rsidTr="00560EA1">
        <w:tc>
          <w:tcPr>
            <w:tcW w:w="4679" w:type="dxa"/>
            <w:gridSpan w:val="3"/>
            <w:hideMark/>
          </w:tcPr>
          <w:p w14:paraId="2D4EFFA5" w14:textId="5F0C4CBC" w:rsidR="00560EA1" w:rsidRDefault="00560EA1" w:rsidP="00560EA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796699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1" w:type="dxa"/>
          </w:tcPr>
          <w:p w14:paraId="4AB23954" w14:textId="77777777" w:rsidR="00560EA1" w:rsidRDefault="00560EA1" w:rsidP="00560EA1">
            <w:pPr>
              <w:keepNext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hideMark/>
          </w:tcPr>
          <w:p w14:paraId="324E23EF" w14:textId="739B34B4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C5482F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7D6F3466" w14:textId="0DD64248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A1AAD" w14:textId="77777777" w:rsidR="00560EA1" w:rsidRPr="00E8449B" w:rsidRDefault="00560EA1" w:rsidP="00560EA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hideMark/>
          </w:tcPr>
          <w:p w14:paraId="061E2ECD" w14:textId="3AF85EF6" w:rsidR="00560EA1" w:rsidRPr="00E8449B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449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F61AAE" w14:textId="77777777" w:rsidR="00560EA1" w:rsidRDefault="00560EA1" w:rsidP="00560EA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hideMark/>
          </w:tcPr>
          <w:p w14:paraId="526A657E" w14:textId="2931D1E0" w:rsidR="00560EA1" w:rsidRDefault="00560EA1" w:rsidP="00560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6800" w:rsidRPr="00AD115E" w14:paraId="655EF172" w14:textId="77777777" w:rsidTr="00560EA1">
        <w:tc>
          <w:tcPr>
            <w:tcW w:w="4679" w:type="dxa"/>
            <w:gridSpan w:val="3"/>
          </w:tcPr>
          <w:p w14:paraId="2F2FF785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1" w:type="dxa"/>
          </w:tcPr>
          <w:p w14:paraId="5E37652F" w14:textId="77777777" w:rsidR="00886800" w:rsidRPr="00AD115E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0E319AF0" w14:textId="77777777" w:rsidR="00886800" w:rsidRPr="005B7025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119B04" w14:textId="77777777" w:rsidR="00886800" w:rsidRPr="005B7025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E74BA46" w14:textId="77777777" w:rsidR="00886800" w:rsidRPr="005B7025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AF6C2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793677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B195F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9791672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00" w:rsidRPr="00AD115E" w14:paraId="749DA5C9" w14:textId="77777777" w:rsidTr="00560EA1">
        <w:tc>
          <w:tcPr>
            <w:tcW w:w="4679" w:type="dxa"/>
            <w:gridSpan w:val="3"/>
          </w:tcPr>
          <w:p w14:paraId="0661A10C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1" w:type="dxa"/>
          </w:tcPr>
          <w:p w14:paraId="6A6BFBC9" w14:textId="77777777" w:rsidR="00886800" w:rsidRPr="00AD115E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4BA73139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8446D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605F8F2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C0C3F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ADE866E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D816FB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DF6801C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00" w:rsidRPr="00AD115E" w14:paraId="6D28DD73" w14:textId="77777777" w:rsidTr="00560EA1">
        <w:tc>
          <w:tcPr>
            <w:tcW w:w="4679" w:type="dxa"/>
            <w:gridSpan w:val="3"/>
          </w:tcPr>
          <w:p w14:paraId="5EEDF459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1" w:type="dxa"/>
          </w:tcPr>
          <w:p w14:paraId="69C3DC90" w14:textId="77777777" w:rsidR="00886800" w:rsidRPr="00AD115E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19F15F2D" w14:textId="0033BF85" w:rsidR="00886800" w:rsidRPr="00AD115E" w:rsidRDefault="00920CC3" w:rsidP="00920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BDCF32C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669D72B" w14:textId="68F0EE5B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14:paraId="657073F2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61CF743" w14:textId="65A567CB" w:rsidR="00886800" w:rsidRPr="00A14C94" w:rsidRDefault="00372956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4691D8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E55D066" w14:textId="271DF27D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86800" w:rsidRPr="00AD115E" w14:paraId="65423786" w14:textId="77777777" w:rsidTr="00560EA1">
        <w:tc>
          <w:tcPr>
            <w:tcW w:w="4679" w:type="dxa"/>
            <w:gridSpan w:val="3"/>
          </w:tcPr>
          <w:p w14:paraId="53C4837B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4F4E585" w14:textId="77777777" w:rsidR="00886800" w:rsidRPr="00AD115E" w:rsidRDefault="00886800" w:rsidP="0088680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outlineLvl w:val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215DF02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91257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8E15970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1029E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B3E3493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73C8B1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E6E73E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00" w:rsidRPr="00AD115E" w14:paraId="68CF11B4" w14:textId="77777777" w:rsidTr="00560EA1">
        <w:tc>
          <w:tcPr>
            <w:tcW w:w="4950" w:type="dxa"/>
            <w:gridSpan w:val="4"/>
          </w:tcPr>
          <w:p w14:paraId="3858EF37" w14:textId="77777777" w:rsidR="00886800" w:rsidRPr="00C331A2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</w:t>
            </w:r>
            <w:r w:rsidRPr="00C331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บริหารสำคัญ</w:t>
            </w:r>
          </w:p>
        </w:tc>
        <w:tc>
          <w:tcPr>
            <w:tcW w:w="990" w:type="dxa"/>
            <w:gridSpan w:val="3"/>
          </w:tcPr>
          <w:p w14:paraId="46DDDB29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D86FD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5A0829C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F6753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EEBAE06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FF1F9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72B679" w14:textId="77777777" w:rsidR="00886800" w:rsidRPr="00C331A2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00" w:rsidRPr="00AD115E" w14:paraId="10F9DA4D" w14:textId="77777777" w:rsidTr="00560EA1">
        <w:tc>
          <w:tcPr>
            <w:tcW w:w="4950" w:type="dxa"/>
            <w:gridSpan w:val="4"/>
          </w:tcPr>
          <w:p w14:paraId="6AE706BF" w14:textId="77777777" w:rsidR="00886800" w:rsidRPr="000C6ACB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gridSpan w:val="3"/>
          </w:tcPr>
          <w:p w14:paraId="3BFABDDB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5246C3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8717643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2D6DC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A898CC4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A02AF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75D85B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800" w:rsidRPr="00AD115E" w14:paraId="54776E57" w14:textId="77777777" w:rsidTr="00560EA1">
        <w:tc>
          <w:tcPr>
            <w:tcW w:w="4950" w:type="dxa"/>
            <w:gridSpan w:val="4"/>
          </w:tcPr>
          <w:p w14:paraId="5C387B23" w14:textId="77777777" w:rsidR="00886800" w:rsidRPr="000C6ACB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990" w:type="dxa"/>
            <w:gridSpan w:val="3"/>
          </w:tcPr>
          <w:p w14:paraId="7DD8CC45" w14:textId="2E94530A" w:rsidR="00886800" w:rsidRPr="000C6ACB" w:rsidRDefault="00372956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1217C1D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CA3208D" w14:textId="16D281F5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14:paraId="1924AE06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34D14E" w14:textId="104A7F03" w:rsidR="00886800" w:rsidRPr="000C6ACB" w:rsidRDefault="00372956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84E6EDC" w14:textId="77777777" w:rsidR="00886800" w:rsidRPr="000C6AC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FFB961" w14:textId="1EC8C973" w:rsidR="00886800" w:rsidRPr="000C6ACB" w:rsidRDefault="00886800" w:rsidP="0047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886800" w:rsidRPr="003C6288" w14:paraId="756F91A3" w14:textId="77777777" w:rsidTr="00560EA1">
        <w:tc>
          <w:tcPr>
            <w:tcW w:w="4950" w:type="dxa"/>
            <w:gridSpan w:val="4"/>
          </w:tcPr>
          <w:p w14:paraId="04D0F0FA" w14:textId="77777777" w:rsidR="00886800" w:rsidRPr="003C6288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6AC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C6288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EB9537A" w14:textId="298A2F48" w:rsidR="00886800" w:rsidRPr="003C6288" w:rsidRDefault="007B0F77" w:rsidP="007B0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C4530E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4B2EA7F" w14:textId="66F0F8BB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EDADCA2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D4F0C2B" w14:textId="0222C118" w:rsidR="00886800" w:rsidRPr="003C6288" w:rsidRDefault="00FC6767" w:rsidP="00F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C9294E1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E664B9D" w14:textId="4952470E" w:rsidR="00886800" w:rsidRPr="003C6288" w:rsidRDefault="00886800" w:rsidP="0047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6800" w:rsidRPr="004730A8" w14:paraId="560AA2B9" w14:textId="77777777" w:rsidTr="00560EA1">
        <w:tc>
          <w:tcPr>
            <w:tcW w:w="4950" w:type="dxa"/>
            <w:gridSpan w:val="4"/>
          </w:tcPr>
          <w:p w14:paraId="5432FE9E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5EDC86" w14:textId="25B1E2E4" w:rsidR="00886800" w:rsidRPr="003C6288" w:rsidRDefault="00372956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B0F7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3ED474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691C76" w14:textId="4F64D633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14:paraId="5D75CF28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9907C7" w14:textId="12511756" w:rsidR="00886800" w:rsidRPr="003C6288" w:rsidRDefault="00372956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C676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8CC1365" w14:textId="77777777" w:rsidR="00886800" w:rsidRPr="003C628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810C2B7" w14:textId="71FEEE37" w:rsidR="00886800" w:rsidRPr="000C6ACB" w:rsidRDefault="00886800" w:rsidP="0047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886800" w:rsidRPr="00AD115E" w14:paraId="7899ED3C" w14:textId="77777777" w:rsidTr="00560EA1">
        <w:trPr>
          <w:trHeight w:val="431"/>
        </w:trPr>
        <w:tc>
          <w:tcPr>
            <w:tcW w:w="4950" w:type="dxa"/>
            <w:gridSpan w:val="4"/>
          </w:tcPr>
          <w:p w14:paraId="71116E8B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44CAB472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94D43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B95C0A1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BD0A9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F5093A6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3D203F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10ADBAA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6767" w:rsidRPr="00AD115E" w14:paraId="61BEF220" w14:textId="77777777" w:rsidTr="00560EA1">
        <w:trPr>
          <w:trHeight w:val="431"/>
        </w:trPr>
        <w:tc>
          <w:tcPr>
            <w:tcW w:w="4950" w:type="dxa"/>
            <w:gridSpan w:val="4"/>
          </w:tcPr>
          <w:p w14:paraId="55C34B3F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402A8D2C" w14:textId="77777777" w:rsidR="00FC6767" w:rsidRPr="00AD115E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76B04B" w14:textId="77777777" w:rsidR="00FC6767" w:rsidRPr="00AD115E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35608E2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9FA590" w14:textId="77777777" w:rsidR="00FC6767" w:rsidRPr="00A14C94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59F4886" w14:textId="77777777" w:rsidR="00FC6767" w:rsidRPr="00A14C94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AE13E5" w14:textId="77777777" w:rsidR="00FC6767" w:rsidRPr="00AD115E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633E2283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C6767" w:rsidRPr="00AD115E" w14:paraId="498E116A" w14:textId="77777777" w:rsidTr="00560EA1">
        <w:trPr>
          <w:trHeight w:val="431"/>
        </w:trPr>
        <w:tc>
          <w:tcPr>
            <w:tcW w:w="4950" w:type="dxa"/>
            <w:gridSpan w:val="4"/>
          </w:tcPr>
          <w:p w14:paraId="224C9B7F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6FF621B0" w14:textId="77777777" w:rsidR="00FC6767" w:rsidRPr="00AD115E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752E0" w14:textId="77777777" w:rsidR="00FC6767" w:rsidRPr="00AD115E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CB3319F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356DC" w14:textId="77777777" w:rsidR="00FC6767" w:rsidRPr="00A14C94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6A8154E" w14:textId="77777777" w:rsidR="00FC6767" w:rsidRPr="00A14C94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4633F0" w14:textId="77777777" w:rsidR="00FC6767" w:rsidRPr="00AD115E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437FE3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6800" w:rsidRPr="00AD115E" w14:paraId="03E2A5D1" w14:textId="77777777" w:rsidTr="00560EA1">
        <w:trPr>
          <w:trHeight w:val="431"/>
        </w:trPr>
        <w:tc>
          <w:tcPr>
            <w:tcW w:w="4950" w:type="dxa"/>
            <w:gridSpan w:val="4"/>
          </w:tcPr>
          <w:p w14:paraId="0E2BD577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gridSpan w:val="3"/>
          </w:tcPr>
          <w:p w14:paraId="42A8F984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91B23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C12F3EB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4EEB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1F47154" w14:textId="77777777" w:rsidR="00886800" w:rsidRPr="00A14C9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C62FC" w14:textId="77777777" w:rsidR="00886800" w:rsidRPr="00AD115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55E0B42" w14:textId="77777777" w:rsidR="0088680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6800" w:rsidRPr="00AD115E" w14:paraId="297622D4" w14:textId="77777777" w:rsidTr="00560EA1">
        <w:tc>
          <w:tcPr>
            <w:tcW w:w="4679" w:type="dxa"/>
            <w:gridSpan w:val="3"/>
          </w:tcPr>
          <w:p w14:paraId="28FFF74D" w14:textId="77777777" w:rsidR="00886800" w:rsidRPr="00FC737B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737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1" w:type="dxa"/>
          </w:tcPr>
          <w:p w14:paraId="7EBF1D89" w14:textId="77777777" w:rsidR="00886800" w:rsidRPr="00FC737B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4DD0570" w14:textId="4323DD52" w:rsidR="00886800" w:rsidRPr="00FC737B" w:rsidRDefault="004730A8" w:rsidP="004730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06A7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26461F" w14:textId="77777777" w:rsidR="00886800" w:rsidRPr="00FC737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D5CE217" w14:textId="0CAC8678" w:rsidR="00886800" w:rsidRPr="00FC737B" w:rsidRDefault="00886800" w:rsidP="007F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5A4321" w14:textId="77777777" w:rsidR="00886800" w:rsidRPr="00FC737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CE1A5D" w14:textId="426D4DA6" w:rsidR="00886800" w:rsidRPr="00FC737B" w:rsidRDefault="004730A8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D61F4C" w14:textId="77777777" w:rsidR="00886800" w:rsidRPr="00FC737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7BABAF" w14:textId="53185287" w:rsidR="00886800" w:rsidRPr="00FC737B" w:rsidRDefault="00886800" w:rsidP="007F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86800" w:rsidRPr="00AD115E" w14:paraId="6B3324E7" w14:textId="77777777" w:rsidTr="00560EA1">
        <w:tc>
          <w:tcPr>
            <w:tcW w:w="4679" w:type="dxa"/>
            <w:gridSpan w:val="3"/>
          </w:tcPr>
          <w:p w14:paraId="3422F915" w14:textId="77777777" w:rsidR="00886800" w:rsidRPr="00F427EE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1" w:type="dxa"/>
          </w:tcPr>
          <w:p w14:paraId="3CBA5AD8" w14:textId="77777777" w:rsidR="00886800" w:rsidRPr="00F427EE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</w:tcPr>
          <w:p w14:paraId="543BDD7E" w14:textId="18E788F8" w:rsidR="00886800" w:rsidRPr="00F427EE" w:rsidRDefault="00004436" w:rsidP="0000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68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AD207D" w14:textId="77777777" w:rsidR="00886800" w:rsidRPr="00F427E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7C41C98" w14:textId="4FDA29FA" w:rsidR="00886800" w:rsidRPr="00F427E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989F478" w14:textId="77777777" w:rsidR="00886800" w:rsidRPr="00F427E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C748618" w14:textId="7648A488" w:rsidR="00886800" w:rsidRPr="00F427EE" w:rsidRDefault="004730A8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493324" w14:textId="77777777" w:rsidR="00886800" w:rsidRPr="00F427EE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0C3BBFA0" w14:textId="402671C4" w:rsidR="00886800" w:rsidRPr="00FC737B" w:rsidRDefault="00886800" w:rsidP="007F6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27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6800" w:rsidRPr="00AD115E" w14:paraId="63C11533" w14:textId="77777777" w:rsidTr="00560EA1">
        <w:tc>
          <w:tcPr>
            <w:tcW w:w="4679" w:type="dxa"/>
            <w:gridSpan w:val="3"/>
          </w:tcPr>
          <w:p w14:paraId="241BB292" w14:textId="5FBFB760" w:rsidR="00886800" w:rsidRPr="00EB0FF2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D115E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1" w:type="dxa"/>
          </w:tcPr>
          <w:p w14:paraId="559E603B" w14:textId="77777777" w:rsidR="00886800" w:rsidRPr="00EB0FF2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7DEA56E" w14:textId="42A4CFD7" w:rsidR="00886800" w:rsidRPr="0068712B" w:rsidRDefault="004730A8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37D394F" w14:textId="77777777" w:rsidR="00886800" w:rsidRPr="00AE72B0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60C8F6D" w14:textId="4F99F205" w:rsidR="00886800" w:rsidRPr="0068712B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AE708A9" w14:textId="77777777" w:rsidR="00886800" w:rsidRPr="00A14C94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4420DA" w14:textId="5BDCDD55" w:rsidR="00886800" w:rsidRPr="00A14C94" w:rsidRDefault="004730A8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CACFC6B" w14:textId="77777777" w:rsidR="00886800" w:rsidRPr="00AE72B0" w:rsidRDefault="00886800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35CA20A" w14:textId="4A7FDC4D" w:rsidR="00886800" w:rsidRPr="00AE72B0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C6767" w:rsidRPr="00AD115E" w14:paraId="7782F1B9" w14:textId="77777777" w:rsidTr="00560EA1">
        <w:tc>
          <w:tcPr>
            <w:tcW w:w="4679" w:type="dxa"/>
            <w:gridSpan w:val="3"/>
          </w:tcPr>
          <w:p w14:paraId="07E8D233" w14:textId="77777777" w:rsidR="00FC6767" w:rsidRPr="00AD115E" w:rsidRDefault="00FC6767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9D4AEF8" w14:textId="77777777" w:rsidR="00FC6767" w:rsidRPr="00EB0FF2" w:rsidRDefault="00FC6767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3F491BAA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70BBE" w14:textId="77777777" w:rsidR="00FC6767" w:rsidRPr="00AE72B0" w:rsidRDefault="00FC6767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34A60B2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6C836E" w14:textId="77777777" w:rsidR="00FC6767" w:rsidRPr="00A14C94" w:rsidRDefault="00FC6767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FAC2B0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BCED3" w14:textId="77777777" w:rsidR="00FC6767" w:rsidRPr="00AE72B0" w:rsidRDefault="00FC6767" w:rsidP="00886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1B0A5C48" w14:textId="77777777" w:rsidR="00FC6767" w:rsidRDefault="00FC6767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86800" w:rsidRPr="00D26778" w14:paraId="32E1E33E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16B75FA8" w14:textId="27E14FBF" w:rsidR="00886800" w:rsidRPr="000931C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7"/>
          </w:tcPr>
          <w:p w14:paraId="13DD6BAD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4" w:type="dxa"/>
          </w:tcPr>
          <w:p w14:paraId="307895CE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5"/>
          </w:tcPr>
          <w:p w14:paraId="1D17BE07" w14:textId="77777777" w:rsidR="00886800" w:rsidRPr="00B045D4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45D4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30321A" w:rsidRPr="00D26778" w14:paraId="6FFFA5BC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7C83ED32" w14:textId="624131E0" w:rsidR="00886800" w:rsidRPr="00392458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6C2F95DE" w14:textId="115CE9DF" w:rsidR="00886800" w:rsidRPr="00001C43" w:rsidRDefault="00886800" w:rsidP="0039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="007F61C6"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95457B" w14:textId="77777777" w:rsidR="00886800" w:rsidRPr="00001C43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19765D0" w14:textId="0CE7CDCF" w:rsidR="00886800" w:rsidRPr="00001C43" w:rsidRDefault="00886800" w:rsidP="0039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7829A637" w14:textId="77777777" w:rsidR="00886800" w:rsidRPr="00001C43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0DA7B06" w14:textId="2BB1CEAA" w:rsidR="00886800" w:rsidRPr="00001C43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08AE7684" w14:textId="77777777" w:rsidR="00886800" w:rsidRPr="00001C43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80557A2" w14:textId="5F522CBE" w:rsidR="00886800" w:rsidRPr="00001C43" w:rsidRDefault="00886800" w:rsidP="0039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321A" w:rsidRPr="00D26778" w14:paraId="4608C84A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1ED78D0E" w14:textId="1BC7CF30" w:rsidR="00886800" w:rsidRPr="00982858" w:rsidRDefault="00982858" w:rsidP="0098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gridSpan w:val="3"/>
          </w:tcPr>
          <w:p w14:paraId="4E4B0928" w14:textId="10004131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AB30C7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57B15B0" w14:textId="2DA115E4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DFBE125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2F92AF8" w14:textId="73C18A68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BF266E6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D627AAA" w14:textId="6F2B090D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86800" w:rsidRPr="00D26778" w14:paraId="7264E13F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59F89486" w14:textId="77777777" w:rsidR="00886800" w:rsidRPr="00B045D4" w:rsidRDefault="00886800" w:rsidP="008868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4" w:type="dxa"/>
            <w:gridSpan w:val="13"/>
          </w:tcPr>
          <w:p w14:paraId="3066CA1F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6800" w:rsidRPr="00D26778" w14:paraId="29089184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232233DC" w14:textId="77777777" w:rsidR="00886800" w:rsidRPr="00B045D4" w:rsidRDefault="00886800" w:rsidP="0088680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4" w:type="dxa"/>
            <w:gridSpan w:val="13"/>
          </w:tcPr>
          <w:p w14:paraId="722C5011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0321A" w:rsidRPr="00D26778" w14:paraId="41A2E4B5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28084181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FC5C16F" w14:textId="072F0EF9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14:paraId="409ABBC8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0B22B62F" w14:textId="1449AF54" w:rsidR="00886800" w:rsidRPr="00B045D4" w:rsidRDefault="00886800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74" w:type="dxa"/>
          </w:tcPr>
          <w:p w14:paraId="4DB3EA56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A31C71A" w14:textId="32E28D0D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AFEC77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20F57AA" w14:textId="573DF210" w:rsidR="00886800" w:rsidRPr="00B045D4" w:rsidRDefault="00886800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321A" w:rsidRPr="00D26778" w14:paraId="2D9BA885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212CC654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C13E6F" w14:textId="2F3AE0B8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3,994</w:t>
            </w:r>
          </w:p>
        </w:tc>
        <w:tc>
          <w:tcPr>
            <w:tcW w:w="270" w:type="dxa"/>
          </w:tcPr>
          <w:p w14:paraId="098511D4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099BE6" w14:textId="17ECDD78" w:rsidR="00886800" w:rsidRPr="00B045D4" w:rsidRDefault="00886800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4" w:type="dxa"/>
          </w:tcPr>
          <w:p w14:paraId="78AEB4FF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6290CC" w14:textId="3849FBB6" w:rsidR="00886800" w:rsidRPr="00B61AC6" w:rsidRDefault="004730A8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214D35" w14:textId="7D7070AA" w:rsidR="00886800" w:rsidRPr="00B045D4" w:rsidRDefault="00886800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1AC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321A" w:rsidRPr="00D26778" w14:paraId="414E3CD0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479CCDFB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659703F4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02F7680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03559F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C8F521F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1A" w:rsidRPr="00D26778" w14:paraId="50A3388F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717FD153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gridSpan w:val="3"/>
          </w:tcPr>
          <w:p w14:paraId="4F8E4E38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1E05A47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6082A9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AE1B9D7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321A" w:rsidRPr="00D26778" w14:paraId="3F044D90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20BD9C6B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3"/>
          </w:tcPr>
          <w:p w14:paraId="25267FE0" w14:textId="094A37FF" w:rsidR="00886800" w:rsidRPr="00B045D4" w:rsidRDefault="004730A8" w:rsidP="009A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886800" w:rsidRPr="00B045D4" w:rsidRDefault="00886800" w:rsidP="00886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5CB116C" w14:textId="0D9F643C" w:rsidR="00886800" w:rsidRPr="00B045D4" w:rsidRDefault="00886800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993783A" w14:textId="6146DC1C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48,266</w:t>
            </w:r>
          </w:p>
        </w:tc>
        <w:tc>
          <w:tcPr>
            <w:tcW w:w="270" w:type="dxa"/>
          </w:tcPr>
          <w:p w14:paraId="4977FC05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0C3970" w14:textId="3B0037CF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49,980</w:t>
            </w:r>
          </w:p>
        </w:tc>
      </w:tr>
      <w:tr w:rsidR="0030321A" w:rsidRPr="00D26778" w14:paraId="5D13DE3C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232058EB" w14:textId="77777777" w:rsidR="00886800" w:rsidRPr="00B045D4" w:rsidRDefault="00886800" w:rsidP="00886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3"/>
          </w:tcPr>
          <w:p w14:paraId="2AFFED6A" w14:textId="2BD0B493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8,586</w:t>
            </w:r>
          </w:p>
        </w:tc>
        <w:tc>
          <w:tcPr>
            <w:tcW w:w="270" w:type="dxa"/>
          </w:tcPr>
          <w:p w14:paraId="3743BE45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CE730D6" w14:textId="2332B762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274" w:type="dxa"/>
          </w:tcPr>
          <w:p w14:paraId="0C495E6F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5B86FE2" w14:textId="00129456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0" w:type="dxa"/>
          </w:tcPr>
          <w:p w14:paraId="3FA92DB5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84B554A" w14:textId="00D32F56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2,326</w:t>
            </w:r>
          </w:p>
        </w:tc>
      </w:tr>
      <w:tr w:rsidR="0030321A" w:rsidRPr="00D26778" w14:paraId="4866F767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5E418248" w14:textId="77777777" w:rsidR="00886800" w:rsidRPr="00B045D4" w:rsidRDefault="00886800" w:rsidP="00886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3"/>
          </w:tcPr>
          <w:p w14:paraId="122FDFDF" w14:textId="69438B50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270" w:type="dxa"/>
          </w:tcPr>
          <w:p w14:paraId="51AC2E13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5570745B" w14:textId="237EA179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4" w:type="dxa"/>
          </w:tcPr>
          <w:p w14:paraId="562C9EA6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8CF2D1C" w14:textId="63D15E3D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0246BE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560AA02" w14:textId="601B2AF0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0321A" w:rsidRPr="00D26778" w14:paraId="1274E15A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312DFABE" w14:textId="77777777" w:rsidR="00886800" w:rsidRPr="00B045D4" w:rsidRDefault="00886800" w:rsidP="00886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F91A13" w14:textId="44158BE4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9,665</w:t>
            </w:r>
          </w:p>
        </w:tc>
        <w:tc>
          <w:tcPr>
            <w:tcW w:w="270" w:type="dxa"/>
          </w:tcPr>
          <w:p w14:paraId="2E6A1695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6F11724" w14:textId="041E33A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3,931</w:t>
            </w:r>
          </w:p>
        </w:tc>
        <w:tc>
          <w:tcPr>
            <w:tcW w:w="274" w:type="dxa"/>
          </w:tcPr>
          <w:p w14:paraId="5A117EB8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372CFC" w14:textId="35D36491" w:rsidR="00886800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48,947</w:t>
            </w:r>
          </w:p>
        </w:tc>
        <w:tc>
          <w:tcPr>
            <w:tcW w:w="270" w:type="dxa"/>
          </w:tcPr>
          <w:p w14:paraId="1BC5BF14" w14:textId="77777777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401BBD" w14:textId="16D7A62E" w:rsidR="00886800" w:rsidRPr="00B045D4" w:rsidRDefault="00886800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52,312</w:t>
            </w:r>
          </w:p>
        </w:tc>
      </w:tr>
      <w:tr w:rsidR="00F55E7E" w:rsidRPr="00D26778" w14:paraId="49E5814C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1359AAA3" w14:textId="77777777" w:rsidR="00F55E7E" w:rsidRPr="00B045D4" w:rsidRDefault="00F55E7E" w:rsidP="00886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71F3DCB2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67C52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7DBC1FBD" w14:textId="77777777" w:rsidR="00F55E7E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51AA094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598F1E9D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6467F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A1B71B2" w14:textId="77777777" w:rsidR="00F55E7E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5E7E" w:rsidRPr="00D26778" w14:paraId="5D6FB275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6AA5F6CC" w14:textId="4DF64C80" w:rsidR="00F55E7E" w:rsidRPr="00B045D4" w:rsidRDefault="003924A1" w:rsidP="00886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="0082455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gridSpan w:val="3"/>
          </w:tcPr>
          <w:p w14:paraId="7BF9D08A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A8DEA31" w14:textId="77777777" w:rsidR="00F55E7E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39CF56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F55E7E" w:rsidRPr="00B045D4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6EFED4F" w14:textId="77777777" w:rsidR="00F55E7E" w:rsidRDefault="00F55E7E" w:rsidP="00886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000B" w:rsidRPr="00D26778" w14:paraId="14AFC3A9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64D1237D" w14:textId="39F7B2E7" w:rsidR="00E0000B" w:rsidRPr="00B045D4" w:rsidRDefault="00E0000B" w:rsidP="00E0000B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3"/>
          </w:tcPr>
          <w:p w14:paraId="464B5132" w14:textId="09C5DB2E" w:rsidR="00E0000B" w:rsidRPr="00E0000B" w:rsidRDefault="004730A8" w:rsidP="009A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3025F7E9" w14:textId="4E8CD555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000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CF2D54E" w14:textId="67A61F30" w:rsidR="00E0000B" w:rsidRPr="00E0000B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7AEDCC14" w14:textId="77777777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FBB04B1" w14:textId="3D372450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60,000</w:t>
            </w:r>
          </w:p>
        </w:tc>
      </w:tr>
      <w:tr w:rsidR="00E0000B" w:rsidRPr="00D26778" w14:paraId="0A657CAB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5D8CB01A" w14:textId="21E77622" w:rsidR="00E0000B" w:rsidRPr="00B045D4" w:rsidRDefault="00E0000B" w:rsidP="00E0000B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94CCEFA" w14:textId="576048D0" w:rsidR="00E0000B" w:rsidRPr="00E0000B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12AD3E7D" w14:textId="77777777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1B430A05" w14:textId="21F4BBB0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4" w:type="dxa"/>
          </w:tcPr>
          <w:p w14:paraId="75E415AA" w14:textId="77777777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A200F45" w14:textId="71383842" w:rsidR="00E0000B" w:rsidRPr="00E0000B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4AF6B54A" w14:textId="77777777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595AEF2" w14:textId="0778F70B" w:rsidR="00E0000B" w:rsidRP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E0000B" w:rsidRPr="00D26778" w14:paraId="1B90B22B" w14:textId="77777777" w:rsidTr="00560EA1">
        <w:trPr>
          <w:gridBefore w:val="1"/>
          <w:wBefore w:w="8" w:type="dxa"/>
        </w:trPr>
        <w:tc>
          <w:tcPr>
            <w:tcW w:w="4488" w:type="dxa"/>
          </w:tcPr>
          <w:p w14:paraId="27E5D509" w14:textId="34709704" w:rsidR="00E0000B" w:rsidRPr="00B045D4" w:rsidRDefault="00E0000B" w:rsidP="00E0000B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72A94A2" w14:textId="330F1251" w:rsidR="00E0000B" w:rsidRPr="00B045D4" w:rsidRDefault="004730A8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7794E6EF" w14:textId="77777777" w:rsidR="00E0000B" w:rsidRPr="00B045D4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6C6818" w14:textId="10884B59" w:rsid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4" w:type="dxa"/>
          </w:tcPr>
          <w:p w14:paraId="27E23191" w14:textId="77777777" w:rsidR="00E0000B" w:rsidRPr="00B045D4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946124" w14:textId="59C14151" w:rsidR="00E0000B" w:rsidRPr="00B045D4" w:rsidRDefault="00737FD3" w:rsidP="00AE2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130,000</w:t>
            </w:r>
          </w:p>
        </w:tc>
        <w:tc>
          <w:tcPr>
            <w:tcW w:w="270" w:type="dxa"/>
          </w:tcPr>
          <w:p w14:paraId="765F7745" w14:textId="77777777" w:rsidR="00E0000B" w:rsidRPr="00B045D4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6F8010" w14:textId="46AA1CA4" w:rsidR="00E0000B" w:rsidRDefault="00E0000B" w:rsidP="00E00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70D4A260" w14:textId="77777777" w:rsidR="00886800" w:rsidRPr="0095456C" w:rsidRDefault="00886800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4113208" w14:textId="115AE755" w:rsidR="00910BE3" w:rsidRPr="009266FD" w:rsidRDefault="00D82ADE" w:rsidP="007C1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9266FD">
        <w:rPr>
          <w:rFonts w:ascii="Angsana New" w:hAnsi="Angsana New" w:hint="cs"/>
          <w:sz w:val="30"/>
          <w:szCs w:val="30"/>
          <w:cs/>
          <w:lang w:val="th-TH"/>
        </w:rPr>
        <w:t>เงินให้กู้ย</w:t>
      </w:r>
      <w:r w:rsidR="00EB04F2" w:rsidRPr="009266FD">
        <w:rPr>
          <w:rFonts w:ascii="Angsana New" w:hAnsi="Angsana New" w:hint="cs"/>
          <w:sz w:val="30"/>
          <w:szCs w:val="30"/>
          <w:cs/>
          <w:lang w:val="th-TH"/>
        </w:rPr>
        <w:t>ืมระยะสั้นแก่บริษัทที่เกี่ยวข้อง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9266FD">
        <w:rPr>
          <w:rFonts w:ascii="Angsana New" w:hAnsi="Angsana New" w:hint="cs"/>
          <w:sz w:val="30"/>
          <w:szCs w:val="30"/>
        </w:rPr>
        <w:t xml:space="preserve"> (Money Market Rate)</w:t>
      </w:r>
      <w:r w:rsidRPr="009266FD">
        <w:rPr>
          <w:rFonts w:ascii="Angsana New" w:hAnsi="Angsana New" w:hint="cs"/>
          <w:sz w:val="30"/>
          <w:szCs w:val="30"/>
          <w:cs/>
          <w:lang w:val="th-TH"/>
        </w:rPr>
        <w:t xml:space="preserve"> ต่อปี</w:t>
      </w:r>
    </w:p>
    <w:p w14:paraId="39C0E85F" w14:textId="77777777" w:rsidR="00886800" w:rsidRPr="00AC0AF3" w:rsidRDefault="00886800" w:rsidP="0088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="Angsana New" w:hAnsi="Angsana New"/>
          <w:sz w:val="30"/>
          <w:szCs w:val="30"/>
          <w:lang w:val="th-TH"/>
        </w:rPr>
      </w:pPr>
    </w:p>
    <w:tbl>
      <w:tblPr>
        <w:tblW w:w="968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152"/>
      </w:tblGrid>
      <w:tr w:rsidR="00886800" w:rsidRPr="00AC0AF3" w14:paraId="5044D575" w14:textId="77777777" w:rsidTr="00001C43">
        <w:trPr>
          <w:tblHeader/>
        </w:trPr>
        <w:tc>
          <w:tcPr>
            <w:tcW w:w="4482" w:type="dxa"/>
          </w:tcPr>
          <w:p w14:paraId="389F610D" w14:textId="50956ED6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5AEFB6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65E9AAA8" w14:textId="77777777" w:rsidR="00886800" w:rsidRPr="00AC0AF3" w:rsidRDefault="008868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1C43" w:rsidRPr="00AC0AF3" w14:paraId="77149990" w14:textId="77777777" w:rsidTr="00001C43">
        <w:trPr>
          <w:tblHeader/>
        </w:trPr>
        <w:tc>
          <w:tcPr>
            <w:tcW w:w="4482" w:type="dxa"/>
          </w:tcPr>
          <w:p w14:paraId="3208A099" w14:textId="3E2E07F8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24C6B3E0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4A4A5169" w14:textId="77777777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7C768B3D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2BE592EA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>31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3C56B91F" w14:textId="77777777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8B4FF" w14:textId="7AD974CF" w:rsidR="00001C43" w:rsidRPr="00001C4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C4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1C43" w:rsidRPr="00AC0AF3" w14:paraId="2A20C196" w14:textId="77777777" w:rsidTr="00001C43">
        <w:trPr>
          <w:tblHeader/>
        </w:trPr>
        <w:tc>
          <w:tcPr>
            <w:tcW w:w="4482" w:type="dxa"/>
          </w:tcPr>
          <w:p w14:paraId="7BBDCEF4" w14:textId="7B43BCB1" w:rsidR="00001C43" w:rsidRPr="00982858" w:rsidRDefault="00982858" w:rsidP="00982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45FA64FC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550218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6A026B95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88201A0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0C3E38BB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8FBCB27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EAD519E" w14:textId="59C62CD9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01C43" w:rsidRPr="00AC0AF3" w14:paraId="5C64DFB8" w14:textId="77777777" w:rsidTr="00001C43">
        <w:trPr>
          <w:tblHeader/>
        </w:trPr>
        <w:tc>
          <w:tcPr>
            <w:tcW w:w="4482" w:type="dxa"/>
          </w:tcPr>
          <w:p w14:paraId="45AF7142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14:paraId="7698BBAD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C43" w:rsidRPr="00AC0AF3" w14:paraId="0C6209CB" w14:textId="77777777" w:rsidTr="00001C43">
        <w:tc>
          <w:tcPr>
            <w:tcW w:w="4482" w:type="dxa"/>
          </w:tcPr>
          <w:p w14:paraId="24E78A0F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02" w:type="dxa"/>
            <w:gridSpan w:val="7"/>
          </w:tcPr>
          <w:p w14:paraId="61A830B9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01C43" w:rsidRPr="00AC0AF3" w14:paraId="0A30D81C" w14:textId="77777777" w:rsidTr="00001C43">
        <w:tc>
          <w:tcPr>
            <w:tcW w:w="4482" w:type="dxa"/>
          </w:tcPr>
          <w:p w14:paraId="69A766B1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561B7B40" w14:textId="419334E9" w:rsidR="00001C43" w:rsidRPr="006E6E6E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10,390</w:t>
            </w:r>
          </w:p>
        </w:tc>
        <w:tc>
          <w:tcPr>
            <w:tcW w:w="270" w:type="dxa"/>
          </w:tcPr>
          <w:p w14:paraId="7754361D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CFE01" w14:textId="03E4DAC9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8,612</w:t>
            </w:r>
          </w:p>
        </w:tc>
        <w:tc>
          <w:tcPr>
            <w:tcW w:w="270" w:type="dxa"/>
          </w:tcPr>
          <w:p w14:paraId="2B9955CA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7CEFBD" w14:textId="46DFFD39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05F8D5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27CEAE" w14:textId="6FE8EE26" w:rsidR="00001C43" w:rsidRPr="00117E15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17E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C43" w:rsidRPr="00AC0AF3" w14:paraId="45424B8D" w14:textId="77777777" w:rsidTr="00001C43">
        <w:trPr>
          <w:trHeight w:val="43"/>
        </w:trPr>
        <w:tc>
          <w:tcPr>
            <w:tcW w:w="4482" w:type="dxa"/>
          </w:tcPr>
          <w:p w14:paraId="7FCA7C76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66758824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10,390</w:t>
            </w:r>
          </w:p>
        </w:tc>
        <w:tc>
          <w:tcPr>
            <w:tcW w:w="270" w:type="dxa"/>
          </w:tcPr>
          <w:p w14:paraId="5C995D8F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1583" w14:textId="0F6F6706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8,612</w:t>
            </w:r>
          </w:p>
        </w:tc>
        <w:tc>
          <w:tcPr>
            <w:tcW w:w="270" w:type="dxa"/>
          </w:tcPr>
          <w:p w14:paraId="5EF0FEE8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6FEC97" w14:textId="4A873137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D43354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5C1C229" w14:textId="4035960E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01C43" w:rsidRPr="00AC0AF3" w14:paraId="199C45CE" w14:textId="77777777" w:rsidTr="00001C43">
        <w:tc>
          <w:tcPr>
            <w:tcW w:w="4482" w:type="dxa"/>
          </w:tcPr>
          <w:p w14:paraId="1B5943F4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420A91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1C43" w:rsidRPr="00AC0AF3" w14:paraId="39F609C8" w14:textId="77777777" w:rsidTr="00001C43">
        <w:tc>
          <w:tcPr>
            <w:tcW w:w="4482" w:type="dxa"/>
          </w:tcPr>
          <w:p w14:paraId="1B2E9D52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001C43" w:rsidRPr="00AC0AF3" w:rsidRDefault="00001C43" w:rsidP="00001C43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001C43" w:rsidRPr="00AC0AF3" w:rsidRDefault="00001C43" w:rsidP="00001C43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33931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1C43" w:rsidRPr="00AC0AF3" w14:paraId="15DAEDB9" w14:textId="77777777" w:rsidTr="00001C43">
        <w:tc>
          <w:tcPr>
            <w:tcW w:w="4482" w:type="dxa"/>
          </w:tcPr>
          <w:p w14:paraId="2EE21699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3F77E6C5" w:rsidR="00001C43" w:rsidRPr="006E6E6E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2C8B78F8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6F5D7A5A" w:rsidR="00001C43" w:rsidRPr="00FC6767" w:rsidRDefault="00FC6767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6767">
              <w:rPr>
                <w:rFonts w:ascii="Angsana New" w:hAnsi="Angsana New" w:hint="cs"/>
                <w:sz w:val="30"/>
                <w:szCs w:val="30"/>
              </w:rPr>
              <w:t>5,432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8030C0" w14:textId="0A1BF421" w:rsidR="00001C43" w:rsidRPr="00F95C7D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95C7D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001C43" w:rsidRPr="00AC0AF3" w14:paraId="0B82C0C6" w14:textId="77777777" w:rsidTr="00001C43">
        <w:tc>
          <w:tcPr>
            <w:tcW w:w="4482" w:type="dxa"/>
          </w:tcPr>
          <w:p w14:paraId="0ADE9FFC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051EE90D" w:rsidR="00001C43" w:rsidRPr="006E6E6E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0259E5E7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5FAAEB3B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1,216</w:t>
            </w:r>
          </w:p>
        </w:tc>
        <w:tc>
          <w:tcPr>
            <w:tcW w:w="270" w:type="dxa"/>
          </w:tcPr>
          <w:p w14:paraId="13B02617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B20F2E" w14:textId="371FE630" w:rsidR="00001C43" w:rsidRPr="00FC6767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6767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34FD34D9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0E13A34" w14:textId="2D9AD1B9" w:rsidR="00001C43" w:rsidRPr="00F95C7D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  <w:r w:rsidRPr="00F95C7D">
              <w:rPr>
                <w:rFonts w:ascii="Angsana New" w:hAnsi="Angsana New"/>
                <w:sz w:val="30"/>
                <w:szCs w:val="30"/>
              </w:rPr>
              <w:t>1,171</w:t>
            </w:r>
          </w:p>
        </w:tc>
      </w:tr>
      <w:tr w:rsidR="00001C43" w:rsidRPr="00AC0AF3" w14:paraId="5023837D" w14:textId="77777777" w:rsidTr="00001C43">
        <w:tc>
          <w:tcPr>
            <w:tcW w:w="4482" w:type="dxa"/>
          </w:tcPr>
          <w:p w14:paraId="322A245A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5324FFF8" w:rsidR="00001C43" w:rsidRPr="006E6E6E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0C65B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6D64A51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4E0C86CA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1DD250F6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8A81D" w14:textId="47E380B1" w:rsidR="00001C43" w:rsidRPr="00FC6767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67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D206DDD" w14:textId="077669AD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1C43" w:rsidRPr="00AC0AF3" w14:paraId="2C1A41AC" w14:textId="77777777" w:rsidTr="00001C43">
        <w:tc>
          <w:tcPr>
            <w:tcW w:w="4482" w:type="dxa"/>
          </w:tcPr>
          <w:p w14:paraId="7D7821D5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AC0AF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4B6D6E7" w14:textId="13B59E69" w:rsidR="00001C43" w:rsidRPr="006E6E6E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755F0C65" w14:textId="77777777" w:rsidR="00001C43" w:rsidRPr="006E6E6E" w:rsidRDefault="00001C43" w:rsidP="00001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B6C89" w14:textId="5FEC2316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5C7D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662FA8B2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7A834" w14:textId="21645FA6" w:rsidR="00001C43" w:rsidRPr="00FC6767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C6767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70" w:type="dxa"/>
          </w:tcPr>
          <w:p w14:paraId="1CACB02E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27EF8DA9" w14:textId="5064E996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001C43" w:rsidRPr="00AC0AF3" w14:paraId="764C17F8" w14:textId="77777777" w:rsidTr="00001C43">
        <w:trPr>
          <w:trHeight w:val="70"/>
        </w:trPr>
        <w:tc>
          <w:tcPr>
            <w:tcW w:w="4482" w:type="dxa"/>
          </w:tcPr>
          <w:p w14:paraId="06561C95" w14:textId="77777777" w:rsidR="00001C43" w:rsidRPr="00AC0AF3" w:rsidRDefault="00001C43" w:rsidP="00001C43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AF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689E99F9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</w:t>
            </w:r>
            <w:r w:rsidR="000C6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8B37D3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1AEE9039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2,738</w:t>
            </w:r>
          </w:p>
        </w:tc>
        <w:tc>
          <w:tcPr>
            <w:tcW w:w="270" w:type="dxa"/>
          </w:tcPr>
          <w:p w14:paraId="4AB92035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2894668B" w:rsidR="00001C43" w:rsidRPr="00FC6767" w:rsidRDefault="00FC6767" w:rsidP="00FC6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676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6,926</w:t>
            </w:r>
          </w:p>
        </w:tc>
        <w:tc>
          <w:tcPr>
            <w:tcW w:w="270" w:type="dxa"/>
          </w:tcPr>
          <w:p w14:paraId="41C571DA" w14:textId="77777777" w:rsidR="00001C43" w:rsidRPr="00AC0AF3" w:rsidRDefault="00001C43" w:rsidP="00001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2B0BCA89" w:rsidR="00001C43" w:rsidRPr="00AC0AF3" w:rsidRDefault="00001C43" w:rsidP="00F95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3,344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012556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DDEE1" w14:textId="77777777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2A3B9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29570CB1" w14:textId="5D2978A6" w:rsidR="00E96AEE" w:rsidRPr="00B52FD1" w:rsidRDefault="006F3FAE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>
        <w:rPr>
          <w:rFonts w:ascii="Angsana New" w:hAnsi="Angsana New"/>
          <w:b/>
          <w:bCs/>
          <w:sz w:val="30"/>
          <w:szCs w:val="30"/>
        </w:rPr>
        <w:tab/>
      </w:r>
      <w:r w:rsidR="00E96AEE" w:rsidRPr="00D56272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E96AEE" w:rsidRPr="00023ADA">
        <w:rPr>
          <w:rFonts w:ascii="Angsana New" w:hAnsi="Angsana New"/>
          <w:b/>
          <w:bCs/>
          <w:sz w:val="30"/>
          <w:szCs w:val="30"/>
          <w:cs/>
        </w:rPr>
        <w:t>ลงทุน</w:t>
      </w:r>
      <w:r w:rsidR="00023ADA" w:rsidRPr="00023ADA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023ADA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4E119FF8" w14:textId="77777777" w:rsidR="007A27FA" w:rsidRPr="007A27FA" w:rsidRDefault="007A27FA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</w:p>
    <w:p w14:paraId="126689B8" w14:textId="7869CA43" w:rsidR="001546A2" w:rsidRPr="00F121CE" w:rsidRDefault="00232FD6" w:rsidP="004C6CA2">
      <w:pPr>
        <w:tabs>
          <w:tab w:val="clear" w:pos="680"/>
          <w:tab w:val="left" w:pos="540"/>
        </w:tabs>
        <w:ind w:left="540"/>
        <w:jc w:val="center"/>
        <w:rPr>
          <w:rFonts w:ascii="Angsana New" w:hAnsi="Angsana New"/>
          <w:sz w:val="30"/>
          <w:szCs w:val="30"/>
          <w:cs/>
        </w:rPr>
        <w:sectPr w:rsidR="001546A2" w:rsidRPr="00F121CE" w:rsidSect="00700418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232FD6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0D8159AA" wp14:editId="724CC3D4">
            <wp:extent cx="7853680" cy="4692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072" t="-1" r="1110" b="1308"/>
                    <a:stretch/>
                  </pic:blipFill>
                  <pic:spPr bwMode="auto">
                    <a:xfrm>
                      <a:off x="0" y="0"/>
                      <a:ext cx="7853747" cy="4692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9C6BCE" w14:textId="2B78695E" w:rsidR="00395F76" w:rsidRPr="0050551C" w:rsidRDefault="00266C4E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1CA34354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3F7400">
        <w:rPr>
          <w:rFonts w:ascii="Angsana New" w:hAnsi="Angsana New" w:hint="cs"/>
          <w:sz w:val="30"/>
          <w:szCs w:val="30"/>
          <w:cs/>
        </w:rPr>
        <w:t>สาม</w:t>
      </w:r>
      <w:r w:rsidRPr="0098013D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67E16">
        <w:rPr>
          <w:rFonts w:ascii="Angsana New" w:hAnsi="Angsana New"/>
          <w:sz w:val="30"/>
          <w:szCs w:val="30"/>
        </w:rPr>
        <w:t>3</w:t>
      </w:r>
      <w:r w:rsidR="003F7400">
        <w:rPr>
          <w:rFonts w:ascii="Angsana New" w:hAnsi="Angsana New"/>
          <w:sz w:val="30"/>
          <w:szCs w:val="30"/>
        </w:rPr>
        <w:t>1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="003F7400">
        <w:rPr>
          <w:rFonts w:ascii="Angsana New" w:hAnsi="Angsana New" w:hint="cs"/>
          <w:sz w:val="30"/>
          <w:szCs w:val="30"/>
          <w:cs/>
        </w:rPr>
        <w:t>มีนาคม</w:t>
      </w:r>
      <w:r w:rsidR="00315B77">
        <w:rPr>
          <w:rFonts w:ascii="Angsana New" w:hAnsi="Angsana New" w:hint="cs"/>
          <w:sz w:val="30"/>
          <w:szCs w:val="30"/>
          <w:cs/>
        </w:rPr>
        <w:t xml:space="preserve"> </w:t>
      </w:r>
      <w:r w:rsidR="00D67E16">
        <w:rPr>
          <w:rFonts w:ascii="Angsana New" w:hAnsi="Angsana New"/>
          <w:sz w:val="30"/>
          <w:szCs w:val="30"/>
        </w:rPr>
        <w:t>256</w:t>
      </w:r>
      <w:r w:rsidR="003F7400">
        <w:rPr>
          <w:rFonts w:ascii="Angsana New" w:hAnsi="Angsana New"/>
          <w:sz w:val="30"/>
          <w:szCs w:val="30"/>
        </w:rPr>
        <w:t>6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30"/>
        <w:gridCol w:w="361"/>
        <w:gridCol w:w="1888"/>
        <w:gridCol w:w="361"/>
        <w:gridCol w:w="1530"/>
        <w:gridCol w:w="361"/>
        <w:gridCol w:w="1706"/>
      </w:tblGrid>
      <w:tr w:rsidR="005E5D97" w:rsidRPr="0098013D" w14:paraId="68972967" w14:textId="77777777" w:rsidTr="005E5D97">
        <w:trPr>
          <w:trHeight w:val="362"/>
          <w:tblHeader/>
        </w:trPr>
        <w:tc>
          <w:tcPr>
            <w:tcW w:w="1551" w:type="pct"/>
          </w:tcPr>
          <w:p w14:paraId="69276342" w14:textId="77777777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71415DA" w14:textId="669CD650" w:rsidR="005E5D97" w:rsidRPr="0081246E" w:rsidRDefault="005E5D97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5E5D97" w:rsidRPr="0098013D" w14:paraId="011C11AC" w14:textId="77777777" w:rsidTr="00E30E3F">
        <w:trPr>
          <w:trHeight w:val="1289"/>
          <w:tblHeader/>
        </w:trPr>
        <w:tc>
          <w:tcPr>
            <w:tcW w:w="1551" w:type="pct"/>
          </w:tcPr>
          <w:p w14:paraId="65B2527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0DA7C996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374371E9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3F74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21EA2621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vAlign w:val="bottom"/>
            <w:hideMark/>
          </w:tcPr>
          <w:p w14:paraId="2EC59243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C88D8BF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  <w:p w14:paraId="58F0115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vAlign w:val="bottom"/>
          </w:tcPr>
          <w:p w14:paraId="0CD73844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  <w:vAlign w:val="bottom"/>
            <w:hideMark/>
          </w:tcPr>
          <w:p w14:paraId="37963882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902A8B9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160F7E5A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6B6EFE9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C28B92D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</w:tcPr>
          <w:p w14:paraId="51B510D0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075740EA" w14:textId="68499A8F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72ACE5B4" w:rsidR="005E5D97" w:rsidRPr="0081246E" w:rsidRDefault="003F7400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A4BD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E5D9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5D97"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E5D97" w:rsidRPr="0098013D" w14:paraId="7C356A5C" w14:textId="77777777" w:rsidTr="005E5D97">
        <w:trPr>
          <w:trHeight w:val="389"/>
          <w:tblHeader/>
        </w:trPr>
        <w:tc>
          <w:tcPr>
            <w:tcW w:w="1551" w:type="pct"/>
          </w:tcPr>
          <w:p w14:paraId="04ED880E" w14:textId="77777777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1565C4A3" w14:textId="3E328C4D" w:rsidR="005E5D97" w:rsidRPr="0081246E" w:rsidRDefault="005E5D97" w:rsidP="008602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0E3F" w:rsidRPr="0098013D" w14:paraId="1690AE0C" w14:textId="77777777" w:rsidTr="00E30E3F">
        <w:trPr>
          <w:tblHeader/>
        </w:trPr>
        <w:tc>
          <w:tcPr>
            <w:tcW w:w="1551" w:type="pct"/>
            <w:hideMark/>
          </w:tcPr>
          <w:p w14:paraId="4E5CB3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555F9130" w14:textId="0ACF0FA0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  <w:tc>
          <w:tcPr>
            <w:tcW w:w="127" w:type="pct"/>
          </w:tcPr>
          <w:p w14:paraId="4E51CE2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5EA7B4" w14:textId="7738B234" w:rsidR="00E30E3F" w:rsidRPr="00B002F0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1546FB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2F4DC832" w14:textId="444E89A3" w:rsidR="00E30E3F" w:rsidRPr="00B002F0" w:rsidRDefault="00DA04D2" w:rsidP="00016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05F969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0F6FB6FD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69DE46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1EE371C7" w14:textId="4DF49ACF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E30E3F" w:rsidRPr="0098013D" w14:paraId="78636232" w14:textId="77777777" w:rsidTr="00E30E3F">
        <w:trPr>
          <w:tblHeader/>
        </w:trPr>
        <w:tc>
          <w:tcPr>
            <w:tcW w:w="1551" w:type="pct"/>
            <w:hideMark/>
          </w:tcPr>
          <w:p w14:paraId="4771B22A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6FCCCAC0" w14:textId="6B458095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589,482</w:t>
            </w:r>
          </w:p>
        </w:tc>
        <w:tc>
          <w:tcPr>
            <w:tcW w:w="127" w:type="pct"/>
          </w:tcPr>
          <w:p w14:paraId="1E8B0B4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3B9ED8" w14:textId="562C2949" w:rsidR="00E30E3F" w:rsidRPr="00B002F0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93,225</w:t>
            </w:r>
          </w:p>
        </w:tc>
        <w:tc>
          <w:tcPr>
            <w:tcW w:w="127" w:type="pct"/>
          </w:tcPr>
          <w:p w14:paraId="2549A354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150BA5B6" w14:textId="1402FF3E" w:rsidR="00E30E3F" w:rsidRPr="00B002F0" w:rsidRDefault="00DA04D2" w:rsidP="00DA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E0E29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1A8B4A30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</w:t>
            </w:r>
            <w:r w:rsidR="007D11AD">
              <w:rPr>
                <w:rFonts w:ascii="Angsana New" w:hAnsi="Angsana New"/>
                <w:sz w:val="30"/>
                <w:szCs w:val="30"/>
              </w:rPr>
              <w:t>773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D0B3AF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3DEABF" w14:textId="4B5D7C53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659,</w:t>
            </w:r>
            <w:r w:rsidR="007D11AD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E30E3F" w:rsidRPr="0098013D" w14:paraId="07B676D5" w14:textId="77777777" w:rsidTr="00E30E3F">
        <w:trPr>
          <w:tblHeader/>
        </w:trPr>
        <w:tc>
          <w:tcPr>
            <w:tcW w:w="1551" w:type="pct"/>
            <w:hideMark/>
          </w:tcPr>
          <w:p w14:paraId="17BB1C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0051F7F0" w14:textId="3CB448A8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1,434,023</w:t>
            </w:r>
          </w:p>
        </w:tc>
        <w:tc>
          <w:tcPr>
            <w:tcW w:w="127" w:type="pct"/>
          </w:tcPr>
          <w:p w14:paraId="63A1500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741CF" w14:textId="697EEEA9" w:rsidR="00E30E3F" w:rsidRPr="003D1A54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155,726</w:t>
            </w:r>
          </w:p>
        </w:tc>
        <w:tc>
          <w:tcPr>
            <w:tcW w:w="127" w:type="pct"/>
          </w:tcPr>
          <w:p w14:paraId="65F4655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6BE0647D" w14:textId="3009D6E7" w:rsidR="00E30E3F" w:rsidRPr="003D1A54" w:rsidRDefault="00DA04D2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(1,792)</w:t>
            </w:r>
          </w:p>
        </w:tc>
        <w:tc>
          <w:tcPr>
            <w:tcW w:w="127" w:type="pct"/>
          </w:tcPr>
          <w:p w14:paraId="1A7BFDDB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7ACB2E6A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(94,220)</w:t>
            </w:r>
          </w:p>
        </w:tc>
        <w:tc>
          <w:tcPr>
            <w:tcW w:w="127" w:type="pct"/>
          </w:tcPr>
          <w:p w14:paraId="7C94750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5019C564" w14:textId="100BA8CB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1,493,737</w:t>
            </w:r>
          </w:p>
        </w:tc>
      </w:tr>
      <w:tr w:rsidR="00E30E3F" w:rsidRPr="0098013D" w14:paraId="38CF34F9" w14:textId="77777777" w:rsidTr="00E30E3F">
        <w:trPr>
          <w:tblHeader/>
        </w:trPr>
        <w:tc>
          <w:tcPr>
            <w:tcW w:w="1551" w:type="pct"/>
            <w:hideMark/>
          </w:tcPr>
          <w:p w14:paraId="7DF9734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5C7BFC8" w14:textId="44E4FDB2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27,765</w:t>
            </w:r>
          </w:p>
        </w:tc>
        <w:tc>
          <w:tcPr>
            <w:tcW w:w="127" w:type="pct"/>
          </w:tcPr>
          <w:p w14:paraId="3B1551F8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BF669AA" w14:textId="7B73C573" w:rsidR="00E30E3F" w:rsidRPr="003D1A54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17,313</w:t>
            </w:r>
          </w:p>
        </w:tc>
        <w:tc>
          <w:tcPr>
            <w:tcW w:w="127" w:type="pct"/>
          </w:tcPr>
          <w:p w14:paraId="77407F0A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0568C23" w14:textId="5206BCDF" w:rsidR="00E30E3F" w:rsidRPr="003D1A54" w:rsidRDefault="00DA04D2" w:rsidP="00DA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4AC49A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0D510729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(4,723)</w:t>
            </w:r>
          </w:p>
        </w:tc>
        <w:tc>
          <w:tcPr>
            <w:tcW w:w="127" w:type="pct"/>
          </w:tcPr>
          <w:p w14:paraId="4DFC4F50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21B9FD3" w14:textId="243F455F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40,355</w:t>
            </w:r>
          </w:p>
        </w:tc>
      </w:tr>
      <w:tr w:rsidR="00E30E3F" w:rsidRPr="0098013D" w14:paraId="7E73E3EE" w14:textId="77777777" w:rsidTr="00E30E3F">
        <w:trPr>
          <w:tblHeader/>
        </w:trPr>
        <w:tc>
          <w:tcPr>
            <w:tcW w:w="1551" w:type="pct"/>
            <w:hideMark/>
          </w:tcPr>
          <w:p w14:paraId="00300DB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4E8A4C51" w14:textId="0195AC92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23,272</w:t>
            </w:r>
          </w:p>
        </w:tc>
        <w:tc>
          <w:tcPr>
            <w:tcW w:w="127" w:type="pct"/>
          </w:tcPr>
          <w:p w14:paraId="2A9E936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8A6FDA" w14:textId="7CD2F043" w:rsidR="00E30E3F" w:rsidRPr="003D1A54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1,043</w:t>
            </w:r>
          </w:p>
        </w:tc>
        <w:tc>
          <w:tcPr>
            <w:tcW w:w="127" w:type="pct"/>
          </w:tcPr>
          <w:p w14:paraId="79F1BAF5" w14:textId="77777777" w:rsidR="00E30E3F" w:rsidRPr="003D1A54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99E551F" w14:textId="67889E8F" w:rsidR="00E30E3F" w:rsidRPr="003D1A54" w:rsidRDefault="00DA04D2" w:rsidP="00DA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A345383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09D98E8E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(1,788)</w:t>
            </w:r>
          </w:p>
        </w:tc>
        <w:tc>
          <w:tcPr>
            <w:tcW w:w="127" w:type="pct"/>
          </w:tcPr>
          <w:p w14:paraId="17C4B94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7A0CA0B" w14:textId="1DFF3058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22,527</w:t>
            </w:r>
          </w:p>
        </w:tc>
      </w:tr>
      <w:tr w:rsidR="00E30E3F" w:rsidRPr="0098013D" w14:paraId="4AE5E101" w14:textId="77777777" w:rsidTr="00E30E3F">
        <w:trPr>
          <w:tblHeader/>
        </w:trPr>
        <w:tc>
          <w:tcPr>
            <w:tcW w:w="1551" w:type="pct"/>
            <w:hideMark/>
          </w:tcPr>
          <w:p w14:paraId="3EFC1CC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68E970FC" w14:textId="6B6F4211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514,893</w:t>
            </w:r>
          </w:p>
        </w:tc>
        <w:tc>
          <w:tcPr>
            <w:tcW w:w="127" w:type="pct"/>
          </w:tcPr>
          <w:p w14:paraId="5EA05A32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8B12A86" w14:textId="6156E617" w:rsidR="00E30E3F" w:rsidRPr="00B002F0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118,169</w:t>
            </w:r>
          </w:p>
        </w:tc>
        <w:tc>
          <w:tcPr>
            <w:tcW w:w="127" w:type="pct"/>
          </w:tcPr>
          <w:p w14:paraId="4FB921E8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0C56A936" w14:textId="1F79D075" w:rsidR="00E30E3F" w:rsidRPr="00B002F0" w:rsidRDefault="00DA04D2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(196,365)</w:t>
            </w:r>
          </w:p>
        </w:tc>
        <w:tc>
          <w:tcPr>
            <w:tcW w:w="127" w:type="pct"/>
          </w:tcPr>
          <w:p w14:paraId="73A62D9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7A3E83CC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09E7FE6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4F37540" w14:textId="6141DBF8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436,697</w:t>
            </w:r>
          </w:p>
        </w:tc>
      </w:tr>
      <w:tr w:rsidR="00E30E3F" w:rsidRPr="0098013D" w14:paraId="65928F22" w14:textId="77777777" w:rsidTr="00E30E3F">
        <w:trPr>
          <w:tblHeader/>
        </w:trPr>
        <w:tc>
          <w:tcPr>
            <w:tcW w:w="1551" w:type="pct"/>
            <w:hideMark/>
          </w:tcPr>
          <w:p w14:paraId="6FF5CB83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01" w:type="pct"/>
          </w:tcPr>
          <w:p w14:paraId="438D4CDD" w14:textId="13D20AB6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10213">
              <w:rPr>
                <w:rFonts w:ascii="Angsana New" w:hAnsi="Angsana New"/>
                <w:sz w:val="30"/>
                <w:szCs w:val="30"/>
              </w:rPr>
              <w:t>84,257</w:t>
            </w:r>
          </w:p>
        </w:tc>
        <w:tc>
          <w:tcPr>
            <w:tcW w:w="127" w:type="pct"/>
          </w:tcPr>
          <w:p w14:paraId="1ECA7FE5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9994437" w14:textId="01BACDE8" w:rsidR="00E30E3F" w:rsidRPr="00B002F0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13,122</w:t>
            </w:r>
          </w:p>
        </w:tc>
        <w:tc>
          <w:tcPr>
            <w:tcW w:w="127" w:type="pct"/>
          </w:tcPr>
          <w:p w14:paraId="67DACB85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4" w:type="pct"/>
          </w:tcPr>
          <w:p w14:paraId="4FBE897A" w14:textId="0E147C8D" w:rsidR="00E30E3F" w:rsidRPr="00B002F0" w:rsidRDefault="00DA04D2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(14,396)</w:t>
            </w:r>
          </w:p>
        </w:tc>
        <w:tc>
          <w:tcPr>
            <w:tcW w:w="127" w:type="pct"/>
          </w:tcPr>
          <w:p w14:paraId="5BACF731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4B531B60" w:rsidR="00E30E3F" w:rsidRPr="00B002F0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E4E48FE" w14:textId="77777777" w:rsidR="00E30E3F" w:rsidRPr="00B002F0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BBD2CA" w14:textId="11A27CB9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82,983</w:t>
            </w:r>
          </w:p>
        </w:tc>
      </w:tr>
      <w:tr w:rsidR="00E30E3F" w:rsidRPr="0098013D" w14:paraId="46F9FC3F" w14:textId="77777777" w:rsidTr="00E30E3F">
        <w:trPr>
          <w:tblHeader/>
        </w:trPr>
        <w:tc>
          <w:tcPr>
            <w:tcW w:w="1551" w:type="pct"/>
            <w:hideMark/>
          </w:tcPr>
          <w:p w14:paraId="4289FFF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7A3D4CEB" w:rsidR="00E30E3F" w:rsidRPr="0081246E" w:rsidRDefault="00A10213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0213">
              <w:rPr>
                <w:rFonts w:ascii="Angsana New" w:hAnsi="Angsana New"/>
                <w:b/>
                <w:bCs/>
                <w:sz w:val="30"/>
                <w:szCs w:val="30"/>
              </w:rPr>
              <w:t>3,213,120</w:t>
            </w:r>
          </w:p>
        </w:tc>
        <w:tc>
          <w:tcPr>
            <w:tcW w:w="127" w:type="pct"/>
          </w:tcPr>
          <w:p w14:paraId="1F0F5851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496D4DF6" w:rsidR="00E30E3F" w:rsidRPr="0081246E" w:rsidRDefault="0028294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398,598</w:t>
            </w:r>
          </w:p>
        </w:tc>
        <w:tc>
          <w:tcPr>
            <w:tcW w:w="127" w:type="pct"/>
          </w:tcPr>
          <w:p w14:paraId="030B7970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52C4005B" w:rsidR="00E30E3F" w:rsidRPr="0081246E" w:rsidRDefault="00DA04D2" w:rsidP="00465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(212,553)</w:t>
            </w:r>
          </w:p>
        </w:tc>
        <w:tc>
          <w:tcPr>
            <w:tcW w:w="127" w:type="pct"/>
          </w:tcPr>
          <w:p w14:paraId="77E7312C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03B1B2F4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(123,</w:t>
            </w:r>
            <w:r w:rsidR="007D11AD">
              <w:rPr>
                <w:rFonts w:ascii="Angsana New" w:hAnsi="Angsana New"/>
                <w:b/>
                <w:bCs/>
                <w:sz w:val="30"/>
                <w:szCs w:val="30"/>
              </w:rPr>
              <w:t>504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7810698B" w14:textId="77777777" w:rsidR="00E30E3F" w:rsidRPr="0081246E" w:rsidRDefault="00E30E3F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752C477F" w:rsidR="00E30E3F" w:rsidRPr="0081246E" w:rsidRDefault="00DA04D2" w:rsidP="00E3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3,275,</w:t>
            </w:r>
            <w:r w:rsidR="007D11AD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</w:p>
        </w:tc>
      </w:tr>
    </w:tbl>
    <w:p w14:paraId="6B397C5F" w14:textId="77777777" w:rsidR="008D6D86" w:rsidRDefault="008D6D86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F4EDD04" w14:textId="5F95E15D" w:rsidR="0098013D" w:rsidRPr="00F027C7" w:rsidRDefault="0098013D" w:rsidP="00BA47EC">
      <w:pPr>
        <w:tabs>
          <w:tab w:val="clear" w:pos="227"/>
          <w:tab w:val="clear" w:pos="454"/>
          <w:tab w:val="clear" w:pos="680"/>
          <w:tab w:val="clear" w:pos="907"/>
          <w:tab w:val="left" w:pos="547"/>
          <w:tab w:val="left" w:pos="990"/>
          <w:tab w:val="left" w:pos="10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360637" w14:textId="77777777" w:rsidR="00584A17" w:rsidRDefault="00584A17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47884A68" w14:textId="77777777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</w:rPr>
      </w:pPr>
    </w:p>
    <w:p w14:paraId="0F81E462" w14:textId="4F994F69" w:rsidR="008D6D86" w:rsidRDefault="008D6D86" w:rsidP="00947265">
      <w:pPr>
        <w:framePr w:w="13940" w:wrap="auto" w:hAnchor="text" w:x="1530"/>
        <w:rPr>
          <w:rFonts w:ascii="Angsana New" w:hAnsi="Angsana New"/>
          <w:sz w:val="28"/>
          <w:szCs w:val="28"/>
          <w:cs/>
        </w:rPr>
        <w:sectPr w:rsidR="008D6D86" w:rsidSect="00E37BB8">
          <w:head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710"/>
        <w:gridCol w:w="361"/>
        <w:gridCol w:w="1527"/>
        <w:gridCol w:w="358"/>
        <w:gridCol w:w="1891"/>
        <w:gridCol w:w="361"/>
        <w:gridCol w:w="1547"/>
        <w:gridCol w:w="341"/>
        <w:gridCol w:w="1712"/>
      </w:tblGrid>
      <w:tr w:rsidR="005A3247" w:rsidRPr="00071097" w14:paraId="1498F320" w14:textId="77777777" w:rsidTr="00E31076">
        <w:trPr>
          <w:trHeight w:val="272"/>
          <w:tblHeader/>
        </w:trPr>
        <w:tc>
          <w:tcPr>
            <w:tcW w:w="1551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49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E30E3F">
        <w:trPr>
          <w:trHeight w:val="1289"/>
          <w:tblHeader/>
        </w:trPr>
        <w:tc>
          <w:tcPr>
            <w:tcW w:w="1551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2C3FC00A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F7400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27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" w:type="pct"/>
            <w:vAlign w:val="bottom"/>
            <w:hideMark/>
          </w:tcPr>
          <w:p w14:paraId="75539E37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3E9A768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  <w:p w14:paraId="55C80B55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4156F45B" w:rsidR="005A3247" w:rsidRPr="005223D9" w:rsidRDefault="003F7400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A4BD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A3247" w:rsidRPr="008124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3247" w:rsidRPr="008124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5A3247" w:rsidRPr="00071097" w14:paraId="1F745165" w14:textId="77777777" w:rsidTr="00E31076">
        <w:trPr>
          <w:tblHeader/>
        </w:trPr>
        <w:tc>
          <w:tcPr>
            <w:tcW w:w="1551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49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0231C" w:rsidRPr="00071097" w14:paraId="742B2F0C" w14:textId="77777777" w:rsidTr="00E30E3F">
        <w:trPr>
          <w:tblHeader/>
        </w:trPr>
        <w:tc>
          <w:tcPr>
            <w:tcW w:w="1551" w:type="pct"/>
            <w:hideMark/>
          </w:tcPr>
          <w:p w14:paraId="78A62E82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1" w:type="pct"/>
          </w:tcPr>
          <w:p w14:paraId="1A532EBC" w14:textId="261FACE6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  <w:tc>
          <w:tcPr>
            <w:tcW w:w="127" w:type="pct"/>
          </w:tcPr>
          <w:p w14:paraId="04349F5E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1D28E0C" w14:textId="4A096049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56BEEBCA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2104FC6A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FDE2D" w14:textId="6936FAF3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13,712</w:t>
            </w:r>
          </w:p>
        </w:tc>
      </w:tr>
      <w:tr w:rsidR="0090231C" w:rsidRPr="00071097" w14:paraId="65631C64" w14:textId="77777777" w:rsidTr="00E30E3F">
        <w:trPr>
          <w:tblHeader/>
        </w:trPr>
        <w:tc>
          <w:tcPr>
            <w:tcW w:w="1551" w:type="pct"/>
            <w:hideMark/>
          </w:tcPr>
          <w:p w14:paraId="37B8E33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1" w:type="pct"/>
          </w:tcPr>
          <w:p w14:paraId="4AF242A6" w14:textId="5E427F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15,351</w:t>
            </w:r>
          </w:p>
        </w:tc>
        <w:tc>
          <w:tcPr>
            <w:tcW w:w="127" w:type="pct"/>
          </w:tcPr>
          <w:p w14:paraId="4AF3A994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0BD735A" w14:textId="7D462E3D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47EF7DA6" w:rsidR="0090231C" w:rsidRPr="005223D9" w:rsidRDefault="0090231C" w:rsidP="009A0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1555A069" w:rsidR="0090231C" w:rsidRPr="005223D9" w:rsidRDefault="00DA04D2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31C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0D6AF723" w14:textId="210845CD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B97B0B6" w14:textId="68756048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14,926</w:t>
            </w:r>
          </w:p>
        </w:tc>
      </w:tr>
      <w:tr w:rsidR="0090231C" w:rsidRPr="00071097" w14:paraId="081E1603" w14:textId="77777777" w:rsidTr="00E30E3F">
        <w:trPr>
          <w:tblHeader/>
        </w:trPr>
        <w:tc>
          <w:tcPr>
            <w:tcW w:w="1551" w:type="pct"/>
            <w:hideMark/>
          </w:tcPr>
          <w:p w14:paraId="26452636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01" w:type="pct"/>
          </w:tcPr>
          <w:p w14:paraId="45D79F16" w14:textId="03ABA8CF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4,357</w:t>
            </w:r>
          </w:p>
        </w:tc>
        <w:tc>
          <w:tcPr>
            <w:tcW w:w="127" w:type="pct"/>
          </w:tcPr>
          <w:p w14:paraId="7BFEF50B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F0B8FF8" w14:textId="0868E4EE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99F095D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217DF40B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790" w:right="-470" w:firstLine="2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02F787D4" w:rsidR="0090231C" w:rsidRPr="005223D9" w:rsidRDefault="00DA04D2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31C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DF7BFAF" w14:textId="74396610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8186D2" w14:textId="65E54AC0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3,533</w:t>
            </w:r>
          </w:p>
        </w:tc>
      </w:tr>
      <w:tr w:rsidR="0090231C" w:rsidRPr="00071097" w14:paraId="361DD322" w14:textId="77777777" w:rsidTr="00E30E3F">
        <w:trPr>
          <w:tblHeader/>
        </w:trPr>
        <w:tc>
          <w:tcPr>
            <w:tcW w:w="1551" w:type="pct"/>
            <w:hideMark/>
          </w:tcPr>
          <w:p w14:paraId="053F1DE7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01" w:type="pct"/>
          </w:tcPr>
          <w:p w14:paraId="616ACBDB" w14:textId="78739918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15,363</w:t>
            </w:r>
          </w:p>
        </w:tc>
        <w:tc>
          <w:tcPr>
            <w:tcW w:w="127" w:type="pct"/>
          </w:tcPr>
          <w:p w14:paraId="591B7F74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EF55864" w14:textId="3B234139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54CA03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6793859B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20" w:righ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5ECAF994" w:rsidR="0090231C" w:rsidRPr="005223D9" w:rsidRDefault="00DA04D2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31C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CFEA180" w14:textId="7342998B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86815F" w14:textId="34951BFC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13,120</w:t>
            </w:r>
          </w:p>
        </w:tc>
      </w:tr>
      <w:tr w:rsidR="0090231C" w:rsidRPr="00071097" w14:paraId="4012F6EF" w14:textId="77777777" w:rsidTr="00E30E3F">
        <w:trPr>
          <w:tblHeader/>
        </w:trPr>
        <w:tc>
          <w:tcPr>
            <w:tcW w:w="1551" w:type="pct"/>
            <w:hideMark/>
          </w:tcPr>
          <w:p w14:paraId="31398CFA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1" w:type="pct"/>
          </w:tcPr>
          <w:p w14:paraId="07E2338E" w14:textId="672AD1C5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8,442</w:t>
            </w:r>
          </w:p>
        </w:tc>
        <w:tc>
          <w:tcPr>
            <w:tcW w:w="127" w:type="pct"/>
          </w:tcPr>
          <w:p w14:paraId="0BE0952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C77082" w14:textId="5289FB7A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B33F58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4E267B0E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39000DA3" w:rsidR="0090231C" w:rsidRPr="005223D9" w:rsidRDefault="00DA04D2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31C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2A682332" w14:textId="4BCCF97F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1B081B" w14:textId="60081BFB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7,828</w:t>
            </w:r>
          </w:p>
        </w:tc>
      </w:tr>
      <w:tr w:rsidR="0090231C" w:rsidRPr="00071097" w14:paraId="4B51F62B" w14:textId="77777777" w:rsidTr="00E30E3F">
        <w:trPr>
          <w:tblHeader/>
        </w:trPr>
        <w:tc>
          <w:tcPr>
            <w:tcW w:w="1551" w:type="pct"/>
            <w:hideMark/>
          </w:tcPr>
          <w:p w14:paraId="329803DE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01" w:type="pct"/>
          </w:tcPr>
          <w:p w14:paraId="0CD93BB6" w14:textId="35B2FBE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7" w:type="pct"/>
          </w:tcPr>
          <w:p w14:paraId="04D4635A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2F429F1" w14:textId="12815402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F9EFD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333EFF5F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1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D7F6F6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058B1B2C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95A6141" w14:textId="38173C84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90231C" w:rsidRPr="00071097" w14:paraId="7920C6B8" w14:textId="77777777" w:rsidTr="00E30E3F">
        <w:trPr>
          <w:tblHeader/>
        </w:trPr>
        <w:tc>
          <w:tcPr>
            <w:tcW w:w="1551" w:type="pct"/>
            <w:hideMark/>
          </w:tcPr>
          <w:p w14:paraId="013A3560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1E4991" w14:textId="7D91A8C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31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57,367</w:t>
            </w:r>
          </w:p>
        </w:tc>
        <w:tc>
          <w:tcPr>
            <w:tcW w:w="127" w:type="pct"/>
          </w:tcPr>
          <w:p w14:paraId="71F90129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06809EA8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A10D74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78368BA4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F36A5F" w14:textId="77777777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A4BD2D8" w:rsidR="0090231C" w:rsidRPr="005223D9" w:rsidRDefault="00DA04D2" w:rsidP="00834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349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8AC8555" w14:textId="6394DAB3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7071E5F1" w:rsidR="0090231C" w:rsidRPr="005223D9" w:rsidRDefault="0090231C" w:rsidP="0090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53,261</w:t>
            </w:r>
          </w:p>
        </w:tc>
      </w:tr>
    </w:tbl>
    <w:p w14:paraId="7974750E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03BB8FCD" w14:textId="77777777" w:rsidR="00726CC0" w:rsidRPr="00071097" w:rsidRDefault="00726CC0" w:rsidP="0098013D">
      <w:pPr>
        <w:rPr>
          <w:rFonts w:asciiTheme="majorBidi" w:hAnsiTheme="majorBidi" w:cstheme="majorBidi"/>
          <w:sz w:val="28"/>
          <w:szCs w:val="28"/>
        </w:rPr>
      </w:pPr>
    </w:p>
    <w:p w14:paraId="4D886CBC" w14:textId="77777777" w:rsidR="00726CC0" w:rsidRDefault="00726CC0" w:rsidP="00F73AB3">
      <w:pPr>
        <w:framePr w:w="14165" w:wrap="auto" w:hAnchor="text"/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726CC0" w:rsidSect="00E37BB8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3AE5C19C" w:rsidR="0077345D" w:rsidRDefault="00266C4E" w:rsidP="008A4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D764A" w14:textId="77777777" w:rsidR="003F7400" w:rsidRPr="0007204E" w:rsidRDefault="003F7400" w:rsidP="003F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5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32"/>
        <w:gridCol w:w="792"/>
        <w:gridCol w:w="270"/>
        <w:gridCol w:w="864"/>
        <w:gridCol w:w="252"/>
        <w:gridCol w:w="821"/>
        <w:gridCol w:w="270"/>
        <w:gridCol w:w="889"/>
        <w:gridCol w:w="270"/>
        <w:gridCol w:w="803"/>
        <w:gridCol w:w="270"/>
        <w:gridCol w:w="835"/>
        <w:gridCol w:w="270"/>
        <w:gridCol w:w="754"/>
        <w:gridCol w:w="270"/>
        <w:gridCol w:w="801"/>
        <w:gridCol w:w="270"/>
        <w:gridCol w:w="792"/>
        <w:gridCol w:w="236"/>
        <w:gridCol w:w="790"/>
      </w:tblGrid>
      <w:tr w:rsidR="003F7400" w:rsidRPr="00AF24A5" w14:paraId="24FE5D7F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69FA13E" w14:textId="77777777" w:rsidR="003F7400" w:rsidRPr="00AF24A5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74F98F60" w14:textId="77777777" w:rsidR="003F7400" w:rsidRPr="00AF24A5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A092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3F7400" w:rsidRPr="00AF24A5" w14:paraId="3F95EDB4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55A249" w14:textId="77777777" w:rsidR="003F7400" w:rsidRPr="00AF24A5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F997E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47F061D9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BE68AF6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DE400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40D08561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ยานยนต์อื่นๆ</w:t>
            </w: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6D076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99A89E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8" w:type="dxa"/>
            <w:gridSpan w:val="3"/>
          </w:tcPr>
          <w:p w14:paraId="13E668BA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94C6B4F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3BD70F7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25" w:type="dxa"/>
            <w:gridSpan w:val="3"/>
          </w:tcPr>
          <w:p w14:paraId="25A3A792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2605ED7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16230692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18" w:type="dxa"/>
            <w:gridSpan w:val="3"/>
          </w:tcPr>
          <w:p w14:paraId="58BFC5CF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50148DEF" w14:textId="77777777" w:rsidR="003F7400" w:rsidRPr="006D076A" w:rsidRDefault="003F7400" w:rsidP="0049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F7400" w:rsidRPr="00AF24A5" w14:paraId="61EF3F0E" w14:textId="77777777" w:rsidTr="00492B94">
        <w:tc>
          <w:tcPr>
            <w:tcW w:w="40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CCF119" w14:textId="7479854F" w:rsidR="003F7400" w:rsidRPr="00B0687E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สามเดือน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  <w:r w:rsidRPr="00AF24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24A3CB3" w14:textId="69540E9F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7792C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AC02DCE" w14:textId="0D3AF18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="00027BDC"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AA00BF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14:paraId="59EB48BF" w14:textId="12798CA6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2AB6B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886EE28" w14:textId="1A6F9614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="00027BDC"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6B368B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3B184D4F" w14:textId="57A07199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AF3C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14:paraId="68015AF9" w14:textId="5604C842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="00027BDC"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70BFBEB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14:paraId="41CC2AB5" w14:textId="1974B9A1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F2E68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FF41EA7" w14:textId="1C6FCE64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="00027BDC"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348C275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95901E2" w14:textId="52104C8A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A0CD8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</w:tcPr>
          <w:p w14:paraId="74BBC130" w14:textId="7E013F00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</w:t>
            </w:r>
            <w:r w:rsidR="00027BDC">
              <w:rPr>
                <w:rFonts w:ascii="Angsana New" w:hAnsi="Angsana New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F7400" w:rsidRPr="00AF24A5" w14:paraId="76BB2484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52D63A" w14:textId="77777777" w:rsidR="003F7400" w:rsidRPr="00AF24A5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519" w:type="dxa"/>
            <w:gridSpan w:val="19"/>
            <w:tcBorders>
              <w:top w:val="nil"/>
              <w:left w:val="nil"/>
              <w:bottom w:val="nil"/>
            </w:tcBorders>
          </w:tcPr>
          <w:p w14:paraId="2EF13641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6D076A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D076A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3F7400" w:rsidRPr="00962C6C" w14:paraId="77DAC548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474D20B" w14:textId="77777777" w:rsidR="003F7400" w:rsidRPr="00962C6C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รายได้จากการขายและบริการจากลูกค้าภายนอก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0AAADAA" w14:textId="7470C25B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D51909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02E7D02" w14:textId="581F394C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27E909E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6C7EBD89" w14:textId="1E1EC62E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3A1D31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17EB459" w14:textId="08AC1E15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D9821D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07616CD4" w14:textId="7199FF82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98AFC5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vAlign w:val="bottom"/>
          </w:tcPr>
          <w:p w14:paraId="5F9BFF97" w14:textId="10F1DBE1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2,333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93AB0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D3D754A" w14:textId="2B3CF5DA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C95B64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vAlign w:val="bottom"/>
          </w:tcPr>
          <w:p w14:paraId="3CC3FE6B" w14:textId="74B7A620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0428B6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left w:val="nil"/>
            </w:tcBorders>
            <w:vAlign w:val="bottom"/>
          </w:tcPr>
          <w:p w14:paraId="289A9FCA" w14:textId="077193BA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2,519</w:t>
            </w:r>
          </w:p>
        </w:tc>
        <w:tc>
          <w:tcPr>
            <w:tcW w:w="236" w:type="dxa"/>
            <w:vAlign w:val="bottom"/>
          </w:tcPr>
          <w:p w14:paraId="4EF0E1C6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A123729" w14:textId="0B0EBA7F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2,333</w:t>
            </w:r>
          </w:p>
        </w:tc>
      </w:tr>
      <w:tr w:rsidR="003F7400" w:rsidRPr="00962C6C" w14:paraId="77A24109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CF4D80" w14:textId="77777777" w:rsidR="003F7400" w:rsidRPr="00962C6C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รายได้จากการขายและบริการระหว่างส่วนงาน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CE22C" w14:textId="37B38D79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DD6E13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4C2AC" w14:textId="5278C198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2B3CE5F3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4E6E39" w14:textId="1745EA6C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E75D79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9997C" w14:textId="0DB9BBD4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723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5822289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C73983F" w14:textId="2B8DBB61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790</w:t>
            </w:r>
          </w:p>
        </w:tc>
        <w:tc>
          <w:tcPr>
            <w:tcW w:w="270" w:type="dxa"/>
            <w:vAlign w:val="bottom"/>
          </w:tcPr>
          <w:p w14:paraId="49A45E63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41C5C9F7" w14:textId="1FE68779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771</w:t>
            </w:r>
          </w:p>
        </w:tc>
        <w:tc>
          <w:tcPr>
            <w:tcW w:w="270" w:type="dxa"/>
          </w:tcPr>
          <w:p w14:paraId="5BE1E5F1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043F26E5" w14:textId="56399F5A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(790)</w:t>
            </w:r>
          </w:p>
        </w:tc>
        <w:tc>
          <w:tcPr>
            <w:tcW w:w="270" w:type="dxa"/>
          </w:tcPr>
          <w:p w14:paraId="05C3D897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558D194" w14:textId="2554507E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(771)</w:t>
            </w:r>
          </w:p>
        </w:tc>
        <w:tc>
          <w:tcPr>
            <w:tcW w:w="270" w:type="dxa"/>
            <w:vAlign w:val="bottom"/>
          </w:tcPr>
          <w:p w14:paraId="7B6CE17F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13B0F6" w14:textId="7BA32AC4" w:rsidR="003F7400" w:rsidRPr="006D076A" w:rsidRDefault="00F833E1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788F87" w14:textId="7777777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752716CA" w14:textId="7E77BB67" w:rsidR="003F7400" w:rsidRPr="006D076A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F833E1" w:rsidRPr="00962C6C" w14:paraId="61028D37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6A5E7A3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B42B4F" w14:textId="1B757C22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EE6066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4F5B4" w14:textId="263EC21E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3A82F3A0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C91711" w14:textId="1210101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86CE20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E917F" w14:textId="7FAC566C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5406FE2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0F429" w14:textId="5EBEF16A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3,309</w:t>
            </w:r>
          </w:p>
        </w:tc>
        <w:tc>
          <w:tcPr>
            <w:tcW w:w="270" w:type="dxa"/>
            <w:vAlign w:val="bottom"/>
          </w:tcPr>
          <w:p w14:paraId="7973B889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B5255" w14:textId="0453FD8E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3,104</w:t>
            </w:r>
          </w:p>
        </w:tc>
        <w:tc>
          <w:tcPr>
            <w:tcW w:w="270" w:type="dxa"/>
          </w:tcPr>
          <w:p w14:paraId="01127CBF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5426" w14:textId="73545AE2" w:rsidR="00F833E1" w:rsidRPr="00917321" w:rsidRDefault="0091732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732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(790)</w:t>
            </w:r>
          </w:p>
        </w:tc>
        <w:tc>
          <w:tcPr>
            <w:tcW w:w="270" w:type="dxa"/>
          </w:tcPr>
          <w:p w14:paraId="1AD10874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E167E" w14:textId="67D5CD0B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(771)</w:t>
            </w:r>
          </w:p>
        </w:tc>
        <w:tc>
          <w:tcPr>
            <w:tcW w:w="270" w:type="dxa"/>
            <w:vAlign w:val="bottom"/>
          </w:tcPr>
          <w:p w14:paraId="48F1BD22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1A7A0" w14:textId="5C07D9FD" w:rsidR="00F833E1" w:rsidRPr="00A7420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7420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2,519</w:t>
            </w:r>
          </w:p>
        </w:tc>
        <w:tc>
          <w:tcPr>
            <w:tcW w:w="236" w:type="dxa"/>
            <w:vAlign w:val="bottom"/>
          </w:tcPr>
          <w:p w14:paraId="5DB8A301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23D33" w14:textId="6345E89B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D076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2,333</w:t>
            </w:r>
          </w:p>
        </w:tc>
      </w:tr>
      <w:tr w:rsidR="00F833E1" w:rsidRPr="00962C6C" w14:paraId="7114E607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9F05FF5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DFFD6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6C99AC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028A9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C34B8AF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DCA85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96F2BF5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60F1A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2AE1BA7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C67D33F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6200236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14:paraId="5501A1CA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3AA8A9DC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38930D7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12392BA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7CC0D5B0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CD2C557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CE94C96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2BCFE3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44D3168D" w14:textId="77777777" w:rsidR="00F833E1" w:rsidRPr="006D076A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833E1" w:rsidRPr="00962C6C" w14:paraId="2D978E1D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98D55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7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FDA35" w14:textId="0E33AB90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30569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36508" w14:textId="18F8E888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7E694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5B393" w14:textId="23456CE3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6F953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7C6B6" w14:textId="6F621DB4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EFAA0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681A30B" w14:textId="3B0DDCD9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8AB73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2B61513" w14:textId="2B083B22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6E533984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9D25EF7" w14:textId="6AD4F09A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691CD52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27EA759" w14:textId="6C9B2C35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FE6ABAA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F548AA6" w14:textId="7865B2B9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7F6BE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EA1BB34" w14:textId="7D615526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285</w:t>
            </w:r>
          </w:p>
        </w:tc>
      </w:tr>
      <w:tr w:rsidR="00F833E1" w:rsidRPr="00962C6C" w14:paraId="6D1B02A0" w14:textId="77777777" w:rsidTr="00492B94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2A33A84E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tcBorders>
              <w:left w:val="nil"/>
              <w:right w:val="nil"/>
            </w:tcBorders>
            <w:vAlign w:val="bottom"/>
          </w:tcPr>
          <w:p w14:paraId="1ACC93E7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52B70C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41450EB1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517325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vAlign w:val="bottom"/>
          </w:tcPr>
          <w:p w14:paraId="7CBB19EB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DE5784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5CD02244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BF7733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474CB9F7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5871BC9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vAlign w:val="bottom"/>
          </w:tcPr>
          <w:p w14:paraId="0B41CCCF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5ACC0E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</w:tcPr>
          <w:p w14:paraId="14533165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9AB05A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01" w:type="dxa"/>
          </w:tcPr>
          <w:p w14:paraId="076C6389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333564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</w:tcPr>
          <w:p w14:paraId="1B942721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DADE2C0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0" w:type="dxa"/>
          </w:tcPr>
          <w:p w14:paraId="32E09759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F833E1" w:rsidRPr="00AF24A5" w14:paraId="1DAF2435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0B766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0DC8A6E3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71C58" w14:textId="7C32C3C5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398E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7D168" w14:textId="2D7780D3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3,037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4DEF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AAC8" w14:textId="2737BAE6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9625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7DAF7" w14:textId="0689AEB0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8012E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7723E8C" w14:textId="2ECE8F11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15,609</w:t>
            </w:r>
          </w:p>
        </w:tc>
        <w:tc>
          <w:tcPr>
            <w:tcW w:w="270" w:type="dxa"/>
            <w:vAlign w:val="bottom"/>
          </w:tcPr>
          <w:p w14:paraId="44D62580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6697285" w14:textId="04977023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944</w:t>
            </w:r>
          </w:p>
        </w:tc>
        <w:tc>
          <w:tcPr>
            <w:tcW w:w="270" w:type="dxa"/>
          </w:tcPr>
          <w:p w14:paraId="765B3C0B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251B6922" w14:textId="15D74FCB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(4,758)</w:t>
            </w:r>
          </w:p>
        </w:tc>
        <w:tc>
          <w:tcPr>
            <w:tcW w:w="270" w:type="dxa"/>
          </w:tcPr>
          <w:p w14:paraId="279D1000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4F7B90E3" w14:textId="080A7FB8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593</w:t>
            </w: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7239D8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321E418" w14:textId="713AB8ED" w:rsidR="00F833E1" w:rsidRPr="00962C6C" w:rsidRDefault="00A7420A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10,851</w:t>
            </w:r>
          </w:p>
        </w:tc>
        <w:tc>
          <w:tcPr>
            <w:tcW w:w="236" w:type="dxa"/>
            <w:vAlign w:val="bottom"/>
          </w:tcPr>
          <w:p w14:paraId="46383147" w14:textId="77777777" w:rsidR="00F833E1" w:rsidRPr="00962C6C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74C75259" w14:textId="17A60A42" w:rsidR="00F833E1" w:rsidRPr="00F807E3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62C6C">
              <w:rPr>
                <w:rFonts w:ascii="Angsana New" w:hAnsi="Angsana New"/>
                <w:color w:val="000000"/>
                <w:sz w:val="28"/>
                <w:szCs w:val="28"/>
              </w:rPr>
              <w:t>10,3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</w:tr>
      <w:tr w:rsidR="00F833E1" w:rsidRPr="00AF24A5" w14:paraId="59C7DE3A" w14:textId="77777777" w:rsidTr="00492B9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CD31A" w14:textId="77777777" w:rsidR="00F833E1" w:rsidRPr="00AF24A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  <w:p w14:paraId="7E0B8214" w14:textId="77777777" w:rsidR="00F833E1" w:rsidRPr="00AF24A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มีนาคม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</w:rPr>
              <w:t xml:space="preserve"> / 31 </w:t>
            </w:r>
            <w:r w:rsidRPr="00AF24A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1A8A4037" w14:textId="7A174EFA" w:rsidR="00F833E1" w:rsidRPr="003F1438" w:rsidRDefault="00FD7EC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1,097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CE36B4" w14:textId="77777777" w:rsidR="00F833E1" w:rsidRPr="003F1438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36155E20" w14:textId="7C00D46B" w:rsidR="00F833E1" w:rsidRPr="004A626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left="-101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1,128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6CC8B715" w14:textId="77777777" w:rsidR="00F833E1" w:rsidRPr="003F1438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vAlign w:val="bottom"/>
          </w:tcPr>
          <w:p w14:paraId="6B248914" w14:textId="5AE815FB" w:rsidR="00F833E1" w:rsidRPr="004A6265" w:rsidRDefault="00FD7EC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ABA632" w14:textId="77777777" w:rsidR="00F833E1" w:rsidRPr="004A626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1B13B597" w14:textId="10E38698" w:rsidR="00F833E1" w:rsidRPr="004A626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70" w:right="-247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2A2B35" w14:textId="77777777" w:rsidR="00F833E1" w:rsidRPr="003F1438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2C889CA" w14:textId="1094EBAA" w:rsidR="00F833E1" w:rsidRPr="00222CE2" w:rsidRDefault="00FD7EC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3,390</w:t>
            </w:r>
          </w:p>
        </w:tc>
        <w:tc>
          <w:tcPr>
            <w:tcW w:w="270" w:type="dxa"/>
            <w:vAlign w:val="bottom"/>
          </w:tcPr>
          <w:p w14:paraId="325AD5B0" w14:textId="77777777" w:rsidR="00F833E1" w:rsidRPr="003F1438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vAlign w:val="bottom"/>
          </w:tcPr>
          <w:p w14:paraId="61C48977" w14:textId="6F4B1F06" w:rsidR="00F833E1" w:rsidRPr="004A626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61" w:right="-191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2,992</w:t>
            </w:r>
          </w:p>
        </w:tc>
        <w:tc>
          <w:tcPr>
            <w:tcW w:w="270" w:type="dxa"/>
          </w:tcPr>
          <w:p w14:paraId="4BDA93D7" w14:textId="77777777" w:rsidR="00F833E1" w:rsidRPr="00AF24A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B667161" w14:textId="04E6DF83" w:rsidR="00F833E1" w:rsidRPr="00222CE2" w:rsidRDefault="00FD7EC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(776)</w:t>
            </w:r>
          </w:p>
        </w:tc>
        <w:tc>
          <w:tcPr>
            <w:tcW w:w="270" w:type="dxa"/>
          </w:tcPr>
          <w:p w14:paraId="44185AA6" w14:textId="77777777" w:rsidR="00F833E1" w:rsidRPr="008650F0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755A65EC" w14:textId="068BC1DC" w:rsidR="00F833E1" w:rsidRPr="008650F0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173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2CE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607</w:t>
            </w:r>
            <w:r w:rsidRPr="00222CE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0503D9" w14:textId="77777777" w:rsidR="00F833E1" w:rsidRPr="00AF24A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3717213" w14:textId="5B2E59DE" w:rsidR="00F833E1" w:rsidRPr="00F807E3" w:rsidRDefault="00FD7EC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2,614</w:t>
            </w:r>
          </w:p>
        </w:tc>
        <w:tc>
          <w:tcPr>
            <w:tcW w:w="236" w:type="dxa"/>
            <w:vAlign w:val="bottom"/>
          </w:tcPr>
          <w:p w14:paraId="12321F5E" w14:textId="77777777" w:rsidR="00F833E1" w:rsidRPr="00AF24A5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7EA122C" w14:textId="5958FD49" w:rsidR="00F833E1" w:rsidRPr="00F807E3" w:rsidRDefault="00F833E1" w:rsidP="00F83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1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2,385</w:t>
            </w:r>
          </w:p>
        </w:tc>
      </w:tr>
    </w:tbl>
    <w:p w14:paraId="700D4491" w14:textId="3D1B75DB" w:rsidR="00D60095" w:rsidRDefault="00D60095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454DEF8B" w14:textId="2A7F4881" w:rsidR="00243B59" w:rsidRDefault="00243B59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D52F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9EB8E39" w14:textId="77777777" w:rsidR="00C7037F" w:rsidRPr="00C7037F" w:rsidRDefault="00C7037F" w:rsidP="005B59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19736E7C" w14:textId="77777777" w:rsidR="006665E1" w:rsidRDefault="00C7037F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6665E1" w:rsidSect="00663C95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รายได้ทั้งหมดของกลุ่มบริษัทรับรู้ ณ เวลาใดเวลาหนึ่</w:t>
      </w:r>
      <w:r w:rsidR="007A06B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ง</w:t>
      </w:r>
      <w:r w:rsidR="006665E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24733361" w14:textId="4E95AEA9" w:rsidR="00856DCD" w:rsidRDefault="009C5B48" w:rsidP="006546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654639">
        <w:rPr>
          <w:rFonts w:ascii="Angsana New" w:hAnsi="Angsana New"/>
          <w:b/>
          <w:bCs/>
          <w:sz w:val="30"/>
          <w:szCs w:val="30"/>
        </w:rPr>
        <w:tab/>
      </w:r>
      <w:r w:rsidR="0065463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71FD43EF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751D9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751D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3EF43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3A9542EF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0B35ABDC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751D9">
        <w:trPr>
          <w:trHeight w:val="261"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6163ED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7C8D70B6" w:rsidR="001E2D6E" w:rsidRPr="005D44F8" w:rsidRDefault="001E2D6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3F74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3F74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6F8DB2C5" w14:textId="77777777" w:rsidR="001E2D6E" w:rsidRPr="005D44F8" w:rsidRDefault="001E2D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1E2D6E" w:rsidRPr="005D44F8" w:rsidRDefault="001E2D6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1E2D6E" w:rsidRPr="005D44F8" w:rsidRDefault="001E2D6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1E2D6E" w:rsidRPr="005D44F8" w:rsidRDefault="001E2D6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1E2D6E" w:rsidRPr="005D44F8" w:rsidRDefault="001E2D6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96193E" w:rsidRPr="005D44F8" w:rsidRDefault="0096193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96193E" w:rsidRPr="005D44F8" w:rsidRDefault="0096193E" w:rsidP="000272A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96193E" w:rsidRPr="005D44F8" w:rsidRDefault="0096193E" w:rsidP="000272A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96193E" w:rsidRPr="005D44F8" w:rsidRDefault="0096193E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96193E" w:rsidRPr="005D44F8" w:rsidRDefault="0096193E" w:rsidP="000272A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63ED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0272A5" w:rsidRPr="005D44F8" w:rsidRDefault="000272A5" w:rsidP="000272A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0272A5" w:rsidRPr="005D44F8" w:rsidRDefault="000272A5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0272A5" w:rsidRPr="005D44F8" w:rsidRDefault="000272A5" w:rsidP="000272A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B751D9" w14:paraId="60B92483" w14:textId="77777777" w:rsidTr="00B751D9">
        <w:trPr>
          <w:trHeight w:val="261"/>
        </w:trPr>
        <w:tc>
          <w:tcPr>
            <w:tcW w:w="2067" w:type="dxa"/>
          </w:tcPr>
          <w:p w14:paraId="465AC972" w14:textId="57BC55A8" w:rsidR="00F00472" w:rsidRPr="005D44F8" w:rsidRDefault="00F00472" w:rsidP="00F00472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F00472" w:rsidRPr="005D44F8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236824D4" w:rsidR="00F00472" w:rsidRPr="00722025" w:rsidRDefault="00C15AB8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506,980</w:t>
            </w:r>
          </w:p>
        </w:tc>
        <w:tc>
          <w:tcPr>
            <w:tcW w:w="270" w:type="dxa"/>
            <w:vAlign w:val="bottom"/>
          </w:tcPr>
          <w:p w14:paraId="2908B994" w14:textId="5C03D8E3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5A739359" w:rsidR="00F00472" w:rsidRPr="005D44F8" w:rsidRDefault="00C15AB8" w:rsidP="00CC4F51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F00472" w:rsidRPr="005D44F8" w:rsidRDefault="00F00472" w:rsidP="00F00472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76829873" w:rsidR="00F00472" w:rsidRPr="005D44F8" w:rsidRDefault="00C15AB8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506,980</w:t>
            </w:r>
          </w:p>
        </w:tc>
        <w:tc>
          <w:tcPr>
            <w:tcW w:w="236" w:type="dxa"/>
            <w:vAlign w:val="bottom"/>
          </w:tcPr>
          <w:p w14:paraId="118B9C09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11407ADB" w:rsidR="00F00472" w:rsidRPr="005D44F8" w:rsidRDefault="00C15AB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F00472" w:rsidRPr="005D44F8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7E299A49" w:rsidR="00F00472" w:rsidRPr="005D44F8" w:rsidRDefault="00C15AB8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506,980</w:t>
            </w:r>
          </w:p>
        </w:tc>
        <w:tc>
          <w:tcPr>
            <w:tcW w:w="270" w:type="dxa"/>
            <w:vAlign w:val="bottom"/>
          </w:tcPr>
          <w:p w14:paraId="46671767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615A6024" w:rsidR="00F00472" w:rsidRPr="005D44F8" w:rsidRDefault="00C15AB8" w:rsidP="00C370D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F00472" w:rsidRPr="005D44F8" w:rsidRDefault="00F00472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6ECEF721" w:rsidR="00F00472" w:rsidRPr="005D44F8" w:rsidRDefault="00C15AB8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506,980</w:t>
            </w:r>
          </w:p>
        </w:tc>
      </w:tr>
      <w:tr w:rsidR="00B751D9" w14:paraId="5D10C039" w14:textId="77777777" w:rsidTr="00B751D9">
        <w:trPr>
          <w:trHeight w:val="261"/>
        </w:trPr>
        <w:tc>
          <w:tcPr>
            <w:tcW w:w="2067" w:type="dxa"/>
          </w:tcPr>
          <w:p w14:paraId="0FF25CE6" w14:textId="03381D64" w:rsidR="00414126" w:rsidRPr="005D44F8" w:rsidRDefault="00414126" w:rsidP="00414126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1241C5A9" w14:textId="6685E8C6" w:rsidR="00414126" w:rsidRPr="00722025" w:rsidRDefault="00C15AB8" w:rsidP="00CC4F5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2DB539" w14:textId="6D7DB827" w:rsidR="00414126" w:rsidRPr="005D44F8" w:rsidRDefault="00C15AB8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97,989</w:t>
            </w:r>
          </w:p>
        </w:tc>
        <w:tc>
          <w:tcPr>
            <w:tcW w:w="236" w:type="dxa"/>
            <w:vAlign w:val="bottom"/>
          </w:tcPr>
          <w:p w14:paraId="008E49E4" w14:textId="66756DE9" w:rsidR="00414126" w:rsidRPr="005D44F8" w:rsidRDefault="00414126" w:rsidP="0041412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6DB56D31" w14:textId="57A131F8" w:rsidR="00414126" w:rsidRPr="005D44F8" w:rsidRDefault="00C15AB8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  <w:tc>
          <w:tcPr>
            <w:tcW w:w="236" w:type="dxa"/>
          </w:tcPr>
          <w:p w14:paraId="048EA3FF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F36163F" w14:textId="71B5D3BC" w:rsidR="00414126" w:rsidRPr="005D44F8" w:rsidRDefault="00C15AB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87FB92" w14:textId="1D10E113" w:rsidR="00414126" w:rsidRPr="005D44F8" w:rsidRDefault="00C15AB8" w:rsidP="00C370D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CAFBA4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46FC2" w14:textId="7353D782" w:rsidR="00414126" w:rsidRPr="005D44F8" w:rsidRDefault="00C15AB8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  <w:tc>
          <w:tcPr>
            <w:tcW w:w="270" w:type="dxa"/>
          </w:tcPr>
          <w:p w14:paraId="72E0539E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2AE7F0" w14:textId="00368260" w:rsidR="00414126" w:rsidRPr="005D44F8" w:rsidRDefault="00C15AB8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97,989</w:t>
            </w:r>
          </w:p>
        </w:tc>
      </w:tr>
      <w:tr w:rsidR="00B751D9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414126" w:rsidRPr="005D44F8" w:rsidRDefault="00414126" w:rsidP="0041412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414126" w:rsidRPr="005D44F8" w:rsidRDefault="00414126" w:rsidP="0041412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4269F0CE" w:rsidR="00414126" w:rsidRPr="005D44F8" w:rsidRDefault="00C15AB8" w:rsidP="0072202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506,980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2416EF0A" w:rsidR="00414126" w:rsidRPr="005D44F8" w:rsidRDefault="00C15AB8" w:rsidP="00CC4F5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97,989</w:t>
            </w:r>
          </w:p>
        </w:tc>
        <w:tc>
          <w:tcPr>
            <w:tcW w:w="236" w:type="dxa"/>
          </w:tcPr>
          <w:p w14:paraId="0B681DBB" w14:textId="360D9E72" w:rsidR="00414126" w:rsidRPr="005D44F8" w:rsidRDefault="00414126" w:rsidP="0041412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557480A3" w:rsidR="00414126" w:rsidRPr="005D44F8" w:rsidRDefault="00C15AB8" w:rsidP="00306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604,969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6788CBA1" w:rsidR="00414126" w:rsidRPr="005D44F8" w:rsidRDefault="00C15AB8" w:rsidP="00CD1E70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414126" w:rsidRPr="005D44F8" w:rsidRDefault="00414126" w:rsidP="0041412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7785C16D" w:rsidR="00414126" w:rsidRPr="005D44F8" w:rsidRDefault="00C15AB8" w:rsidP="00C370D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506,980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0D136C6E" w:rsidR="00414126" w:rsidRPr="005D44F8" w:rsidRDefault="00C15AB8" w:rsidP="00C370D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97,989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414126" w:rsidRPr="005D44F8" w:rsidRDefault="00414126" w:rsidP="005D44F8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55B65D0B" w:rsidR="00414126" w:rsidRPr="005D44F8" w:rsidRDefault="00C15AB8" w:rsidP="00C370D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604,969</w:t>
            </w:r>
          </w:p>
        </w:tc>
      </w:tr>
      <w:tr w:rsidR="006163ED" w:rsidRPr="00D13EB7" w14:paraId="47F1373D" w14:textId="77777777" w:rsidTr="00B751D9">
        <w:trPr>
          <w:trHeight w:val="40"/>
        </w:trPr>
        <w:tc>
          <w:tcPr>
            <w:tcW w:w="2067" w:type="dxa"/>
          </w:tcPr>
          <w:p w14:paraId="30A035CA" w14:textId="77777777" w:rsidR="00F00472" w:rsidRPr="00D13EB7" w:rsidRDefault="00F00472" w:rsidP="00F00472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F00472" w:rsidRPr="00D13EB7" w:rsidRDefault="00F00472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568ACC7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F00472" w:rsidRPr="00D13EB7" w:rsidRDefault="00F00472" w:rsidP="005D44F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F00472" w:rsidRPr="00D13EB7" w:rsidRDefault="00F00472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F7400" w:rsidRPr="00CD50A9" w14:paraId="3BD3429E" w14:textId="77777777" w:rsidTr="005E15F1">
        <w:trPr>
          <w:trHeight w:val="261"/>
        </w:trPr>
        <w:tc>
          <w:tcPr>
            <w:tcW w:w="2067" w:type="dxa"/>
          </w:tcPr>
          <w:p w14:paraId="0BE0ED8A" w14:textId="11730C9A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4F057A75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63DD4CA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65044021" w14:textId="77777777" w:rsidTr="005E15F1">
        <w:trPr>
          <w:trHeight w:val="261"/>
        </w:trPr>
        <w:tc>
          <w:tcPr>
            <w:tcW w:w="2067" w:type="dxa"/>
          </w:tcPr>
          <w:p w14:paraId="32AF82F6" w14:textId="5FA2A336" w:rsidR="003F7400" w:rsidRPr="005D44F8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D2023A5" w14:textId="59DB51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1BC09D3F" w14:textId="77777777" w:rsidTr="005E15F1">
        <w:trPr>
          <w:trHeight w:val="261"/>
        </w:trPr>
        <w:tc>
          <w:tcPr>
            <w:tcW w:w="2067" w:type="dxa"/>
          </w:tcPr>
          <w:p w14:paraId="6F1D22AE" w14:textId="58236D27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020BDA41" w14:textId="4826BF64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653CE105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41B07CF6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238FAC47" w14:textId="759AB70C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41968C7A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2BF008B9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305,838</w:t>
            </w:r>
          </w:p>
        </w:tc>
        <w:tc>
          <w:tcPr>
            <w:tcW w:w="236" w:type="dxa"/>
            <w:vAlign w:val="bottom"/>
          </w:tcPr>
          <w:p w14:paraId="0646A0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2C7AC758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5709CB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  <w:tc>
          <w:tcPr>
            <w:tcW w:w="270" w:type="dxa"/>
            <w:vAlign w:val="bottom"/>
          </w:tcPr>
          <w:p w14:paraId="05DF4A7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36952F00" w:rsidR="003F7400" w:rsidRPr="005D44F8" w:rsidRDefault="003F7400" w:rsidP="003F74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630BB201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305,838</w:t>
            </w:r>
          </w:p>
        </w:tc>
      </w:tr>
      <w:tr w:rsidR="003F7400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326CA550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046BA5"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771645ED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3C81BA0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2740F058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  <w:vAlign w:val="bottom"/>
          </w:tcPr>
          <w:p w14:paraId="49E0FF7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20637711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01B042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5DF97C6B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3F81B125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D9CFD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57118828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  <w:tc>
          <w:tcPr>
            <w:tcW w:w="270" w:type="dxa"/>
          </w:tcPr>
          <w:p w14:paraId="192D3D80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02BC535C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98,524</w:t>
            </w:r>
          </w:p>
        </w:tc>
      </w:tr>
      <w:tr w:rsidR="003F7400" w:rsidRPr="00CD50A9" w14:paraId="198BA58D" w14:textId="77777777" w:rsidTr="005E15F1">
        <w:trPr>
          <w:trHeight w:val="261"/>
        </w:trPr>
        <w:tc>
          <w:tcPr>
            <w:tcW w:w="2067" w:type="dxa"/>
          </w:tcPr>
          <w:p w14:paraId="54386318" w14:textId="7FFE2D58" w:rsidR="003F7400" w:rsidRPr="005D44F8" w:rsidRDefault="003F7400" w:rsidP="003F740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0EF45525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ADF06" w14:textId="3525C34E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36" w:type="dxa"/>
          </w:tcPr>
          <w:p w14:paraId="2B7AD228" w14:textId="1D8A741D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30F42310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404,362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7BEF691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45051776" w:rsidR="003F7400" w:rsidRPr="005D44F8" w:rsidRDefault="003F7400" w:rsidP="003F740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305,838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19160C2E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98,524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4788E020" w:rsidR="003F7400" w:rsidRPr="005D44F8" w:rsidRDefault="003F7400" w:rsidP="003F7400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404,362</w:t>
            </w:r>
          </w:p>
        </w:tc>
      </w:tr>
    </w:tbl>
    <w:tbl>
      <w:tblPr>
        <w:tblpPr w:leftFromText="180" w:rightFromText="180" w:vertAnchor="text" w:horzAnchor="page" w:tblpX="1614" w:tblpY="-121"/>
        <w:tblW w:w="1449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FD4094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755D99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FD409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FD4094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5D44F8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FD4094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FD4094" w:rsidRPr="00CD50A9" w14:paraId="22ACD17E" w14:textId="77777777" w:rsidTr="00FD4094">
        <w:trPr>
          <w:trHeight w:val="261"/>
        </w:trPr>
        <w:tc>
          <w:tcPr>
            <w:tcW w:w="2067" w:type="dxa"/>
          </w:tcPr>
          <w:p w14:paraId="66FB54CA" w14:textId="18036EFA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3F740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1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มีนาคม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6</w:t>
            </w:r>
          </w:p>
        </w:tc>
        <w:tc>
          <w:tcPr>
            <w:tcW w:w="270" w:type="dxa"/>
          </w:tcPr>
          <w:p w14:paraId="52F0B162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6D1DA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8F6F6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7B72A3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A3FCA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CE05B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55BF304D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D4094" w:rsidRPr="00CD50A9" w14:paraId="28977E81" w14:textId="77777777" w:rsidTr="00982845">
        <w:trPr>
          <w:trHeight w:val="261"/>
        </w:trPr>
        <w:tc>
          <w:tcPr>
            <w:tcW w:w="2067" w:type="dxa"/>
          </w:tcPr>
          <w:p w14:paraId="5AED883E" w14:textId="77777777" w:rsidR="00FD4094" w:rsidRPr="005D44F8" w:rsidRDefault="00FD4094" w:rsidP="00FD409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5909893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73A286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2BD713" w14:textId="77777777" w:rsidR="00FD4094" w:rsidRPr="005D44F8" w:rsidRDefault="00FD4094" w:rsidP="00FD409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5E6B2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5972C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894CCD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F83A680" w14:textId="77777777" w:rsidR="00FD4094" w:rsidRPr="005D44F8" w:rsidRDefault="00FD4094" w:rsidP="00FD40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845" w14:paraId="2CDC440D" w14:textId="77777777" w:rsidTr="00755D99">
        <w:trPr>
          <w:trHeight w:val="261"/>
        </w:trPr>
        <w:tc>
          <w:tcPr>
            <w:tcW w:w="2067" w:type="dxa"/>
          </w:tcPr>
          <w:p w14:paraId="56DCD408" w14:textId="5A5E2084" w:rsidR="00982845" w:rsidRPr="005D44F8" w:rsidRDefault="00982845" w:rsidP="00755D99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0BF2772" w14:textId="77777777" w:rsidR="00982845" w:rsidRPr="005D44F8" w:rsidRDefault="00982845" w:rsidP="0098284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05939DF" w14:textId="65331D94" w:rsidR="00982845" w:rsidRPr="005D44F8" w:rsidRDefault="00982845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0E0AC9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7C094B6" w14:textId="13DE8341" w:rsidR="00982845" w:rsidRPr="005D44F8" w:rsidRDefault="00982845" w:rsidP="00982845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60633" w14:textId="77777777" w:rsidR="00982845" w:rsidRPr="005D44F8" w:rsidRDefault="00982845" w:rsidP="0098284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</w:tcPr>
          <w:p w14:paraId="11F8A494" w14:textId="126EBA4D" w:rsidR="00982845" w:rsidRPr="005D44F8" w:rsidRDefault="00982845" w:rsidP="00982845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B71B5A7" w14:textId="50742C90" w:rsidR="00982845" w:rsidRPr="009F555B" w:rsidRDefault="00982845" w:rsidP="0098284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7EACD3E" w14:textId="690DC60F" w:rsidR="00982845" w:rsidRPr="009F555B" w:rsidRDefault="00982845" w:rsidP="00755D9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3DCB2AC2" w14:textId="06E3B7C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0ACE7146" w14:textId="18476B15" w:rsidR="00982845" w:rsidRPr="00822FDA" w:rsidRDefault="00982845" w:rsidP="0098284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</w:tr>
      <w:tr w:rsidR="00FD4094" w14:paraId="44F3F1FA" w14:textId="77777777" w:rsidTr="00755D99">
        <w:trPr>
          <w:trHeight w:val="261"/>
        </w:trPr>
        <w:tc>
          <w:tcPr>
            <w:tcW w:w="2067" w:type="dxa"/>
          </w:tcPr>
          <w:p w14:paraId="7343B5A2" w14:textId="4981F5DB" w:rsidR="00FD4094" w:rsidRPr="005D44F8" w:rsidRDefault="00755D99" w:rsidP="00FD4094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079BEFEE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4503C7B" w14:textId="7502AC07" w:rsidR="00FD4094" w:rsidRPr="006E1318" w:rsidRDefault="00755D99" w:rsidP="00755D9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C15AB8">
              <w:rPr>
                <w:rFonts w:ascii="Angsana New" w:hAnsi="Angsana New"/>
                <w:sz w:val="24"/>
                <w:szCs w:val="24"/>
                <w:lang w:val="en-US" w:bidi="th-TH"/>
              </w:rPr>
              <w:t>220,728</w:t>
            </w:r>
          </w:p>
        </w:tc>
        <w:tc>
          <w:tcPr>
            <w:tcW w:w="270" w:type="dxa"/>
            <w:vAlign w:val="bottom"/>
          </w:tcPr>
          <w:p w14:paraId="152CE4F2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657DC78" w14:textId="028E6CA7" w:rsidR="00FD4094" w:rsidRPr="005D44F8" w:rsidRDefault="00755D99" w:rsidP="00755D99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B1EF84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C3E619B" w14:textId="3CEDC88E" w:rsidR="00FD4094" w:rsidRPr="005D44F8" w:rsidRDefault="00755D99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220,728</w:t>
            </w:r>
          </w:p>
        </w:tc>
        <w:tc>
          <w:tcPr>
            <w:tcW w:w="270" w:type="dxa"/>
          </w:tcPr>
          <w:p w14:paraId="00338288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233B66" w14:textId="571BDA75" w:rsidR="00FD4094" w:rsidRPr="005D44F8" w:rsidRDefault="00822FDA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AAA76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4D921" w14:textId="01404E32" w:rsidR="00FD4094" w:rsidRPr="005D44F8" w:rsidRDefault="00755D99" w:rsidP="00755D9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982845">
              <w:rPr>
                <w:rFonts w:ascii="Angsana New" w:hAnsi="Angsana New"/>
                <w:sz w:val="24"/>
                <w:szCs w:val="24"/>
                <w:lang w:val="en-US" w:bidi="th-TH"/>
              </w:rPr>
              <w:t>220,728</w:t>
            </w:r>
          </w:p>
        </w:tc>
        <w:tc>
          <w:tcPr>
            <w:tcW w:w="270" w:type="dxa"/>
          </w:tcPr>
          <w:p w14:paraId="506AC877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995247" w14:textId="2446F026" w:rsidR="00FD4094" w:rsidRPr="005D44F8" w:rsidRDefault="00755D99" w:rsidP="00755D9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F6277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55BB02" w14:textId="1B048AA4" w:rsidR="00FD4094" w:rsidRPr="005D44F8" w:rsidRDefault="00755D99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982845">
              <w:rPr>
                <w:rFonts w:ascii="Angsana New" w:hAnsi="Angsana New"/>
                <w:sz w:val="24"/>
                <w:szCs w:val="24"/>
                <w:lang w:val="en-US" w:bidi="th-TH"/>
              </w:rPr>
              <w:t>220,728</w:t>
            </w:r>
          </w:p>
        </w:tc>
      </w:tr>
      <w:tr w:rsidR="00755D99" w14:paraId="1F83CE0E" w14:textId="77777777" w:rsidTr="00755D99">
        <w:trPr>
          <w:trHeight w:val="261"/>
        </w:trPr>
        <w:tc>
          <w:tcPr>
            <w:tcW w:w="2067" w:type="dxa"/>
          </w:tcPr>
          <w:p w14:paraId="15E4A8CA" w14:textId="056EE1B2" w:rsidR="00755D99" w:rsidRPr="005D44F8" w:rsidRDefault="00755D99" w:rsidP="00755D99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755D99" w:rsidRPr="005D44F8" w:rsidRDefault="00755D99" w:rsidP="00755D9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32E4CCB3" w14:textId="1C8AE068" w:rsidR="00755D99" w:rsidRDefault="00755D99" w:rsidP="00755D9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DE1A96A" w14:textId="16CFC4D3" w:rsidR="00755D99" w:rsidRDefault="00755D99" w:rsidP="00755D9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052D3CA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7B7601" w14:textId="3BBE8F15" w:rsidR="00755D99" w:rsidRDefault="00755D99" w:rsidP="00755D99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26AE0D4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FDE08" w14:textId="1883F235" w:rsidR="00755D99" w:rsidRDefault="00755D99" w:rsidP="00755D9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2729B7" w14:textId="18EFA7AF" w:rsidR="00755D99" w:rsidRDefault="00755D99" w:rsidP="00755D9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CD00DF" w14:textId="3D00A28A" w:rsidR="00755D99" w:rsidRDefault="00755D99" w:rsidP="00755D9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1A740BC" w14:textId="77777777" w:rsidR="00755D99" w:rsidRPr="005D44F8" w:rsidRDefault="00755D99" w:rsidP="00755D9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6B17FB" w14:textId="5C686A4A" w:rsidR="00755D99" w:rsidRDefault="00755D99" w:rsidP="00755D9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FD4094" w:rsidRPr="00CD50A9" w14:paraId="170BAA2E" w14:textId="77777777" w:rsidTr="00755D99">
        <w:trPr>
          <w:trHeight w:val="261"/>
        </w:trPr>
        <w:tc>
          <w:tcPr>
            <w:tcW w:w="2067" w:type="dxa"/>
            <w:hideMark/>
          </w:tcPr>
          <w:p w14:paraId="5D96CAC7" w14:textId="77777777" w:rsidR="00FD4094" w:rsidRPr="005D44F8" w:rsidRDefault="00FD4094" w:rsidP="00FD4094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FD4094" w:rsidRPr="005D44F8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27519008" w:rsidR="00FD4094" w:rsidRPr="005D44F8" w:rsidRDefault="00C15AB8" w:rsidP="00C15AB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220,728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78E70022" w:rsidR="00FD4094" w:rsidRPr="005D44F8" w:rsidRDefault="00C15AB8" w:rsidP="00FD4094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0849D3E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721B1A76" w:rsidR="00FD4094" w:rsidRPr="005D44F8" w:rsidRDefault="00C15AB8" w:rsidP="00FD4094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265,836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27268B65" w:rsidR="00FD4094" w:rsidRPr="005D44F8" w:rsidRDefault="00822FDA" w:rsidP="00FD4094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06BB73D6" w:rsidR="00FD4094" w:rsidRPr="005D44F8" w:rsidRDefault="00822FDA" w:rsidP="00822FD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220,728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08A50991" w:rsidR="00FD4094" w:rsidRPr="005D44F8" w:rsidRDefault="00822FDA" w:rsidP="00FD409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FD4094" w:rsidRPr="005D44F8" w:rsidRDefault="00FD4094" w:rsidP="00FD4094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359D998A" w:rsidR="00FD4094" w:rsidRPr="005D44F8" w:rsidRDefault="00822FDA" w:rsidP="00FD409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265,836</w:t>
            </w:r>
          </w:p>
        </w:tc>
      </w:tr>
      <w:tr w:rsidR="00FD4094" w:rsidRPr="00D13EB7" w14:paraId="279EB5D2" w14:textId="77777777" w:rsidTr="00FD4094">
        <w:trPr>
          <w:trHeight w:val="40"/>
        </w:trPr>
        <w:tc>
          <w:tcPr>
            <w:tcW w:w="2067" w:type="dxa"/>
          </w:tcPr>
          <w:p w14:paraId="358C5312" w14:textId="77777777" w:rsidR="00FD4094" w:rsidRPr="00D13EB7" w:rsidRDefault="00FD4094" w:rsidP="00FD4094">
            <w:pPr>
              <w:ind w:left="161" w:right="-90" w:hanging="180"/>
              <w:rPr>
                <w:rFonts w:ascii="Angsana New" w:hAnsi="Angsan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70" w:type="dxa"/>
          </w:tcPr>
          <w:p w14:paraId="635BA165" w14:textId="77777777" w:rsidR="00FD4094" w:rsidRPr="00D13EB7" w:rsidRDefault="00FD4094" w:rsidP="00FD40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4D4B80F3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9EBB46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88353D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133DF5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E0B8842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B7737A5" w14:textId="77777777" w:rsidR="00FD4094" w:rsidRPr="00D13EB7" w:rsidRDefault="00FD4094" w:rsidP="00FD409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3F7400" w:rsidRPr="00CD50A9" w14:paraId="663BF005" w14:textId="77777777" w:rsidTr="004C45BC">
        <w:trPr>
          <w:trHeight w:val="261"/>
        </w:trPr>
        <w:tc>
          <w:tcPr>
            <w:tcW w:w="2067" w:type="dxa"/>
          </w:tcPr>
          <w:p w14:paraId="0EB1FCF4" w14:textId="4404D754" w:rsidR="003F7400" w:rsidRPr="005D44F8" w:rsidRDefault="003F7400" w:rsidP="003F7400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5D41D0F0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0F97F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FA73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80F2E6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9748A3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6E888C0" w14:textId="77777777" w:rsidR="003F7400" w:rsidRPr="00E42153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11D2FCE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007010" w14:paraId="095F04E6" w14:textId="77777777" w:rsidTr="004C45BC">
        <w:trPr>
          <w:trHeight w:val="261"/>
        </w:trPr>
        <w:tc>
          <w:tcPr>
            <w:tcW w:w="2067" w:type="dxa"/>
          </w:tcPr>
          <w:p w14:paraId="2473D712" w14:textId="1FB37163" w:rsidR="003F7400" w:rsidRPr="005D44F8" w:rsidRDefault="003F7400" w:rsidP="003F7400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B0E8C8F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4832F43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CF802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4751FE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55CDC9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2C4954E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4AA0796C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7400" w:rsidRPr="00CD50A9" w14:paraId="6C6E74CB" w14:textId="77777777" w:rsidTr="004C45BC">
        <w:trPr>
          <w:trHeight w:val="261"/>
        </w:trPr>
        <w:tc>
          <w:tcPr>
            <w:tcW w:w="2067" w:type="dxa"/>
          </w:tcPr>
          <w:p w14:paraId="1D4B9BD0" w14:textId="3BC7708E" w:rsidR="003F7400" w:rsidRPr="005D44F8" w:rsidRDefault="003F7400" w:rsidP="003F740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8A52D2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3C188D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AC1E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0EEF2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FA861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40F6D3A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</w:tcPr>
          <w:p w14:paraId="5823B1F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7400" w:rsidRPr="00CD50A9" w14:paraId="19DB3454" w14:textId="77777777" w:rsidTr="00755D99">
        <w:trPr>
          <w:trHeight w:val="261"/>
        </w:trPr>
        <w:tc>
          <w:tcPr>
            <w:tcW w:w="2067" w:type="dxa"/>
          </w:tcPr>
          <w:p w14:paraId="64836E74" w14:textId="429C4C32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213148C3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7AC11489" w14:textId="5A8B6516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5C3DD8B5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3476E4E4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CB9A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3EB6BD3" w14:textId="08A293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170,167</w:t>
            </w:r>
          </w:p>
        </w:tc>
        <w:tc>
          <w:tcPr>
            <w:tcW w:w="270" w:type="dxa"/>
            <w:vAlign w:val="bottom"/>
          </w:tcPr>
          <w:p w14:paraId="099458EB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2386EF54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C2120BA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DF154EA" w14:textId="0CA4FF85" w:rsidR="003F7400" w:rsidRPr="005D44F8" w:rsidRDefault="003F7400" w:rsidP="003F74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  <w:tc>
          <w:tcPr>
            <w:tcW w:w="270" w:type="dxa"/>
            <w:vAlign w:val="bottom"/>
          </w:tcPr>
          <w:p w14:paraId="1E536A9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4F2AB55B" w:rsidR="003F7400" w:rsidRPr="005D44F8" w:rsidRDefault="003F7400" w:rsidP="003F740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66367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451248" w14:textId="1B852791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170,167</w:t>
            </w:r>
          </w:p>
        </w:tc>
      </w:tr>
      <w:tr w:rsidR="003F7400" w:rsidRPr="00CD50A9" w14:paraId="6FC897FB" w14:textId="77777777" w:rsidTr="00755D99">
        <w:trPr>
          <w:trHeight w:val="261"/>
        </w:trPr>
        <w:tc>
          <w:tcPr>
            <w:tcW w:w="2067" w:type="dxa"/>
          </w:tcPr>
          <w:p w14:paraId="09734659" w14:textId="0A7B2D85" w:rsidR="003F7400" w:rsidRPr="005D44F8" w:rsidRDefault="003F7400" w:rsidP="003F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="0019408B"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265E70EB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00410B60" w:rsidR="003F7400" w:rsidRPr="005D44F8" w:rsidRDefault="003F7400" w:rsidP="003F740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6723A6D5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5D3B01BF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47B48AE9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2534195D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EE93815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09FB76C1" w:rsidR="003F7400" w:rsidRPr="005D44F8" w:rsidRDefault="003F7400" w:rsidP="003F740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2D8C59FA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7AB6B2B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3A7969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45,108</w:t>
            </w:r>
          </w:p>
        </w:tc>
      </w:tr>
      <w:tr w:rsidR="003F7400" w:rsidRPr="00CD50A9" w14:paraId="4A3DB5F6" w14:textId="77777777" w:rsidTr="00755D99">
        <w:trPr>
          <w:trHeight w:val="261"/>
        </w:trPr>
        <w:tc>
          <w:tcPr>
            <w:tcW w:w="2067" w:type="dxa"/>
          </w:tcPr>
          <w:p w14:paraId="7D7B71DD" w14:textId="5FF340AC" w:rsidR="003F7400" w:rsidRPr="005D44F8" w:rsidRDefault="003F7400" w:rsidP="003F740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3F7400" w:rsidRPr="005D44F8" w:rsidRDefault="003F7400" w:rsidP="003F740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648B2EDE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5B62E51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13E8B01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19698EFC" w:rsidR="003F7400" w:rsidRPr="005D44F8" w:rsidRDefault="003F7400" w:rsidP="003F740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215,275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503054EB" w:rsidR="003F7400" w:rsidRPr="009B22EA" w:rsidRDefault="003F7400" w:rsidP="003F740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4672A3" w14:textId="6CCAE3FA" w:rsidR="003F7400" w:rsidRPr="005D44F8" w:rsidRDefault="003F7400" w:rsidP="003F740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170,167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A8B002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4F993" w14:textId="099D28A0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3F7400" w:rsidRPr="005D44F8" w:rsidRDefault="003F7400" w:rsidP="003F740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555BB7BE" w:rsidR="003F7400" w:rsidRPr="005D44F8" w:rsidRDefault="003F7400" w:rsidP="003F740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215,275</w:t>
            </w:r>
          </w:p>
        </w:tc>
      </w:tr>
    </w:tbl>
    <w:p w14:paraId="5EFF90ED" w14:textId="0D67AF10" w:rsidR="00D13EB7" w:rsidRPr="00D13EB7" w:rsidRDefault="00D13EB7" w:rsidP="0098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</w:p>
    <w:p w14:paraId="5DB3BFEB" w14:textId="77777777" w:rsidR="00D13EB7" w:rsidRDefault="00D13EB7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77777777" w:rsidR="0008252F" w:rsidRDefault="00D32517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25AB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E25ABB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4718B105" w14:textId="77777777" w:rsidR="00466A47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</w:t>
            </w:r>
          </w:p>
          <w:p w14:paraId="63F8B0CF" w14:textId="099C2A8A" w:rsidR="00A74FAB" w:rsidRPr="00E25ABB" w:rsidRDefault="00A74FAB" w:rsidP="00466A47">
            <w:pPr>
              <w:pStyle w:val="block"/>
              <w:spacing w:after="0" w:line="240" w:lineRule="auto"/>
              <w:ind w:left="336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E25ABB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="00466A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518A124A" w:rsidR="00417033" w:rsidRDefault="00416737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034FA292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="008A4B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5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F74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1F241A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0E" w:rsidRPr="009566C2" w14:paraId="1FD07DFF" w14:textId="77777777" w:rsidTr="001F241A">
        <w:tc>
          <w:tcPr>
            <w:tcW w:w="3382" w:type="pct"/>
          </w:tcPr>
          <w:p w14:paraId="1CCC87E2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6D85AF9B" w14:textId="72E1646D" w:rsidR="000C730E" w:rsidRPr="00C664CA" w:rsidRDefault="009F555B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165,077</w:t>
            </w:r>
          </w:p>
        </w:tc>
        <w:tc>
          <w:tcPr>
            <w:tcW w:w="147" w:type="pct"/>
          </w:tcPr>
          <w:p w14:paraId="3CAECA97" w14:textId="77777777" w:rsidR="000C730E" w:rsidRPr="00C664CA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</w:tcPr>
          <w:p w14:paraId="189ED14F" w14:textId="4BD69EDC" w:rsidR="000C730E" w:rsidRPr="00C664CA" w:rsidRDefault="009F555B" w:rsidP="00F4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C730E" w:rsidRPr="009566C2" w14:paraId="12CF1E27" w14:textId="77777777" w:rsidTr="001F241A">
        <w:tc>
          <w:tcPr>
            <w:tcW w:w="3382" w:type="pct"/>
          </w:tcPr>
          <w:p w14:paraId="1C7E5F41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0C730E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0C730E" w:rsidRPr="00C664CA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0C730E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730E" w:rsidRPr="003C6288" w14:paraId="273C86DB" w14:textId="77777777" w:rsidTr="001F241A">
        <w:tc>
          <w:tcPr>
            <w:tcW w:w="3382" w:type="pct"/>
          </w:tcPr>
          <w:p w14:paraId="2EC489B2" w14:textId="77777777" w:rsidR="000C730E" w:rsidRPr="003C6288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7" w:type="pct"/>
          </w:tcPr>
          <w:p w14:paraId="44E34F1A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0C730E" w:rsidRPr="003C6288" w:rsidRDefault="000C730E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0FBB" w:rsidRPr="003C6288" w14:paraId="78F62ED9" w14:textId="77777777" w:rsidTr="001F241A">
        <w:trPr>
          <w:trHeight w:val="263"/>
        </w:trPr>
        <w:tc>
          <w:tcPr>
            <w:tcW w:w="3382" w:type="pct"/>
          </w:tcPr>
          <w:p w14:paraId="580E3BBA" w14:textId="77777777" w:rsidR="00FF0FBB" w:rsidRPr="003C6288" w:rsidRDefault="00FF0FB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628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351622F1" w14:textId="78B1F10F" w:rsidR="00FF0FBB" w:rsidRPr="003C6288" w:rsidRDefault="002425D0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971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075</w:t>
            </w:r>
          </w:p>
        </w:tc>
        <w:tc>
          <w:tcPr>
            <w:tcW w:w="147" w:type="pct"/>
          </w:tcPr>
          <w:p w14:paraId="2D473F42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1529A4D" w14:textId="27D1D9B3" w:rsidR="00FF0FBB" w:rsidRPr="003C6288" w:rsidRDefault="009F555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68B" w:rsidRPr="003C6288" w14:paraId="473DD93F" w14:textId="77777777" w:rsidTr="001F241A">
        <w:trPr>
          <w:trHeight w:val="263"/>
        </w:trPr>
        <w:tc>
          <w:tcPr>
            <w:tcW w:w="3382" w:type="pct"/>
          </w:tcPr>
          <w:p w14:paraId="3B25B642" w14:textId="025B12C9" w:rsidR="0039368B" w:rsidRPr="003C6288" w:rsidRDefault="00E819E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6F7EB095" w:rsidR="0039368B" w:rsidRDefault="002425D0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4,402</w:t>
            </w:r>
          </w:p>
        </w:tc>
        <w:tc>
          <w:tcPr>
            <w:tcW w:w="147" w:type="pct"/>
          </w:tcPr>
          <w:p w14:paraId="65EF41A7" w14:textId="77777777" w:rsidR="0039368B" w:rsidRPr="003C6288" w:rsidRDefault="0039368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53E58E27" w:rsidR="0039368B" w:rsidRDefault="002425D0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0FBB" w:rsidRPr="003C6288" w14:paraId="4CE64CBE" w14:textId="77777777" w:rsidTr="001F241A">
        <w:tc>
          <w:tcPr>
            <w:tcW w:w="3382" w:type="pct"/>
          </w:tcPr>
          <w:p w14:paraId="01C8A7DA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690BE4EF" w:rsidR="00FF0FBB" w:rsidRPr="003C6288" w:rsidRDefault="009F555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93,903</w:t>
            </w:r>
          </w:p>
        </w:tc>
        <w:tc>
          <w:tcPr>
            <w:tcW w:w="147" w:type="pct"/>
          </w:tcPr>
          <w:p w14:paraId="5B7145E1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3FC87515" w:rsidR="00FF0FBB" w:rsidRPr="003C6288" w:rsidRDefault="009F555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FF0FBB" w:rsidRPr="009566C2" w14:paraId="6B0D0B83" w14:textId="77777777" w:rsidTr="001F241A">
        <w:tc>
          <w:tcPr>
            <w:tcW w:w="3382" w:type="pct"/>
          </w:tcPr>
          <w:p w14:paraId="3A1AF1C9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3BB59CFF" w:rsidR="00FF0FBB" w:rsidRPr="003C6288" w:rsidRDefault="0099710F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99,380</w:t>
            </w:r>
          </w:p>
        </w:tc>
        <w:tc>
          <w:tcPr>
            <w:tcW w:w="147" w:type="pct"/>
          </w:tcPr>
          <w:p w14:paraId="2BF06321" w14:textId="77777777" w:rsidR="00FF0FBB" w:rsidRPr="003C6288" w:rsidRDefault="00FF0FBB" w:rsidP="00FF0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3703F616" w:rsidR="00FF0FBB" w:rsidRPr="003C34FA" w:rsidRDefault="009F555B" w:rsidP="00FF0F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6F8D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</w:tr>
    </w:tbl>
    <w:p w14:paraId="2630FA11" w14:textId="26356DA9" w:rsidR="00771F12" w:rsidRDefault="00771F12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BCA809" w14:textId="77777777" w:rsidR="00771F12" w:rsidRDefault="0077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EFF087" w14:textId="4360E6D7" w:rsidR="008A64DD" w:rsidRPr="00ED4876" w:rsidRDefault="008A64DD" w:rsidP="008A6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Pr="00ED487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56B9996" w14:textId="140261A4" w:rsidR="008A64DD" w:rsidRPr="00ED4876" w:rsidRDefault="008A64DD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744B98" w14:textId="32CFD00C" w:rsidR="0039540B" w:rsidRDefault="00F14BBB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bookmarkStart w:id="1" w:name="_Hlk102672415"/>
      <w:r w:rsidRPr="00F14BBB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การจัดตั้ง</w:t>
      </w:r>
      <w:r w:rsidR="0039540B" w:rsidRPr="00F14BBB">
        <w:rPr>
          <w:rFonts w:ascii="Angsana New" w:eastAsia="Times New Roman" w:hAnsi="Angsana New" w:hint="cs"/>
          <w:i/>
          <w:iCs/>
          <w:sz w:val="30"/>
          <w:szCs w:val="30"/>
          <w:cs/>
        </w:rPr>
        <w:t>บริษัทย่อย</w:t>
      </w:r>
      <w:r w:rsidRPr="00F14BBB">
        <w:rPr>
          <w:rFonts w:ascii="Angsana New" w:eastAsia="Times New Roman" w:hAnsi="Angsana New" w:hint="cs"/>
          <w:i/>
          <w:iCs/>
          <w:sz w:val="30"/>
          <w:szCs w:val="30"/>
          <w:cs/>
        </w:rPr>
        <w:t>ใหม่</w:t>
      </w:r>
    </w:p>
    <w:p w14:paraId="073CD900" w14:textId="5EFC94BD" w:rsidR="0039540B" w:rsidRDefault="0039540B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52C26812" w14:textId="1984A0A1" w:rsidR="0039540B" w:rsidRDefault="0066420A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ในที่ประชุมคณะกรรมการของบริษัทเมื่อวันที่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23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มีนาคม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2566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คณะกรรมการมีมติอนุมัติให้บริษัทจัดตั้งบริษัทย่อยใหม่ในชื่อ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บริษัท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สมบูรณ์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แอ๊ดวานซ์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อกริคัลเจอร์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จำกัด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ซึ่งมีทุนจดทะเบียนจำนวน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>50</w:t>
      </w:r>
      <w:r w:rsidRPr="008153F6">
        <w:rPr>
          <w:rFonts w:ascii="Angsana New" w:eastAsia="Times New Roman" w:hAnsi="Angsana New"/>
          <w:spacing w:val="-6"/>
          <w:sz w:val="30"/>
          <w:szCs w:val="30"/>
        </w:rPr>
        <w:t>,000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หุ้น</w:t>
      </w:r>
      <w:r w:rsidRPr="008153F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8153F6">
        <w:rPr>
          <w:rFonts w:ascii="Angsana New" w:eastAsia="Times New Roman" w:hAnsi="Angsana New" w:hint="cs"/>
          <w:spacing w:val="-6"/>
          <w:sz w:val="30"/>
          <w:szCs w:val="30"/>
          <w:cs/>
        </w:rPr>
        <w:t>มูลค่าหุ้นละ</w:t>
      </w:r>
      <w:r w:rsidRPr="008153F6">
        <w:rPr>
          <w:rFonts w:ascii="Angsana New" w:eastAsia="Times New Roman" w:hAnsi="Angsana New" w:hint="eastAsia"/>
          <w:spacing w:val="-6"/>
          <w:sz w:val="30"/>
          <w:szCs w:val="30"/>
        </w:rPr>
        <w:t> </w:t>
      </w:r>
      <w:r w:rsidRPr="00F14BBB">
        <w:rPr>
          <w:rFonts w:ascii="Angsana New" w:eastAsia="Times New Roman" w:hAnsi="Angsana New"/>
          <w:sz w:val="30"/>
          <w:szCs w:val="30"/>
        </w:rPr>
        <w:t>100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บริษัทมีสัดส่วนการถือหุ้นในบริษัทย่อยดังกล่าวร้อยละ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/>
          <w:sz w:val="30"/>
          <w:szCs w:val="30"/>
        </w:rPr>
        <w:t>100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บริษัทย่อยจดทะเบียนจัดตั้งบริษัทกับกระทรวงพาณิชย์เมื่อวันที่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F39FE">
        <w:rPr>
          <w:rFonts w:ascii="Angsana New" w:eastAsia="Times New Roman" w:hAnsi="Angsana New"/>
          <w:sz w:val="30"/>
          <w:szCs w:val="30"/>
        </w:rPr>
        <w:t>7</w:t>
      </w:r>
      <w:r w:rsidRPr="00F14BB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F14BBB">
        <w:rPr>
          <w:rFonts w:ascii="Angsana New" w:eastAsia="Times New Roman" w:hAnsi="Angsana New" w:hint="cs"/>
          <w:sz w:val="30"/>
          <w:szCs w:val="30"/>
          <w:cs/>
        </w:rPr>
        <w:t>เมษายน</w:t>
      </w:r>
      <w:r w:rsidRPr="00F14BBB">
        <w:rPr>
          <w:rFonts w:ascii="Angsana New" w:eastAsia="Times New Roman" w:hAnsi="Angsana New" w:hint="eastAsia"/>
          <w:sz w:val="30"/>
          <w:szCs w:val="30"/>
        </w:rPr>
        <w:t> </w:t>
      </w:r>
      <w:r w:rsidRPr="00F14BBB">
        <w:rPr>
          <w:rFonts w:ascii="Angsana New" w:eastAsia="Times New Roman" w:hAnsi="Angsana New"/>
          <w:sz w:val="30"/>
          <w:szCs w:val="30"/>
          <w:cs/>
        </w:rPr>
        <w:t>2566</w:t>
      </w:r>
      <w:r w:rsidRPr="00F14BBB">
        <w:rPr>
          <w:rFonts w:ascii="Angsana New" w:eastAsia="Times New Roman" w:hAnsi="Angsana New"/>
          <w:sz w:val="30"/>
          <w:szCs w:val="30"/>
        </w:rPr>
        <w:t> </w:t>
      </w:r>
    </w:p>
    <w:p w14:paraId="19C59442" w14:textId="77777777" w:rsidR="00C71AB8" w:rsidRPr="00A373F4" w:rsidRDefault="00C71AB8" w:rsidP="00A37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16DAC6F0" w14:textId="445D84F4" w:rsidR="0039540B" w:rsidRPr="0039540B" w:rsidRDefault="0039540B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9540B">
        <w:rPr>
          <w:rFonts w:ascii="Angsana New" w:eastAsia="Times New Roman" w:hAnsi="Angsana New" w:hint="cs"/>
          <w:i/>
          <w:iCs/>
          <w:sz w:val="30"/>
          <w:szCs w:val="30"/>
          <w:cs/>
        </w:rPr>
        <w:t>เงินปันผล</w:t>
      </w:r>
    </w:p>
    <w:p w14:paraId="66EF0D50" w14:textId="77777777" w:rsidR="0039540B" w:rsidRDefault="0039540B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190853" w14:textId="76C919C6" w:rsidR="00771F12" w:rsidRDefault="00771F12" w:rsidP="00771F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ED4876">
        <w:rPr>
          <w:rFonts w:ascii="Angsana New" w:eastAsia="Times New Roman" w:hAnsi="Angsana New" w:hint="cs"/>
          <w:sz w:val="30"/>
          <w:szCs w:val="30"/>
          <w:cs/>
        </w:rPr>
        <w:t>ในที่ประชุม</w:t>
      </w:r>
      <w:r w:rsidR="00AE1982">
        <w:rPr>
          <w:rFonts w:ascii="Angsana New" w:eastAsia="Times New Roman" w:hAnsi="Angsana New" w:hint="cs"/>
          <w:sz w:val="30"/>
          <w:szCs w:val="30"/>
          <w:cs/>
        </w:rPr>
        <w:t>สามัญ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ผู้ถือหุ้นของบริษัทเมื่อวันที่ </w:t>
      </w:r>
      <w:r w:rsidRPr="00ED4876">
        <w:rPr>
          <w:rFonts w:ascii="Angsana New" w:eastAsia="Times New Roman" w:hAnsi="Angsana New"/>
          <w:sz w:val="30"/>
          <w:szCs w:val="30"/>
        </w:rPr>
        <w:t>2</w:t>
      </w:r>
      <w:r w:rsidR="008310C5" w:rsidRPr="00ED4876">
        <w:rPr>
          <w:rFonts w:ascii="Angsana New" w:eastAsia="Times New Roman" w:hAnsi="Angsana New"/>
          <w:sz w:val="30"/>
          <w:szCs w:val="30"/>
        </w:rPr>
        <w:t>0</w:t>
      </w:r>
      <w:r w:rsidRPr="00ED4876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เมษายน </w:t>
      </w:r>
      <w:r w:rsidRPr="00ED4876">
        <w:rPr>
          <w:rFonts w:ascii="Angsana New" w:eastAsia="Times New Roman" w:hAnsi="Angsana New"/>
          <w:sz w:val="30"/>
          <w:szCs w:val="30"/>
        </w:rPr>
        <w:t>256</w:t>
      </w:r>
      <w:r w:rsidR="008310C5" w:rsidRPr="00ED4876">
        <w:rPr>
          <w:rFonts w:ascii="Angsana New" w:eastAsia="Times New Roman" w:hAnsi="Angsana New"/>
          <w:sz w:val="30"/>
          <w:szCs w:val="30"/>
        </w:rPr>
        <w:t>6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 ผู้ถือหุ้นมีมติอนุมัติจ่ายเงินปันผลประจำปีสำหรับ</w:t>
      </w:r>
      <w:r w:rsidRPr="00ED4876">
        <w:rPr>
          <w:rFonts w:ascii="Angsana New" w:eastAsia="Times New Roman" w:hAnsi="Angsana New"/>
          <w:sz w:val="30"/>
          <w:szCs w:val="30"/>
        </w:rPr>
        <w:br/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ผลการดำเนินงานของปี </w:t>
      </w:r>
      <w:r w:rsidRPr="00ED4876">
        <w:rPr>
          <w:rFonts w:ascii="Angsana New" w:eastAsia="Times New Roman" w:hAnsi="Angsana New" w:hint="cs"/>
          <w:sz w:val="30"/>
          <w:szCs w:val="30"/>
        </w:rPr>
        <w:t>256</w:t>
      </w:r>
      <w:r w:rsidR="008310C5" w:rsidRPr="00ED4876">
        <w:rPr>
          <w:rFonts w:ascii="Angsana New" w:eastAsia="Times New Roman" w:hAnsi="Angsana New"/>
          <w:sz w:val="30"/>
          <w:szCs w:val="30"/>
        </w:rPr>
        <w:t>5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 ในอัตราหุ้นละ </w:t>
      </w:r>
      <w:r w:rsidR="001E6893" w:rsidRPr="00ED4876">
        <w:rPr>
          <w:rFonts w:ascii="Angsana New" w:eastAsia="Times New Roman" w:hAnsi="Angsana New"/>
          <w:sz w:val="30"/>
          <w:szCs w:val="30"/>
        </w:rPr>
        <w:t>1.50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 บาท </w:t>
      </w:r>
      <w:r w:rsidRPr="00ED4876">
        <w:rPr>
          <w:rFonts w:ascii="Angsana New" w:hAnsi="Angsana New"/>
          <w:sz w:val="30"/>
          <w:szCs w:val="30"/>
          <w:cs/>
        </w:rPr>
        <w:t>เป็นจำนวนเงิน</w:t>
      </w:r>
      <w:r w:rsidRPr="00ED4876">
        <w:rPr>
          <w:rFonts w:ascii="Angsana New" w:hAnsi="Angsana New" w:hint="cs"/>
          <w:sz w:val="30"/>
          <w:szCs w:val="30"/>
          <w:cs/>
        </w:rPr>
        <w:t>รวม</w:t>
      </w:r>
      <w:r w:rsidRPr="00ED4876">
        <w:rPr>
          <w:rFonts w:ascii="Angsana New" w:hAnsi="Angsana New"/>
          <w:sz w:val="30"/>
          <w:szCs w:val="30"/>
          <w:cs/>
        </w:rPr>
        <w:t xml:space="preserve">ทั้งสิ้น </w:t>
      </w:r>
      <w:r w:rsidR="001E6893" w:rsidRPr="00ED4876">
        <w:rPr>
          <w:rFonts w:ascii="Angsana New" w:hAnsi="Angsana New"/>
          <w:sz w:val="30"/>
          <w:szCs w:val="30"/>
        </w:rPr>
        <w:t>638</w:t>
      </w:r>
      <w:r w:rsidRPr="00ED4876">
        <w:rPr>
          <w:rFonts w:ascii="Angsana New" w:hAnsi="Angsana New"/>
          <w:sz w:val="30"/>
          <w:szCs w:val="30"/>
        </w:rPr>
        <w:t xml:space="preserve"> </w:t>
      </w:r>
      <w:r w:rsidRPr="00ED4876">
        <w:rPr>
          <w:rFonts w:ascii="Angsana New" w:hAnsi="Angsana New"/>
          <w:sz w:val="30"/>
          <w:szCs w:val="30"/>
          <w:cs/>
        </w:rPr>
        <w:t>ล้านบาท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D4876">
        <w:rPr>
          <w:rFonts w:ascii="Angsana New" w:hAnsi="Angsana New"/>
          <w:sz w:val="30"/>
          <w:szCs w:val="30"/>
          <w:cs/>
        </w:rPr>
        <w:t xml:space="preserve">ทั้งนี้เงินปันผลระหว่างกาลปี </w:t>
      </w:r>
      <w:r w:rsidRPr="00ED4876">
        <w:rPr>
          <w:rFonts w:ascii="Angsana New" w:hAnsi="Angsana New"/>
          <w:sz w:val="30"/>
          <w:szCs w:val="30"/>
        </w:rPr>
        <w:t>256</w:t>
      </w:r>
      <w:r w:rsidR="008310C5" w:rsidRPr="00ED4876">
        <w:rPr>
          <w:rFonts w:ascii="Angsana New" w:hAnsi="Angsana New"/>
          <w:sz w:val="30"/>
          <w:szCs w:val="30"/>
        </w:rPr>
        <w:t>5</w:t>
      </w:r>
      <w:r w:rsidRPr="00ED4876">
        <w:rPr>
          <w:rFonts w:ascii="Angsana New" w:hAnsi="Angsana New"/>
          <w:sz w:val="30"/>
          <w:szCs w:val="30"/>
          <w:cs/>
        </w:rPr>
        <w:t xml:space="preserve"> </w:t>
      </w:r>
      <w:r w:rsidRPr="00ED4876">
        <w:rPr>
          <w:rFonts w:ascii="Angsana New" w:hAnsi="Angsana New" w:hint="cs"/>
          <w:sz w:val="30"/>
          <w:szCs w:val="30"/>
          <w:cs/>
        </w:rPr>
        <w:t>ในอั</w:t>
      </w:r>
      <w:r w:rsidRPr="00ED4876">
        <w:rPr>
          <w:rFonts w:ascii="Angsana New" w:hAnsi="Angsana New"/>
          <w:sz w:val="30"/>
          <w:szCs w:val="30"/>
          <w:cs/>
        </w:rPr>
        <w:t xml:space="preserve">ตราหุ้นละ </w:t>
      </w:r>
      <w:r w:rsidRPr="00ED4876">
        <w:rPr>
          <w:rFonts w:ascii="Angsana New" w:hAnsi="Angsana New"/>
          <w:sz w:val="30"/>
          <w:szCs w:val="30"/>
        </w:rPr>
        <w:t>0.</w:t>
      </w:r>
      <w:r w:rsidR="008310C5" w:rsidRPr="00ED4876">
        <w:rPr>
          <w:rFonts w:ascii="Angsana New" w:hAnsi="Angsana New"/>
          <w:sz w:val="30"/>
          <w:szCs w:val="30"/>
        </w:rPr>
        <w:t>38</w:t>
      </w:r>
      <w:r w:rsidRPr="00ED4876">
        <w:rPr>
          <w:rFonts w:ascii="Angsana New" w:hAnsi="Angsana New"/>
          <w:sz w:val="30"/>
          <w:szCs w:val="30"/>
        </w:rPr>
        <w:t xml:space="preserve"> </w:t>
      </w:r>
      <w:r w:rsidRPr="00ED4876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ED4876">
        <w:rPr>
          <w:rFonts w:ascii="Angsana New" w:hAnsi="Angsana New"/>
          <w:sz w:val="30"/>
          <w:szCs w:val="30"/>
        </w:rPr>
        <w:t>1</w:t>
      </w:r>
      <w:r w:rsidR="008310C5" w:rsidRPr="00ED4876">
        <w:rPr>
          <w:rFonts w:ascii="Angsana New" w:hAnsi="Angsana New"/>
          <w:sz w:val="30"/>
          <w:szCs w:val="30"/>
        </w:rPr>
        <w:t>62</w:t>
      </w:r>
      <w:r w:rsidRPr="00ED487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D4876">
        <w:rPr>
          <w:rFonts w:ascii="Angsana New" w:hAnsi="Angsana New"/>
          <w:sz w:val="30"/>
          <w:szCs w:val="30"/>
        </w:rPr>
        <w:t xml:space="preserve"> </w:t>
      </w:r>
      <w:r w:rsidRPr="00ED4876">
        <w:rPr>
          <w:rFonts w:ascii="Angsana New" w:hAnsi="Angsana New" w:hint="cs"/>
          <w:sz w:val="30"/>
          <w:szCs w:val="30"/>
          <w:cs/>
        </w:rPr>
        <w:t>ได้จ่ายให้แก่ผู้ถือหุ้นแล้วใน</w:t>
      </w:r>
      <w:r w:rsidRPr="00ED4876">
        <w:rPr>
          <w:rFonts w:ascii="Angsana New" w:hAnsi="Angsana New"/>
          <w:sz w:val="30"/>
          <w:szCs w:val="30"/>
        </w:rPr>
        <w:br/>
      </w:r>
      <w:r w:rsidRPr="00A67D78">
        <w:rPr>
          <w:rFonts w:ascii="Angsana New" w:hAnsi="Angsana New" w:hint="cs"/>
          <w:spacing w:val="2"/>
          <w:sz w:val="30"/>
          <w:szCs w:val="30"/>
          <w:cs/>
        </w:rPr>
        <w:t xml:space="preserve">เดือนกันยายน </w:t>
      </w:r>
      <w:r w:rsidRPr="00A67D78">
        <w:rPr>
          <w:rFonts w:ascii="Angsana New" w:hAnsi="Angsana New"/>
          <w:spacing w:val="2"/>
          <w:sz w:val="30"/>
          <w:szCs w:val="30"/>
        </w:rPr>
        <w:t>256</w:t>
      </w:r>
      <w:r w:rsidR="008310C5" w:rsidRPr="00A67D78">
        <w:rPr>
          <w:rFonts w:ascii="Angsana New" w:hAnsi="Angsana New"/>
          <w:spacing w:val="2"/>
          <w:sz w:val="30"/>
          <w:szCs w:val="30"/>
        </w:rPr>
        <w:t>5</w:t>
      </w:r>
      <w:r w:rsidRPr="00A67D78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ดังนั้นเงินปันผล</w:t>
      </w:r>
      <w:r w:rsidR="00520C41" w:rsidRPr="00A67D78">
        <w:rPr>
          <w:rFonts w:ascii="Angsana New" w:eastAsia="Times New Roman" w:hAnsi="Angsana New" w:hint="cs"/>
          <w:spacing w:val="2"/>
          <w:sz w:val="30"/>
          <w:szCs w:val="30"/>
          <w:cs/>
        </w:rPr>
        <w:t>ส่วนที่คงเหลือ</w:t>
      </w:r>
      <w:r w:rsidRPr="00A67D78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ในอัตราหุ้นละ </w:t>
      </w:r>
      <w:r w:rsidR="001E6893" w:rsidRPr="00A67D78">
        <w:rPr>
          <w:rFonts w:ascii="Angsana New" w:eastAsia="Times New Roman" w:hAnsi="Angsana New"/>
          <w:spacing w:val="2"/>
          <w:sz w:val="30"/>
          <w:szCs w:val="30"/>
        </w:rPr>
        <w:t>1.12</w:t>
      </w:r>
      <w:r w:rsidRPr="00A67D78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บาท เป็นจำนวนเงิน </w:t>
      </w:r>
      <w:r w:rsidR="001E6893" w:rsidRPr="00A67D78">
        <w:rPr>
          <w:rFonts w:ascii="Angsana New" w:eastAsia="Times New Roman" w:hAnsi="Angsana New"/>
          <w:spacing w:val="2"/>
          <w:sz w:val="30"/>
          <w:szCs w:val="30"/>
        </w:rPr>
        <w:t>476</w:t>
      </w:r>
      <w:r w:rsidRPr="00A67D78">
        <w:rPr>
          <w:rFonts w:ascii="Angsana New" w:eastAsia="Times New Roman" w:hAnsi="Angsana New" w:hint="cs"/>
          <w:spacing w:val="2"/>
          <w:sz w:val="30"/>
          <w:szCs w:val="30"/>
          <w:cs/>
        </w:rPr>
        <w:t xml:space="preserve"> ล้านบาท </w:t>
      </w:r>
      <w:r w:rsidR="00520C41" w:rsidRPr="00A67D78">
        <w:rPr>
          <w:rFonts w:ascii="Angsana New" w:eastAsia="Times New Roman" w:hAnsi="Angsana New" w:hint="cs"/>
          <w:spacing w:val="2"/>
          <w:sz w:val="30"/>
          <w:szCs w:val="30"/>
          <w:cs/>
        </w:rPr>
        <w:t>ทั้งนี้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เงินปันผลดังกล่าวกำหนดจ่ายให้แก่ผู้ถือหุ้น ณ วันที่ </w:t>
      </w:r>
      <w:r w:rsidR="001E6893" w:rsidRPr="00ED4876">
        <w:rPr>
          <w:rFonts w:ascii="Angsana New" w:eastAsia="Times New Roman" w:hAnsi="Angsana New"/>
          <w:sz w:val="30"/>
          <w:szCs w:val="30"/>
        </w:rPr>
        <w:t>3</w:t>
      </w:r>
      <w:r w:rsidRPr="00ED4876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ED4876">
        <w:rPr>
          <w:rFonts w:ascii="Angsana New" w:eastAsia="Times New Roman" w:hAnsi="Angsana New" w:hint="cs"/>
          <w:sz w:val="30"/>
          <w:szCs w:val="30"/>
          <w:cs/>
        </w:rPr>
        <w:t xml:space="preserve">พฤษภาคม </w:t>
      </w:r>
      <w:r w:rsidRPr="00ED4876">
        <w:rPr>
          <w:rFonts w:ascii="Angsana New" w:eastAsia="Times New Roman" w:hAnsi="Angsana New" w:hint="cs"/>
          <w:sz w:val="30"/>
          <w:szCs w:val="30"/>
        </w:rPr>
        <w:t>256</w:t>
      </w:r>
      <w:r w:rsidR="008310C5" w:rsidRPr="00ED4876">
        <w:rPr>
          <w:rFonts w:ascii="Angsana New" w:eastAsia="Times New Roman" w:hAnsi="Angsana New"/>
          <w:sz w:val="30"/>
          <w:szCs w:val="30"/>
        </w:rPr>
        <w:t>6</w:t>
      </w:r>
    </w:p>
    <w:bookmarkEnd w:id="1"/>
    <w:p w14:paraId="3A689656" w14:textId="42F17F30" w:rsidR="00771F12" w:rsidRDefault="00771F12" w:rsidP="00E3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D088DB" w14:textId="77777777" w:rsidR="00365C9A" w:rsidRPr="00983179" w:rsidRDefault="00365C9A" w:rsidP="0036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550BBBD0" w14:textId="53D18589" w:rsidR="00655378" w:rsidRDefault="00655378" w:rsidP="003444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sectPr w:rsidR="00655378" w:rsidSect="0008252F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74C48" w14:textId="77777777" w:rsidR="00821095" w:rsidRDefault="00821095">
      <w:r>
        <w:separator/>
      </w:r>
    </w:p>
  </w:endnote>
  <w:endnote w:type="continuationSeparator" w:id="0">
    <w:p w14:paraId="4DE2361A" w14:textId="77777777" w:rsidR="00821095" w:rsidRDefault="0082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3E7D7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26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AE80D" w14:textId="77777777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10354522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197E90">
      <w:rPr>
        <w:rFonts w:ascii="Angsana New" w:hAnsi="Angsana New"/>
        <w:noProof/>
        <w:sz w:val="30"/>
        <w:szCs w:val="30"/>
      </w:rPr>
      <w:t>1409290 - 2023 Mar-FSA-SAT -03t-Q1 V7.docx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84C70" w14:textId="77777777" w:rsidR="00365C9A" w:rsidRDefault="00365C9A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27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7665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DC3" w14:textId="77777777" w:rsidR="0008252F" w:rsidRPr="00775DAE" w:rsidRDefault="0008252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1C24F" w14:textId="77777777" w:rsidR="00365C9A" w:rsidRPr="00775DAE" w:rsidRDefault="00365C9A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8EED" w14:textId="77777777" w:rsidR="00821095" w:rsidRDefault="00821095">
      <w:r>
        <w:separator/>
      </w:r>
    </w:p>
  </w:footnote>
  <w:footnote w:type="continuationSeparator" w:id="0">
    <w:p w14:paraId="006F1D5F" w14:textId="77777777" w:rsidR="00821095" w:rsidRDefault="00821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BBCE" w14:textId="77777777" w:rsidR="00365C9A" w:rsidRDefault="00365C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87D8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5C6A4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A80C45" w14:textId="1CB5AF95" w:rsidR="00886800" w:rsidRPr="009D0D6C" w:rsidRDefault="00886800" w:rsidP="0088680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2E86" w14:textId="77777777" w:rsidR="00365C9A" w:rsidRDefault="0036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61D33" w14:textId="77777777" w:rsidR="00365C9A" w:rsidRPr="00774FEB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51AF7EE" w14:textId="77777777" w:rsidR="00365C9A" w:rsidRPr="009D0D6C" w:rsidRDefault="00365C9A" w:rsidP="004F6F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75EA65" w14:textId="77777777" w:rsidR="00886800" w:rsidRPr="009D0D6C" w:rsidRDefault="00886800" w:rsidP="0088680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1AD5575F" w14:textId="77777777" w:rsidR="00365C9A" w:rsidRDefault="00365C9A" w:rsidP="005055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BA284" w14:textId="77777777" w:rsidR="00365C9A" w:rsidRPr="00774FEB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0676C5" w14:textId="77777777" w:rsidR="00365C9A" w:rsidRPr="009D0D6C" w:rsidRDefault="00365C9A" w:rsidP="00B451D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FABD9E2" w14:textId="77777777" w:rsidR="003F7400" w:rsidRPr="009D0D6C" w:rsidRDefault="003F7400" w:rsidP="003F7400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31 </w:t>
    </w:r>
    <w:r>
      <w:rPr>
        <w:rFonts w:asciiTheme="majorBidi" w:hAnsiTheme="majorBidi" w:cstheme="majorBidi" w:hint="cs"/>
        <w:b/>
        <w:bCs/>
        <w:sz w:val="32"/>
        <w:szCs w:val="32"/>
        <w:cs/>
        <w:lang w:eastAsia="x-none"/>
      </w:rPr>
      <w:t>มีนาคม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lang w:eastAsia="x-none"/>
      </w:rPr>
      <w:t>2566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7FE"/>
    <w:rsid w:val="000039B8"/>
    <w:rsid w:val="000039DA"/>
    <w:rsid w:val="00003EB3"/>
    <w:rsid w:val="00003EBA"/>
    <w:rsid w:val="00003FF5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94F"/>
    <w:rsid w:val="00015DC0"/>
    <w:rsid w:val="000162B6"/>
    <w:rsid w:val="00016332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890"/>
    <w:rsid w:val="00042A4E"/>
    <w:rsid w:val="00042EFC"/>
    <w:rsid w:val="000438B4"/>
    <w:rsid w:val="000442E9"/>
    <w:rsid w:val="00044D57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BA5"/>
    <w:rsid w:val="00046F82"/>
    <w:rsid w:val="000472B4"/>
    <w:rsid w:val="00047F68"/>
    <w:rsid w:val="000505AE"/>
    <w:rsid w:val="00050681"/>
    <w:rsid w:val="00050845"/>
    <w:rsid w:val="00050DA2"/>
    <w:rsid w:val="00050F3F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6F3"/>
    <w:rsid w:val="000A51CB"/>
    <w:rsid w:val="000A5278"/>
    <w:rsid w:val="000A53A4"/>
    <w:rsid w:val="000A55A7"/>
    <w:rsid w:val="000A5686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DB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793"/>
    <w:rsid w:val="000C0B5F"/>
    <w:rsid w:val="000C0DA0"/>
    <w:rsid w:val="000C131A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F02"/>
    <w:rsid w:val="000C525E"/>
    <w:rsid w:val="000C5309"/>
    <w:rsid w:val="000C5C05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471"/>
    <w:rsid w:val="000E7764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73"/>
    <w:rsid w:val="000F5FDA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50B"/>
    <w:rsid w:val="001168DC"/>
    <w:rsid w:val="00116D0B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67C"/>
    <w:rsid w:val="00135802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8DA"/>
    <w:rsid w:val="00150AEB"/>
    <w:rsid w:val="00150CA7"/>
    <w:rsid w:val="00150CC8"/>
    <w:rsid w:val="00150FE9"/>
    <w:rsid w:val="001513DA"/>
    <w:rsid w:val="001518F4"/>
    <w:rsid w:val="00151945"/>
    <w:rsid w:val="00151BAC"/>
    <w:rsid w:val="00152120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86A"/>
    <w:rsid w:val="001B1BF5"/>
    <w:rsid w:val="001B1C43"/>
    <w:rsid w:val="001B2175"/>
    <w:rsid w:val="001B2276"/>
    <w:rsid w:val="001B25F6"/>
    <w:rsid w:val="001B26AE"/>
    <w:rsid w:val="001B2D5E"/>
    <w:rsid w:val="001B3424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32C7"/>
    <w:rsid w:val="001C41DE"/>
    <w:rsid w:val="001C4511"/>
    <w:rsid w:val="001C4595"/>
    <w:rsid w:val="001C479F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40B0"/>
    <w:rsid w:val="001E443B"/>
    <w:rsid w:val="001E5244"/>
    <w:rsid w:val="001E527C"/>
    <w:rsid w:val="001E58A5"/>
    <w:rsid w:val="001E594F"/>
    <w:rsid w:val="001E599A"/>
    <w:rsid w:val="001E5EAB"/>
    <w:rsid w:val="001E600B"/>
    <w:rsid w:val="001E604F"/>
    <w:rsid w:val="001E6138"/>
    <w:rsid w:val="001E622A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DFC"/>
    <w:rsid w:val="001F0FF3"/>
    <w:rsid w:val="001F1125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357"/>
    <w:rsid w:val="001F33CF"/>
    <w:rsid w:val="001F39CC"/>
    <w:rsid w:val="001F3A4D"/>
    <w:rsid w:val="001F3CF2"/>
    <w:rsid w:val="001F45F2"/>
    <w:rsid w:val="001F4D4F"/>
    <w:rsid w:val="001F5227"/>
    <w:rsid w:val="001F556F"/>
    <w:rsid w:val="001F58C9"/>
    <w:rsid w:val="001F5CE0"/>
    <w:rsid w:val="001F5CF9"/>
    <w:rsid w:val="001F5FF1"/>
    <w:rsid w:val="001F6080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43B1"/>
    <w:rsid w:val="00204547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155F"/>
    <w:rsid w:val="00211FBA"/>
    <w:rsid w:val="00211FE3"/>
    <w:rsid w:val="00212190"/>
    <w:rsid w:val="0021272B"/>
    <w:rsid w:val="00212A59"/>
    <w:rsid w:val="00212A8A"/>
    <w:rsid w:val="002131B2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CA2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471"/>
    <w:rsid w:val="002315F2"/>
    <w:rsid w:val="0023176D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77C5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308C"/>
    <w:rsid w:val="002731F6"/>
    <w:rsid w:val="0027399F"/>
    <w:rsid w:val="00274167"/>
    <w:rsid w:val="0027419A"/>
    <w:rsid w:val="002741F2"/>
    <w:rsid w:val="002747B0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6C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2C7"/>
    <w:rsid w:val="002B14C9"/>
    <w:rsid w:val="002B17BF"/>
    <w:rsid w:val="002B1ADB"/>
    <w:rsid w:val="002B1D0F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F9"/>
    <w:rsid w:val="002C4974"/>
    <w:rsid w:val="002C4AF5"/>
    <w:rsid w:val="002C4B85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4BF"/>
    <w:rsid w:val="002D69F0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E79FB"/>
    <w:rsid w:val="002F0070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D6"/>
    <w:rsid w:val="00332784"/>
    <w:rsid w:val="003327EB"/>
    <w:rsid w:val="00332859"/>
    <w:rsid w:val="00332AC9"/>
    <w:rsid w:val="00332C2D"/>
    <w:rsid w:val="00332F33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B5F"/>
    <w:rsid w:val="00341BE3"/>
    <w:rsid w:val="00341E82"/>
    <w:rsid w:val="0034211B"/>
    <w:rsid w:val="003426F6"/>
    <w:rsid w:val="00342A83"/>
    <w:rsid w:val="00343091"/>
    <w:rsid w:val="0034314B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B78"/>
    <w:rsid w:val="00383D40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B33"/>
    <w:rsid w:val="00387CE2"/>
    <w:rsid w:val="00387E08"/>
    <w:rsid w:val="003901C1"/>
    <w:rsid w:val="0039020C"/>
    <w:rsid w:val="00390433"/>
    <w:rsid w:val="003905F2"/>
    <w:rsid w:val="00390785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DF1"/>
    <w:rsid w:val="003B727B"/>
    <w:rsid w:val="003B7B94"/>
    <w:rsid w:val="003C009A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3CA"/>
    <w:rsid w:val="003C5496"/>
    <w:rsid w:val="003C5548"/>
    <w:rsid w:val="003C58F9"/>
    <w:rsid w:val="003C5960"/>
    <w:rsid w:val="003C6288"/>
    <w:rsid w:val="003C6704"/>
    <w:rsid w:val="003C6C35"/>
    <w:rsid w:val="003C6ED2"/>
    <w:rsid w:val="003C6EF4"/>
    <w:rsid w:val="003C77DA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F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4300"/>
    <w:rsid w:val="003E47F2"/>
    <w:rsid w:val="003E5498"/>
    <w:rsid w:val="003E58C5"/>
    <w:rsid w:val="003E5B66"/>
    <w:rsid w:val="003E5CFB"/>
    <w:rsid w:val="003E5DCE"/>
    <w:rsid w:val="003E5E83"/>
    <w:rsid w:val="003E5F3D"/>
    <w:rsid w:val="003E63CD"/>
    <w:rsid w:val="003E68F2"/>
    <w:rsid w:val="003E6A36"/>
    <w:rsid w:val="003E6B6A"/>
    <w:rsid w:val="003E6F3A"/>
    <w:rsid w:val="003E6F95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7A"/>
    <w:rsid w:val="003F58B3"/>
    <w:rsid w:val="003F58E5"/>
    <w:rsid w:val="003F5AB3"/>
    <w:rsid w:val="003F5BD7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85A"/>
    <w:rsid w:val="00411E9E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396"/>
    <w:rsid w:val="004273DB"/>
    <w:rsid w:val="004275E6"/>
    <w:rsid w:val="0042762F"/>
    <w:rsid w:val="004277B7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1151"/>
    <w:rsid w:val="004312D6"/>
    <w:rsid w:val="00431417"/>
    <w:rsid w:val="00431AEE"/>
    <w:rsid w:val="00432048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80F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36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B13"/>
    <w:rsid w:val="00487B98"/>
    <w:rsid w:val="00487FA1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E2"/>
    <w:rsid w:val="00492715"/>
    <w:rsid w:val="004929B6"/>
    <w:rsid w:val="00492D0F"/>
    <w:rsid w:val="00492D27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223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A11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61CB"/>
    <w:rsid w:val="004F6F40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A6E"/>
    <w:rsid w:val="005220BF"/>
    <w:rsid w:val="00522275"/>
    <w:rsid w:val="00522328"/>
    <w:rsid w:val="005223D9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851"/>
    <w:rsid w:val="005519B0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D26"/>
    <w:rsid w:val="00554351"/>
    <w:rsid w:val="0055477B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7472"/>
    <w:rsid w:val="005777E7"/>
    <w:rsid w:val="00577878"/>
    <w:rsid w:val="00580170"/>
    <w:rsid w:val="00580283"/>
    <w:rsid w:val="005802FE"/>
    <w:rsid w:val="00580530"/>
    <w:rsid w:val="0058067D"/>
    <w:rsid w:val="00581306"/>
    <w:rsid w:val="00581668"/>
    <w:rsid w:val="005817E5"/>
    <w:rsid w:val="0058185D"/>
    <w:rsid w:val="005821E2"/>
    <w:rsid w:val="0058232A"/>
    <w:rsid w:val="00582492"/>
    <w:rsid w:val="00582646"/>
    <w:rsid w:val="00582A05"/>
    <w:rsid w:val="00582D4D"/>
    <w:rsid w:val="005830E4"/>
    <w:rsid w:val="00583596"/>
    <w:rsid w:val="00583925"/>
    <w:rsid w:val="00583B93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D6D"/>
    <w:rsid w:val="005A3D84"/>
    <w:rsid w:val="005A3D8D"/>
    <w:rsid w:val="005A3DC7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92B"/>
    <w:rsid w:val="005D0A5C"/>
    <w:rsid w:val="005D0B62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D29"/>
    <w:rsid w:val="005D4DA4"/>
    <w:rsid w:val="005D4F9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AB0"/>
    <w:rsid w:val="00620C13"/>
    <w:rsid w:val="00621761"/>
    <w:rsid w:val="0062178F"/>
    <w:rsid w:val="00621B93"/>
    <w:rsid w:val="00621C8C"/>
    <w:rsid w:val="00621E2E"/>
    <w:rsid w:val="00621E2F"/>
    <w:rsid w:val="006220E2"/>
    <w:rsid w:val="00622A58"/>
    <w:rsid w:val="00622E15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FEA"/>
    <w:rsid w:val="006366D8"/>
    <w:rsid w:val="00636712"/>
    <w:rsid w:val="00636730"/>
    <w:rsid w:val="00636CBB"/>
    <w:rsid w:val="00637426"/>
    <w:rsid w:val="00637741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712"/>
    <w:rsid w:val="006748DE"/>
    <w:rsid w:val="00674A0D"/>
    <w:rsid w:val="00674A2A"/>
    <w:rsid w:val="00674BC2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894"/>
    <w:rsid w:val="0068794D"/>
    <w:rsid w:val="00687AF0"/>
    <w:rsid w:val="00687C77"/>
    <w:rsid w:val="00687DA3"/>
    <w:rsid w:val="0069001B"/>
    <w:rsid w:val="006903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C73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4FF9"/>
    <w:rsid w:val="006D50A2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82B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3FAE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AC3"/>
    <w:rsid w:val="00715C12"/>
    <w:rsid w:val="0071609F"/>
    <w:rsid w:val="0071617E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542"/>
    <w:rsid w:val="0072689D"/>
    <w:rsid w:val="00726CC0"/>
    <w:rsid w:val="00726E25"/>
    <w:rsid w:val="0072712A"/>
    <w:rsid w:val="00727171"/>
    <w:rsid w:val="00727C6C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AE5"/>
    <w:rsid w:val="00750BB7"/>
    <w:rsid w:val="007510D9"/>
    <w:rsid w:val="007514C1"/>
    <w:rsid w:val="00751A5B"/>
    <w:rsid w:val="00751AEF"/>
    <w:rsid w:val="00751E6E"/>
    <w:rsid w:val="00751E8E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7041A"/>
    <w:rsid w:val="007706EF"/>
    <w:rsid w:val="00770739"/>
    <w:rsid w:val="0077073A"/>
    <w:rsid w:val="00770831"/>
    <w:rsid w:val="0077083E"/>
    <w:rsid w:val="00770875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906"/>
    <w:rsid w:val="00773BC6"/>
    <w:rsid w:val="00773CB2"/>
    <w:rsid w:val="00773CE7"/>
    <w:rsid w:val="00773E18"/>
    <w:rsid w:val="00774836"/>
    <w:rsid w:val="00774899"/>
    <w:rsid w:val="0077495E"/>
    <w:rsid w:val="00774AEF"/>
    <w:rsid w:val="00774B54"/>
    <w:rsid w:val="00774FEB"/>
    <w:rsid w:val="0077528A"/>
    <w:rsid w:val="00775438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900"/>
    <w:rsid w:val="00783207"/>
    <w:rsid w:val="00783811"/>
    <w:rsid w:val="00783858"/>
    <w:rsid w:val="00784188"/>
    <w:rsid w:val="007842CA"/>
    <w:rsid w:val="00784391"/>
    <w:rsid w:val="0078463D"/>
    <w:rsid w:val="007847C1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DDA"/>
    <w:rsid w:val="00793EAF"/>
    <w:rsid w:val="00793EE7"/>
    <w:rsid w:val="0079404A"/>
    <w:rsid w:val="00794061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8F0"/>
    <w:rsid w:val="007B797E"/>
    <w:rsid w:val="007B79F7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116E"/>
    <w:rsid w:val="007F1507"/>
    <w:rsid w:val="007F1758"/>
    <w:rsid w:val="007F194C"/>
    <w:rsid w:val="007F1AF3"/>
    <w:rsid w:val="007F2092"/>
    <w:rsid w:val="007F2422"/>
    <w:rsid w:val="007F2A03"/>
    <w:rsid w:val="007F2AE2"/>
    <w:rsid w:val="007F2CED"/>
    <w:rsid w:val="007F2CF4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B88"/>
    <w:rsid w:val="007F4CB9"/>
    <w:rsid w:val="007F514B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C16"/>
    <w:rsid w:val="00806C68"/>
    <w:rsid w:val="00807302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61"/>
    <w:rsid w:val="008116E5"/>
    <w:rsid w:val="00812193"/>
    <w:rsid w:val="0081246E"/>
    <w:rsid w:val="008124EF"/>
    <w:rsid w:val="008124F4"/>
    <w:rsid w:val="008126C4"/>
    <w:rsid w:val="00812E13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4C4"/>
    <w:rsid w:val="00820846"/>
    <w:rsid w:val="00820D63"/>
    <w:rsid w:val="00821095"/>
    <w:rsid w:val="00821278"/>
    <w:rsid w:val="0082130F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676"/>
    <w:rsid w:val="008236AC"/>
    <w:rsid w:val="00823840"/>
    <w:rsid w:val="0082385A"/>
    <w:rsid w:val="00823B24"/>
    <w:rsid w:val="00824054"/>
    <w:rsid w:val="00824420"/>
    <w:rsid w:val="00824551"/>
    <w:rsid w:val="008246AD"/>
    <w:rsid w:val="0082491D"/>
    <w:rsid w:val="00824AF0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507E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BE7"/>
    <w:rsid w:val="008E4BFA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7C7"/>
    <w:rsid w:val="008E795A"/>
    <w:rsid w:val="008E7DAD"/>
    <w:rsid w:val="008E7E57"/>
    <w:rsid w:val="008F0074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20A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5BC"/>
    <w:rsid w:val="00914977"/>
    <w:rsid w:val="00914F49"/>
    <w:rsid w:val="00914FDF"/>
    <w:rsid w:val="00915005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7A9"/>
    <w:rsid w:val="0092598F"/>
    <w:rsid w:val="00925A15"/>
    <w:rsid w:val="00926065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D68"/>
    <w:rsid w:val="00934EBA"/>
    <w:rsid w:val="00934FA2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CE0"/>
    <w:rsid w:val="00945EC4"/>
    <w:rsid w:val="009465F7"/>
    <w:rsid w:val="00946628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B38"/>
    <w:rsid w:val="00962C6C"/>
    <w:rsid w:val="00963197"/>
    <w:rsid w:val="009634DF"/>
    <w:rsid w:val="00963639"/>
    <w:rsid w:val="009636EB"/>
    <w:rsid w:val="00963BB3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E2D"/>
    <w:rsid w:val="00966FC4"/>
    <w:rsid w:val="00967143"/>
    <w:rsid w:val="00967166"/>
    <w:rsid w:val="009671AC"/>
    <w:rsid w:val="009677AF"/>
    <w:rsid w:val="00970E1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AD5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2095"/>
    <w:rsid w:val="009A22A3"/>
    <w:rsid w:val="009A2301"/>
    <w:rsid w:val="009A26E0"/>
    <w:rsid w:val="009A26F5"/>
    <w:rsid w:val="009A289A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68A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9AB"/>
    <w:rsid w:val="009B6B05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3FE"/>
    <w:rsid w:val="009F14C1"/>
    <w:rsid w:val="009F187B"/>
    <w:rsid w:val="009F1C17"/>
    <w:rsid w:val="009F1D38"/>
    <w:rsid w:val="009F1DEB"/>
    <w:rsid w:val="009F1E02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C3F"/>
    <w:rsid w:val="009F404F"/>
    <w:rsid w:val="009F4171"/>
    <w:rsid w:val="009F42A2"/>
    <w:rsid w:val="009F42AB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60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B4F"/>
    <w:rsid w:val="00A05CED"/>
    <w:rsid w:val="00A05D56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3F4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6F8"/>
    <w:rsid w:val="00A54730"/>
    <w:rsid w:val="00A54859"/>
    <w:rsid w:val="00A549F3"/>
    <w:rsid w:val="00A54C1E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D74"/>
    <w:rsid w:val="00A74F9F"/>
    <w:rsid w:val="00A74FAB"/>
    <w:rsid w:val="00A7519F"/>
    <w:rsid w:val="00A75236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7D7"/>
    <w:rsid w:val="00AA4A75"/>
    <w:rsid w:val="00AA5351"/>
    <w:rsid w:val="00AA5592"/>
    <w:rsid w:val="00AA5C60"/>
    <w:rsid w:val="00AA5D5A"/>
    <w:rsid w:val="00AA6119"/>
    <w:rsid w:val="00AA61C9"/>
    <w:rsid w:val="00AA6343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2411"/>
    <w:rsid w:val="00AB2CAB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B96"/>
    <w:rsid w:val="00AB5C28"/>
    <w:rsid w:val="00AB5C5B"/>
    <w:rsid w:val="00AB5CF2"/>
    <w:rsid w:val="00AB5E6B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92D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D4F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94C"/>
    <w:rsid w:val="00B02C3C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9A0"/>
    <w:rsid w:val="00B23B61"/>
    <w:rsid w:val="00B23BD6"/>
    <w:rsid w:val="00B23D96"/>
    <w:rsid w:val="00B24072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10BD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235"/>
    <w:rsid w:val="00B475C2"/>
    <w:rsid w:val="00B47706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77B4F"/>
    <w:rsid w:val="00B80174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6B2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8F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E1E"/>
    <w:rsid w:val="00B97FC0"/>
    <w:rsid w:val="00BA0721"/>
    <w:rsid w:val="00BA0821"/>
    <w:rsid w:val="00BA0AFF"/>
    <w:rsid w:val="00BA0B72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998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76F"/>
    <w:rsid w:val="00BA7BE0"/>
    <w:rsid w:val="00BA7CAC"/>
    <w:rsid w:val="00BA7EDD"/>
    <w:rsid w:val="00BA7FF4"/>
    <w:rsid w:val="00BB00F5"/>
    <w:rsid w:val="00BB039A"/>
    <w:rsid w:val="00BB07E0"/>
    <w:rsid w:val="00BB0EAD"/>
    <w:rsid w:val="00BB0F85"/>
    <w:rsid w:val="00BB11D6"/>
    <w:rsid w:val="00BB1AFF"/>
    <w:rsid w:val="00BB1E8E"/>
    <w:rsid w:val="00BB1EBF"/>
    <w:rsid w:val="00BB2235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1A76"/>
    <w:rsid w:val="00BC20C3"/>
    <w:rsid w:val="00BC21ED"/>
    <w:rsid w:val="00BC24CC"/>
    <w:rsid w:val="00BC24DD"/>
    <w:rsid w:val="00BC25AC"/>
    <w:rsid w:val="00BC2699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95"/>
    <w:rsid w:val="00BE79DF"/>
    <w:rsid w:val="00BE7A7E"/>
    <w:rsid w:val="00BF01F8"/>
    <w:rsid w:val="00BF026F"/>
    <w:rsid w:val="00BF02FB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A2A"/>
    <w:rsid w:val="00C06EE7"/>
    <w:rsid w:val="00C0713E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097B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EE2"/>
    <w:rsid w:val="00C22F59"/>
    <w:rsid w:val="00C2301A"/>
    <w:rsid w:val="00C23503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30005"/>
    <w:rsid w:val="00C30211"/>
    <w:rsid w:val="00C30867"/>
    <w:rsid w:val="00C3096C"/>
    <w:rsid w:val="00C30E2D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0EB3"/>
    <w:rsid w:val="00C510C0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91D"/>
    <w:rsid w:val="00C9695E"/>
    <w:rsid w:val="00C96AC0"/>
    <w:rsid w:val="00C96E2B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990"/>
    <w:rsid w:val="00CA423E"/>
    <w:rsid w:val="00CA47CC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3020"/>
    <w:rsid w:val="00CD31EA"/>
    <w:rsid w:val="00CD3252"/>
    <w:rsid w:val="00CD3448"/>
    <w:rsid w:val="00CD36BA"/>
    <w:rsid w:val="00CD3C9F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465B"/>
    <w:rsid w:val="00CE46C7"/>
    <w:rsid w:val="00CE46D3"/>
    <w:rsid w:val="00CE47E8"/>
    <w:rsid w:val="00CE497B"/>
    <w:rsid w:val="00CE4BA8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D9C"/>
    <w:rsid w:val="00D12EEB"/>
    <w:rsid w:val="00D1391D"/>
    <w:rsid w:val="00D13EB7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164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278"/>
    <w:rsid w:val="00D2643A"/>
    <w:rsid w:val="00D265D3"/>
    <w:rsid w:val="00D267EC"/>
    <w:rsid w:val="00D2698D"/>
    <w:rsid w:val="00D273CD"/>
    <w:rsid w:val="00D27D83"/>
    <w:rsid w:val="00D27E88"/>
    <w:rsid w:val="00D27EF0"/>
    <w:rsid w:val="00D30287"/>
    <w:rsid w:val="00D30377"/>
    <w:rsid w:val="00D307A2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A7D"/>
    <w:rsid w:val="00D42567"/>
    <w:rsid w:val="00D4315D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A08"/>
    <w:rsid w:val="00D47DF1"/>
    <w:rsid w:val="00D504FA"/>
    <w:rsid w:val="00D5060C"/>
    <w:rsid w:val="00D50855"/>
    <w:rsid w:val="00D51220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66"/>
    <w:rsid w:val="00D60095"/>
    <w:rsid w:val="00D601CD"/>
    <w:rsid w:val="00D6034F"/>
    <w:rsid w:val="00D60FCF"/>
    <w:rsid w:val="00D6120B"/>
    <w:rsid w:val="00D61491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7E0"/>
    <w:rsid w:val="00D66A4C"/>
    <w:rsid w:val="00D66D10"/>
    <w:rsid w:val="00D66D1F"/>
    <w:rsid w:val="00D671A8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40"/>
    <w:rsid w:val="00D729D6"/>
    <w:rsid w:val="00D7392B"/>
    <w:rsid w:val="00D739A4"/>
    <w:rsid w:val="00D73A21"/>
    <w:rsid w:val="00D74359"/>
    <w:rsid w:val="00D74773"/>
    <w:rsid w:val="00D747B2"/>
    <w:rsid w:val="00D74864"/>
    <w:rsid w:val="00D74D04"/>
    <w:rsid w:val="00D7523F"/>
    <w:rsid w:val="00D75409"/>
    <w:rsid w:val="00D75542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281E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4E3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5A"/>
    <w:rsid w:val="00DB3FF2"/>
    <w:rsid w:val="00DB4ABD"/>
    <w:rsid w:val="00DB4C15"/>
    <w:rsid w:val="00DB50DD"/>
    <w:rsid w:val="00DB5A60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AD"/>
    <w:rsid w:val="00DF1124"/>
    <w:rsid w:val="00DF13BC"/>
    <w:rsid w:val="00DF1BCC"/>
    <w:rsid w:val="00DF1D55"/>
    <w:rsid w:val="00DF1D6E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5A8"/>
    <w:rsid w:val="00E30738"/>
    <w:rsid w:val="00E30914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897"/>
    <w:rsid w:val="00E76B8D"/>
    <w:rsid w:val="00E76C56"/>
    <w:rsid w:val="00E76DC5"/>
    <w:rsid w:val="00E77137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74F"/>
    <w:rsid w:val="00E9294E"/>
    <w:rsid w:val="00E92A1B"/>
    <w:rsid w:val="00E92A90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988"/>
    <w:rsid w:val="00EB4015"/>
    <w:rsid w:val="00EB4399"/>
    <w:rsid w:val="00EB45BB"/>
    <w:rsid w:val="00EB4682"/>
    <w:rsid w:val="00EB483A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D0022"/>
    <w:rsid w:val="00ED0774"/>
    <w:rsid w:val="00ED07A4"/>
    <w:rsid w:val="00ED105D"/>
    <w:rsid w:val="00ED11A1"/>
    <w:rsid w:val="00ED1212"/>
    <w:rsid w:val="00ED1454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765"/>
    <w:rsid w:val="00EE299F"/>
    <w:rsid w:val="00EE302D"/>
    <w:rsid w:val="00EE3463"/>
    <w:rsid w:val="00EE384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464F"/>
    <w:rsid w:val="00EF4AEB"/>
    <w:rsid w:val="00EF4AFB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213"/>
    <w:rsid w:val="00F042F8"/>
    <w:rsid w:val="00F043FC"/>
    <w:rsid w:val="00F0480B"/>
    <w:rsid w:val="00F04A43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B0B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6074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9C"/>
    <w:rsid w:val="00F45A33"/>
    <w:rsid w:val="00F45A5E"/>
    <w:rsid w:val="00F45CF9"/>
    <w:rsid w:val="00F45DED"/>
    <w:rsid w:val="00F4614F"/>
    <w:rsid w:val="00F463A7"/>
    <w:rsid w:val="00F463E3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8CF"/>
    <w:rsid w:val="00F53A68"/>
    <w:rsid w:val="00F53E55"/>
    <w:rsid w:val="00F54774"/>
    <w:rsid w:val="00F54D8F"/>
    <w:rsid w:val="00F55058"/>
    <w:rsid w:val="00F558AF"/>
    <w:rsid w:val="00F55E7E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80B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940"/>
    <w:rsid w:val="00F83BEF"/>
    <w:rsid w:val="00F840C3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66F"/>
    <w:rsid w:val="00F92C49"/>
    <w:rsid w:val="00F92D90"/>
    <w:rsid w:val="00F92DBF"/>
    <w:rsid w:val="00F9353B"/>
    <w:rsid w:val="00F93593"/>
    <w:rsid w:val="00F936AF"/>
    <w:rsid w:val="00F9394C"/>
    <w:rsid w:val="00F93F95"/>
    <w:rsid w:val="00F94289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3FB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304"/>
    <w:rsid w:val="00FF389B"/>
    <w:rsid w:val="00FF38AA"/>
    <w:rsid w:val="00FF39A7"/>
    <w:rsid w:val="00FF3D0D"/>
    <w:rsid w:val="00FF3F99"/>
    <w:rsid w:val="00FF42D0"/>
    <w:rsid w:val="00FF4508"/>
    <w:rsid w:val="00FF4F5B"/>
    <w:rsid w:val="00FF5096"/>
    <w:rsid w:val="00FF5315"/>
    <w:rsid w:val="00FF5696"/>
    <w:rsid w:val="00FF5863"/>
    <w:rsid w:val="00FF59BA"/>
    <w:rsid w:val="00FF600A"/>
    <w:rsid w:val="00FF63C5"/>
    <w:rsid w:val="00FF6511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13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Prawarisa, Kaewvimonrat</cp:lastModifiedBy>
  <cp:revision>4</cp:revision>
  <cp:lastPrinted>2023-05-09T04:46:00Z</cp:lastPrinted>
  <dcterms:created xsi:type="dcterms:W3CDTF">2023-05-10T07:01:00Z</dcterms:created>
  <dcterms:modified xsi:type="dcterms:W3CDTF">2023-05-11T09:04:00Z</dcterms:modified>
</cp:coreProperties>
</file>