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237B4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  <w:cs/>
        </w:rPr>
      </w:pPr>
    </w:p>
    <w:p w14:paraId="754FE947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5B5306C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630F5ACD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5F1B53D2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66B87F7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564BDF0D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7B8EB23" w14:textId="77777777" w:rsidR="009F1066" w:rsidRPr="009A7734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4C216964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8D50CB3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0551407" w14:textId="77777777" w:rsidR="009F1066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9F1066" w:rsidSect="0050550D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EE4B0D" w14:textId="77777777" w:rsidR="009F1066" w:rsidRPr="00F2148C" w:rsidRDefault="009F1066" w:rsidP="00F21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C20AE3" w14:textId="77777777" w:rsidR="009F1066" w:rsidRPr="00BB5C2C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2AF37EC" w14:textId="1D86712D" w:rsidR="009F1066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B09A9F" w14:textId="77777777" w:rsidR="00914910" w:rsidRDefault="00914910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7012397" w14:textId="77777777" w:rsidR="009F1066" w:rsidRPr="00797011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BF1CF0" w14:textId="77777777" w:rsidR="009F1066" w:rsidRPr="00BB5C2C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C60F29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684067EA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09DF7BEA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DA175CE" w14:textId="77777777" w:rsidR="009F1066" w:rsidRPr="00BB5C2C" w:rsidRDefault="009F1066" w:rsidP="009F106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 xml:space="preserve">31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pacing w:val="-2"/>
          <w:lang w:val="en-US"/>
        </w:rPr>
        <w:t xml:space="preserve">2566 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cs/>
        </w:rPr>
        <w:t>สาม</w:t>
      </w:r>
      <w:r w:rsidRPr="00BB5C2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31 </w:t>
      </w:r>
      <w:r w:rsidRPr="009A7734">
        <w:rPr>
          <w:rFonts w:asciiTheme="majorBidi" w:hAnsiTheme="majorBidi" w:cs="Angsana New" w:hint="cs"/>
          <w:spacing w:val="-2"/>
          <w:cs/>
          <w:lang w:val="en-US"/>
        </w:rPr>
        <w:t>มีนาคม</w:t>
      </w:r>
      <w:r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9A7734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6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3149B6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BE597D7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FF134F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48F73" w14:textId="77777777" w:rsidR="009F1066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4FE8C5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1BE09" w14:textId="77777777" w:rsidR="009F1066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9F1066" w:rsidSect="0050550D">
          <w:headerReference w:type="default" r:id="rId11"/>
          <w:footerReference w:type="default" r:id="rId12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0F042B66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E01B083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1DD5DDF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1B0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91B00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F91B00">
        <w:rPr>
          <w:rFonts w:asciiTheme="majorBidi" w:hAnsiTheme="majorBidi" w:cstheme="majorBidi"/>
          <w:sz w:val="30"/>
          <w:szCs w:val="30"/>
        </w:rPr>
        <w:t>34</w:t>
      </w:r>
      <w:r w:rsidRPr="00F91B0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91B00">
        <w:rPr>
          <w:rFonts w:asciiTheme="majorBidi" w:hAnsiTheme="majorBidi" w:cstheme="majorBidi"/>
          <w:sz w:val="30"/>
          <w:szCs w:val="30"/>
        </w:rPr>
        <w:t xml:space="preserve"> </w:t>
      </w:r>
      <w:r w:rsidRPr="00F91B0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66E40A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73E08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0A23900D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159FFB8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44B3E3C6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44360A08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682BAC58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6E7FAB32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2D78757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6FD6EC" w14:textId="77777777" w:rsidR="009F1066" w:rsidRPr="00F2148C" w:rsidRDefault="009F1066" w:rsidP="00F2148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A94C5B3" w14:textId="7EDDC5F3" w:rsidR="009F1066" w:rsidRPr="00236F9C" w:rsidRDefault="004A6C7A" w:rsidP="009F1066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841E89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15 </w:t>
      </w:r>
      <w:r w:rsidR="00236F9C" w:rsidRPr="00841E89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9F1066" w:rsidRPr="00841E89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2566</w:t>
      </w:r>
    </w:p>
    <w:p w14:paraId="172AC51B" w14:textId="08044215" w:rsidR="003120D9" w:rsidRDefault="003120D9" w:rsidP="00537420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szCs w:val="22"/>
          <w:cs/>
        </w:rPr>
      </w:pPr>
    </w:p>
    <w:sectPr w:rsidR="003120D9" w:rsidSect="00537420">
      <w:head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8F40" w14:textId="77777777" w:rsidR="000B26C1" w:rsidRDefault="000B26C1">
      <w:r>
        <w:separator/>
      </w:r>
    </w:p>
  </w:endnote>
  <w:endnote w:type="continuationSeparator" w:id="0">
    <w:p w14:paraId="375C20C4" w14:textId="77777777" w:rsidR="000B26C1" w:rsidRDefault="000B26C1">
      <w:r>
        <w:continuationSeparator/>
      </w:r>
    </w:p>
  </w:endnote>
  <w:endnote w:type="continuationNotice" w:id="1">
    <w:p w14:paraId="17D3580D" w14:textId="77777777" w:rsidR="000B26C1" w:rsidRDefault="000B26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19428" w14:textId="77777777" w:rsidR="009F1066" w:rsidRDefault="009F1066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B9DADE6" w14:textId="77777777" w:rsidR="009F1066" w:rsidRDefault="009F10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600D8" w14:textId="77777777" w:rsidR="009F1066" w:rsidRDefault="009F106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C5EB3" w14:textId="77777777" w:rsidR="009F1066" w:rsidRDefault="009F10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89DF15" w14:textId="77777777" w:rsidR="009F1066" w:rsidRPr="00CF75AB" w:rsidRDefault="009F1066" w:rsidP="00505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D0DC" w14:textId="77777777" w:rsidR="000B26C1" w:rsidRDefault="000B26C1">
      <w:r>
        <w:separator/>
      </w:r>
    </w:p>
  </w:footnote>
  <w:footnote w:type="continuationSeparator" w:id="0">
    <w:p w14:paraId="532B31C9" w14:textId="77777777" w:rsidR="000B26C1" w:rsidRDefault="000B26C1">
      <w:r>
        <w:continuationSeparator/>
      </w:r>
    </w:p>
  </w:footnote>
  <w:footnote w:type="continuationNotice" w:id="1">
    <w:p w14:paraId="195A357B" w14:textId="77777777" w:rsidR="000B26C1" w:rsidRDefault="000B26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20D4" w14:textId="77777777" w:rsidR="009F1066" w:rsidRDefault="009F1066">
    <w:pPr>
      <w:pStyle w:val="Header"/>
    </w:pPr>
  </w:p>
  <w:p w14:paraId="2AC31ABE" w14:textId="77777777" w:rsidR="009F1066" w:rsidRDefault="009F1066">
    <w:pPr>
      <w:pStyle w:val="Header"/>
    </w:pPr>
  </w:p>
  <w:p w14:paraId="19E5A791" w14:textId="77777777" w:rsidR="009F1066" w:rsidRDefault="009F1066">
    <w:pPr>
      <w:pStyle w:val="Header"/>
    </w:pPr>
  </w:p>
  <w:p w14:paraId="1A5A3687" w14:textId="77777777" w:rsidR="009F1066" w:rsidRDefault="009F1066">
    <w:pPr>
      <w:pStyle w:val="Header"/>
    </w:pPr>
  </w:p>
  <w:p w14:paraId="11EA8C26" w14:textId="77777777" w:rsidR="009F1066" w:rsidRDefault="009F10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556F" w14:textId="77777777" w:rsidR="009F1066" w:rsidRDefault="009F1066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018699B" w14:textId="77777777" w:rsidR="009F1066" w:rsidRPr="00404E49" w:rsidRDefault="009F1066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B478" w14:textId="77777777" w:rsidR="007B107B" w:rsidRPr="00DC0DD7" w:rsidRDefault="007B107B" w:rsidP="007B10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6DA5348" w14:textId="77777777" w:rsidR="007B107B" w:rsidRPr="0025022B" w:rsidRDefault="007B107B" w:rsidP="007B10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57C689B" w14:textId="77777777" w:rsidR="00BB0ECF" w:rsidRPr="00F55BAA" w:rsidRDefault="00BB0ECF" w:rsidP="00BB0E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9F1066">
      <w:rPr>
        <w:rFonts w:asciiTheme="majorBidi" w:hAnsiTheme="majorBidi" w:cstheme="majorBidi"/>
        <w:b/>
        <w:bCs/>
        <w:sz w:val="30"/>
        <w:szCs w:val="30"/>
      </w:rPr>
      <w:t>31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 w:hint="cs"/>
        <w:b/>
        <w:bCs/>
        <w:sz w:val="30"/>
        <w:szCs w:val="30"/>
        <w:cs/>
      </w:rPr>
      <w:t>มีนาคม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Pr="009F1066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 w:rsidRPr="009F1066">
      <w:rPr>
        <w:rFonts w:asciiTheme="majorBidi" w:hAnsiTheme="majorBidi" w:cstheme="majorBidi"/>
        <w:b/>
        <w:bCs/>
        <w:sz w:val="30"/>
        <w:szCs w:val="30"/>
      </w:rPr>
      <w:t xml:space="preserve"> (</w:t>
    </w:r>
    <w:r w:rsidRPr="009F1066">
      <w:rPr>
        <w:rFonts w:asciiTheme="majorBidi" w:hAnsiTheme="majorBidi" w:cstheme="majorBidi"/>
        <w:b/>
        <w:bCs/>
        <w:sz w:val="30"/>
        <w:szCs w:val="30"/>
        <w:cs/>
      </w:rPr>
      <w:t>ไม่ได้ตรวจสอบ</w:t>
    </w:r>
    <w:r w:rsidRPr="009F1066">
      <w:rPr>
        <w:rFonts w:asciiTheme="majorBidi" w:hAnsiTheme="majorBidi" w:cstheme="majorBidi"/>
        <w:b/>
        <w:bCs/>
        <w:sz w:val="30"/>
        <w:szCs w:val="30"/>
      </w:rPr>
      <w:t>)</w:t>
    </w:r>
  </w:p>
  <w:p w14:paraId="2EAED60C" w14:textId="77777777" w:rsidR="009C0002" w:rsidRPr="007B107B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9"/>
  </w:num>
  <w:num w:numId="4" w16cid:durableId="843670007">
    <w:abstractNumId w:val="6"/>
  </w:num>
  <w:num w:numId="5" w16cid:durableId="335889290">
    <w:abstractNumId w:val="4"/>
  </w:num>
  <w:num w:numId="6" w16cid:durableId="1945074257">
    <w:abstractNumId w:val="14"/>
  </w:num>
  <w:num w:numId="7" w16cid:durableId="750084898">
    <w:abstractNumId w:val="15"/>
  </w:num>
  <w:num w:numId="8" w16cid:durableId="1709140651">
    <w:abstractNumId w:val="10"/>
  </w:num>
  <w:num w:numId="9" w16cid:durableId="97454305">
    <w:abstractNumId w:val="1"/>
  </w:num>
  <w:num w:numId="10" w16cid:durableId="1094664347">
    <w:abstractNumId w:val="8"/>
  </w:num>
  <w:num w:numId="11" w16cid:durableId="944262752">
    <w:abstractNumId w:val="13"/>
  </w:num>
  <w:num w:numId="12" w16cid:durableId="926571078">
    <w:abstractNumId w:val="2"/>
  </w:num>
  <w:num w:numId="13" w16cid:durableId="38865071">
    <w:abstractNumId w:val="7"/>
  </w:num>
  <w:num w:numId="14" w16cid:durableId="1194463322">
    <w:abstractNumId w:val="11"/>
  </w:num>
  <w:num w:numId="15" w16cid:durableId="848527140">
    <w:abstractNumId w:val="5"/>
  </w:num>
  <w:num w:numId="16" w16cid:durableId="1259632954">
    <w:abstractNumId w:val="16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2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6E53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129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D5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AD0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A5E"/>
    <w:rsid w:val="00045BC3"/>
    <w:rsid w:val="00045E6A"/>
    <w:rsid w:val="000463AC"/>
    <w:rsid w:val="00046429"/>
    <w:rsid w:val="0004699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18F"/>
    <w:rsid w:val="00052251"/>
    <w:rsid w:val="000528EF"/>
    <w:rsid w:val="000529F4"/>
    <w:rsid w:val="00052EB3"/>
    <w:rsid w:val="00052FF6"/>
    <w:rsid w:val="00053483"/>
    <w:rsid w:val="00054433"/>
    <w:rsid w:val="00054663"/>
    <w:rsid w:val="00055274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1E8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B15"/>
    <w:rsid w:val="00084E43"/>
    <w:rsid w:val="00084E93"/>
    <w:rsid w:val="00085178"/>
    <w:rsid w:val="00085378"/>
    <w:rsid w:val="00085406"/>
    <w:rsid w:val="00085461"/>
    <w:rsid w:val="0008577C"/>
    <w:rsid w:val="00085C50"/>
    <w:rsid w:val="00085EAB"/>
    <w:rsid w:val="00085F5F"/>
    <w:rsid w:val="000861E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64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B1D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0EF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5DF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6C1"/>
    <w:rsid w:val="000B287F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29D"/>
    <w:rsid w:val="000C6330"/>
    <w:rsid w:val="000C633A"/>
    <w:rsid w:val="000C67A5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64C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25F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2A4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2A8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0C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5D0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071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2C21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2B7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05D"/>
    <w:rsid w:val="00182234"/>
    <w:rsid w:val="001826FA"/>
    <w:rsid w:val="001826FB"/>
    <w:rsid w:val="00182D71"/>
    <w:rsid w:val="00182E29"/>
    <w:rsid w:val="00183341"/>
    <w:rsid w:val="001835BA"/>
    <w:rsid w:val="0018374E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8AC"/>
    <w:rsid w:val="00185959"/>
    <w:rsid w:val="00185D16"/>
    <w:rsid w:val="00185FDB"/>
    <w:rsid w:val="001863F0"/>
    <w:rsid w:val="001865C5"/>
    <w:rsid w:val="0018681D"/>
    <w:rsid w:val="00186AC3"/>
    <w:rsid w:val="00186E89"/>
    <w:rsid w:val="00187057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CBB"/>
    <w:rsid w:val="00197E2D"/>
    <w:rsid w:val="00197EE5"/>
    <w:rsid w:val="00197FCB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8E8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262"/>
    <w:rsid w:val="001C1415"/>
    <w:rsid w:val="001C1823"/>
    <w:rsid w:val="001C1A36"/>
    <w:rsid w:val="001C1B7E"/>
    <w:rsid w:val="001C2102"/>
    <w:rsid w:val="001C2307"/>
    <w:rsid w:val="001C246C"/>
    <w:rsid w:val="001C26D8"/>
    <w:rsid w:val="001C28A3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03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F8"/>
    <w:rsid w:val="00201FB1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0C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31C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30032"/>
    <w:rsid w:val="00230246"/>
    <w:rsid w:val="00230FE6"/>
    <w:rsid w:val="0023112B"/>
    <w:rsid w:val="00231420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D83"/>
    <w:rsid w:val="00233F08"/>
    <w:rsid w:val="00234014"/>
    <w:rsid w:val="00234033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D3A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0C40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9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216"/>
    <w:rsid w:val="00271B65"/>
    <w:rsid w:val="00272031"/>
    <w:rsid w:val="0027215C"/>
    <w:rsid w:val="00272342"/>
    <w:rsid w:val="0027256C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10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6F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51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3D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70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E74"/>
    <w:rsid w:val="002C0EA1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2E0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4E1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6AE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CF1"/>
    <w:rsid w:val="002F6F5B"/>
    <w:rsid w:val="002F6FC6"/>
    <w:rsid w:val="002F7041"/>
    <w:rsid w:val="002F78A1"/>
    <w:rsid w:val="002F7E26"/>
    <w:rsid w:val="002F7E78"/>
    <w:rsid w:val="002F7EA5"/>
    <w:rsid w:val="00300750"/>
    <w:rsid w:val="0030077F"/>
    <w:rsid w:val="00300904"/>
    <w:rsid w:val="00300CAF"/>
    <w:rsid w:val="00300E71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72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69E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B11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CE9"/>
    <w:rsid w:val="00324055"/>
    <w:rsid w:val="0032405B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3E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2BC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05B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8A6"/>
    <w:rsid w:val="00355CA1"/>
    <w:rsid w:val="00355CA7"/>
    <w:rsid w:val="00355F44"/>
    <w:rsid w:val="003561AB"/>
    <w:rsid w:val="00356539"/>
    <w:rsid w:val="00356F4A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CFD"/>
    <w:rsid w:val="00370EEC"/>
    <w:rsid w:val="00371225"/>
    <w:rsid w:val="00371360"/>
    <w:rsid w:val="00371AC8"/>
    <w:rsid w:val="00371BBF"/>
    <w:rsid w:val="00371C96"/>
    <w:rsid w:val="0037226D"/>
    <w:rsid w:val="003723E4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C2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F41"/>
    <w:rsid w:val="00394178"/>
    <w:rsid w:val="00394291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930"/>
    <w:rsid w:val="003969E7"/>
    <w:rsid w:val="00396DDB"/>
    <w:rsid w:val="00396F61"/>
    <w:rsid w:val="003975C2"/>
    <w:rsid w:val="003976EF"/>
    <w:rsid w:val="00397B22"/>
    <w:rsid w:val="00397C26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A2F"/>
    <w:rsid w:val="003A5C8C"/>
    <w:rsid w:val="003A5CFF"/>
    <w:rsid w:val="003A5F37"/>
    <w:rsid w:val="003A61C3"/>
    <w:rsid w:val="003A6754"/>
    <w:rsid w:val="003A6847"/>
    <w:rsid w:val="003A699A"/>
    <w:rsid w:val="003A6F0C"/>
    <w:rsid w:val="003A733B"/>
    <w:rsid w:val="003A74C6"/>
    <w:rsid w:val="003A7A04"/>
    <w:rsid w:val="003A7B4B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4ED8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426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9A"/>
    <w:rsid w:val="003C78F0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0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2C7"/>
    <w:rsid w:val="003E7613"/>
    <w:rsid w:val="003E7BB9"/>
    <w:rsid w:val="003E7D98"/>
    <w:rsid w:val="003F0524"/>
    <w:rsid w:val="003F06E0"/>
    <w:rsid w:val="003F0C1C"/>
    <w:rsid w:val="003F0CE8"/>
    <w:rsid w:val="003F148A"/>
    <w:rsid w:val="003F1732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F40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680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4CE5"/>
    <w:rsid w:val="0043508A"/>
    <w:rsid w:val="004350AE"/>
    <w:rsid w:val="0043526D"/>
    <w:rsid w:val="0043571E"/>
    <w:rsid w:val="00435C4D"/>
    <w:rsid w:val="00435DC0"/>
    <w:rsid w:val="00436075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ED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2F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A03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670"/>
    <w:rsid w:val="00462970"/>
    <w:rsid w:val="00462B95"/>
    <w:rsid w:val="00462FA9"/>
    <w:rsid w:val="0046326D"/>
    <w:rsid w:val="00463292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5D"/>
    <w:rsid w:val="00473AF2"/>
    <w:rsid w:val="0047402E"/>
    <w:rsid w:val="004740BC"/>
    <w:rsid w:val="004745E7"/>
    <w:rsid w:val="00474634"/>
    <w:rsid w:val="00475045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68A"/>
    <w:rsid w:val="00495765"/>
    <w:rsid w:val="0049602D"/>
    <w:rsid w:val="0049647A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284"/>
    <w:rsid w:val="004A249F"/>
    <w:rsid w:val="004A2683"/>
    <w:rsid w:val="004A276A"/>
    <w:rsid w:val="004A339F"/>
    <w:rsid w:val="004A351E"/>
    <w:rsid w:val="004A3819"/>
    <w:rsid w:val="004A430D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C7A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F6F"/>
    <w:rsid w:val="004B1A85"/>
    <w:rsid w:val="004B1A95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80C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8A"/>
    <w:rsid w:val="004E4941"/>
    <w:rsid w:val="004E4A39"/>
    <w:rsid w:val="004E4CC8"/>
    <w:rsid w:val="004E4E06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6E"/>
    <w:rsid w:val="005046AB"/>
    <w:rsid w:val="005048E0"/>
    <w:rsid w:val="00504DC5"/>
    <w:rsid w:val="00504DF9"/>
    <w:rsid w:val="005053F1"/>
    <w:rsid w:val="0050546F"/>
    <w:rsid w:val="0050550D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52D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617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3C3"/>
    <w:rsid w:val="00525BB3"/>
    <w:rsid w:val="0052643A"/>
    <w:rsid w:val="00526E2F"/>
    <w:rsid w:val="00527211"/>
    <w:rsid w:val="0052765D"/>
    <w:rsid w:val="00527D7E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D37"/>
    <w:rsid w:val="005321B6"/>
    <w:rsid w:val="0053241C"/>
    <w:rsid w:val="00532874"/>
    <w:rsid w:val="00532C28"/>
    <w:rsid w:val="00532E62"/>
    <w:rsid w:val="00532F06"/>
    <w:rsid w:val="00532F1D"/>
    <w:rsid w:val="00533A8F"/>
    <w:rsid w:val="00533D9A"/>
    <w:rsid w:val="00534152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17A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420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B7B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9D6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11B"/>
    <w:rsid w:val="005654C0"/>
    <w:rsid w:val="0056581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2C30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5B9B"/>
    <w:rsid w:val="005861B9"/>
    <w:rsid w:val="005867B8"/>
    <w:rsid w:val="0058691F"/>
    <w:rsid w:val="00586ABA"/>
    <w:rsid w:val="00586D37"/>
    <w:rsid w:val="00586ED9"/>
    <w:rsid w:val="005870F4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9C5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32D"/>
    <w:rsid w:val="005A2674"/>
    <w:rsid w:val="005A2A2A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A66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382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66C"/>
    <w:rsid w:val="005F26AC"/>
    <w:rsid w:val="005F27D3"/>
    <w:rsid w:val="005F2FB8"/>
    <w:rsid w:val="005F347B"/>
    <w:rsid w:val="005F3533"/>
    <w:rsid w:val="005F3E86"/>
    <w:rsid w:val="005F4293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0A5"/>
    <w:rsid w:val="006065B7"/>
    <w:rsid w:val="00606970"/>
    <w:rsid w:val="00606B89"/>
    <w:rsid w:val="00606EE9"/>
    <w:rsid w:val="006073CA"/>
    <w:rsid w:val="00607480"/>
    <w:rsid w:val="00607A93"/>
    <w:rsid w:val="00607C99"/>
    <w:rsid w:val="00607CD0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917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9FF"/>
    <w:rsid w:val="00624BC8"/>
    <w:rsid w:val="006250B8"/>
    <w:rsid w:val="00625123"/>
    <w:rsid w:val="00625701"/>
    <w:rsid w:val="00625A0F"/>
    <w:rsid w:val="00625C41"/>
    <w:rsid w:val="00625C7C"/>
    <w:rsid w:val="00625E34"/>
    <w:rsid w:val="00625E9B"/>
    <w:rsid w:val="00625F92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726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0D77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B1E"/>
    <w:rsid w:val="00652B56"/>
    <w:rsid w:val="00652C79"/>
    <w:rsid w:val="0065301E"/>
    <w:rsid w:val="0065304C"/>
    <w:rsid w:val="006530AB"/>
    <w:rsid w:val="00653274"/>
    <w:rsid w:val="00653284"/>
    <w:rsid w:val="006533DD"/>
    <w:rsid w:val="006535BC"/>
    <w:rsid w:val="00653930"/>
    <w:rsid w:val="00653948"/>
    <w:rsid w:val="00653BB8"/>
    <w:rsid w:val="0065459B"/>
    <w:rsid w:val="0065473B"/>
    <w:rsid w:val="00654A8B"/>
    <w:rsid w:val="006552CD"/>
    <w:rsid w:val="006559B4"/>
    <w:rsid w:val="00655D89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4EFD"/>
    <w:rsid w:val="00675076"/>
    <w:rsid w:val="006751B3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2FCB"/>
    <w:rsid w:val="00683346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1EAE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36A"/>
    <w:rsid w:val="0069563B"/>
    <w:rsid w:val="00695900"/>
    <w:rsid w:val="00695AD3"/>
    <w:rsid w:val="00695AFC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9CB"/>
    <w:rsid w:val="006A4D35"/>
    <w:rsid w:val="006A5420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88F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7ED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68F"/>
    <w:rsid w:val="006C7AF0"/>
    <w:rsid w:val="006C7D11"/>
    <w:rsid w:val="006C7D44"/>
    <w:rsid w:val="006C7DA1"/>
    <w:rsid w:val="006C7E08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1F3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86F"/>
    <w:rsid w:val="006F5AB0"/>
    <w:rsid w:val="006F5D80"/>
    <w:rsid w:val="006F6039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3DC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118"/>
    <w:rsid w:val="0073350B"/>
    <w:rsid w:val="00733C2E"/>
    <w:rsid w:val="00733E69"/>
    <w:rsid w:val="0073408A"/>
    <w:rsid w:val="007341DB"/>
    <w:rsid w:val="0073453D"/>
    <w:rsid w:val="007349C5"/>
    <w:rsid w:val="00734D0C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4C5"/>
    <w:rsid w:val="00756834"/>
    <w:rsid w:val="00756B01"/>
    <w:rsid w:val="00756FCA"/>
    <w:rsid w:val="00757032"/>
    <w:rsid w:val="007574C2"/>
    <w:rsid w:val="0075760D"/>
    <w:rsid w:val="00757B29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46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2D"/>
    <w:rsid w:val="00784E75"/>
    <w:rsid w:val="007855B8"/>
    <w:rsid w:val="00785703"/>
    <w:rsid w:val="00785BF7"/>
    <w:rsid w:val="00785C0F"/>
    <w:rsid w:val="0078614E"/>
    <w:rsid w:val="007863D2"/>
    <w:rsid w:val="00786729"/>
    <w:rsid w:val="0078692E"/>
    <w:rsid w:val="00787366"/>
    <w:rsid w:val="007873CF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4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9E1"/>
    <w:rsid w:val="007A5FA5"/>
    <w:rsid w:val="007A6250"/>
    <w:rsid w:val="007A626D"/>
    <w:rsid w:val="007A6A96"/>
    <w:rsid w:val="007A6AC6"/>
    <w:rsid w:val="007A6C2A"/>
    <w:rsid w:val="007A73AA"/>
    <w:rsid w:val="007A7410"/>
    <w:rsid w:val="007A7602"/>
    <w:rsid w:val="007A7763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436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4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7AD"/>
    <w:rsid w:val="007D3C2B"/>
    <w:rsid w:val="007D3D1F"/>
    <w:rsid w:val="007D3DB2"/>
    <w:rsid w:val="007D3FC2"/>
    <w:rsid w:val="007D40B6"/>
    <w:rsid w:val="007D4155"/>
    <w:rsid w:val="007D44C3"/>
    <w:rsid w:val="007D4B06"/>
    <w:rsid w:val="007D4E03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0FC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201"/>
    <w:rsid w:val="007E249A"/>
    <w:rsid w:val="007E2609"/>
    <w:rsid w:val="007E2A7A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E7FE8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7B7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5D8"/>
    <w:rsid w:val="008059F6"/>
    <w:rsid w:val="00805C4A"/>
    <w:rsid w:val="00805D1D"/>
    <w:rsid w:val="00805D93"/>
    <w:rsid w:val="0080602B"/>
    <w:rsid w:val="00806129"/>
    <w:rsid w:val="008063B0"/>
    <w:rsid w:val="00806667"/>
    <w:rsid w:val="00806D3E"/>
    <w:rsid w:val="00806D79"/>
    <w:rsid w:val="0080707E"/>
    <w:rsid w:val="00807431"/>
    <w:rsid w:val="008074E9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3066"/>
    <w:rsid w:val="008131BF"/>
    <w:rsid w:val="0081397B"/>
    <w:rsid w:val="00813B90"/>
    <w:rsid w:val="00813EF8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89"/>
    <w:rsid w:val="00820EBC"/>
    <w:rsid w:val="008212D5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10B"/>
    <w:rsid w:val="008245FB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1E89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3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C2A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862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67B9E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8C8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143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19A"/>
    <w:rsid w:val="008A438E"/>
    <w:rsid w:val="008A4604"/>
    <w:rsid w:val="008A4654"/>
    <w:rsid w:val="008A4E04"/>
    <w:rsid w:val="008A4F01"/>
    <w:rsid w:val="008A4F0B"/>
    <w:rsid w:val="008A5176"/>
    <w:rsid w:val="008A5C2B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475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3FC"/>
    <w:rsid w:val="008B45C9"/>
    <w:rsid w:val="008B46BC"/>
    <w:rsid w:val="008B482C"/>
    <w:rsid w:val="008B5002"/>
    <w:rsid w:val="008B5468"/>
    <w:rsid w:val="008B57FC"/>
    <w:rsid w:val="008B5885"/>
    <w:rsid w:val="008B60BE"/>
    <w:rsid w:val="008B6D30"/>
    <w:rsid w:val="008B6D6D"/>
    <w:rsid w:val="008B6DAB"/>
    <w:rsid w:val="008B6DD8"/>
    <w:rsid w:val="008B7177"/>
    <w:rsid w:val="008B7615"/>
    <w:rsid w:val="008C054C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7BE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24A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0F40"/>
    <w:rsid w:val="009010EC"/>
    <w:rsid w:val="009020C5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3D"/>
    <w:rsid w:val="00910161"/>
    <w:rsid w:val="009106AA"/>
    <w:rsid w:val="00910792"/>
    <w:rsid w:val="00910D96"/>
    <w:rsid w:val="0091144B"/>
    <w:rsid w:val="0091148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910"/>
    <w:rsid w:val="00914AC7"/>
    <w:rsid w:val="00914BF2"/>
    <w:rsid w:val="00914CE0"/>
    <w:rsid w:val="00914EE3"/>
    <w:rsid w:val="00914F63"/>
    <w:rsid w:val="00915350"/>
    <w:rsid w:val="00915626"/>
    <w:rsid w:val="009161E8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1E60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B31"/>
    <w:rsid w:val="00925CF5"/>
    <w:rsid w:val="00925F58"/>
    <w:rsid w:val="0092608C"/>
    <w:rsid w:val="009261A6"/>
    <w:rsid w:val="00926266"/>
    <w:rsid w:val="00926615"/>
    <w:rsid w:val="00926985"/>
    <w:rsid w:val="00926A39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4CA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8FC"/>
    <w:rsid w:val="00933BD7"/>
    <w:rsid w:val="00934048"/>
    <w:rsid w:val="00934127"/>
    <w:rsid w:val="009342FE"/>
    <w:rsid w:val="0093442A"/>
    <w:rsid w:val="009347B1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498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547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072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2D2A"/>
    <w:rsid w:val="00972E85"/>
    <w:rsid w:val="0097305F"/>
    <w:rsid w:val="00973A27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3D3"/>
    <w:rsid w:val="00976DF4"/>
    <w:rsid w:val="00976ED2"/>
    <w:rsid w:val="00977017"/>
    <w:rsid w:val="009777AF"/>
    <w:rsid w:val="0097788C"/>
    <w:rsid w:val="009778DF"/>
    <w:rsid w:val="00977AEC"/>
    <w:rsid w:val="00977DE8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024"/>
    <w:rsid w:val="0098319B"/>
    <w:rsid w:val="00983693"/>
    <w:rsid w:val="009838D9"/>
    <w:rsid w:val="00983AA5"/>
    <w:rsid w:val="00983ABA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C4C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7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3C8"/>
    <w:rsid w:val="009A4CA7"/>
    <w:rsid w:val="009A4CCF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351"/>
    <w:rsid w:val="009B03B0"/>
    <w:rsid w:val="009B0CA1"/>
    <w:rsid w:val="009B0CA7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8FE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101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38B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A33"/>
    <w:rsid w:val="009E0BB7"/>
    <w:rsid w:val="009E0CB6"/>
    <w:rsid w:val="009E0E04"/>
    <w:rsid w:val="009E1249"/>
    <w:rsid w:val="009E17EB"/>
    <w:rsid w:val="009E1D4B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123"/>
    <w:rsid w:val="009E42B1"/>
    <w:rsid w:val="009E43A6"/>
    <w:rsid w:val="009E4444"/>
    <w:rsid w:val="009E4771"/>
    <w:rsid w:val="009E4794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0F6B"/>
    <w:rsid w:val="009F1066"/>
    <w:rsid w:val="009F12AB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575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5FE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C12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2EA7"/>
    <w:rsid w:val="00A33232"/>
    <w:rsid w:val="00A33301"/>
    <w:rsid w:val="00A335FE"/>
    <w:rsid w:val="00A3375C"/>
    <w:rsid w:val="00A3379B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40E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58B"/>
    <w:rsid w:val="00A6059E"/>
    <w:rsid w:val="00A605E7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40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039"/>
    <w:rsid w:val="00A7136F"/>
    <w:rsid w:val="00A71AC3"/>
    <w:rsid w:val="00A71B5D"/>
    <w:rsid w:val="00A71E89"/>
    <w:rsid w:val="00A720FF"/>
    <w:rsid w:val="00A72441"/>
    <w:rsid w:val="00A724F6"/>
    <w:rsid w:val="00A726EC"/>
    <w:rsid w:val="00A726F1"/>
    <w:rsid w:val="00A7296C"/>
    <w:rsid w:val="00A72BD2"/>
    <w:rsid w:val="00A72C6A"/>
    <w:rsid w:val="00A72CA4"/>
    <w:rsid w:val="00A72D19"/>
    <w:rsid w:val="00A72F50"/>
    <w:rsid w:val="00A72FBA"/>
    <w:rsid w:val="00A73194"/>
    <w:rsid w:val="00A73DA4"/>
    <w:rsid w:val="00A73FF6"/>
    <w:rsid w:val="00A74021"/>
    <w:rsid w:val="00A74355"/>
    <w:rsid w:val="00A7445B"/>
    <w:rsid w:val="00A74461"/>
    <w:rsid w:val="00A74901"/>
    <w:rsid w:val="00A75268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7C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84E"/>
    <w:rsid w:val="00AA28E1"/>
    <w:rsid w:val="00AA2ABA"/>
    <w:rsid w:val="00AA3389"/>
    <w:rsid w:val="00AA342C"/>
    <w:rsid w:val="00AA3477"/>
    <w:rsid w:val="00AA3C9F"/>
    <w:rsid w:val="00AA3F9D"/>
    <w:rsid w:val="00AA412B"/>
    <w:rsid w:val="00AA41C7"/>
    <w:rsid w:val="00AA43EE"/>
    <w:rsid w:val="00AA4FE4"/>
    <w:rsid w:val="00AA5263"/>
    <w:rsid w:val="00AA6151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087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166"/>
    <w:rsid w:val="00AB336D"/>
    <w:rsid w:val="00AB350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8F9"/>
    <w:rsid w:val="00AB5A85"/>
    <w:rsid w:val="00AB5C4A"/>
    <w:rsid w:val="00AB5FC9"/>
    <w:rsid w:val="00AB6552"/>
    <w:rsid w:val="00AB6747"/>
    <w:rsid w:val="00AB6824"/>
    <w:rsid w:val="00AB6B40"/>
    <w:rsid w:val="00AB724F"/>
    <w:rsid w:val="00AB76C0"/>
    <w:rsid w:val="00AB77F7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462"/>
    <w:rsid w:val="00AD38CB"/>
    <w:rsid w:val="00AD41C2"/>
    <w:rsid w:val="00AD4318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4E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2B"/>
    <w:rsid w:val="00AE13E6"/>
    <w:rsid w:val="00AE180A"/>
    <w:rsid w:val="00AE22AE"/>
    <w:rsid w:val="00AE23E2"/>
    <w:rsid w:val="00AE260B"/>
    <w:rsid w:val="00AE269B"/>
    <w:rsid w:val="00AE272C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314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BE2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60A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934"/>
    <w:rsid w:val="00B27E47"/>
    <w:rsid w:val="00B27F53"/>
    <w:rsid w:val="00B27FA1"/>
    <w:rsid w:val="00B3089B"/>
    <w:rsid w:val="00B30C51"/>
    <w:rsid w:val="00B30DE6"/>
    <w:rsid w:val="00B30EA7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681"/>
    <w:rsid w:val="00B36A5C"/>
    <w:rsid w:val="00B36AD2"/>
    <w:rsid w:val="00B36B16"/>
    <w:rsid w:val="00B36C29"/>
    <w:rsid w:val="00B36E8C"/>
    <w:rsid w:val="00B36FCA"/>
    <w:rsid w:val="00B4004D"/>
    <w:rsid w:val="00B400D5"/>
    <w:rsid w:val="00B40697"/>
    <w:rsid w:val="00B40D65"/>
    <w:rsid w:val="00B4139A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F5"/>
    <w:rsid w:val="00B505C1"/>
    <w:rsid w:val="00B506B2"/>
    <w:rsid w:val="00B50D2D"/>
    <w:rsid w:val="00B515CB"/>
    <w:rsid w:val="00B5223B"/>
    <w:rsid w:val="00B52605"/>
    <w:rsid w:val="00B526AE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D77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0CD6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23AF"/>
    <w:rsid w:val="00B63054"/>
    <w:rsid w:val="00B6332F"/>
    <w:rsid w:val="00B6348B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25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AB1"/>
    <w:rsid w:val="00B80E64"/>
    <w:rsid w:val="00B80EDF"/>
    <w:rsid w:val="00B8140D"/>
    <w:rsid w:val="00B815E5"/>
    <w:rsid w:val="00B81625"/>
    <w:rsid w:val="00B816A4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0ECF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6F9B"/>
    <w:rsid w:val="00BC7089"/>
    <w:rsid w:val="00BC7863"/>
    <w:rsid w:val="00BC7A3F"/>
    <w:rsid w:val="00BC7A78"/>
    <w:rsid w:val="00BC7CC9"/>
    <w:rsid w:val="00BD06DF"/>
    <w:rsid w:val="00BD0ACA"/>
    <w:rsid w:val="00BD1162"/>
    <w:rsid w:val="00BD15E9"/>
    <w:rsid w:val="00BD16C9"/>
    <w:rsid w:val="00BD2011"/>
    <w:rsid w:val="00BD3166"/>
    <w:rsid w:val="00BD329C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0DA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418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6B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5275"/>
    <w:rsid w:val="00C261A2"/>
    <w:rsid w:val="00C26470"/>
    <w:rsid w:val="00C266C7"/>
    <w:rsid w:val="00C267CB"/>
    <w:rsid w:val="00C26C37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6B6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439"/>
    <w:rsid w:val="00C45D3A"/>
    <w:rsid w:val="00C46599"/>
    <w:rsid w:val="00C465D4"/>
    <w:rsid w:val="00C46AF9"/>
    <w:rsid w:val="00C46E51"/>
    <w:rsid w:val="00C471B8"/>
    <w:rsid w:val="00C471BF"/>
    <w:rsid w:val="00C4726B"/>
    <w:rsid w:val="00C47384"/>
    <w:rsid w:val="00C475A0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728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C6A"/>
    <w:rsid w:val="00C82D74"/>
    <w:rsid w:val="00C830C3"/>
    <w:rsid w:val="00C83195"/>
    <w:rsid w:val="00C837DD"/>
    <w:rsid w:val="00C83F3E"/>
    <w:rsid w:val="00C8498B"/>
    <w:rsid w:val="00C84DAF"/>
    <w:rsid w:val="00C85029"/>
    <w:rsid w:val="00C8538B"/>
    <w:rsid w:val="00C85403"/>
    <w:rsid w:val="00C85694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E24"/>
    <w:rsid w:val="00CA508D"/>
    <w:rsid w:val="00CA57FA"/>
    <w:rsid w:val="00CA59E8"/>
    <w:rsid w:val="00CA5E63"/>
    <w:rsid w:val="00CA671A"/>
    <w:rsid w:val="00CA68A1"/>
    <w:rsid w:val="00CA69D3"/>
    <w:rsid w:val="00CA6A8E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76C"/>
    <w:rsid w:val="00CB790F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D4B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038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F1"/>
    <w:rsid w:val="00CE0476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1EB5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CF7DC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E9D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1C98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3EC"/>
    <w:rsid w:val="00D44425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BC6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16E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6F66"/>
    <w:rsid w:val="00D7739E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BCA"/>
    <w:rsid w:val="00D81CEE"/>
    <w:rsid w:val="00D822C9"/>
    <w:rsid w:val="00D82A47"/>
    <w:rsid w:val="00D82DEF"/>
    <w:rsid w:val="00D82F80"/>
    <w:rsid w:val="00D83536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49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A8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3F0D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5F1E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C7FC8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87D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E0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482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622"/>
    <w:rsid w:val="00E507AA"/>
    <w:rsid w:val="00E50BB9"/>
    <w:rsid w:val="00E50C86"/>
    <w:rsid w:val="00E5145D"/>
    <w:rsid w:val="00E51514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0E33"/>
    <w:rsid w:val="00E61047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2B50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77E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17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A12"/>
    <w:rsid w:val="00E84B5C"/>
    <w:rsid w:val="00E84F33"/>
    <w:rsid w:val="00E853D3"/>
    <w:rsid w:val="00E8555C"/>
    <w:rsid w:val="00E859CE"/>
    <w:rsid w:val="00E85D79"/>
    <w:rsid w:val="00E85F3E"/>
    <w:rsid w:val="00E862A7"/>
    <w:rsid w:val="00E86396"/>
    <w:rsid w:val="00E86B5E"/>
    <w:rsid w:val="00E86E3E"/>
    <w:rsid w:val="00E87117"/>
    <w:rsid w:val="00E8738A"/>
    <w:rsid w:val="00E87797"/>
    <w:rsid w:val="00E87ACE"/>
    <w:rsid w:val="00E87B32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9E0"/>
    <w:rsid w:val="00E92A27"/>
    <w:rsid w:val="00E92B66"/>
    <w:rsid w:val="00E930DC"/>
    <w:rsid w:val="00E936CE"/>
    <w:rsid w:val="00E936FA"/>
    <w:rsid w:val="00E93A26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432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19B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4AB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6BE"/>
    <w:rsid w:val="00EE3703"/>
    <w:rsid w:val="00EE3C4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521"/>
    <w:rsid w:val="00F036C6"/>
    <w:rsid w:val="00F03B94"/>
    <w:rsid w:val="00F03F24"/>
    <w:rsid w:val="00F0422E"/>
    <w:rsid w:val="00F042A9"/>
    <w:rsid w:val="00F04730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00A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48C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6AC7"/>
    <w:rsid w:val="00F27072"/>
    <w:rsid w:val="00F273CA"/>
    <w:rsid w:val="00F276B0"/>
    <w:rsid w:val="00F276FB"/>
    <w:rsid w:val="00F2798C"/>
    <w:rsid w:val="00F27C85"/>
    <w:rsid w:val="00F27E39"/>
    <w:rsid w:val="00F30CE7"/>
    <w:rsid w:val="00F312CE"/>
    <w:rsid w:val="00F3162F"/>
    <w:rsid w:val="00F31B96"/>
    <w:rsid w:val="00F31BCA"/>
    <w:rsid w:val="00F32038"/>
    <w:rsid w:val="00F32170"/>
    <w:rsid w:val="00F3229E"/>
    <w:rsid w:val="00F325C1"/>
    <w:rsid w:val="00F32632"/>
    <w:rsid w:val="00F3266E"/>
    <w:rsid w:val="00F32695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3FB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1052"/>
    <w:rsid w:val="00F4136D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18"/>
    <w:rsid w:val="00F472E7"/>
    <w:rsid w:val="00F47846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861"/>
    <w:rsid w:val="00F61A84"/>
    <w:rsid w:val="00F61BE5"/>
    <w:rsid w:val="00F621DF"/>
    <w:rsid w:val="00F623BE"/>
    <w:rsid w:val="00F6242C"/>
    <w:rsid w:val="00F625FD"/>
    <w:rsid w:val="00F626E8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9D"/>
    <w:rsid w:val="00F679A1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0EF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7E0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2DDF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969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5CC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2FD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4F3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66A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528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42BD"/>
    <w:rsid w:val="00FE47E9"/>
    <w:rsid w:val="00FE4A89"/>
    <w:rsid w:val="00FE4EF9"/>
    <w:rsid w:val="00FE4F74"/>
    <w:rsid w:val="00FE5275"/>
    <w:rsid w:val="00FE52EA"/>
    <w:rsid w:val="00FE68A9"/>
    <w:rsid w:val="00FE6AAE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1D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71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A909A5C-BA00-4854-B96B-5EEA8D6E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1829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Chutiwat, Fukphunpai</cp:lastModifiedBy>
  <cp:revision>418</cp:revision>
  <cp:lastPrinted>2022-11-11T03:17:00Z</cp:lastPrinted>
  <dcterms:created xsi:type="dcterms:W3CDTF">2022-05-11T16:12:00Z</dcterms:created>
  <dcterms:modified xsi:type="dcterms:W3CDTF">2023-05-15T03:08:00Z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