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B77CFCF" w:rsidR="00804175" w:rsidRPr="007A7410" w:rsidRDefault="00804175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val="en-US" w:bidi="th-TH"/>
        </w:rPr>
      </w:pP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EC64AB" w:rsidRDefault="00081F88" w:rsidP="00EC64AB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0E3A130C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</w:t>
      </w:r>
      <w:r w:rsidR="006579C3">
        <w:rPr>
          <w:rFonts w:ascii="Angsana New" w:hAnsi="Angsana New" w:cs="Angsana New" w:hint="cs"/>
          <w:sz w:val="28"/>
          <w:szCs w:val="28"/>
          <w:cs/>
          <w:lang w:bidi="th-TH"/>
        </w:rPr>
        <w:t>หมุนเวียน</w:t>
      </w: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709A6F6" w14:textId="34C53DBD" w:rsidR="002F00F7" w:rsidRPr="00F61A84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F61A84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49E5694" w14:textId="10C4F782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F58013A" w14:textId="0D8C0274" w:rsidR="00FB02FD" w:rsidRDefault="00FB02F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เหตุการณ์ภายหลังรอบระยะเวลารายงาน</w:t>
      </w:r>
    </w:p>
    <w:p w14:paraId="6007CD67" w14:textId="2B540051" w:rsidR="00804175" w:rsidRPr="00E914EA" w:rsidRDefault="00F55BAA" w:rsidP="00E914E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804175" w:rsidRPr="00E914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12E7D8D3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</w:t>
      </w:r>
      <w:r w:rsidR="00804175" w:rsidRPr="00FB02FD">
        <w:rPr>
          <w:rFonts w:ascii="Angsana New" w:hAnsi="Angsana New" w:cs="Angsana New"/>
          <w:sz w:val="28"/>
          <w:szCs w:val="28"/>
          <w:cs/>
        </w:rPr>
        <w:t>อวันที่</w:t>
      </w:r>
      <w:r w:rsidR="00261DAB" w:rsidRPr="00FB02FD">
        <w:rPr>
          <w:rFonts w:ascii="Angsana New" w:hAnsi="Angsana New" w:cs="Angsana New"/>
          <w:sz w:val="28"/>
          <w:szCs w:val="28"/>
        </w:rPr>
        <w:t xml:space="preserve"> </w:t>
      </w:r>
      <w:r w:rsidR="00236F9C" w:rsidRPr="00FB02FD">
        <w:rPr>
          <w:rFonts w:ascii="Angsana New" w:hAnsi="Angsana New" w:cs="Angsana New"/>
          <w:sz w:val="28"/>
          <w:szCs w:val="28"/>
        </w:rPr>
        <w:t xml:space="preserve">15 </w:t>
      </w:r>
      <w:r w:rsidR="00236F9C" w:rsidRPr="00FB02FD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303116" w:rsidRPr="00FB02FD">
        <w:rPr>
          <w:rFonts w:ascii="Angsana New" w:hAnsi="Angsana New" w:cs="Angsana New"/>
          <w:sz w:val="28"/>
          <w:szCs w:val="28"/>
        </w:rPr>
        <w:t>256</w:t>
      </w:r>
      <w:r w:rsidR="009F1066" w:rsidRPr="00FB02FD">
        <w:rPr>
          <w:rFonts w:ascii="Angsana New" w:hAnsi="Angsana New" w:cs="Angsana New"/>
          <w:sz w:val="28"/>
          <w:szCs w:val="28"/>
        </w:rPr>
        <w:t>6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E4794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E4794">
        <w:rPr>
          <w:rFonts w:ascii="Angsana New" w:hAnsi="Angsana New"/>
          <w:i/>
          <w:iCs/>
          <w:sz w:val="28"/>
          <w:szCs w:val="28"/>
          <w:cs/>
        </w:rPr>
        <w:t>(ก)</w:t>
      </w:r>
      <w:r w:rsidRPr="009E4794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E4794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21895DE6" w14:textId="6A699D1A" w:rsidR="00266E75" w:rsidRPr="009E4794" w:rsidRDefault="0026063D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0" w:name="_Hlk66464858"/>
      <w:r w:rsidRPr="009E4794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3116" w:rsidRPr="009E4794">
        <w:rPr>
          <w:rFonts w:ascii="Angsana New" w:hAnsi="Angsana New" w:cs="Angsana New"/>
          <w:sz w:val="28"/>
          <w:szCs w:val="28"/>
        </w:rPr>
        <w:t>34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Pr="009E479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        </w:t>
      </w:r>
      <w:r w:rsidRPr="009E4794">
        <w:rPr>
          <w:rFonts w:ascii="Angsana New" w:hAnsi="Angsana New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E4794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  <w:r w:rsidRPr="009E4794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9E4794"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 w:rsidRPr="009E4794">
        <w:rPr>
          <w:rFonts w:ascii="Angsana New" w:hAnsi="Angsana New" w:cs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9E4794">
        <w:rPr>
          <w:rFonts w:ascii="Angsana New" w:hAnsi="Angsana New" w:cs="Angsana New"/>
          <w:sz w:val="28"/>
          <w:szCs w:val="28"/>
          <w:cs/>
        </w:rPr>
        <w:t>ที่เกี่ยวกับกิจกรรม เหตุการณ์และสถานการณ์ใหม่</w:t>
      </w:r>
      <w:r w:rsidR="00A15FE8" w:rsidRPr="009E479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E4794">
        <w:rPr>
          <w:rFonts w:ascii="Angsana New" w:hAnsi="Angsana New" w:cs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9E4794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9E4794">
        <w:rPr>
          <w:rFonts w:ascii="Angsana New" w:hAnsi="Angsana New" w:cs="Angsana New"/>
          <w:sz w:val="28"/>
          <w:szCs w:val="28"/>
          <w:cs/>
        </w:rPr>
        <w:t>สำหรับปีสิ้นสุดวันที่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="00303116" w:rsidRPr="009E4794">
        <w:rPr>
          <w:rFonts w:ascii="Angsana New" w:hAnsi="Angsana New" w:cs="Angsana New"/>
          <w:sz w:val="28"/>
          <w:szCs w:val="28"/>
        </w:rPr>
        <w:t>31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Pr="009E479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="00303116" w:rsidRPr="009E4794">
        <w:rPr>
          <w:rFonts w:ascii="Angsana New" w:hAnsi="Angsana New" w:cs="Angsana New"/>
          <w:sz w:val="28"/>
          <w:szCs w:val="28"/>
        </w:rPr>
        <w:t>256</w:t>
      </w:r>
      <w:r w:rsidR="009F1066" w:rsidRPr="009E4794">
        <w:rPr>
          <w:rFonts w:ascii="Angsana New" w:hAnsi="Angsana New" w:cs="Angsana New"/>
          <w:sz w:val="28"/>
          <w:szCs w:val="28"/>
        </w:rPr>
        <w:t>5</w:t>
      </w:r>
    </w:p>
    <w:p w14:paraId="2DE3F6F4" w14:textId="77777777" w:rsidR="00266E75" w:rsidRPr="009E4794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B37D12B" w14:textId="6C6589F9" w:rsidR="00804175" w:rsidRPr="009E4794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E479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04175" w:rsidRPr="009E479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E4794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E479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E4794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E4794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E4794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E479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E4794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E4794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9E4794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C58828" w14:textId="0FB90ED4" w:rsidR="00B8752F" w:rsidRPr="009E4794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8"/>
          <w:szCs w:val="28"/>
          <w:cs/>
        </w:rPr>
      </w:pPr>
      <w:r w:rsidRPr="009E4794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E4794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8B7615" w:rsidRPr="009E4794"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="00592E37" w:rsidRPr="009E4794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8B7615" w:rsidRPr="009E4794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E4794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E4794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303116" w:rsidRPr="009E4794">
        <w:rPr>
          <w:rFonts w:asciiTheme="majorBidi" w:hAnsiTheme="majorBidi" w:cstheme="majorBidi"/>
          <w:sz w:val="28"/>
          <w:szCs w:val="28"/>
        </w:rPr>
        <w:t>31</w:t>
      </w:r>
      <w:r w:rsidR="007A0AF1" w:rsidRPr="009E4794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03116" w:rsidRPr="009E4794">
        <w:rPr>
          <w:rFonts w:asciiTheme="majorBidi" w:hAnsiTheme="majorBidi" w:cstheme="majorBidi"/>
          <w:sz w:val="28"/>
          <w:szCs w:val="28"/>
        </w:rPr>
        <w:t>256</w:t>
      </w:r>
      <w:r w:rsidR="009F1066" w:rsidRPr="009E4794">
        <w:rPr>
          <w:rFonts w:asciiTheme="majorBidi" w:hAnsiTheme="majorBidi" w:cstheme="majorBidi"/>
          <w:sz w:val="28"/>
          <w:szCs w:val="28"/>
        </w:rPr>
        <w:t>5</w:t>
      </w:r>
    </w:p>
    <w:p w14:paraId="2B2DB489" w14:textId="77777777" w:rsidR="0026063D" w:rsidRPr="009E4794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8"/>
          <w:szCs w:val="28"/>
        </w:rPr>
      </w:pPr>
    </w:p>
    <w:p w14:paraId="1B2DB06E" w14:textId="60F8E65E" w:rsidR="00B8752F" w:rsidRPr="009E479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E4794">
        <w:rPr>
          <w:rFonts w:ascii="Angsana New" w:hAnsi="Angsana New" w:hint="cs"/>
          <w:i/>
          <w:iCs/>
          <w:sz w:val="28"/>
          <w:szCs w:val="28"/>
          <w:cs/>
        </w:rPr>
        <w:t>(ค)</w:t>
      </w:r>
      <w:r w:rsidRPr="009E4794">
        <w:rPr>
          <w:rFonts w:ascii="Angsana New" w:hAnsi="Angsana New" w:hint="cs"/>
          <w:i/>
          <w:iCs/>
          <w:sz w:val="28"/>
          <w:szCs w:val="28"/>
        </w:rPr>
        <w:tab/>
      </w:r>
      <w:r w:rsidRPr="009E4794">
        <w:rPr>
          <w:rFonts w:ascii="Angsana New" w:hAnsi="Angsana New" w:hint="cs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47AA9943" w14:textId="76C67581" w:rsidR="00B8752F" w:rsidRPr="009E479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5D73D6A7" w14:textId="66D8EB28" w:rsidR="00633E47" w:rsidRPr="009E4794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E4794">
        <w:rPr>
          <w:rFonts w:ascii="Angsana New" w:hAnsi="Angsana New" w:hint="cs"/>
          <w:i/>
          <w:iCs/>
          <w:sz w:val="28"/>
          <w:szCs w:val="28"/>
          <w:cs/>
        </w:rPr>
        <w:tab/>
      </w:r>
      <w:r w:rsidRPr="009E4794">
        <w:rPr>
          <w:rFonts w:ascii="Angsana New" w:hAnsi="Angsana New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9E4794">
        <w:rPr>
          <w:rFonts w:ascii="Angsana New" w:hAnsi="Angsana New" w:hint="cs"/>
          <w:sz w:val="28"/>
          <w:szCs w:val="28"/>
          <w:cs/>
        </w:rPr>
        <w:t xml:space="preserve">     </w:t>
      </w:r>
      <w:r w:rsidRPr="009E4794">
        <w:rPr>
          <w:rFonts w:ascii="Angsana New" w:hAnsi="Angsana New" w:hint="cs"/>
          <w:sz w:val="28"/>
          <w:szCs w:val="28"/>
          <w:cs/>
        </w:rPr>
        <w:t>ที่บริษัทดำเนินงานอ</w:t>
      </w:r>
      <w:r w:rsidR="009D1381" w:rsidRPr="009E4794">
        <w:rPr>
          <w:rFonts w:ascii="Angsana New" w:hAnsi="Angsana New" w:hint="cs"/>
          <w:sz w:val="28"/>
          <w:szCs w:val="28"/>
          <w:cs/>
        </w:rPr>
        <w:t>ยู่</w:t>
      </w:r>
      <w:r w:rsidRPr="009E4794">
        <w:rPr>
          <w:rFonts w:ascii="Angsana New" w:hAnsi="Angsana New" w:hint="cs"/>
          <w:sz w:val="28"/>
          <w:szCs w:val="28"/>
          <w:cs/>
        </w:rPr>
        <w:t xml:space="preserve"> (“สกุลที่ใช้ในการดำเนินงาน”) งบการเงินระหว่างกาลนี้แสดงหน่วยเงินตราเป็นสกุลเงินบาทซึ่ง</w:t>
      </w:r>
      <w:r w:rsidR="009E4794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9E4794">
        <w:rPr>
          <w:rFonts w:ascii="Angsana New" w:hAnsi="Angsana New" w:hint="cs"/>
          <w:sz w:val="28"/>
          <w:szCs w:val="28"/>
          <w:cs/>
        </w:rPr>
        <w:t>ต่างจากสกุลเงินที่ใช้ในการดำเนินงานของบริษัท คือ สกุลเงินเยนญี่ปุ่น ซึ่งการ</w:t>
      </w:r>
      <w:r w:rsidR="00536C20" w:rsidRPr="009E4794">
        <w:rPr>
          <w:rFonts w:ascii="Angsana New" w:hAnsi="Angsana New" w:hint="cs"/>
          <w:sz w:val="28"/>
          <w:szCs w:val="28"/>
          <w:cs/>
        </w:rPr>
        <w:t>นำเสนองบการเงินเป็น</w:t>
      </w:r>
      <w:r w:rsidRPr="009E4794">
        <w:rPr>
          <w:rFonts w:ascii="Angsana New" w:hAnsi="Angsana New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 w:rsidRPr="009E4794">
        <w:rPr>
          <w:rFonts w:ascii="Angsana New" w:hAnsi="Angsana New" w:hint="cs"/>
          <w:sz w:val="28"/>
          <w:szCs w:val="28"/>
          <w:cs/>
        </w:rPr>
        <w:t xml:space="preserve"> </w:t>
      </w:r>
      <w:r w:rsidRPr="009E4794">
        <w:rPr>
          <w:rFonts w:ascii="Angsana New" w:hAnsi="Angsana New" w:hint="cs"/>
          <w:sz w:val="28"/>
          <w:szCs w:val="28"/>
          <w:cs/>
        </w:rPr>
        <w:t>ข้อมูลทางการเงินทั้งหมดที่แสดงด้วยสกุลเงินบาทใน</w:t>
      </w:r>
      <w:r w:rsidR="009E4794">
        <w:rPr>
          <w:rFonts w:ascii="Angsana New" w:hAnsi="Angsana New" w:hint="cs"/>
          <w:sz w:val="28"/>
          <w:szCs w:val="28"/>
          <w:cs/>
        </w:rPr>
        <w:t xml:space="preserve">   </w:t>
      </w:r>
      <w:r w:rsidRPr="009E4794">
        <w:rPr>
          <w:rFonts w:ascii="Angsana New" w:hAnsi="Angsana New" w:hint="cs"/>
          <w:spacing w:val="-4"/>
          <w:sz w:val="28"/>
          <w:szCs w:val="28"/>
          <w:cs/>
        </w:rPr>
        <w:t>หมายเหตุประกอบงบการเงินได้มีการปัดเศษเพื่อให้แสดงเป็นหลักพันบาท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งบการเงินระหว่างกาล</w:t>
      </w:r>
      <w:r w:rsidRPr="009E4794">
        <w:rPr>
          <w:rFonts w:ascii="Angsana New" w:hAnsi="Angsana New" w:hint="cs"/>
          <w:sz w:val="28"/>
          <w:szCs w:val="28"/>
          <w:cs/>
        </w:rPr>
        <w:t xml:space="preserve"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303116" w:rsidRPr="009E4794">
        <w:rPr>
          <w:rFonts w:ascii="Angsana New" w:hAnsi="Angsana New" w:hint="cs"/>
          <w:sz w:val="28"/>
          <w:szCs w:val="28"/>
        </w:rPr>
        <w:t>1</w:t>
      </w:r>
      <w:r w:rsidR="00303116" w:rsidRPr="009E4794">
        <w:rPr>
          <w:rFonts w:ascii="Angsana New" w:hAnsi="Angsana New"/>
          <w:sz w:val="28"/>
          <w:szCs w:val="28"/>
        </w:rPr>
        <w:t>0</w:t>
      </w:r>
    </w:p>
    <w:p w14:paraId="7A4C2A00" w14:textId="1019DCD9" w:rsidR="00C95D55" w:rsidRPr="009E4794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3A22BC" w14:textId="2AC25857" w:rsidR="009E4794" w:rsidRDefault="009E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427509" w14:textId="123F9E9F" w:rsidR="00991336" w:rsidRPr="009F1066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F10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9E4794" w:rsidRDefault="004B492A" w:rsidP="00883072">
      <w:pPr>
        <w:spacing w:line="0" w:lineRule="atLeast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267"/>
        <w:gridCol w:w="1096"/>
        <w:gridCol w:w="267"/>
        <w:gridCol w:w="1077"/>
        <w:gridCol w:w="251"/>
        <w:gridCol w:w="1105"/>
      </w:tblGrid>
      <w:tr w:rsidR="009F1066" w:rsidRPr="009F1066" w14:paraId="3B087934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5DFD99D6" w14:textId="732BCCE0" w:rsidR="009F1066" w:rsidRPr="002C0EA1" w:rsidRDefault="009F1066" w:rsidP="0050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  <w:r w:rsidR="00AB77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</w:t>
            </w:r>
          </w:p>
        </w:tc>
        <w:tc>
          <w:tcPr>
            <w:tcW w:w="1340" w:type="pct"/>
            <w:gridSpan w:val="3"/>
          </w:tcPr>
          <w:p w14:paraId="65039350" w14:textId="77777777" w:rsidR="009F1066" w:rsidRPr="002C0EA1" w:rsidRDefault="009F1066" w:rsidP="0050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5374578" w14:textId="77777777" w:rsidR="009F1066" w:rsidRPr="002C0EA1" w:rsidRDefault="009F1066" w:rsidP="0050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4470EB87" w14:textId="77777777" w:rsidR="009F1066" w:rsidRPr="002C0EA1" w:rsidRDefault="009F1066" w:rsidP="0050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F1066" w:rsidRPr="009F1066" w14:paraId="2E38CFC8" w14:textId="77777777" w:rsidTr="008728C8">
        <w:trPr>
          <w:tblHeader/>
        </w:trPr>
        <w:tc>
          <w:tcPr>
            <w:tcW w:w="2196" w:type="pct"/>
          </w:tcPr>
          <w:p w14:paraId="4F1E8D97" w14:textId="2C056E74" w:rsidR="009F1066" w:rsidRPr="002C0EA1" w:rsidRDefault="00AB77F7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F1066" w:rsidRPr="002C0E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1066" w:rsidRPr="002C0E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F1066" w:rsidRPr="002C0E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9F1066" w:rsidRPr="002C0E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601" w:type="pct"/>
          </w:tcPr>
          <w:p w14:paraId="622AC18E" w14:textId="7857A741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1D504D6A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CB69368" w14:textId="1C4CA643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7341C396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CF94448" w14:textId="5291EEBB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6" w:type="pct"/>
          </w:tcPr>
          <w:p w14:paraId="41BD627C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9781135" w14:textId="30024099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F1066" w:rsidRPr="009F1066" w14:paraId="6C8446FA" w14:textId="77777777" w:rsidTr="009E4794">
        <w:trPr>
          <w:tblHeader/>
        </w:trPr>
        <w:tc>
          <w:tcPr>
            <w:tcW w:w="2196" w:type="pct"/>
          </w:tcPr>
          <w:p w14:paraId="548807F8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01A6868C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F1066" w:rsidRPr="009F1066" w14:paraId="268F8A42" w14:textId="77777777" w:rsidTr="008728C8">
        <w:tc>
          <w:tcPr>
            <w:tcW w:w="2196" w:type="pct"/>
          </w:tcPr>
          <w:p w14:paraId="29A3E5C6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0FB2B32D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5" w:type="pct"/>
          </w:tcPr>
          <w:p w14:paraId="55907B72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22DCA3CD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5" w:type="pct"/>
          </w:tcPr>
          <w:p w14:paraId="0584ABB8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4DBC66D1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6" w:type="pct"/>
          </w:tcPr>
          <w:p w14:paraId="4FC149E0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53BEA12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F1066" w:rsidRPr="009F1066" w14:paraId="0DE092D0" w14:textId="77777777" w:rsidTr="008728C8">
        <w:tc>
          <w:tcPr>
            <w:tcW w:w="2196" w:type="pct"/>
          </w:tcPr>
          <w:p w14:paraId="6BB7D805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1" w:type="pct"/>
          </w:tcPr>
          <w:p w14:paraId="06E7340D" w14:textId="007D31A7" w:rsidR="009F1066" w:rsidRPr="002C0EA1" w:rsidRDefault="00227589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EC4907D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05E80D57" w14:textId="4EADFFFD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25474E2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6D14D75E" w14:textId="7D45D271" w:rsidR="009F1066" w:rsidRPr="002C0EA1" w:rsidRDefault="00AE132B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136" w:type="pct"/>
          </w:tcPr>
          <w:p w14:paraId="5397261C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89DEED7" w14:textId="74F326D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</w:tr>
      <w:tr w:rsidR="009F1066" w:rsidRPr="009F1066" w14:paraId="3A06B716" w14:textId="77777777" w:rsidTr="008728C8">
        <w:tc>
          <w:tcPr>
            <w:tcW w:w="2196" w:type="pct"/>
            <w:vAlign w:val="bottom"/>
          </w:tcPr>
          <w:p w14:paraId="7B6CEDD5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601" w:type="pct"/>
          </w:tcPr>
          <w:p w14:paraId="1CECEE08" w14:textId="5DE68558" w:rsidR="009F1066" w:rsidRPr="002C0EA1" w:rsidRDefault="00227589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87460E1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33B56584" w14:textId="037AD945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1044142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2B4865AF" w14:textId="6C66E0C8" w:rsidR="009F1066" w:rsidRPr="002C0EA1" w:rsidRDefault="00F82DDF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540,107</w:t>
            </w:r>
          </w:p>
        </w:tc>
        <w:tc>
          <w:tcPr>
            <w:tcW w:w="136" w:type="pct"/>
          </w:tcPr>
          <w:p w14:paraId="1371A2D9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0981221F" w14:textId="5D1B2111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311,442</w:t>
            </w:r>
          </w:p>
        </w:tc>
      </w:tr>
      <w:tr w:rsidR="009F1066" w:rsidRPr="009F1066" w14:paraId="6E2F2688" w14:textId="77777777" w:rsidTr="008728C8">
        <w:tc>
          <w:tcPr>
            <w:tcW w:w="2196" w:type="pct"/>
            <w:vAlign w:val="bottom"/>
          </w:tcPr>
          <w:p w14:paraId="2EAA86D5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1" w:type="pct"/>
          </w:tcPr>
          <w:p w14:paraId="5F0369ED" w14:textId="6F966B37" w:rsidR="009F1066" w:rsidRPr="002C0EA1" w:rsidRDefault="00227589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1038D0E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20471167" w14:textId="3204B069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173628D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229895AA" w14:textId="13A8596D" w:rsidR="009F1066" w:rsidRPr="002C0EA1" w:rsidRDefault="00F82DDF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4,195</w:t>
            </w:r>
          </w:p>
        </w:tc>
        <w:tc>
          <w:tcPr>
            <w:tcW w:w="136" w:type="pct"/>
          </w:tcPr>
          <w:p w14:paraId="52B25773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ED1B590" w14:textId="7D6FD436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4,656</w:t>
            </w:r>
          </w:p>
        </w:tc>
      </w:tr>
      <w:tr w:rsidR="009F1066" w:rsidRPr="009F1066" w14:paraId="2FADBEDD" w14:textId="77777777" w:rsidTr="008728C8">
        <w:tc>
          <w:tcPr>
            <w:tcW w:w="2196" w:type="pct"/>
            <w:vAlign w:val="bottom"/>
          </w:tcPr>
          <w:p w14:paraId="21E62BB7" w14:textId="66BF7FEC" w:rsidR="009F1066" w:rsidRPr="002C0EA1" w:rsidRDefault="00AB77F7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1" w:type="pct"/>
          </w:tcPr>
          <w:p w14:paraId="1627CC25" w14:textId="789C1802" w:rsidR="009F1066" w:rsidRPr="002C0EA1" w:rsidRDefault="00227589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F77EB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253828FF" w14:textId="3E56A5F6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6898212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44FD8AA" w14:textId="3773A80F" w:rsidR="009F1066" w:rsidRPr="002C0EA1" w:rsidRDefault="00F82DDF" w:rsidP="00F82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637A96E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06BB93A" w14:textId="4ABC629B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9F1066" w:rsidRPr="009F1066" w14:paraId="3F460A4F" w14:textId="77777777" w:rsidTr="008728C8">
        <w:tc>
          <w:tcPr>
            <w:tcW w:w="2196" w:type="pct"/>
            <w:vAlign w:val="bottom"/>
          </w:tcPr>
          <w:p w14:paraId="377FE121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3FEC7559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D5EA04F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6238F3C1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DEC1319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24A573B6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A54C77C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175CCFF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066" w:rsidRPr="009F1066" w14:paraId="107F4686" w14:textId="77777777" w:rsidTr="008728C8">
        <w:tc>
          <w:tcPr>
            <w:tcW w:w="2196" w:type="pct"/>
            <w:vAlign w:val="bottom"/>
          </w:tcPr>
          <w:p w14:paraId="7D0650F6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1" w:type="pct"/>
          </w:tcPr>
          <w:p w14:paraId="765CEC84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5EA8D98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7246F3FB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70AD660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65CEF3D2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F6C9C0D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4AB739F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066" w:rsidRPr="009F1066" w14:paraId="433B3EB6" w14:textId="77777777" w:rsidTr="008728C8">
        <w:tc>
          <w:tcPr>
            <w:tcW w:w="2196" w:type="pct"/>
            <w:vAlign w:val="bottom"/>
          </w:tcPr>
          <w:p w14:paraId="7DC13926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14:paraId="78BA6907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25C260F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442CD24F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68CF7C5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6909F696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3E45D745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86058CC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066" w:rsidRPr="009F1066" w14:paraId="046F720E" w14:textId="77777777" w:rsidTr="008728C8">
        <w:tc>
          <w:tcPr>
            <w:tcW w:w="2196" w:type="pct"/>
            <w:vAlign w:val="bottom"/>
          </w:tcPr>
          <w:p w14:paraId="52E19339" w14:textId="64E464A9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C0EA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  <w:r w:rsidR="00AB77F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601" w:type="pct"/>
          </w:tcPr>
          <w:p w14:paraId="32D9DA02" w14:textId="792168E1" w:rsidR="009F1066" w:rsidRPr="002C0EA1" w:rsidRDefault="008055D8" w:rsidP="00805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9,321</w:t>
            </w:r>
          </w:p>
        </w:tc>
        <w:tc>
          <w:tcPr>
            <w:tcW w:w="145" w:type="pct"/>
          </w:tcPr>
          <w:p w14:paraId="6A8D5292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</w:tcPr>
          <w:p w14:paraId="4AA58EB2" w14:textId="60D959ED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14,928</w:t>
            </w:r>
          </w:p>
        </w:tc>
        <w:tc>
          <w:tcPr>
            <w:tcW w:w="145" w:type="pct"/>
          </w:tcPr>
          <w:p w14:paraId="4C600C78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</w:tcPr>
          <w:p w14:paraId="1BCB2E37" w14:textId="418680F4" w:rsidR="009F1066" w:rsidRPr="002C0EA1" w:rsidRDefault="009763D3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7,328</w:t>
            </w:r>
          </w:p>
        </w:tc>
        <w:tc>
          <w:tcPr>
            <w:tcW w:w="136" w:type="pct"/>
          </w:tcPr>
          <w:p w14:paraId="5CB8A68E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2DA86BB" w14:textId="3318119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12,766</w:t>
            </w:r>
          </w:p>
        </w:tc>
      </w:tr>
      <w:tr w:rsidR="009F1066" w:rsidRPr="009F1066" w14:paraId="5A85F3A2" w14:textId="77777777" w:rsidTr="008728C8">
        <w:tc>
          <w:tcPr>
            <w:tcW w:w="2196" w:type="pct"/>
            <w:vAlign w:val="bottom"/>
          </w:tcPr>
          <w:p w14:paraId="42772674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C0EA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00AFFC9" w14:textId="0FE84F99" w:rsidR="009F1066" w:rsidRPr="002C0EA1" w:rsidRDefault="007873CF" w:rsidP="0078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45" w:type="pct"/>
          </w:tcPr>
          <w:p w14:paraId="7103C571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BA70F8" w14:textId="1481951E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5" w:type="pct"/>
          </w:tcPr>
          <w:p w14:paraId="638CA9BE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658BB16" w14:textId="0FFD72F3" w:rsidR="009F1066" w:rsidRPr="002C0EA1" w:rsidRDefault="00197CBB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6" w:type="pct"/>
          </w:tcPr>
          <w:p w14:paraId="350E0566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5F1DBB0" w14:textId="495A6EB6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9F1066" w:rsidRPr="009F1066" w14:paraId="0CEE4B94" w14:textId="77777777" w:rsidTr="008728C8">
        <w:tc>
          <w:tcPr>
            <w:tcW w:w="2196" w:type="pct"/>
            <w:vAlign w:val="bottom"/>
          </w:tcPr>
          <w:p w14:paraId="5FE08210" w14:textId="77777777" w:rsidR="009F1066" w:rsidRPr="002C0EA1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C0EA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EA9573" w14:textId="03FECF53" w:rsidR="009F1066" w:rsidRPr="002C0EA1" w:rsidRDefault="007873CF" w:rsidP="0078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9,362</w:t>
            </w:r>
          </w:p>
        </w:tc>
        <w:tc>
          <w:tcPr>
            <w:tcW w:w="145" w:type="pct"/>
          </w:tcPr>
          <w:p w14:paraId="3C743D5C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262D16E" w14:textId="6F2348EC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14,983</w:t>
            </w:r>
          </w:p>
        </w:tc>
        <w:tc>
          <w:tcPr>
            <w:tcW w:w="145" w:type="pct"/>
          </w:tcPr>
          <w:p w14:paraId="34094F17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2BEEEF" w14:textId="627461A2" w:rsidR="009F1066" w:rsidRPr="002C0EA1" w:rsidRDefault="00C75728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7,369</w:t>
            </w:r>
          </w:p>
        </w:tc>
        <w:tc>
          <w:tcPr>
            <w:tcW w:w="136" w:type="pct"/>
          </w:tcPr>
          <w:p w14:paraId="047A2EE7" w14:textId="77777777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E6612DB" w14:textId="5AC6077A" w:rsidR="009F1066" w:rsidRPr="002C0EA1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EA1">
              <w:rPr>
                <w:rFonts w:asciiTheme="majorBidi" w:hAnsiTheme="majorBidi" w:cstheme="majorBidi"/>
                <w:sz w:val="28"/>
                <w:szCs w:val="28"/>
              </w:rPr>
              <w:t>12,821</w:t>
            </w:r>
          </w:p>
        </w:tc>
      </w:tr>
    </w:tbl>
    <w:p w14:paraId="2CD63573" w14:textId="77777777" w:rsidR="009F1066" w:rsidRPr="009F1066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0"/>
        <w:gridCol w:w="267"/>
        <w:gridCol w:w="1096"/>
        <w:gridCol w:w="267"/>
        <w:gridCol w:w="1077"/>
        <w:gridCol w:w="253"/>
        <w:gridCol w:w="1101"/>
      </w:tblGrid>
      <w:tr w:rsidR="009F1066" w:rsidRPr="009E4794" w14:paraId="68C9462F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7A03CF88" w14:textId="77777777" w:rsidR="009F1066" w:rsidRPr="009E4794" w:rsidRDefault="009F1066">
            <w:pPr>
              <w:pStyle w:val="Heading2"/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E479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ยอดคงเหลือ</w:t>
            </w: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41" w:type="pct"/>
            <w:gridSpan w:val="3"/>
            <w:shd w:val="clear" w:color="auto" w:fill="auto"/>
          </w:tcPr>
          <w:p w14:paraId="7F3D8432" w14:textId="77777777" w:rsidR="009F1066" w:rsidRPr="009E4794" w:rsidRDefault="009F1066" w:rsidP="0050550D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60572AA" w14:textId="77777777" w:rsidR="009F1066" w:rsidRPr="009E4794" w:rsidRDefault="009F1066" w:rsidP="0050550D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4A0CD161" w14:textId="77777777" w:rsidR="009F1066" w:rsidRPr="009E4794" w:rsidRDefault="009F1066" w:rsidP="0050550D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066" w:rsidRPr="009E4794" w14:paraId="7A4ABB5D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19D9DB1F" w14:textId="3FDBF26E" w:rsidR="009F1066" w:rsidRPr="009E4794" w:rsidRDefault="00AB77F7" w:rsidP="009F1066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479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5B7ED48" w14:textId="294B883C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C16C5C4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0ADA52D" w14:textId="2C1F136A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00A6994D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253CC4F" w14:textId="11D31729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33D1A20E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C42D0A3" w14:textId="6A2C2DAC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F1066" w:rsidRPr="009E4794" w14:paraId="495F25F8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0C967203" w14:textId="7C65F4FD" w:rsidR="009F1066" w:rsidRPr="009E4794" w:rsidRDefault="009F1066" w:rsidP="009F1066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02A09703" w14:textId="64F386E2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5CE1139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D77AE53" w14:textId="74BFDA54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63675EDF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FAF7E1C" w14:textId="466F95C6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A85BDA1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7C8B1F0" w14:textId="22B5883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F1066" w:rsidRPr="009E4794" w14:paraId="05DC7F3C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62407681" w14:textId="77777777" w:rsidR="009F1066" w:rsidRPr="009E4794" w:rsidRDefault="009F1066" w:rsidP="009F1066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5E0F23C7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F1066" w:rsidRPr="009E4794" w14:paraId="42BD374D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7709D086" w14:textId="77777777" w:rsidR="009F1066" w:rsidRPr="009E4794" w:rsidRDefault="009F1066" w:rsidP="009F1066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9E479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804" w:type="pct"/>
            <w:gridSpan w:val="7"/>
            <w:shd w:val="clear" w:color="auto" w:fill="auto"/>
          </w:tcPr>
          <w:p w14:paraId="4E919991" w14:textId="77777777" w:rsidR="009F1066" w:rsidRPr="009E4794" w:rsidRDefault="009F1066" w:rsidP="009F10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F1066" w:rsidRPr="009E4794" w14:paraId="25DDB1C3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6FFF66D4" w14:textId="77777777" w:rsidR="009F1066" w:rsidRPr="009E4794" w:rsidRDefault="009F1066" w:rsidP="009F106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3418B566" w14:textId="67F12F72" w:rsidR="009F1066" w:rsidRPr="009E4794" w:rsidRDefault="0027256C" w:rsidP="00D6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2F3D090" w14:textId="77777777" w:rsidR="009F1066" w:rsidRPr="009E4794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E94FB3B" w14:textId="77777777" w:rsidR="009F1066" w:rsidRPr="009E4794" w:rsidRDefault="009F1066" w:rsidP="00D6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76D4E2" w14:textId="77777777" w:rsidR="009F1066" w:rsidRPr="009E4794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DD1C2C3" w14:textId="2E6768BD" w:rsidR="009F1066" w:rsidRPr="009E4794" w:rsidRDefault="005C0729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395,182</w:t>
            </w:r>
          </w:p>
        </w:tc>
        <w:tc>
          <w:tcPr>
            <w:tcW w:w="137" w:type="pct"/>
            <w:shd w:val="clear" w:color="auto" w:fill="auto"/>
          </w:tcPr>
          <w:p w14:paraId="13297275" w14:textId="77777777" w:rsidR="009F1066" w:rsidRPr="009E4794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818AE26" w14:textId="08EE4B23" w:rsidR="009F1066" w:rsidRPr="009E4794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545,546</w:t>
            </w:r>
          </w:p>
        </w:tc>
      </w:tr>
      <w:tr w:rsidR="009F1066" w:rsidRPr="009E4794" w14:paraId="75D25CD2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44F94408" w14:textId="77777777" w:rsidR="009F1066" w:rsidRPr="009E4794" w:rsidRDefault="009F1066" w:rsidP="009F106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9B3B79B" w14:textId="2AB6203A" w:rsidR="009F1066" w:rsidRPr="009E4794" w:rsidRDefault="0027256C" w:rsidP="009A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E9780D5" w14:textId="77777777" w:rsidR="009F1066" w:rsidRPr="009E4794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5366F2E" w14:textId="77777777" w:rsidR="009F1066" w:rsidRPr="009E4794" w:rsidRDefault="009F1066" w:rsidP="00D6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53FEAB" w14:textId="77777777" w:rsidR="009F1066" w:rsidRPr="009E4794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55DC07C" w14:textId="54EB1B63" w:rsidR="009F1066" w:rsidRPr="009E4794" w:rsidRDefault="00AE7619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(16,486)</w:t>
            </w:r>
          </w:p>
        </w:tc>
        <w:tc>
          <w:tcPr>
            <w:tcW w:w="137" w:type="pct"/>
            <w:shd w:val="clear" w:color="auto" w:fill="auto"/>
          </w:tcPr>
          <w:p w14:paraId="68AE3122" w14:textId="77777777" w:rsidR="009F1066" w:rsidRPr="009E4794" w:rsidRDefault="009F1066" w:rsidP="009F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D9FC841" w14:textId="023BDC9D" w:rsidR="009F1066" w:rsidRPr="009E4794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9F1066" w:rsidRPr="009E4794" w14:paraId="7C6DDD65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23FE432" w14:textId="77777777" w:rsidR="009F1066" w:rsidRPr="009E4794" w:rsidRDefault="009F1066" w:rsidP="009F1066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2080B" w14:textId="27FF158E" w:rsidR="009F1066" w:rsidRPr="009E4794" w:rsidRDefault="0027256C" w:rsidP="009A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9B321D" w14:textId="77777777" w:rsidR="009F1066" w:rsidRPr="009E4794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4B25" w14:textId="77777777" w:rsidR="009F1066" w:rsidRPr="009E4794" w:rsidRDefault="009F1066" w:rsidP="00D6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2F57E4A" w14:textId="77777777" w:rsidR="009F1066" w:rsidRPr="009E4794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D166" w14:textId="438C1D43" w:rsidR="009F1066" w:rsidRPr="009E4794" w:rsidRDefault="005C0729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378,696</w:t>
            </w:r>
          </w:p>
        </w:tc>
        <w:tc>
          <w:tcPr>
            <w:tcW w:w="137" w:type="pct"/>
            <w:shd w:val="clear" w:color="auto" w:fill="auto"/>
          </w:tcPr>
          <w:p w14:paraId="673FFAD6" w14:textId="77777777" w:rsidR="009F1066" w:rsidRPr="009E4794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6DA35" w14:textId="6B77221C" w:rsidR="009F1066" w:rsidRPr="009E4794" w:rsidRDefault="009F1066" w:rsidP="009F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528,767</w:t>
            </w:r>
          </w:p>
        </w:tc>
      </w:tr>
    </w:tbl>
    <w:p w14:paraId="45732059" w14:textId="3FF5EEE2" w:rsidR="00E67EE6" w:rsidRDefault="00E67EE6">
      <w:pPr>
        <w:rPr>
          <w:rFonts w:asciiTheme="majorBidi" w:hAnsiTheme="majorBidi" w:cstheme="majorBidi"/>
          <w:sz w:val="25"/>
          <w:szCs w:val="25"/>
        </w:rPr>
      </w:pPr>
    </w:p>
    <w:p w14:paraId="3A2F893E" w14:textId="0DFD591A" w:rsidR="008728C8" w:rsidRDefault="0087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  <w:cs/>
        </w:rPr>
      </w:pPr>
      <w:r>
        <w:rPr>
          <w:rFonts w:asciiTheme="majorBidi" w:hAnsiTheme="majorBidi" w:cstheme="majorBidi"/>
          <w:sz w:val="25"/>
          <w:szCs w:val="25"/>
          <w:cs/>
        </w:rPr>
        <w:br w:type="page"/>
      </w:r>
    </w:p>
    <w:p w14:paraId="37888264" w14:textId="5F2A180E" w:rsidR="009B58FE" w:rsidRPr="009B58FE" w:rsidRDefault="009B58FE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B58F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</w:t>
      </w: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99"/>
        <w:gridCol w:w="238"/>
        <w:gridCol w:w="872"/>
        <w:gridCol w:w="236"/>
        <w:gridCol w:w="872"/>
        <w:gridCol w:w="260"/>
        <w:gridCol w:w="872"/>
        <w:gridCol w:w="238"/>
        <w:gridCol w:w="873"/>
        <w:gridCol w:w="236"/>
        <w:gridCol w:w="873"/>
      </w:tblGrid>
      <w:tr w:rsidR="009B58FE" w:rsidRPr="00D178C4" w14:paraId="21FF78D1" w14:textId="77777777" w:rsidTr="009E4794">
        <w:tc>
          <w:tcPr>
            <w:tcW w:w="2430" w:type="dxa"/>
          </w:tcPr>
          <w:p w14:paraId="5AD9EE6B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59C76F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8D5B8B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2" w:type="dxa"/>
            <w:gridSpan w:val="9"/>
          </w:tcPr>
          <w:p w14:paraId="5FFDADC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8FE" w:rsidRPr="00D178C4" w14:paraId="45DF7358" w14:textId="77777777" w:rsidTr="009E4794">
        <w:tc>
          <w:tcPr>
            <w:tcW w:w="2430" w:type="dxa"/>
          </w:tcPr>
          <w:p w14:paraId="60CAAA23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9EDF41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BA7F29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D091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A42458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B71BF74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CAB19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C0AB4DB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1C923B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C6B8AAE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B40A5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D1F8C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0" w:type="dxa"/>
          </w:tcPr>
          <w:p w14:paraId="4EAFE7F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D62F214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EDD31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6F8F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5148C6C9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FFEDE5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1FA3A657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9DBE6C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552595A" w14:textId="77777777" w:rsidR="009B58FE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0359D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  <w:p w14:paraId="1431643F" w14:textId="658E359E" w:rsidR="000359D5" w:rsidRPr="00D178C4" w:rsidRDefault="000359D5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B58FE" w:rsidRPr="00D178C4" w14:paraId="23180C52" w14:textId="77777777" w:rsidTr="009E4794">
        <w:tc>
          <w:tcPr>
            <w:tcW w:w="2430" w:type="dxa"/>
          </w:tcPr>
          <w:p w14:paraId="2858C22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1C0037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D413FD4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2" w:type="dxa"/>
            <w:gridSpan w:val="9"/>
          </w:tcPr>
          <w:p w14:paraId="4B3A9FF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8FE" w:rsidRPr="00D178C4" w14:paraId="1BA49B18" w14:textId="77777777" w:rsidTr="009E4794">
        <w:tc>
          <w:tcPr>
            <w:tcW w:w="2430" w:type="dxa"/>
          </w:tcPr>
          <w:p w14:paraId="6C9D58BD" w14:textId="38B6FE3D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99" w:type="dxa"/>
          </w:tcPr>
          <w:p w14:paraId="6B623847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215F21B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EF5C87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7F16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F946EB4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C67E66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8FDDBCD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DE602A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C0120A1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D976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5B63F3B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07729F39" w14:textId="77777777" w:rsidTr="009E4794">
        <w:tc>
          <w:tcPr>
            <w:tcW w:w="2430" w:type="dxa"/>
          </w:tcPr>
          <w:p w14:paraId="14DEA756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3CC649E3" w14:textId="77777777" w:rsidR="009B58FE" w:rsidRPr="00D178C4" w:rsidRDefault="009B58FE" w:rsidP="004E4118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1E0D536C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046146E" w14:textId="589A6155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1B8A6A4C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81CB124" w14:textId="276C6280" w:rsidR="009B58FE" w:rsidRPr="00D178C4" w:rsidRDefault="009B58FE" w:rsidP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FC47789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F2AAB3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F76547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7F517C7" w14:textId="39A092CF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7,800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9E15F8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BBDB26C" w14:textId="06CA38A9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438,688</w:t>
            </w:r>
          </w:p>
        </w:tc>
      </w:tr>
      <w:tr w:rsidR="009B58FE" w:rsidRPr="00D178C4" w14:paraId="55D64CBA" w14:textId="77777777" w:rsidTr="009E4794">
        <w:tc>
          <w:tcPr>
            <w:tcW w:w="2430" w:type="dxa"/>
          </w:tcPr>
          <w:p w14:paraId="5352F3D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</w:tcPr>
          <w:p w14:paraId="306190C4" w14:textId="77777777" w:rsidR="009B58FE" w:rsidRPr="00D178C4" w:rsidRDefault="009B58FE" w:rsidP="004E4118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FB8D3D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266356D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1C6F64" w14:textId="65B1E0E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1,977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EA0C2B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CE1BA5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B68AF3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7FD62F9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ECAA401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02810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E1C81AB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6A769B2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8E8CC7" w14:textId="3889613A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236" w:type="dxa"/>
          </w:tcPr>
          <w:p w14:paraId="1ABBBA90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EF0DAFD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0DE9FC" w14:textId="193C27D3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58FE" w:rsidRPr="00D178C4" w14:paraId="7B494F64" w14:textId="77777777" w:rsidTr="009E4794">
        <w:tc>
          <w:tcPr>
            <w:tcW w:w="2430" w:type="dxa"/>
          </w:tcPr>
          <w:p w14:paraId="194A4FCB" w14:textId="77777777" w:rsidR="009B58FE" w:rsidRPr="00D178C4" w:rsidRDefault="009B58FE" w:rsidP="004E41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52E3D884" w14:textId="77777777" w:rsidR="009B58FE" w:rsidRPr="00D178C4" w:rsidRDefault="009B58FE" w:rsidP="004E4118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F61B85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18A6F72" w14:textId="12370966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24,511</w:t>
            </w:r>
          </w:p>
        </w:tc>
        <w:tc>
          <w:tcPr>
            <w:tcW w:w="236" w:type="dxa"/>
          </w:tcPr>
          <w:p w14:paraId="76E22FBE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E4E893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5F363FE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54FCCA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6B2A83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74AC97E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0C1D0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2B816A3" w14:textId="313E97C5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417,095</w:t>
            </w:r>
          </w:p>
        </w:tc>
      </w:tr>
      <w:tr w:rsidR="009B58FE" w:rsidRPr="00D178C4" w14:paraId="09168DE1" w14:textId="77777777" w:rsidTr="009E4794">
        <w:tc>
          <w:tcPr>
            <w:tcW w:w="2430" w:type="dxa"/>
          </w:tcPr>
          <w:p w14:paraId="4677A9E9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7BE2FC6" w14:textId="77777777" w:rsidR="009B58FE" w:rsidRPr="00D178C4" w:rsidRDefault="009B58FE" w:rsidP="004E4118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3BC0DB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4D626A33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0FBCB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C188FB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54E0159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C969112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7481BEF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46462BD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CA800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4E3602CF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6E1FB45F" w14:textId="77777777" w:rsidTr="009E4794">
        <w:tc>
          <w:tcPr>
            <w:tcW w:w="2430" w:type="dxa"/>
          </w:tcPr>
          <w:p w14:paraId="0FCE7139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99" w:type="dxa"/>
          </w:tcPr>
          <w:p w14:paraId="7DDA615C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D5F577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436B79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CE747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FB17213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572103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3E56C4B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785064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9B0C952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8231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4D6C3B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62DA1A4C" w14:textId="77777777" w:rsidTr="009E4794">
        <w:tc>
          <w:tcPr>
            <w:tcW w:w="2430" w:type="dxa"/>
          </w:tcPr>
          <w:p w14:paraId="51579FD0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299ADFC8" w14:textId="77777777" w:rsidR="009B58FE" w:rsidRPr="00D178C4" w:rsidRDefault="009B58FE" w:rsidP="004E4118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3587C0BE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3F9FEA2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454,754</w:t>
            </w:r>
          </w:p>
        </w:tc>
        <w:tc>
          <w:tcPr>
            <w:tcW w:w="236" w:type="dxa"/>
          </w:tcPr>
          <w:p w14:paraId="18AA5CE1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AB9D6E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38,601</w:t>
            </w:r>
          </w:p>
        </w:tc>
        <w:tc>
          <w:tcPr>
            <w:tcW w:w="260" w:type="dxa"/>
          </w:tcPr>
          <w:p w14:paraId="2676AB2C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1917A7F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51526DD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780C621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(46,867)</w:t>
            </w:r>
          </w:p>
        </w:tc>
        <w:tc>
          <w:tcPr>
            <w:tcW w:w="236" w:type="dxa"/>
          </w:tcPr>
          <w:p w14:paraId="723D8B4B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E15BC0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446,488</w:t>
            </w:r>
          </w:p>
        </w:tc>
      </w:tr>
      <w:tr w:rsidR="009B58FE" w:rsidRPr="00D178C4" w14:paraId="6619CB1D" w14:textId="77777777" w:rsidTr="009E4794">
        <w:tc>
          <w:tcPr>
            <w:tcW w:w="2430" w:type="dxa"/>
          </w:tcPr>
          <w:p w14:paraId="642FCEB1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</w:tcPr>
          <w:p w14:paraId="19194A86" w14:textId="77777777" w:rsidR="009B58FE" w:rsidRPr="00D178C4" w:rsidRDefault="009B58FE" w:rsidP="004E4118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4CB192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B452566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8A188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(24,502)</w:t>
            </w:r>
          </w:p>
        </w:tc>
        <w:tc>
          <w:tcPr>
            <w:tcW w:w="236" w:type="dxa"/>
          </w:tcPr>
          <w:p w14:paraId="0419B268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8DDE4A5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9975DE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14B9D04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CD37459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368A1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71AA59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7A10B92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45C7D0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2,525</w:t>
            </w:r>
          </w:p>
        </w:tc>
        <w:tc>
          <w:tcPr>
            <w:tcW w:w="236" w:type="dxa"/>
          </w:tcPr>
          <w:p w14:paraId="280F666F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71D96B24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03479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(21,977)</w:t>
            </w:r>
          </w:p>
        </w:tc>
      </w:tr>
      <w:tr w:rsidR="009B58FE" w:rsidRPr="00D178C4" w14:paraId="11CAC2DD" w14:textId="77777777" w:rsidTr="009E4794">
        <w:tc>
          <w:tcPr>
            <w:tcW w:w="2430" w:type="dxa"/>
          </w:tcPr>
          <w:p w14:paraId="06920A7B" w14:textId="77777777" w:rsidR="009B58FE" w:rsidRPr="00D178C4" w:rsidRDefault="009B58FE" w:rsidP="004E41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2BA8B639" w14:textId="77777777" w:rsidR="009B58FE" w:rsidRPr="00D178C4" w:rsidRDefault="009B58FE" w:rsidP="004E4118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26382A0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E96E667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430,252</w:t>
            </w:r>
          </w:p>
        </w:tc>
        <w:tc>
          <w:tcPr>
            <w:tcW w:w="236" w:type="dxa"/>
          </w:tcPr>
          <w:p w14:paraId="3E11D2B0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CCC8F8A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EAB86A9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559DFF3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F17653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1550A2C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4006B" w14:textId="77777777" w:rsidR="009B58FE" w:rsidRPr="00D178C4" w:rsidRDefault="009B58FE" w:rsidP="004E41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B40D8D2" w14:textId="77777777" w:rsidR="009B58FE" w:rsidRPr="00D178C4" w:rsidRDefault="009B58FE" w:rsidP="004E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424,511</w:t>
            </w:r>
          </w:p>
        </w:tc>
      </w:tr>
    </w:tbl>
    <w:p w14:paraId="6CE9C8BE" w14:textId="77777777" w:rsidR="009B58FE" w:rsidRPr="000359D5" w:rsidRDefault="009B58FE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0"/>
        <w:gridCol w:w="267"/>
        <w:gridCol w:w="1096"/>
        <w:gridCol w:w="267"/>
        <w:gridCol w:w="1077"/>
        <w:gridCol w:w="253"/>
        <w:gridCol w:w="1101"/>
      </w:tblGrid>
      <w:tr w:rsidR="00A30598" w:rsidRPr="00A30598" w14:paraId="54DCC6B5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7D4D3649" w14:textId="77777777" w:rsidR="00A30598" w:rsidRPr="00A30598" w:rsidRDefault="00A30598" w:rsidP="00A3059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41" w:type="pct"/>
            <w:gridSpan w:val="3"/>
            <w:shd w:val="clear" w:color="auto" w:fill="auto"/>
          </w:tcPr>
          <w:p w14:paraId="16288668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BB90F3C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758A4743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598" w:rsidRPr="00A30598" w14:paraId="5F8E716A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56A4D4CA" w14:textId="576FEA25" w:rsidR="00A30598" w:rsidRPr="009B58FE" w:rsidRDefault="009B58FE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C842C4B" w14:textId="21313865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5A3E3BB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B645666" w14:textId="784D350F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13535C40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06CAE3" w14:textId="44F96D65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FA20C75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6C49B81" w14:textId="2FE699BA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30598" w:rsidRPr="00A30598" w14:paraId="6E948FF3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34BFE0DA" w14:textId="053F71CB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4021CF88" w14:textId="06248689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C23610E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44F4F52" w14:textId="29ED3765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1A2D2BC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E7B36E3" w14:textId="2F082B2E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7F56BF8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D3BEA34" w14:textId="64D3D3A2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30598" w:rsidRPr="00A30598" w14:paraId="66DE175A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54634CEB" w14:textId="77777777" w:rsidR="00A30598" w:rsidRPr="00A30598" w:rsidRDefault="00A30598" w:rsidP="00A30598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008AC617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598" w:rsidRPr="00A30598" w14:paraId="499BD9A8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7132BDF9" w14:textId="77777777" w:rsidR="00A30598" w:rsidRPr="00A30598" w:rsidRDefault="00A30598" w:rsidP="00A305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  <w:shd w:val="clear" w:color="auto" w:fill="auto"/>
          </w:tcPr>
          <w:p w14:paraId="42AEDC70" w14:textId="77777777" w:rsidR="00A30598" w:rsidRPr="00A30598" w:rsidRDefault="00A30598" w:rsidP="00A30598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494B8C94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25CE613" w14:textId="77777777" w:rsidR="00A30598" w:rsidRPr="00A30598" w:rsidRDefault="00A30598" w:rsidP="00A30598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70F35EB6" w14:textId="77777777" w:rsidR="00A30598" w:rsidRPr="00A30598" w:rsidRDefault="00A30598" w:rsidP="00A30598">
            <w:pPr>
              <w:pStyle w:val="BodyText"/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385570A" w14:textId="77777777" w:rsidR="00A30598" w:rsidRPr="00A30598" w:rsidRDefault="00A30598" w:rsidP="00A30598">
            <w:pPr>
              <w:pStyle w:val="BodyText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D68FC43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FA28A2D" w14:textId="77777777" w:rsidR="00A30598" w:rsidRPr="00A30598" w:rsidRDefault="00A30598" w:rsidP="00A30598">
            <w:pPr>
              <w:pStyle w:val="BodyText"/>
              <w:tabs>
                <w:tab w:val="decimal" w:pos="86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0598" w:rsidRPr="00A30598" w14:paraId="5A284AA1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7AF9DEDD" w14:textId="77777777" w:rsidR="00A30598" w:rsidRPr="00A30598" w:rsidRDefault="00A30598" w:rsidP="00A3059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EE7C682" w14:textId="2C483519" w:rsidR="00A30598" w:rsidRPr="00A30598" w:rsidRDefault="00F363FB" w:rsidP="00F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B75DBD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19406CF" w14:textId="6DB55780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6D60373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B4F1ADC" w14:textId="5A491184" w:rsidR="00A30598" w:rsidRPr="00A30598" w:rsidRDefault="00451874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1874">
              <w:rPr>
                <w:rFonts w:asciiTheme="majorBidi" w:hAnsiTheme="majorBidi" w:cstheme="majorBidi"/>
                <w:sz w:val="28"/>
                <w:szCs w:val="28"/>
              </w:rPr>
              <w:t>703,711</w:t>
            </w:r>
          </w:p>
        </w:tc>
        <w:tc>
          <w:tcPr>
            <w:tcW w:w="137" w:type="pct"/>
            <w:shd w:val="clear" w:color="auto" w:fill="auto"/>
          </w:tcPr>
          <w:p w14:paraId="44C639B8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3A132D8" w14:textId="59F0DDDB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861,923</w:t>
            </w:r>
          </w:p>
        </w:tc>
      </w:tr>
      <w:tr w:rsidR="00A30598" w:rsidRPr="00A30598" w14:paraId="64D040E9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56C3EB3D" w14:textId="77777777" w:rsidR="00A30598" w:rsidRPr="00A30598" w:rsidRDefault="00A30598" w:rsidP="00A3059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A74" w14:textId="6929C517" w:rsidR="00A30598" w:rsidRPr="00A30598" w:rsidRDefault="00F363FB" w:rsidP="00F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AEDF11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25B08198" w14:textId="280FA9BF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6865B4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6312A126" w14:textId="0887F3FA" w:rsidR="00A30598" w:rsidRPr="00A30598" w:rsidRDefault="00451874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8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703,711</w:t>
            </w:r>
          </w:p>
        </w:tc>
        <w:tc>
          <w:tcPr>
            <w:tcW w:w="137" w:type="pct"/>
            <w:shd w:val="clear" w:color="auto" w:fill="auto"/>
          </w:tcPr>
          <w:p w14:paraId="5CBD2B42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03177DD" w14:textId="157B88D1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861,923</w:t>
            </w:r>
          </w:p>
        </w:tc>
      </w:tr>
      <w:tr w:rsidR="00A30598" w:rsidRPr="00A30598" w14:paraId="7ED75654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4570C81" w14:textId="77777777" w:rsidR="00A30598" w:rsidRPr="00A30598" w:rsidRDefault="00A30598" w:rsidP="00A305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3A876CE2" w14:textId="77777777" w:rsidR="00A30598" w:rsidRPr="00A30598" w:rsidRDefault="00A30598" w:rsidP="00A30598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868E088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6A7AB7B7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0E6E07E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43F02AA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7055F2C5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2C4F720E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0598" w:rsidRPr="00A30598" w14:paraId="33066C1D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617CD27" w14:textId="77777777" w:rsidR="00A30598" w:rsidRPr="00A30598" w:rsidRDefault="00A30598" w:rsidP="00A305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7A2615B9" w14:textId="77777777" w:rsidR="00A30598" w:rsidRPr="00A30598" w:rsidRDefault="00A30598" w:rsidP="00A30598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21C6221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5ED52A6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C8868CB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8292051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CC9A4E8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EC83E30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0598" w:rsidRPr="00A30598" w14:paraId="754CAA6E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186E629D" w14:textId="77777777" w:rsidR="00A30598" w:rsidRPr="00A30598" w:rsidRDefault="00A30598" w:rsidP="00A305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DC9DED9" w14:textId="3974EFEE" w:rsidR="00A30598" w:rsidRPr="00F363FB" w:rsidRDefault="00F363FB" w:rsidP="00F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3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477256B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9E333A5" w14:textId="38F42DDC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C40F623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32F9B92" w14:textId="42592B65" w:rsidR="00A30598" w:rsidRPr="00A30598" w:rsidRDefault="00B1560A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60A">
              <w:rPr>
                <w:rFonts w:asciiTheme="majorBidi" w:hAnsiTheme="majorBidi" w:cstheme="majorBidi"/>
                <w:sz w:val="28"/>
                <w:szCs w:val="28"/>
              </w:rPr>
              <w:t>98,927</w:t>
            </w:r>
          </w:p>
        </w:tc>
        <w:tc>
          <w:tcPr>
            <w:tcW w:w="137" w:type="pct"/>
            <w:shd w:val="clear" w:color="auto" w:fill="auto"/>
          </w:tcPr>
          <w:p w14:paraId="246FF773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674AE39" w14:textId="0E5A41C8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63,047</w:t>
            </w:r>
          </w:p>
        </w:tc>
      </w:tr>
      <w:tr w:rsidR="00A30598" w:rsidRPr="00A30598" w14:paraId="3EC49249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19332331" w14:textId="77777777" w:rsidR="00A30598" w:rsidRPr="00A30598" w:rsidRDefault="00A30598" w:rsidP="00A305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D190" w14:textId="56254877" w:rsidR="00A30598" w:rsidRPr="00A30598" w:rsidRDefault="00F363FB" w:rsidP="00F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495516" w14:textId="77777777" w:rsidR="00A30598" w:rsidRPr="00A30598" w:rsidRDefault="00A30598" w:rsidP="00A305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E350" w14:textId="56BCD869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8A685A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1AEF" w14:textId="7A4D0169" w:rsidR="00A30598" w:rsidRPr="00A30598" w:rsidRDefault="00B1560A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98,927</w:t>
            </w:r>
          </w:p>
        </w:tc>
        <w:tc>
          <w:tcPr>
            <w:tcW w:w="137" w:type="pct"/>
            <w:shd w:val="clear" w:color="auto" w:fill="auto"/>
          </w:tcPr>
          <w:p w14:paraId="3B6045A6" w14:textId="77777777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CD0D6" w14:textId="33C3BCBC" w:rsidR="00A30598" w:rsidRPr="00A30598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63,047</w:t>
            </w:r>
          </w:p>
        </w:tc>
      </w:tr>
    </w:tbl>
    <w:p w14:paraId="39733A14" w14:textId="51DED7E1" w:rsidR="000359D5" w:rsidRDefault="000359D5" w:rsidP="000359D5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p w14:paraId="6D0CA408" w14:textId="18FDCA2F" w:rsidR="000359D5" w:rsidRDefault="0003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3040B6" w14:textId="52C70E0F" w:rsidR="00BB102D" w:rsidRPr="00A30598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30598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A30598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</w:t>
      </w:r>
      <w:r w:rsidR="000571E8">
        <w:rPr>
          <w:rFonts w:ascii="Angsana New" w:hAnsi="Angsana New" w:cs="Angsana New" w:hint="cs"/>
          <w:sz w:val="30"/>
          <w:szCs w:val="30"/>
          <w:u w:val="none"/>
          <w:cs/>
        </w:rPr>
        <w:t>หมุนเวียน</w:t>
      </w:r>
      <w:r w:rsidR="00B30C51" w:rsidRPr="00A30598">
        <w:rPr>
          <w:rFonts w:ascii="Angsana New" w:hAnsi="Angsana New" w:cs="Angsana New" w:hint="cs"/>
          <w:sz w:val="30"/>
          <w:szCs w:val="30"/>
          <w:u w:val="none"/>
          <w:cs/>
        </w:rPr>
        <w:t>อื่น</w:t>
      </w:r>
    </w:p>
    <w:p w14:paraId="14CAC37D" w14:textId="77777777" w:rsidR="00A30598" w:rsidRPr="00A30598" w:rsidRDefault="00A30598" w:rsidP="00A30598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9E4794" w14:paraId="7C3E1F2D" w14:textId="77777777" w:rsidTr="009E4794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9E4794" w:rsidRDefault="00A30598" w:rsidP="0050550D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7777777" w:rsidR="00A30598" w:rsidRPr="009E4794" w:rsidRDefault="00A30598" w:rsidP="0050550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043739CF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9E4794" w:rsidRDefault="00A30598" w:rsidP="0050550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A30598" w:rsidRPr="009E4794" w14:paraId="1A004268" w14:textId="77777777" w:rsidTr="009E4794">
        <w:trPr>
          <w:trHeight w:val="385"/>
          <w:tblHeader/>
        </w:trPr>
        <w:tc>
          <w:tcPr>
            <w:tcW w:w="3330" w:type="dxa"/>
          </w:tcPr>
          <w:p w14:paraId="3AD8FDE4" w14:textId="52327D7E" w:rsidR="00A30598" w:rsidRPr="009E4794" w:rsidRDefault="00A30598" w:rsidP="00A30598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7777777" w:rsidR="00A30598" w:rsidRPr="009E4794" w:rsidRDefault="00A30598" w:rsidP="00A3059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FC9ACFE" w14:textId="0E586B22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16FE5EFF" w14:textId="77777777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112A115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77777777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5811EE7" w14:textId="72BAA97F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558B6B51" w14:textId="77777777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E056B8A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30598" w:rsidRPr="009E4794" w14:paraId="75519F7B" w14:textId="77777777" w:rsidTr="009E4794">
        <w:trPr>
          <w:trHeight w:val="385"/>
          <w:tblHeader/>
        </w:trPr>
        <w:tc>
          <w:tcPr>
            <w:tcW w:w="3330" w:type="dxa"/>
          </w:tcPr>
          <w:p w14:paraId="763F04C5" w14:textId="4EA62827" w:rsidR="00A30598" w:rsidRPr="009E4794" w:rsidRDefault="00A30598" w:rsidP="00A30598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16A310D8" w:rsidR="00A30598" w:rsidRPr="009E4794" w:rsidRDefault="00A30598" w:rsidP="00A30598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3A2293C1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2C3697BA" w14:textId="77777777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29F1CF7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2F652C75" w14:textId="77777777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4A797C50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center"/>
          </w:tcPr>
          <w:p w14:paraId="34479FE2" w14:textId="77777777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50D64A5D" w:rsidR="00A30598" w:rsidRPr="009E4794" w:rsidRDefault="00A30598" w:rsidP="00A305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30598" w:rsidRPr="009E4794" w14:paraId="357B03E7" w14:textId="77777777" w:rsidTr="009E4794">
        <w:trPr>
          <w:trHeight w:val="399"/>
          <w:tblHeader/>
        </w:trPr>
        <w:tc>
          <w:tcPr>
            <w:tcW w:w="3330" w:type="dxa"/>
          </w:tcPr>
          <w:p w14:paraId="576036AE" w14:textId="77777777" w:rsidR="00A30598" w:rsidRPr="009E4794" w:rsidRDefault="00A30598" w:rsidP="00A30598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77777777" w:rsidR="00A30598" w:rsidRPr="009E4794" w:rsidRDefault="00A30598" w:rsidP="00A3059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A30598" w:rsidRPr="009E4794" w:rsidRDefault="00A30598" w:rsidP="00A305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598" w:rsidRPr="009E4794" w14:paraId="3FB94D43" w14:textId="77777777" w:rsidTr="009E4794">
        <w:trPr>
          <w:trHeight w:val="399"/>
        </w:trPr>
        <w:tc>
          <w:tcPr>
            <w:tcW w:w="3330" w:type="dxa"/>
          </w:tcPr>
          <w:p w14:paraId="4B5185D7" w14:textId="77777777" w:rsidR="00A30598" w:rsidRPr="009E4794" w:rsidRDefault="00A30598" w:rsidP="00A30598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7777777" w:rsidR="00A30598" w:rsidRPr="009E4794" w:rsidRDefault="00A30598" w:rsidP="00A3059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77777777" w:rsidR="00A30598" w:rsidRPr="009E4794" w:rsidRDefault="00A30598" w:rsidP="00A305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30598" w:rsidRPr="009E4794" w14:paraId="21725439" w14:textId="77777777" w:rsidTr="009E4794">
        <w:trPr>
          <w:trHeight w:val="399"/>
        </w:trPr>
        <w:tc>
          <w:tcPr>
            <w:tcW w:w="3330" w:type="dxa"/>
          </w:tcPr>
          <w:p w14:paraId="42D5CC2C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1F067CBE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EC46CF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655F79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90C6A7D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5E2CD5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EA9EAD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AD62EA3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C7EA3F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598" w:rsidRPr="009E4794" w14:paraId="596ACFD5" w14:textId="77777777" w:rsidTr="009E4794">
        <w:trPr>
          <w:trHeight w:val="399"/>
        </w:trPr>
        <w:tc>
          <w:tcPr>
            <w:tcW w:w="3330" w:type="dxa"/>
          </w:tcPr>
          <w:p w14:paraId="3A15C04F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775F83" w14:textId="594BDDF9" w:rsidR="00A30598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624,596</w:t>
            </w:r>
          </w:p>
        </w:tc>
        <w:tc>
          <w:tcPr>
            <w:tcW w:w="236" w:type="dxa"/>
          </w:tcPr>
          <w:p w14:paraId="6697E972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CE3B7D7" w14:textId="2DBC3C11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446,789</w:t>
            </w:r>
          </w:p>
        </w:tc>
        <w:tc>
          <w:tcPr>
            <w:tcW w:w="265" w:type="dxa"/>
          </w:tcPr>
          <w:p w14:paraId="7710B5DA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1D6B0C" w14:textId="6423B86A" w:rsidR="00A30598" w:rsidRPr="009E4794" w:rsidRDefault="00A3024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575,</w:t>
            </w:r>
            <w:r w:rsidR="00B6348B" w:rsidRPr="009E4794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9" w:type="dxa"/>
          </w:tcPr>
          <w:p w14:paraId="1EA09922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1F64CD" w14:textId="58D6E0D9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397,969</w:t>
            </w:r>
          </w:p>
        </w:tc>
      </w:tr>
      <w:tr w:rsidR="00A30598" w:rsidRPr="009E4794" w14:paraId="3AC37A9F" w14:textId="77777777" w:rsidTr="009E4794">
        <w:trPr>
          <w:trHeight w:val="399"/>
        </w:trPr>
        <w:tc>
          <w:tcPr>
            <w:tcW w:w="3330" w:type="dxa"/>
          </w:tcPr>
          <w:p w14:paraId="71B40388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B43E68" w14:textId="77777777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B032E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45EF07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0EFA7EC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509F468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59F2145E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044B24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598" w:rsidRPr="009E4794" w14:paraId="561C61E0" w14:textId="77777777" w:rsidTr="009E4794">
        <w:trPr>
          <w:trHeight w:val="399"/>
        </w:trPr>
        <w:tc>
          <w:tcPr>
            <w:tcW w:w="3330" w:type="dxa"/>
          </w:tcPr>
          <w:p w14:paraId="7843F7BB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1F18057" w14:textId="7BFB8F3F" w:rsidR="00A30598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61,375</w:t>
            </w:r>
          </w:p>
        </w:tc>
        <w:tc>
          <w:tcPr>
            <w:tcW w:w="236" w:type="dxa"/>
          </w:tcPr>
          <w:p w14:paraId="58D58430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23D0593" w14:textId="5B4892FF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16,454</w:t>
            </w:r>
          </w:p>
        </w:tc>
        <w:tc>
          <w:tcPr>
            <w:tcW w:w="265" w:type="dxa"/>
          </w:tcPr>
          <w:p w14:paraId="4A0B8D9A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8442570" w14:textId="2E10867E" w:rsidR="00A30598" w:rsidRPr="009E4794" w:rsidRDefault="00B6348B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61,375</w:t>
            </w:r>
          </w:p>
        </w:tc>
        <w:tc>
          <w:tcPr>
            <w:tcW w:w="279" w:type="dxa"/>
          </w:tcPr>
          <w:p w14:paraId="295D0105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FCF3A8" w14:textId="399A8A71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16,454</w:t>
            </w:r>
          </w:p>
        </w:tc>
      </w:tr>
      <w:tr w:rsidR="00A30598" w:rsidRPr="009E4794" w14:paraId="626FF64C" w14:textId="77777777" w:rsidTr="009E4794">
        <w:trPr>
          <w:trHeight w:val="399"/>
        </w:trPr>
        <w:tc>
          <w:tcPr>
            <w:tcW w:w="3330" w:type="dxa"/>
          </w:tcPr>
          <w:p w14:paraId="19E3B34E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- 6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4F628483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8272E1" w14:textId="08A11C00" w:rsidR="00A30598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11,319</w:t>
            </w:r>
          </w:p>
        </w:tc>
        <w:tc>
          <w:tcPr>
            <w:tcW w:w="236" w:type="dxa"/>
          </w:tcPr>
          <w:p w14:paraId="547DDAAF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B3B4735" w14:textId="436DF6D7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54,014</w:t>
            </w:r>
          </w:p>
        </w:tc>
        <w:tc>
          <w:tcPr>
            <w:tcW w:w="265" w:type="dxa"/>
          </w:tcPr>
          <w:p w14:paraId="2C27C214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C4D3CA1" w14:textId="6F4B4DB5" w:rsidR="00A30598" w:rsidRPr="009E4794" w:rsidRDefault="00B6348B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11,319</w:t>
            </w:r>
          </w:p>
        </w:tc>
        <w:tc>
          <w:tcPr>
            <w:tcW w:w="279" w:type="dxa"/>
          </w:tcPr>
          <w:p w14:paraId="0A1BAB48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286A4DF" w14:textId="2A0591B3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54,014</w:t>
            </w:r>
          </w:p>
        </w:tc>
      </w:tr>
      <w:tr w:rsidR="00A30598" w:rsidRPr="009E4794" w14:paraId="42BD2796" w14:textId="77777777" w:rsidTr="009E4794">
        <w:trPr>
          <w:trHeight w:val="399"/>
        </w:trPr>
        <w:tc>
          <w:tcPr>
            <w:tcW w:w="3330" w:type="dxa"/>
          </w:tcPr>
          <w:p w14:paraId="7C48A20A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 -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9BE7B2" w14:textId="1BE25923" w:rsidR="00A30598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53,070</w:t>
            </w:r>
          </w:p>
        </w:tc>
        <w:tc>
          <w:tcPr>
            <w:tcW w:w="236" w:type="dxa"/>
          </w:tcPr>
          <w:p w14:paraId="23146E6F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1DD58D6" w14:textId="541BD352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26,329</w:t>
            </w:r>
          </w:p>
        </w:tc>
        <w:tc>
          <w:tcPr>
            <w:tcW w:w="265" w:type="dxa"/>
          </w:tcPr>
          <w:p w14:paraId="03A5F2A5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05A62CF" w14:textId="6F2AB6B5" w:rsidR="00A30598" w:rsidRPr="009E4794" w:rsidRDefault="00B6348B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53,070</w:t>
            </w:r>
          </w:p>
        </w:tc>
        <w:tc>
          <w:tcPr>
            <w:tcW w:w="279" w:type="dxa"/>
          </w:tcPr>
          <w:p w14:paraId="768D61E2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F10E45" w14:textId="21D6D600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26,329</w:t>
            </w:r>
          </w:p>
        </w:tc>
      </w:tr>
      <w:tr w:rsidR="00A30598" w:rsidRPr="009E4794" w14:paraId="2A28F49E" w14:textId="77777777" w:rsidTr="009E4794">
        <w:trPr>
          <w:trHeight w:val="399"/>
        </w:trPr>
        <w:tc>
          <w:tcPr>
            <w:tcW w:w="3330" w:type="dxa"/>
          </w:tcPr>
          <w:p w14:paraId="6DA47A02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E972" w14:textId="4661B141" w:rsidR="00A30598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128,542</w:t>
            </w:r>
          </w:p>
        </w:tc>
        <w:tc>
          <w:tcPr>
            <w:tcW w:w="236" w:type="dxa"/>
          </w:tcPr>
          <w:p w14:paraId="02C5C1BD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7A624EE" w14:textId="2F8E5A5E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102,537</w:t>
            </w:r>
          </w:p>
        </w:tc>
        <w:tc>
          <w:tcPr>
            <w:tcW w:w="265" w:type="dxa"/>
          </w:tcPr>
          <w:p w14:paraId="3BE3C449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FECF" w14:textId="741B17CB" w:rsidR="00A30598" w:rsidRPr="009E4794" w:rsidRDefault="00B6348B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25,869</w:t>
            </w:r>
          </w:p>
        </w:tc>
        <w:tc>
          <w:tcPr>
            <w:tcW w:w="279" w:type="dxa"/>
          </w:tcPr>
          <w:p w14:paraId="64552051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0C5AA74" w14:textId="2B7E0A06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2"/>
      <w:tr w:rsidR="00A30598" w:rsidRPr="009E4794" w14:paraId="76141F6A" w14:textId="77777777" w:rsidTr="009E4794">
        <w:trPr>
          <w:trHeight w:val="399"/>
        </w:trPr>
        <w:tc>
          <w:tcPr>
            <w:tcW w:w="3330" w:type="dxa"/>
          </w:tcPr>
          <w:p w14:paraId="003D0806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2029" w14:textId="2B5F5B20" w:rsidR="00A30598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878,902</w:t>
            </w:r>
          </w:p>
        </w:tc>
        <w:tc>
          <w:tcPr>
            <w:tcW w:w="236" w:type="dxa"/>
          </w:tcPr>
          <w:p w14:paraId="12528AE1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3A6A63E" w14:textId="0980EF04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646,123</w:t>
            </w:r>
          </w:p>
        </w:tc>
        <w:tc>
          <w:tcPr>
            <w:tcW w:w="265" w:type="dxa"/>
          </w:tcPr>
          <w:p w14:paraId="2B445D76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2F89" w14:textId="5EDF8AE3" w:rsidR="00A30598" w:rsidRPr="009E4794" w:rsidRDefault="00B6348B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727,087</w:t>
            </w:r>
          </w:p>
        </w:tc>
        <w:tc>
          <w:tcPr>
            <w:tcW w:w="279" w:type="dxa"/>
          </w:tcPr>
          <w:p w14:paraId="4CA69966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E57B6FF" w14:textId="2276F068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494,766</w:t>
            </w:r>
          </w:p>
        </w:tc>
      </w:tr>
      <w:bookmarkEnd w:id="3"/>
      <w:tr w:rsidR="009E4794" w:rsidRPr="009E4794" w14:paraId="58AB7963" w14:textId="77777777" w:rsidTr="009E4794">
        <w:trPr>
          <w:trHeight w:val="399"/>
        </w:trPr>
        <w:tc>
          <w:tcPr>
            <w:tcW w:w="3330" w:type="dxa"/>
          </w:tcPr>
          <w:p w14:paraId="7D0609FC" w14:textId="43750DB3" w:rsidR="009E4794" w:rsidRPr="009E4794" w:rsidRDefault="009E4794" w:rsidP="009E4794">
            <w:pPr>
              <w:ind w:left="163" w:right="-108" w:hanging="172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5B2C" w14:textId="48D7FDC7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(102,673)</w:t>
            </w:r>
          </w:p>
        </w:tc>
        <w:tc>
          <w:tcPr>
            <w:tcW w:w="236" w:type="dxa"/>
          </w:tcPr>
          <w:p w14:paraId="5BC186F7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A63A5B9" w14:textId="6035538A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(102,537)</w:t>
            </w:r>
          </w:p>
        </w:tc>
        <w:tc>
          <w:tcPr>
            <w:tcW w:w="265" w:type="dxa"/>
          </w:tcPr>
          <w:p w14:paraId="4BD96493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4858" w14:textId="40E01C07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4F885C37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469ABF" w14:textId="162D25FF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0598" w:rsidRPr="009E4794" w14:paraId="031309CA" w14:textId="77777777" w:rsidTr="009E4794">
        <w:trPr>
          <w:trHeight w:val="399"/>
        </w:trPr>
        <w:tc>
          <w:tcPr>
            <w:tcW w:w="3330" w:type="dxa"/>
          </w:tcPr>
          <w:p w14:paraId="455CA94D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DA0F" w14:textId="6A103263" w:rsidR="00A30598" w:rsidRPr="009E4794" w:rsidRDefault="00F61861" w:rsidP="00F61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776,229</w:t>
            </w:r>
          </w:p>
        </w:tc>
        <w:tc>
          <w:tcPr>
            <w:tcW w:w="236" w:type="dxa"/>
          </w:tcPr>
          <w:p w14:paraId="556A2FCA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46BE9A86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67237E1A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89A1" w14:textId="36700D01" w:rsidR="00A30598" w:rsidRPr="009E4794" w:rsidRDefault="003A5A2F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727,087</w:t>
            </w:r>
          </w:p>
        </w:tc>
        <w:tc>
          <w:tcPr>
            <w:tcW w:w="279" w:type="dxa"/>
          </w:tcPr>
          <w:p w14:paraId="1E11CBB1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64C17130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494,766</w:t>
            </w:r>
          </w:p>
        </w:tc>
      </w:tr>
      <w:tr w:rsidR="00A30598" w:rsidRPr="009E4794" w14:paraId="50622ED5" w14:textId="77777777" w:rsidTr="009E4794">
        <w:trPr>
          <w:trHeight w:val="399"/>
        </w:trPr>
        <w:tc>
          <w:tcPr>
            <w:tcW w:w="3330" w:type="dxa"/>
          </w:tcPr>
          <w:p w14:paraId="0C6B49B3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FC54" w14:textId="554F7ED1" w:rsidR="00A30598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776,229</w:t>
            </w:r>
          </w:p>
        </w:tc>
        <w:tc>
          <w:tcPr>
            <w:tcW w:w="236" w:type="dxa"/>
          </w:tcPr>
          <w:p w14:paraId="3578ED40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0154308C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58D2151A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063E2" w14:textId="65E6CF32" w:rsidR="00A30598" w:rsidRPr="009E4794" w:rsidRDefault="003A5A2F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727,087</w:t>
            </w:r>
          </w:p>
        </w:tc>
        <w:tc>
          <w:tcPr>
            <w:tcW w:w="279" w:type="dxa"/>
          </w:tcPr>
          <w:p w14:paraId="6E849BFB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283317BD" w:rsidR="00A30598" w:rsidRPr="009E4794" w:rsidRDefault="00A30598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494,766</w:t>
            </w:r>
          </w:p>
        </w:tc>
      </w:tr>
      <w:tr w:rsidR="00A30598" w:rsidRPr="009E4794" w14:paraId="47B87AEE" w14:textId="77777777" w:rsidTr="009E4794">
        <w:trPr>
          <w:trHeight w:val="145"/>
        </w:trPr>
        <w:tc>
          <w:tcPr>
            <w:tcW w:w="3330" w:type="dxa"/>
          </w:tcPr>
          <w:p w14:paraId="61AB8AF3" w14:textId="77777777" w:rsidR="00A30598" w:rsidRPr="009E4794" w:rsidRDefault="00A30598" w:rsidP="00A3059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CFE89DC" w14:textId="77777777" w:rsidR="00A30598" w:rsidRPr="009E4794" w:rsidRDefault="00A30598" w:rsidP="00A3059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80E2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C2E47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ED81AE9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38D0A34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D3127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E36AD9" w14:textId="77777777" w:rsidR="00A30598" w:rsidRPr="009E4794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5870430" w14:textId="77777777" w:rsidR="00A30598" w:rsidRPr="009E4794" w:rsidRDefault="00A30598" w:rsidP="00A3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F224766" w14:textId="3D525E31" w:rsidR="00A30598" w:rsidRDefault="00A30598">
      <w:pPr>
        <w:rPr>
          <w:rFonts w:cstheme="minorBidi"/>
        </w:rPr>
      </w:pPr>
      <w:r>
        <w:br w:type="page"/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9E4794" w14:paraId="2CBB2422" w14:textId="77777777" w:rsidTr="009E4794">
        <w:trPr>
          <w:trHeight w:val="385"/>
          <w:tblHeader/>
        </w:trPr>
        <w:tc>
          <w:tcPr>
            <w:tcW w:w="3330" w:type="dxa"/>
          </w:tcPr>
          <w:p w14:paraId="34A2F231" w14:textId="77777777" w:rsidR="00A30598" w:rsidRPr="009E4794" w:rsidRDefault="00A30598" w:rsidP="0050550D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32102C" w14:textId="77777777" w:rsidR="00A30598" w:rsidRPr="009E4794" w:rsidRDefault="00A30598" w:rsidP="0050550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1DA3680A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20DB0B5F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0E4FF6C9" w14:textId="77777777" w:rsidR="00A30598" w:rsidRPr="009E4794" w:rsidRDefault="00A30598" w:rsidP="0050550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794" w:rsidRPr="009E4794" w14:paraId="34C81DA8" w14:textId="77777777" w:rsidTr="009E4794">
        <w:trPr>
          <w:trHeight w:val="385"/>
          <w:tblHeader/>
        </w:trPr>
        <w:tc>
          <w:tcPr>
            <w:tcW w:w="3330" w:type="dxa"/>
          </w:tcPr>
          <w:p w14:paraId="2265FF26" w14:textId="12E0B954" w:rsidR="009E4794" w:rsidRPr="009E4794" w:rsidRDefault="009E4794" w:rsidP="009E4794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A23A1" w14:textId="77777777" w:rsidR="009E4794" w:rsidRPr="009E4794" w:rsidRDefault="009E4794" w:rsidP="009E479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4035B4A0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675F2F7F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9ADFF04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331D1B2A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7EA7E482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09F64FA8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495AA065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E4794" w:rsidRPr="009E4794" w14:paraId="65A30DDD" w14:textId="77777777" w:rsidTr="009E4794">
        <w:trPr>
          <w:trHeight w:val="385"/>
          <w:tblHeader/>
        </w:trPr>
        <w:tc>
          <w:tcPr>
            <w:tcW w:w="3330" w:type="dxa"/>
          </w:tcPr>
          <w:p w14:paraId="7C267D23" w14:textId="77777777" w:rsidR="009E4794" w:rsidRPr="009E4794" w:rsidRDefault="009E4794" w:rsidP="009E4794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B9B9003" w14:textId="77777777" w:rsidR="009E4794" w:rsidRPr="009E4794" w:rsidRDefault="009E4794" w:rsidP="009E479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  <w:vAlign w:val="center"/>
          </w:tcPr>
          <w:p w14:paraId="49F0BD4C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339AF057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5A030A60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41B1FDBC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645FEE9C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center"/>
          </w:tcPr>
          <w:p w14:paraId="4F51C44B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0EE4411F" w14:textId="77777777" w:rsidR="009E4794" w:rsidRPr="009E4794" w:rsidRDefault="009E4794" w:rsidP="009E47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E4794" w:rsidRPr="009E4794" w14:paraId="4FACDDD1" w14:textId="77777777" w:rsidTr="009E4794">
        <w:trPr>
          <w:trHeight w:val="399"/>
          <w:tblHeader/>
        </w:trPr>
        <w:tc>
          <w:tcPr>
            <w:tcW w:w="3330" w:type="dxa"/>
          </w:tcPr>
          <w:p w14:paraId="3B57BBB1" w14:textId="77777777" w:rsidR="009E4794" w:rsidRPr="009E4794" w:rsidRDefault="009E4794" w:rsidP="009E4794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2FC83810" w14:textId="77777777" w:rsidR="009E4794" w:rsidRPr="009E4794" w:rsidRDefault="009E4794" w:rsidP="009E4794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F1B9195" w14:textId="77777777" w:rsidR="009E4794" w:rsidRPr="009E4794" w:rsidRDefault="009E4794" w:rsidP="009E479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4794" w:rsidRPr="009E4794" w14:paraId="4F3B972F" w14:textId="77777777" w:rsidTr="009E4794">
        <w:trPr>
          <w:trHeight w:val="399"/>
        </w:trPr>
        <w:tc>
          <w:tcPr>
            <w:tcW w:w="3330" w:type="dxa"/>
          </w:tcPr>
          <w:p w14:paraId="79F22191" w14:textId="5502FFF5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4" w:type="dxa"/>
          </w:tcPr>
          <w:p w14:paraId="58FEB5EE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E9647D9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4F2840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5C7DF9D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FDA6500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861781C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498C1B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690E205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4794" w:rsidRPr="009E4794" w14:paraId="1B305469" w14:textId="77777777" w:rsidTr="009E4794">
        <w:trPr>
          <w:trHeight w:val="399"/>
        </w:trPr>
        <w:tc>
          <w:tcPr>
            <w:tcW w:w="3330" w:type="dxa"/>
          </w:tcPr>
          <w:p w14:paraId="3C23B6D9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4" w:type="dxa"/>
          </w:tcPr>
          <w:p w14:paraId="412A7554" w14:textId="7EFD628F" w:rsidR="009E4794" w:rsidRPr="009E4794" w:rsidRDefault="00AD6F4E" w:rsidP="009E479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4E3F0D5" w14:textId="76BF22CF" w:rsidR="009E4794" w:rsidRPr="009E4794" w:rsidRDefault="009E4794" w:rsidP="00E7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9AE2A4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BF55716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E1AD8F5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7021369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5AF65E8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E5490C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4794" w:rsidRPr="009E4794" w14:paraId="26C097C3" w14:textId="77777777" w:rsidTr="009E4794">
        <w:trPr>
          <w:trHeight w:val="399"/>
        </w:trPr>
        <w:tc>
          <w:tcPr>
            <w:tcW w:w="3330" w:type="dxa"/>
          </w:tcPr>
          <w:p w14:paraId="28230E26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63E27EA6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21A503" w14:textId="2040A1A4" w:rsidR="009E4794" w:rsidRPr="009E4794" w:rsidRDefault="009E4794" w:rsidP="00E7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C41D7C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AABFD22" w14:textId="77326C3E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31ADF16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8ED31BF" w14:textId="775EA7C5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390,626</w:t>
            </w:r>
          </w:p>
        </w:tc>
        <w:tc>
          <w:tcPr>
            <w:tcW w:w="279" w:type="dxa"/>
          </w:tcPr>
          <w:p w14:paraId="3E9A55A9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D5162D" w14:textId="06648ECC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542,052</w:t>
            </w:r>
          </w:p>
        </w:tc>
      </w:tr>
      <w:tr w:rsidR="009E4794" w:rsidRPr="009E4794" w14:paraId="3EFB81CF" w14:textId="77777777" w:rsidTr="009E4794">
        <w:trPr>
          <w:trHeight w:val="399"/>
        </w:trPr>
        <w:tc>
          <w:tcPr>
            <w:tcW w:w="3330" w:type="dxa"/>
          </w:tcPr>
          <w:p w14:paraId="458ADE65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844" w:type="dxa"/>
          </w:tcPr>
          <w:p w14:paraId="7B829843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3ECB" w14:textId="6A85CBC5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2DE6B6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0F89C59" w14:textId="23BD445F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C92E011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CEEE" w14:textId="0B87B2D1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</w:p>
        </w:tc>
        <w:tc>
          <w:tcPr>
            <w:tcW w:w="279" w:type="dxa"/>
          </w:tcPr>
          <w:p w14:paraId="58D169BC" w14:textId="1E5630AA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D23300" w14:textId="19DD1B6D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3,494</w:t>
            </w:r>
          </w:p>
        </w:tc>
      </w:tr>
      <w:tr w:rsidR="009E4794" w:rsidRPr="009E4794" w14:paraId="036EDF34" w14:textId="77777777" w:rsidTr="009E4794">
        <w:trPr>
          <w:trHeight w:val="399"/>
        </w:trPr>
        <w:tc>
          <w:tcPr>
            <w:tcW w:w="3330" w:type="dxa"/>
          </w:tcPr>
          <w:p w14:paraId="51AFB0F3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C243072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5AE8" w14:textId="6CF306D3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A359C9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B85641" w14:textId="7E62E31E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8D1B41D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6E5C" w14:textId="50C95186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395,182</w:t>
            </w:r>
          </w:p>
        </w:tc>
        <w:tc>
          <w:tcPr>
            <w:tcW w:w="279" w:type="dxa"/>
          </w:tcPr>
          <w:p w14:paraId="0251B79C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3FD9CA3" w14:textId="75A6151F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545,546</w:t>
            </w:r>
          </w:p>
        </w:tc>
      </w:tr>
      <w:tr w:rsidR="009E4794" w:rsidRPr="009E4794" w14:paraId="4AC3D936" w14:textId="77777777" w:rsidTr="009E4794">
        <w:trPr>
          <w:trHeight w:val="399"/>
        </w:trPr>
        <w:tc>
          <w:tcPr>
            <w:tcW w:w="3330" w:type="dxa"/>
          </w:tcPr>
          <w:p w14:paraId="4F758B08" w14:textId="08CC320B" w:rsidR="009E4794" w:rsidRPr="009E4794" w:rsidRDefault="009E4794" w:rsidP="009E4794">
            <w:pPr>
              <w:ind w:left="164" w:right="-19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639423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E192" w14:textId="14672A3C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789CBE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82204C8" w14:textId="210011F6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C1E4BBD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C7EC2" w14:textId="27A31F78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(16,486)</w:t>
            </w:r>
          </w:p>
        </w:tc>
        <w:tc>
          <w:tcPr>
            <w:tcW w:w="279" w:type="dxa"/>
          </w:tcPr>
          <w:p w14:paraId="3EA79DEF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62C246" w14:textId="35DEE123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9E4794" w:rsidRPr="009E4794" w14:paraId="35D379CA" w14:textId="77777777" w:rsidTr="009E4794">
        <w:trPr>
          <w:trHeight w:val="399"/>
        </w:trPr>
        <w:tc>
          <w:tcPr>
            <w:tcW w:w="3330" w:type="dxa"/>
          </w:tcPr>
          <w:p w14:paraId="5670C807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3FB6A576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6F71" w14:textId="3639CA4F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1E1824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11F8" w14:textId="7BD57CE3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E6B185B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23CEB" w14:textId="286C9980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378,696</w:t>
            </w:r>
          </w:p>
        </w:tc>
        <w:tc>
          <w:tcPr>
            <w:tcW w:w="279" w:type="dxa"/>
          </w:tcPr>
          <w:p w14:paraId="5E37BF63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25C3" w14:textId="532D6AA0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528,767</w:t>
            </w:r>
          </w:p>
        </w:tc>
      </w:tr>
      <w:tr w:rsidR="009E4794" w:rsidRPr="009E4794" w14:paraId="11389265" w14:textId="77777777" w:rsidTr="009E4794">
        <w:trPr>
          <w:trHeight w:val="399"/>
        </w:trPr>
        <w:tc>
          <w:tcPr>
            <w:tcW w:w="3330" w:type="dxa"/>
          </w:tcPr>
          <w:p w14:paraId="0CF40CF5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9A1CCED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F633C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EC50B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06A2570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632B2FD9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782D5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" w:type="dxa"/>
          </w:tcPr>
          <w:p w14:paraId="08C2E78B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83981E2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E4794" w:rsidRPr="009E4794" w14:paraId="6BE59561" w14:textId="77777777" w:rsidTr="009E4794">
        <w:trPr>
          <w:trHeight w:val="399"/>
        </w:trPr>
        <w:tc>
          <w:tcPr>
            <w:tcW w:w="3330" w:type="dxa"/>
          </w:tcPr>
          <w:p w14:paraId="4254F79F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50AC5AD0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24C569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643E8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B57F160" w14:textId="12CA4BDD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7D3BE66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13C36AE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E0A9311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6B8D58F" w14:textId="77777777" w:rsidR="009E4794" w:rsidRPr="009E4794" w:rsidRDefault="009E4794" w:rsidP="009E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794" w:rsidRPr="009E4794" w14:paraId="06F3F0AE" w14:textId="77777777" w:rsidTr="009E4794">
        <w:trPr>
          <w:trHeight w:val="399"/>
        </w:trPr>
        <w:tc>
          <w:tcPr>
            <w:tcW w:w="3330" w:type="dxa"/>
          </w:tcPr>
          <w:p w14:paraId="61A0A08C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</w:tcPr>
          <w:p w14:paraId="6A3C13DE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DD312E7" w14:textId="287E3375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107,472</w:t>
            </w:r>
          </w:p>
        </w:tc>
        <w:tc>
          <w:tcPr>
            <w:tcW w:w="236" w:type="dxa"/>
          </w:tcPr>
          <w:p w14:paraId="4588E6EF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102F73" w14:textId="51959AF0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  <w:tc>
          <w:tcPr>
            <w:tcW w:w="265" w:type="dxa"/>
          </w:tcPr>
          <w:p w14:paraId="77F91355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967ABCD" w14:textId="6E3C3891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107,472</w:t>
            </w:r>
          </w:p>
        </w:tc>
        <w:tc>
          <w:tcPr>
            <w:tcW w:w="279" w:type="dxa"/>
          </w:tcPr>
          <w:p w14:paraId="09369E22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F5D3CD8" w14:textId="5BC02B8A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</w:tr>
      <w:tr w:rsidR="009E4794" w:rsidRPr="009E4794" w14:paraId="0891378A" w14:textId="77777777" w:rsidTr="009E4794">
        <w:trPr>
          <w:trHeight w:val="399"/>
        </w:trPr>
        <w:tc>
          <w:tcPr>
            <w:tcW w:w="3330" w:type="dxa"/>
          </w:tcPr>
          <w:p w14:paraId="5764FE41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44" w:type="dxa"/>
          </w:tcPr>
          <w:p w14:paraId="587AE28C" w14:textId="29D93666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51F404" w14:textId="4BECBA8D" w:rsidR="009E4794" w:rsidRPr="009E4794" w:rsidRDefault="00F61861" w:rsidP="00F61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0B3184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4777CBA" w14:textId="23A9C1B0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  <w:tc>
          <w:tcPr>
            <w:tcW w:w="265" w:type="dxa"/>
          </w:tcPr>
          <w:p w14:paraId="56F8DB5D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40458ED" w14:textId="761458DB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55D44347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5EA10" w14:textId="6ED73274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9E4794" w:rsidRPr="009E4794" w14:paraId="719CCD80" w14:textId="77777777" w:rsidTr="009E4794">
        <w:trPr>
          <w:trHeight w:val="399"/>
        </w:trPr>
        <w:tc>
          <w:tcPr>
            <w:tcW w:w="3330" w:type="dxa"/>
          </w:tcPr>
          <w:p w14:paraId="460C66CC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</w:tcPr>
          <w:p w14:paraId="64D08CC1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B4B07D" w14:textId="142A48C9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120,218</w:t>
            </w:r>
          </w:p>
        </w:tc>
        <w:tc>
          <w:tcPr>
            <w:tcW w:w="236" w:type="dxa"/>
          </w:tcPr>
          <w:p w14:paraId="41E38639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0A1183D" w14:textId="1C52B13A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112,546</w:t>
            </w:r>
          </w:p>
        </w:tc>
        <w:tc>
          <w:tcPr>
            <w:tcW w:w="265" w:type="dxa"/>
          </w:tcPr>
          <w:p w14:paraId="4F2BCCB4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E58E87C" w14:textId="4B5E5122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91,217</w:t>
            </w:r>
          </w:p>
        </w:tc>
        <w:tc>
          <w:tcPr>
            <w:tcW w:w="279" w:type="dxa"/>
          </w:tcPr>
          <w:p w14:paraId="13DBC7BF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18AB709" w14:textId="2C1CE2E4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101,303</w:t>
            </w:r>
          </w:p>
        </w:tc>
      </w:tr>
      <w:tr w:rsidR="009E4794" w:rsidRPr="009E4794" w14:paraId="1CEA74A5" w14:textId="77777777" w:rsidTr="009E4794">
        <w:trPr>
          <w:trHeight w:val="399"/>
        </w:trPr>
        <w:tc>
          <w:tcPr>
            <w:tcW w:w="3330" w:type="dxa"/>
          </w:tcPr>
          <w:p w14:paraId="2784A3CF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</w:tcPr>
          <w:p w14:paraId="268CFCDD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9CD7AC3" w14:textId="5A8BE686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65,869</w:t>
            </w:r>
          </w:p>
        </w:tc>
        <w:tc>
          <w:tcPr>
            <w:tcW w:w="236" w:type="dxa"/>
          </w:tcPr>
          <w:p w14:paraId="2AEB4177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E3B35AB" w14:textId="7B2A6D8F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84,294</w:t>
            </w:r>
          </w:p>
        </w:tc>
        <w:tc>
          <w:tcPr>
            <w:tcW w:w="265" w:type="dxa"/>
          </w:tcPr>
          <w:p w14:paraId="6086A6E1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8BCE3B3" w14:textId="0A32F02D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53,456</w:t>
            </w:r>
          </w:p>
        </w:tc>
        <w:tc>
          <w:tcPr>
            <w:tcW w:w="279" w:type="dxa"/>
          </w:tcPr>
          <w:p w14:paraId="71781B52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7BD1C11" w14:textId="06499B1A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51,328</w:t>
            </w:r>
          </w:p>
        </w:tc>
      </w:tr>
      <w:tr w:rsidR="009E4794" w:rsidRPr="009E4794" w14:paraId="6932B038" w14:textId="77777777" w:rsidTr="009E4794">
        <w:trPr>
          <w:trHeight w:val="399"/>
        </w:trPr>
        <w:tc>
          <w:tcPr>
            <w:tcW w:w="3330" w:type="dxa"/>
          </w:tcPr>
          <w:p w14:paraId="6989A7D2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60F800DF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6632" w14:textId="556FEAAA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42,826</w:t>
            </w:r>
          </w:p>
        </w:tc>
        <w:tc>
          <w:tcPr>
            <w:tcW w:w="236" w:type="dxa"/>
          </w:tcPr>
          <w:p w14:paraId="18CB5752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BE19F62" w14:textId="699D9859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37,438</w:t>
            </w:r>
          </w:p>
        </w:tc>
        <w:tc>
          <w:tcPr>
            <w:tcW w:w="265" w:type="dxa"/>
          </w:tcPr>
          <w:p w14:paraId="29AC4E17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99E0" w14:textId="796A4FC6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25,462</w:t>
            </w:r>
          </w:p>
        </w:tc>
        <w:tc>
          <w:tcPr>
            <w:tcW w:w="279" w:type="dxa"/>
          </w:tcPr>
          <w:p w14:paraId="79E81830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7F4E644" w14:textId="54D2C574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22,789</w:t>
            </w:r>
          </w:p>
        </w:tc>
      </w:tr>
      <w:tr w:rsidR="009E4794" w:rsidRPr="009E4794" w14:paraId="45E82D4F" w14:textId="77777777" w:rsidTr="009E4794">
        <w:trPr>
          <w:trHeight w:val="399"/>
        </w:trPr>
        <w:tc>
          <w:tcPr>
            <w:tcW w:w="3330" w:type="dxa"/>
          </w:tcPr>
          <w:p w14:paraId="589F354D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6ECCA675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CE64" w14:textId="329672EE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336,385</w:t>
            </w:r>
          </w:p>
        </w:tc>
        <w:tc>
          <w:tcPr>
            <w:tcW w:w="236" w:type="dxa"/>
          </w:tcPr>
          <w:p w14:paraId="6B6C9DC7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0EDD820" w14:textId="082369B3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375,248</w:t>
            </w:r>
          </w:p>
        </w:tc>
        <w:tc>
          <w:tcPr>
            <w:tcW w:w="265" w:type="dxa"/>
          </w:tcPr>
          <w:p w14:paraId="7F890EC6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C940" w14:textId="3F3A3229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277,607</w:t>
            </w:r>
          </w:p>
        </w:tc>
        <w:tc>
          <w:tcPr>
            <w:tcW w:w="279" w:type="dxa"/>
          </w:tcPr>
          <w:p w14:paraId="141D77E4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98D1EEC" w14:textId="253BE40F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316,390</w:t>
            </w:r>
          </w:p>
        </w:tc>
      </w:tr>
      <w:tr w:rsidR="009E4794" w:rsidRPr="009E4794" w14:paraId="712EA1A5" w14:textId="77777777" w:rsidTr="009E4794">
        <w:trPr>
          <w:trHeight w:val="399"/>
        </w:trPr>
        <w:tc>
          <w:tcPr>
            <w:tcW w:w="3330" w:type="dxa"/>
          </w:tcPr>
          <w:p w14:paraId="771F06EA" w14:textId="3E774FC2" w:rsidR="009E4794" w:rsidRPr="009E4794" w:rsidRDefault="009E4794" w:rsidP="009E4794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7C592954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7222" w14:textId="426220D6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(48,224)</w:t>
            </w:r>
          </w:p>
        </w:tc>
        <w:tc>
          <w:tcPr>
            <w:tcW w:w="236" w:type="dxa"/>
          </w:tcPr>
          <w:p w14:paraId="4A8E2425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A0D7635" w14:textId="3484731E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(48,160)</w:t>
            </w:r>
          </w:p>
        </w:tc>
        <w:tc>
          <w:tcPr>
            <w:tcW w:w="265" w:type="dxa"/>
          </w:tcPr>
          <w:p w14:paraId="017CB622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3F8E4" w14:textId="7E4D945F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E5001B2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5DD7D9" w14:textId="3B455155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794" w:rsidRPr="009E4794" w14:paraId="1689CEF7" w14:textId="77777777" w:rsidTr="009E4794">
        <w:trPr>
          <w:trHeight w:val="399"/>
        </w:trPr>
        <w:tc>
          <w:tcPr>
            <w:tcW w:w="3330" w:type="dxa"/>
          </w:tcPr>
          <w:p w14:paraId="24FC1846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763C0D78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9ED7" w14:textId="0563B301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228,161</w:t>
            </w:r>
          </w:p>
        </w:tc>
        <w:tc>
          <w:tcPr>
            <w:tcW w:w="236" w:type="dxa"/>
          </w:tcPr>
          <w:p w14:paraId="69238DD2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513577D4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327,088</w:t>
            </w:r>
          </w:p>
        </w:tc>
        <w:tc>
          <w:tcPr>
            <w:tcW w:w="265" w:type="dxa"/>
          </w:tcPr>
          <w:p w14:paraId="121D0BD4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B886C" w14:textId="6AB69688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277,607</w:t>
            </w:r>
          </w:p>
        </w:tc>
        <w:tc>
          <w:tcPr>
            <w:tcW w:w="279" w:type="dxa"/>
          </w:tcPr>
          <w:p w14:paraId="758D9137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657B754E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316,390</w:t>
            </w:r>
          </w:p>
        </w:tc>
      </w:tr>
      <w:tr w:rsidR="009E4794" w:rsidRPr="009E4794" w14:paraId="524FB431" w14:textId="77777777" w:rsidTr="009E4794">
        <w:trPr>
          <w:trHeight w:val="399"/>
        </w:trPr>
        <w:tc>
          <w:tcPr>
            <w:tcW w:w="3330" w:type="dxa"/>
          </w:tcPr>
          <w:p w14:paraId="3FD58FD4" w14:textId="77777777" w:rsidR="009E4794" w:rsidRPr="009E4794" w:rsidRDefault="009E4794" w:rsidP="009E479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4" w:type="dxa"/>
          </w:tcPr>
          <w:p w14:paraId="7EFB9765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06AA" w14:textId="688A71B8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228,161</w:t>
            </w:r>
          </w:p>
        </w:tc>
        <w:tc>
          <w:tcPr>
            <w:tcW w:w="236" w:type="dxa"/>
          </w:tcPr>
          <w:p w14:paraId="3DC85CBC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203C0642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</w:t>
            </w:r>
            <w:r w:rsidRPr="00CC7D4B">
              <w:rPr>
                <w:rFonts w:asciiTheme="majorBidi" w:hAnsiTheme="majorBidi" w:cstheme="majorBidi"/>
                <w:b/>
                <w:sz w:val="28"/>
                <w:szCs w:val="28"/>
              </w:rPr>
              <w:t>088</w:t>
            </w:r>
          </w:p>
        </w:tc>
        <w:tc>
          <w:tcPr>
            <w:tcW w:w="265" w:type="dxa"/>
          </w:tcPr>
          <w:p w14:paraId="1EC3C0CC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7D4" w14:textId="0A487EF0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656,303</w:t>
            </w:r>
          </w:p>
        </w:tc>
        <w:tc>
          <w:tcPr>
            <w:tcW w:w="279" w:type="dxa"/>
          </w:tcPr>
          <w:p w14:paraId="57ACC210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3A97D7AB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845,157</w:t>
            </w:r>
          </w:p>
        </w:tc>
      </w:tr>
      <w:tr w:rsidR="009E4794" w:rsidRPr="009E4794" w14:paraId="6736B5EB" w14:textId="77777777" w:rsidTr="009E4794">
        <w:trPr>
          <w:trHeight w:val="399"/>
        </w:trPr>
        <w:tc>
          <w:tcPr>
            <w:tcW w:w="3330" w:type="dxa"/>
          </w:tcPr>
          <w:p w14:paraId="56C0AFCA" w14:textId="77777777" w:rsidR="009E4794" w:rsidRPr="009E4794" w:rsidRDefault="009E4794" w:rsidP="009E4794">
            <w:pPr>
              <w:ind w:left="165" w:right="-108" w:hanging="165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- </w:t>
            </w: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3924B91E" w14:textId="77777777" w:rsidR="009E4794" w:rsidRPr="009E4794" w:rsidRDefault="009E4794" w:rsidP="009E479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E7A7B" w14:textId="4808169F" w:rsidR="009E4794" w:rsidRPr="009E4794" w:rsidRDefault="00F61861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1,064,390</w:t>
            </w:r>
          </w:p>
        </w:tc>
        <w:tc>
          <w:tcPr>
            <w:tcW w:w="236" w:type="dxa"/>
          </w:tcPr>
          <w:p w14:paraId="020D9E93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669F210F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870,674</w:t>
            </w:r>
          </w:p>
        </w:tc>
        <w:tc>
          <w:tcPr>
            <w:tcW w:w="265" w:type="dxa"/>
          </w:tcPr>
          <w:p w14:paraId="286C242F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4F22B" w14:textId="628DE10B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1,383,390</w:t>
            </w:r>
          </w:p>
        </w:tc>
        <w:tc>
          <w:tcPr>
            <w:tcW w:w="279" w:type="dxa"/>
          </w:tcPr>
          <w:p w14:paraId="53BB4651" w14:textId="77777777" w:rsidR="009E4794" w:rsidRPr="009E4794" w:rsidRDefault="009E4794" w:rsidP="009E4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3225B244" w:rsidR="009E4794" w:rsidRPr="009E4794" w:rsidRDefault="009E4794" w:rsidP="00CC7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1,339,923</w:t>
            </w:r>
          </w:p>
        </w:tc>
      </w:tr>
    </w:tbl>
    <w:p w14:paraId="1791F5C9" w14:textId="77777777" w:rsidR="00A30598" w:rsidRPr="00A30598" w:rsidRDefault="00A30598" w:rsidP="00A30598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p w14:paraId="4B38A2B9" w14:textId="77777777" w:rsidR="00A30598" w:rsidRDefault="00A30598">
      <w:r>
        <w:br w:type="page"/>
      </w:r>
    </w:p>
    <w:p w14:paraId="265ADCA7" w14:textId="7F721B51" w:rsidR="00B30C51" w:rsidRPr="00B30C51" w:rsidRDefault="00B30C51" w:rsidP="00E7441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7BE04783" w14:textId="77777777" w:rsidR="00A30598" w:rsidRPr="00A30598" w:rsidRDefault="00A30598" w:rsidP="00A30598">
      <w:pPr>
        <w:pStyle w:val="ListParagraph"/>
        <w:ind w:left="788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1"/>
        <w:gridCol w:w="1168"/>
        <w:gridCol w:w="273"/>
        <w:gridCol w:w="1174"/>
        <w:gridCol w:w="262"/>
        <w:gridCol w:w="1079"/>
        <w:gridCol w:w="279"/>
        <w:gridCol w:w="1058"/>
        <w:gridCol w:w="7"/>
      </w:tblGrid>
      <w:tr w:rsidR="00A30598" w:rsidRPr="00A30598" w14:paraId="6A51B23B" w14:textId="77777777" w:rsidTr="00055274">
        <w:trPr>
          <w:tblHeader/>
        </w:trPr>
        <w:tc>
          <w:tcPr>
            <w:tcW w:w="2110" w:type="pct"/>
          </w:tcPr>
          <w:p w14:paraId="6624715C" w14:textId="77777777" w:rsidR="00A30598" w:rsidRPr="00A30598" w:rsidRDefault="00A30598" w:rsidP="0050550D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426" w:type="pct"/>
            <w:gridSpan w:val="3"/>
            <w:hideMark/>
          </w:tcPr>
          <w:p w14:paraId="55FC1297" w14:textId="77777777" w:rsidR="00A30598" w:rsidRPr="00A30598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77777777" w:rsidR="00A30598" w:rsidRPr="00A30598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1" w:type="pct"/>
            <w:gridSpan w:val="4"/>
            <w:hideMark/>
          </w:tcPr>
          <w:p w14:paraId="470A1EF0" w14:textId="77777777" w:rsidR="00A30598" w:rsidRPr="00A30598" w:rsidRDefault="00A30598" w:rsidP="0050550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794" w:rsidRPr="00A30598" w14:paraId="1E4A5F53" w14:textId="77777777" w:rsidTr="0053241C">
        <w:trPr>
          <w:tblHeader/>
        </w:trPr>
        <w:tc>
          <w:tcPr>
            <w:tcW w:w="2110" w:type="pct"/>
          </w:tcPr>
          <w:p w14:paraId="52839014" w14:textId="77777777" w:rsidR="00A30598" w:rsidRPr="00A30598" w:rsidRDefault="00A30598" w:rsidP="00A3059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24FDDE79" w14:textId="5033B37A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9" w:type="pct"/>
            <w:vAlign w:val="center"/>
          </w:tcPr>
          <w:p w14:paraId="3A4C94AF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 w14:paraId="26F0D76A" w14:textId="6A7940E9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20CF11B" w14:textId="48BC1292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2" w:type="pct"/>
            <w:vAlign w:val="center"/>
          </w:tcPr>
          <w:p w14:paraId="458A40AC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3DFDDBC" w14:textId="7221426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E4794" w:rsidRPr="00A30598" w14:paraId="6934C150" w14:textId="77777777" w:rsidTr="0053241C">
        <w:trPr>
          <w:tblHeader/>
        </w:trPr>
        <w:tc>
          <w:tcPr>
            <w:tcW w:w="2110" w:type="pct"/>
          </w:tcPr>
          <w:p w14:paraId="5B2F617E" w14:textId="77777777" w:rsidR="00A30598" w:rsidRPr="00A30598" w:rsidRDefault="00A30598" w:rsidP="00A3059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  <w:hideMark/>
          </w:tcPr>
          <w:p w14:paraId="1C7439C3" w14:textId="13991838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  <w:vAlign w:val="center"/>
          </w:tcPr>
          <w:p w14:paraId="31D8B4CC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  <w:vAlign w:val="center"/>
            <w:hideMark/>
          </w:tcPr>
          <w:p w14:paraId="619CD079" w14:textId="685EC39A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57F68E0B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vAlign w:val="center"/>
            <w:hideMark/>
          </w:tcPr>
          <w:p w14:paraId="28B41EE7" w14:textId="361F7284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" w:type="pct"/>
            <w:vAlign w:val="center"/>
          </w:tcPr>
          <w:p w14:paraId="211254C5" w14:textId="77777777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Align w:val="center"/>
            <w:hideMark/>
          </w:tcPr>
          <w:p w14:paraId="574ABCAB" w14:textId="0DCCAA34" w:rsidR="00A30598" w:rsidRPr="00A30598" w:rsidRDefault="00A30598" w:rsidP="00A3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30598" w:rsidRPr="00A30598" w14:paraId="6EDBBDA7" w14:textId="77777777" w:rsidTr="0053241C">
        <w:trPr>
          <w:gridAfter w:val="1"/>
          <w:wAfter w:w="4" w:type="pct"/>
          <w:tblHeader/>
        </w:trPr>
        <w:tc>
          <w:tcPr>
            <w:tcW w:w="2110" w:type="pct"/>
          </w:tcPr>
          <w:p w14:paraId="27E9080F" w14:textId="77777777" w:rsidR="00A30598" w:rsidRPr="00A30598" w:rsidRDefault="00A30598" w:rsidP="00A3059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86" w:type="pct"/>
            <w:gridSpan w:val="7"/>
            <w:hideMark/>
          </w:tcPr>
          <w:p w14:paraId="0423DCD6" w14:textId="77777777" w:rsidR="00A30598" w:rsidRPr="00A30598" w:rsidRDefault="00A30598" w:rsidP="00A305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4794" w:rsidRPr="00A30598" w14:paraId="665F0C8F" w14:textId="77777777" w:rsidTr="0053241C">
        <w:tc>
          <w:tcPr>
            <w:tcW w:w="2110" w:type="pct"/>
            <w:hideMark/>
          </w:tcPr>
          <w:p w14:paraId="7F07AD8B" w14:textId="77777777" w:rsidR="00A30598" w:rsidRPr="00A30598" w:rsidRDefault="00A30598" w:rsidP="00A305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7" w:type="pct"/>
            <w:vAlign w:val="bottom"/>
          </w:tcPr>
          <w:p w14:paraId="778F736D" w14:textId="5D16EE33" w:rsidR="00A30598" w:rsidRPr="00A30598" w:rsidRDefault="0053241C" w:rsidP="0053241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1,189,346</w:t>
            </w:r>
          </w:p>
        </w:tc>
        <w:tc>
          <w:tcPr>
            <w:tcW w:w="149" w:type="pct"/>
            <w:vAlign w:val="bottom"/>
          </w:tcPr>
          <w:p w14:paraId="554C0C8A" w14:textId="77777777" w:rsidR="00A30598" w:rsidRPr="00A30598" w:rsidRDefault="00A30598" w:rsidP="00A30598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  <w:hideMark/>
          </w:tcPr>
          <w:p w14:paraId="6189F25B" w14:textId="38BD6850" w:rsidR="00A30598" w:rsidRPr="00A30598" w:rsidRDefault="00A30598" w:rsidP="00A3059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pct"/>
            <w:vAlign w:val="bottom"/>
          </w:tcPr>
          <w:p w14:paraId="0423804D" w14:textId="77777777" w:rsidR="00A30598" w:rsidRPr="00A30598" w:rsidRDefault="00A30598" w:rsidP="00A30598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60FDCB62" w14:textId="3B829C7D" w:rsidR="00A30598" w:rsidRPr="00A30598" w:rsidRDefault="00BC6F9B" w:rsidP="00A305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1,044,915</w:t>
            </w:r>
          </w:p>
        </w:tc>
        <w:tc>
          <w:tcPr>
            <w:tcW w:w="152" w:type="pct"/>
            <w:vAlign w:val="bottom"/>
          </w:tcPr>
          <w:p w14:paraId="03705E66" w14:textId="77777777" w:rsidR="00A30598" w:rsidRPr="00A30598" w:rsidRDefault="00A30598" w:rsidP="00A30598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  <w:hideMark/>
          </w:tcPr>
          <w:p w14:paraId="08E222D5" w14:textId="5CC07342" w:rsidR="00A30598" w:rsidRPr="00A30598" w:rsidRDefault="00A30598" w:rsidP="00A305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9E4794" w:rsidRPr="00A30598" w14:paraId="5308AAB6" w14:textId="77777777" w:rsidTr="0053241C">
        <w:tc>
          <w:tcPr>
            <w:tcW w:w="2110" w:type="pct"/>
            <w:hideMark/>
          </w:tcPr>
          <w:p w14:paraId="6771B937" w14:textId="77777777" w:rsidR="00A30598" w:rsidRPr="00A30598" w:rsidRDefault="00A30598" w:rsidP="00A305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7" w:type="pct"/>
            <w:vAlign w:val="bottom"/>
          </w:tcPr>
          <w:p w14:paraId="4C5A9534" w14:textId="57D9E000" w:rsidR="00A30598" w:rsidRPr="00A30598" w:rsidRDefault="0053241C" w:rsidP="00A3059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1,849,745</w:t>
            </w:r>
          </w:p>
        </w:tc>
        <w:tc>
          <w:tcPr>
            <w:tcW w:w="149" w:type="pct"/>
            <w:vAlign w:val="bottom"/>
          </w:tcPr>
          <w:p w14:paraId="4A1AD889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  <w:hideMark/>
          </w:tcPr>
          <w:p w14:paraId="02F1E826" w14:textId="1D219979" w:rsidR="00A30598" w:rsidRPr="00A30598" w:rsidRDefault="00A30598" w:rsidP="00A305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43" w:type="pct"/>
            <w:vAlign w:val="bottom"/>
          </w:tcPr>
          <w:p w14:paraId="1563AE42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2C20D327" w14:textId="09316640" w:rsidR="00A30598" w:rsidRPr="00A30598" w:rsidRDefault="00D55DD3" w:rsidP="00A305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1,810,929</w:t>
            </w:r>
          </w:p>
        </w:tc>
        <w:tc>
          <w:tcPr>
            <w:tcW w:w="152" w:type="pct"/>
            <w:vAlign w:val="bottom"/>
          </w:tcPr>
          <w:p w14:paraId="025139FE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  <w:hideMark/>
          </w:tcPr>
          <w:p w14:paraId="012A68F2" w14:textId="08A06A8A" w:rsidR="00A30598" w:rsidRPr="00A30598" w:rsidRDefault="00A30598" w:rsidP="00A305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</w:tr>
      <w:tr w:rsidR="009E4794" w:rsidRPr="00A30598" w14:paraId="172B782D" w14:textId="77777777" w:rsidTr="0053241C">
        <w:tc>
          <w:tcPr>
            <w:tcW w:w="2110" w:type="pct"/>
          </w:tcPr>
          <w:p w14:paraId="0E89EBB2" w14:textId="77777777" w:rsidR="00A30598" w:rsidRPr="00A30598" w:rsidRDefault="00A30598" w:rsidP="00A305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7" w:type="pct"/>
            <w:vAlign w:val="bottom"/>
          </w:tcPr>
          <w:p w14:paraId="61D8E037" w14:textId="47A109CC" w:rsidR="00A30598" w:rsidRPr="00A30598" w:rsidRDefault="0053241C" w:rsidP="00A3059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200,281</w:t>
            </w:r>
          </w:p>
        </w:tc>
        <w:tc>
          <w:tcPr>
            <w:tcW w:w="149" w:type="pct"/>
            <w:vAlign w:val="bottom"/>
          </w:tcPr>
          <w:p w14:paraId="581E859B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</w:tcPr>
          <w:p w14:paraId="25F86D2B" w14:textId="5E7B6807" w:rsidR="00A30598" w:rsidRPr="00A30598" w:rsidRDefault="00A30598" w:rsidP="00A305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3" w:type="pct"/>
            <w:vAlign w:val="bottom"/>
          </w:tcPr>
          <w:p w14:paraId="4680C6A3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55514802" w14:textId="23E6FB07" w:rsidR="00A30598" w:rsidRPr="00A30598" w:rsidRDefault="00CC2892" w:rsidP="00A305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197,085</w:t>
            </w:r>
          </w:p>
        </w:tc>
        <w:tc>
          <w:tcPr>
            <w:tcW w:w="152" w:type="pct"/>
            <w:vAlign w:val="bottom"/>
          </w:tcPr>
          <w:p w14:paraId="2A446B0A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1DCB3135" w14:textId="35ABC02A" w:rsidR="00A30598" w:rsidRPr="00A30598" w:rsidRDefault="00A30598" w:rsidP="00A305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</w:tr>
      <w:tr w:rsidR="009E4794" w:rsidRPr="00A30598" w14:paraId="44C104FD" w14:textId="77777777" w:rsidTr="0053241C">
        <w:tc>
          <w:tcPr>
            <w:tcW w:w="2110" w:type="pct"/>
            <w:hideMark/>
          </w:tcPr>
          <w:p w14:paraId="79AE197B" w14:textId="77777777" w:rsidR="00A30598" w:rsidRPr="00A30598" w:rsidRDefault="00A30598" w:rsidP="00A305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47DC4" w14:textId="6C875659" w:rsidR="00A30598" w:rsidRPr="00A30598" w:rsidRDefault="0053241C" w:rsidP="00A3059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49,945</w:t>
            </w:r>
          </w:p>
        </w:tc>
        <w:tc>
          <w:tcPr>
            <w:tcW w:w="149" w:type="pct"/>
            <w:vAlign w:val="bottom"/>
          </w:tcPr>
          <w:p w14:paraId="5C799EF8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476F8" w14:textId="6431DDAA" w:rsidR="00A30598" w:rsidRPr="00A30598" w:rsidRDefault="00A30598" w:rsidP="00A305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3" w:type="pct"/>
            <w:vAlign w:val="bottom"/>
          </w:tcPr>
          <w:p w14:paraId="31E4F0FF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E2581" w14:textId="21B9369C" w:rsidR="00A30598" w:rsidRPr="00A30598" w:rsidRDefault="00A85993" w:rsidP="00A305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49,945</w:t>
            </w:r>
          </w:p>
        </w:tc>
        <w:tc>
          <w:tcPr>
            <w:tcW w:w="152" w:type="pct"/>
            <w:vAlign w:val="bottom"/>
          </w:tcPr>
          <w:p w14:paraId="4EF1888D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05607" w14:textId="7570CC0A" w:rsidR="00A30598" w:rsidRPr="00A30598" w:rsidRDefault="00A30598" w:rsidP="00A305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9E4794" w:rsidRPr="00A30598" w14:paraId="62EA9FD0" w14:textId="77777777" w:rsidTr="0053241C">
        <w:tc>
          <w:tcPr>
            <w:tcW w:w="2110" w:type="pct"/>
            <w:hideMark/>
          </w:tcPr>
          <w:p w14:paraId="3BE92B76" w14:textId="77777777" w:rsidR="00A30598" w:rsidRPr="00A30598" w:rsidRDefault="00A30598" w:rsidP="00A305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7AA2875C" w:rsidR="00A30598" w:rsidRPr="00A30598" w:rsidRDefault="0053241C" w:rsidP="00A3059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3,289,317</w:t>
            </w:r>
          </w:p>
        </w:tc>
        <w:tc>
          <w:tcPr>
            <w:tcW w:w="149" w:type="pct"/>
            <w:vAlign w:val="bottom"/>
          </w:tcPr>
          <w:p w14:paraId="0BA5F12D" w14:textId="77777777" w:rsidR="00A30598" w:rsidRPr="00A30598" w:rsidRDefault="00A30598" w:rsidP="00A30598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21F9CD" w14:textId="0AD33BAA" w:rsidR="00A30598" w:rsidRPr="00A30598" w:rsidRDefault="00A30598" w:rsidP="00A305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143" w:type="pct"/>
            <w:vAlign w:val="bottom"/>
          </w:tcPr>
          <w:p w14:paraId="4A791EFD" w14:textId="77777777" w:rsidR="00A30598" w:rsidRPr="00A30598" w:rsidRDefault="00A30598" w:rsidP="00A30598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3ED5C754" w:rsidR="00A30598" w:rsidRPr="00A30598" w:rsidRDefault="00CA4E24" w:rsidP="00A305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3,102,874</w:t>
            </w:r>
          </w:p>
        </w:tc>
        <w:tc>
          <w:tcPr>
            <w:tcW w:w="152" w:type="pct"/>
            <w:vAlign w:val="bottom"/>
          </w:tcPr>
          <w:p w14:paraId="4CDEF002" w14:textId="77777777" w:rsidR="00A30598" w:rsidRPr="00A30598" w:rsidRDefault="00A30598" w:rsidP="00A30598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AA4A21" w14:textId="4720CAEF" w:rsidR="00A30598" w:rsidRPr="00A30598" w:rsidRDefault="00A30598" w:rsidP="00A305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9E4794" w:rsidRPr="00A30598" w14:paraId="32B08C6D" w14:textId="77777777" w:rsidTr="00055274">
        <w:tc>
          <w:tcPr>
            <w:tcW w:w="2110" w:type="pct"/>
          </w:tcPr>
          <w:p w14:paraId="7CA05A91" w14:textId="77777777" w:rsidR="00A30598" w:rsidRPr="00A30598" w:rsidRDefault="00A30598" w:rsidP="00A305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BB5CC3" w14:textId="77777777" w:rsidR="00A30598" w:rsidRPr="00A30598" w:rsidRDefault="00A30598" w:rsidP="00A3059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74E29215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0B298A" w14:textId="77777777" w:rsidR="00A30598" w:rsidRPr="00A30598" w:rsidRDefault="00A30598" w:rsidP="00A305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4E455AFD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C07D2B" w14:textId="77777777" w:rsidR="00A30598" w:rsidRPr="00A30598" w:rsidRDefault="00A30598" w:rsidP="00A305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548EAB9E" w14:textId="77777777" w:rsidR="00A30598" w:rsidRPr="00A30598" w:rsidRDefault="00A30598" w:rsidP="00A305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5AB3CE" w14:textId="77777777" w:rsidR="00A30598" w:rsidRPr="00A30598" w:rsidRDefault="00A30598" w:rsidP="00A305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274" w:rsidRPr="00A30598" w14:paraId="2CCE71A0" w14:textId="77777777" w:rsidTr="00453F2C">
        <w:tc>
          <w:tcPr>
            <w:tcW w:w="2110" w:type="pct"/>
          </w:tcPr>
          <w:p w14:paraId="558D6588" w14:textId="77777777" w:rsidR="00055274" w:rsidRPr="00A30598" w:rsidRDefault="00055274" w:rsidP="000552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pct"/>
            <w:gridSpan w:val="3"/>
            <w:tcBorders>
              <w:left w:val="nil"/>
              <w:right w:val="nil"/>
            </w:tcBorders>
          </w:tcPr>
          <w:p w14:paraId="7275C1B2" w14:textId="051E9A62" w:rsidR="00055274" w:rsidRPr="00A30598" w:rsidRDefault="00055274" w:rsidP="0005527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2A94C3E0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21" w:type="pct"/>
            <w:gridSpan w:val="4"/>
            <w:tcBorders>
              <w:left w:val="nil"/>
              <w:right w:val="nil"/>
            </w:tcBorders>
          </w:tcPr>
          <w:p w14:paraId="1931F69C" w14:textId="473AE505" w:rsidR="00055274" w:rsidRPr="00A30598" w:rsidRDefault="00055274" w:rsidP="000552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274" w:rsidRPr="00A30598" w14:paraId="34C5F04C" w14:textId="77777777" w:rsidTr="00055274">
        <w:tc>
          <w:tcPr>
            <w:tcW w:w="2110" w:type="pct"/>
          </w:tcPr>
          <w:p w14:paraId="2506A619" w14:textId="00900673" w:rsidR="00055274" w:rsidRPr="00055274" w:rsidRDefault="00055274" w:rsidP="0005527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37" w:type="pct"/>
            <w:tcBorders>
              <w:left w:val="nil"/>
              <w:right w:val="nil"/>
            </w:tcBorders>
            <w:vAlign w:val="bottom"/>
          </w:tcPr>
          <w:p w14:paraId="0B1ED5D7" w14:textId="6BA20E94" w:rsidR="00055274" w:rsidRPr="00055274" w:rsidRDefault="00055274" w:rsidP="000552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9" w:type="pct"/>
            <w:vAlign w:val="bottom"/>
          </w:tcPr>
          <w:p w14:paraId="38FE5AE5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10F1C91A" w14:textId="2B95FA26" w:rsidR="00055274" w:rsidRPr="00A30598" w:rsidRDefault="00055274" w:rsidP="0005527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  <w:vAlign w:val="bottom"/>
          </w:tcPr>
          <w:p w14:paraId="26BCAFFB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FB7F93D" w14:textId="6DCFBC56" w:rsidR="00055274" w:rsidRPr="00A30598" w:rsidRDefault="00055274" w:rsidP="000552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" w:type="pct"/>
            <w:vAlign w:val="bottom"/>
          </w:tcPr>
          <w:p w14:paraId="3FE176D2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bottom"/>
          </w:tcPr>
          <w:p w14:paraId="47983213" w14:textId="0D8716A8" w:rsidR="00055274" w:rsidRPr="00A30598" w:rsidRDefault="00055274" w:rsidP="000552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55274" w:rsidRPr="00A30598" w14:paraId="1012C958" w14:textId="77777777" w:rsidTr="00055274">
        <w:tc>
          <w:tcPr>
            <w:tcW w:w="2110" w:type="pct"/>
          </w:tcPr>
          <w:p w14:paraId="124E71D7" w14:textId="77777777" w:rsidR="00055274" w:rsidRPr="00A30598" w:rsidRDefault="00055274" w:rsidP="000552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0" w:type="pct"/>
            <w:gridSpan w:val="8"/>
            <w:tcBorders>
              <w:left w:val="nil"/>
              <w:right w:val="nil"/>
            </w:tcBorders>
            <w:vAlign w:val="bottom"/>
          </w:tcPr>
          <w:p w14:paraId="183DA5EA" w14:textId="20BCA747" w:rsidR="00055274" w:rsidRPr="00055274" w:rsidRDefault="00055274" w:rsidP="00055274">
            <w:pPr>
              <w:pStyle w:val="acctfourfigures"/>
              <w:tabs>
                <w:tab w:val="clear" w:pos="765"/>
              </w:tabs>
              <w:spacing w:line="240" w:lineRule="atLeast"/>
              <w:ind w:left="-79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55274" w:rsidRPr="00A30598" w14:paraId="6F45A8C6" w14:textId="77777777" w:rsidTr="0053241C">
        <w:tc>
          <w:tcPr>
            <w:tcW w:w="2110" w:type="pct"/>
          </w:tcPr>
          <w:p w14:paraId="3A07F9FB" w14:textId="77777777" w:rsidR="00055274" w:rsidRPr="00A30598" w:rsidRDefault="00055274" w:rsidP="000552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37" w:type="pct"/>
            <w:tcBorders>
              <w:left w:val="nil"/>
              <w:right w:val="nil"/>
            </w:tcBorders>
            <w:vAlign w:val="bottom"/>
          </w:tcPr>
          <w:p w14:paraId="3338BE75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22EF608D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5457D717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48E36D57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57E6703B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3E6C682B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bottom"/>
          </w:tcPr>
          <w:p w14:paraId="5FE50034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274" w:rsidRPr="00A30598" w14:paraId="5297A32D" w14:textId="77777777" w:rsidTr="0053241C">
        <w:tc>
          <w:tcPr>
            <w:tcW w:w="2110" w:type="pct"/>
          </w:tcPr>
          <w:p w14:paraId="5E68A49F" w14:textId="77777777" w:rsidR="00055274" w:rsidRPr="00A30598" w:rsidRDefault="00055274" w:rsidP="000552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37" w:type="pct"/>
            <w:tcBorders>
              <w:left w:val="nil"/>
              <w:right w:val="nil"/>
            </w:tcBorders>
            <w:vAlign w:val="bottom"/>
          </w:tcPr>
          <w:p w14:paraId="27757634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60447671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3D80A6D1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0B8C6AA2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4E38000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6B24DDA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bottom"/>
          </w:tcPr>
          <w:p w14:paraId="41617378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274" w:rsidRPr="00A30598" w14:paraId="29451BEB" w14:textId="77777777" w:rsidTr="0053241C">
        <w:tc>
          <w:tcPr>
            <w:tcW w:w="2110" w:type="pct"/>
          </w:tcPr>
          <w:p w14:paraId="1E5BD45C" w14:textId="77777777" w:rsidR="00055274" w:rsidRPr="00A30598" w:rsidRDefault="00055274" w:rsidP="00055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3059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37" w:type="pct"/>
            <w:tcBorders>
              <w:left w:val="nil"/>
              <w:right w:val="nil"/>
            </w:tcBorders>
            <w:vAlign w:val="bottom"/>
          </w:tcPr>
          <w:p w14:paraId="31AB3405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0FF76588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20FED159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AB20CFC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BA90E97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2FA1980A" w14:textId="77777777" w:rsidR="00055274" w:rsidRPr="00A3059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bottom"/>
          </w:tcPr>
          <w:p w14:paraId="655281A9" w14:textId="77777777" w:rsidR="00055274" w:rsidRPr="00A30598" w:rsidRDefault="00055274" w:rsidP="000552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274" w:rsidRPr="00A30598" w14:paraId="6DA45ED7" w14:textId="77777777" w:rsidTr="0053241C">
        <w:tc>
          <w:tcPr>
            <w:tcW w:w="2110" w:type="pct"/>
          </w:tcPr>
          <w:p w14:paraId="5B4CD2F2" w14:textId="77777777" w:rsidR="00055274" w:rsidRPr="00A30598" w:rsidRDefault="00055274" w:rsidP="000552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Pr="00A3059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37" w:type="pct"/>
            <w:tcBorders>
              <w:left w:val="nil"/>
              <w:right w:val="nil"/>
            </w:tcBorders>
            <w:vAlign w:val="bottom"/>
          </w:tcPr>
          <w:p w14:paraId="5E533EA0" w14:textId="64AC602D" w:rsidR="00055274" w:rsidRPr="00DC7FC8" w:rsidRDefault="00055274" w:rsidP="000552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7F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1,437,245</w:t>
            </w:r>
          </w:p>
        </w:tc>
        <w:tc>
          <w:tcPr>
            <w:tcW w:w="149" w:type="pct"/>
            <w:vAlign w:val="bottom"/>
          </w:tcPr>
          <w:p w14:paraId="3A9658C4" w14:textId="77777777" w:rsidR="00055274" w:rsidRPr="00DC7FC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34D82C79" w14:textId="7D05619C" w:rsidR="00055274" w:rsidRPr="00DC7FC8" w:rsidRDefault="00DC7FC8" w:rsidP="0005527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C7F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1,033,339</w:t>
            </w:r>
          </w:p>
        </w:tc>
        <w:tc>
          <w:tcPr>
            <w:tcW w:w="143" w:type="pct"/>
            <w:vAlign w:val="bottom"/>
          </w:tcPr>
          <w:p w14:paraId="642EEC8E" w14:textId="77777777" w:rsidR="00055274" w:rsidRPr="00DC7FC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735F22D" w14:textId="6517331B" w:rsidR="00055274" w:rsidRPr="00DC7FC8" w:rsidRDefault="00055274" w:rsidP="000552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7FC8">
              <w:rPr>
                <w:rFonts w:asciiTheme="majorBidi" w:hAnsiTheme="majorBidi" w:cstheme="majorBidi"/>
                <w:sz w:val="28"/>
                <w:szCs w:val="28"/>
              </w:rPr>
              <w:t>1,380,241</w:t>
            </w:r>
          </w:p>
        </w:tc>
        <w:tc>
          <w:tcPr>
            <w:tcW w:w="152" w:type="pct"/>
            <w:vAlign w:val="bottom"/>
          </w:tcPr>
          <w:p w14:paraId="6B98AC72" w14:textId="77777777" w:rsidR="00055274" w:rsidRPr="00DC7FC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bottom"/>
          </w:tcPr>
          <w:p w14:paraId="5B1C743E" w14:textId="293824C8" w:rsidR="00055274" w:rsidRPr="00DC7FC8" w:rsidRDefault="00DC7FC8" w:rsidP="000552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C7F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1,058,872</w:t>
            </w:r>
          </w:p>
        </w:tc>
      </w:tr>
      <w:tr w:rsidR="00055274" w:rsidRPr="00A30598" w14:paraId="045CB809" w14:textId="77777777" w:rsidTr="0053241C">
        <w:tc>
          <w:tcPr>
            <w:tcW w:w="2110" w:type="pct"/>
          </w:tcPr>
          <w:p w14:paraId="18CB2CB0" w14:textId="77777777" w:rsidR="00055274" w:rsidRPr="00A30598" w:rsidRDefault="00055274" w:rsidP="000552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837CB" w14:textId="6825EDFF" w:rsidR="00055274" w:rsidRPr="00DC7FC8" w:rsidRDefault="00055274" w:rsidP="000552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7F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1,437,245</w:t>
            </w:r>
          </w:p>
        </w:tc>
        <w:tc>
          <w:tcPr>
            <w:tcW w:w="149" w:type="pct"/>
            <w:vAlign w:val="bottom"/>
          </w:tcPr>
          <w:p w14:paraId="4C012217" w14:textId="77777777" w:rsidR="00055274" w:rsidRPr="00DC7FC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5A0CC" w14:textId="3C3E839A" w:rsidR="00055274" w:rsidRPr="00DC7FC8" w:rsidRDefault="00DC7FC8" w:rsidP="0005527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F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1,033,339</w:t>
            </w:r>
          </w:p>
        </w:tc>
        <w:tc>
          <w:tcPr>
            <w:tcW w:w="143" w:type="pct"/>
            <w:vAlign w:val="bottom"/>
          </w:tcPr>
          <w:p w14:paraId="3B76A726" w14:textId="77777777" w:rsidR="00055274" w:rsidRPr="00DC7FC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72C01" w14:textId="56D013D8" w:rsidR="00055274" w:rsidRPr="00DC7FC8" w:rsidRDefault="00055274" w:rsidP="000552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1,380,241</w:t>
            </w:r>
          </w:p>
        </w:tc>
        <w:tc>
          <w:tcPr>
            <w:tcW w:w="152" w:type="pct"/>
            <w:vAlign w:val="bottom"/>
          </w:tcPr>
          <w:p w14:paraId="125FFBFB" w14:textId="77777777" w:rsidR="00055274" w:rsidRPr="00DC7FC8" w:rsidRDefault="00055274" w:rsidP="00055274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288F4" w14:textId="50C86172" w:rsidR="00055274" w:rsidRPr="00DC7FC8" w:rsidRDefault="00DC7FC8" w:rsidP="000552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F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1,058,872</w:t>
            </w:r>
          </w:p>
        </w:tc>
      </w:tr>
    </w:tbl>
    <w:p w14:paraId="740CD801" w14:textId="77777777" w:rsidR="00A30598" w:rsidRPr="00A30598" w:rsidRDefault="00A30598" w:rsidP="00A30598">
      <w:pPr>
        <w:pStyle w:val="ListParagraph"/>
        <w:tabs>
          <w:tab w:val="left" w:pos="540"/>
        </w:tabs>
        <w:ind w:left="788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8F703" w14:textId="1035ACC8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</w:p>
    <w:p w14:paraId="53638C9C" w14:textId="32C2419A" w:rsidR="002F00F7" w:rsidRPr="001C5BDD" w:rsidRDefault="00127418" w:rsidP="00127418">
      <w:pPr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cstheme="minorBidi"/>
          <w:cs/>
          <w:lang w:val="th-TH"/>
        </w:rPr>
        <w:tab/>
      </w:r>
    </w:p>
    <w:p w14:paraId="0CD0BB86" w14:textId="727C3DFC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C26C37">
        <w:rPr>
          <w:rFonts w:ascii="Angsana New" w:hAnsi="Angsana New" w:cs="Angsana New" w:hint="cs"/>
          <w:sz w:val="28"/>
          <w:szCs w:val="28"/>
          <w:cs/>
        </w:rPr>
        <w:t>ณ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C26C37">
        <w:rPr>
          <w:rFonts w:ascii="Angsana New" w:hAnsi="Angsana New" w:cs="Angsana New"/>
          <w:sz w:val="28"/>
          <w:szCs w:val="28"/>
        </w:rPr>
        <w:t>3</w:t>
      </w:r>
      <w:r w:rsidR="00BB0ECF" w:rsidRPr="00C26C37">
        <w:rPr>
          <w:rFonts w:ascii="Angsana New" w:hAnsi="Angsana New" w:cs="Angsana New"/>
          <w:sz w:val="28"/>
          <w:szCs w:val="28"/>
        </w:rPr>
        <w:t>1</w:t>
      </w:r>
      <w:r w:rsidR="00200F80" w:rsidRPr="00C26C37">
        <w:rPr>
          <w:rFonts w:ascii="Angsana New" w:hAnsi="Angsana New" w:cs="Angsana New"/>
          <w:sz w:val="28"/>
          <w:szCs w:val="28"/>
        </w:rPr>
        <w:t xml:space="preserve"> </w:t>
      </w:r>
      <w:r w:rsidR="00BB0ECF" w:rsidRPr="00C26C37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26C3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C26C37">
        <w:rPr>
          <w:rFonts w:ascii="Angsana New" w:hAnsi="Angsana New" w:cs="Angsana New"/>
          <w:sz w:val="28"/>
          <w:szCs w:val="28"/>
        </w:rPr>
        <w:t>256</w:t>
      </w:r>
      <w:r w:rsidR="00BB0ECF" w:rsidRPr="00C26C37">
        <w:rPr>
          <w:rFonts w:ascii="Angsana New" w:hAnsi="Angsana New" w:cs="Angsana New"/>
          <w:sz w:val="28"/>
          <w:szCs w:val="28"/>
        </w:rPr>
        <w:t>6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บริษัทย่อยมี</w:t>
      </w:r>
      <w:r w:rsidR="00A611B2" w:rsidRPr="00C26C37">
        <w:rPr>
          <w:rFonts w:ascii="Angsana New" w:hAnsi="Angsana New" w:cs="Angsana New" w:hint="cs"/>
          <w:sz w:val="28"/>
          <w:szCs w:val="28"/>
          <w:cs/>
        </w:rPr>
        <w:t>ยอดคงเหลือ</w:t>
      </w:r>
      <w:r w:rsidRPr="00C26C37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เงินกู้ยืมระยะสั้นจากสถาบันการเงินแห่งหนึ่งจำนวน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="00C26C37" w:rsidRPr="00C26C37">
        <w:rPr>
          <w:rFonts w:ascii="Angsana New" w:hAnsi="Angsana New" w:cs="Angsana New"/>
          <w:sz w:val="28"/>
          <w:szCs w:val="28"/>
        </w:rPr>
        <w:t>125.71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C48B1" w:rsidRPr="00C26C37">
        <w:rPr>
          <w:rFonts w:ascii="Angsana New" w:hAnsi="Angsana New" w:cs="Angsana New"/>
          <w:sz w:val="28"/>
          <w:szCs w:val="28"/>
        </w:rPr>
        <w:br/>
      </w:r>
      <w:r w:rsidRPr="00C26C37">
        <w:rPr>
          <w:rFonts w:ascii="Angsana New" w:hAnsi="Angsana New" w:cs="Angsana New" w:hint="cs"/>
          <w:sz w:val="28"/>
          <w:szCs w:val="28"/>
          <w:cs/>
        </w:rPr>
        <w:t xml:space="preserve">โดยมีอัตราดอกเบี้ยร้อยละ </w:t>
      </w:r>
      <w:r w:rsidR="00C26C37" w:rsidRPr="00C26C37">
        <w:rPr>
          <w:rFonts w:ascii="Angsana New" w:hAnsi="Angsana New" w:cs="Angsana New"/>
          <w:sz w:val="28"/>
          <w:szCs w:val="28"/>
        </w:rPr>
        <w:t>4.20</w:t>
      </w:r>
      <w:r w:rsidRPr="00C26C37">
        <w:rPr>
          <w:rFonts w:ascii="Angsana New" w:hAnsi="Angsana New" w:cs="Angsana New"/>
          <w:sz w:val="28"/>
          <w:szCs w:val="28"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และจะถึงกำหนดชำระภายในเดือน</w:t>
      </w:r>
      <w:r w:rsidR="00AD6F4E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C26C3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C26C37">
        <w:rPr>
          <w:rFonts w:ascii="Angsana New" w:hAnsi="Angsana New" w:cs="Angsana New"/>
          <w:sz w:val="28"/>
          <w:szCs w:val="28"/>
        </w:rPr>
        <w:t>2567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เงินกู้ยืมดังกล่าวค้ำประกันโดย</w:t>
      </w:r>
      <w:r w:rsidR="00A611B2" w:rsidRPr="00C26C37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 w:rsidRPr="00C26C37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3B47D551" w14:textId="2BB50517" w:rsidR="002B270C" w:rsidRDefault="002B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th-TH"/>
        </w:rPr>
        <w:br w:type="page"/>
      </w:r>
    </w:p>
    <w:p w14:paraId="426B5688" w14:textId="6F8ACF83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5743435F" w14:textId="00D3D2A5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6A7568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sz w:val="24"/>
          <w:szCs w:val="24"/>
          <w:cs/>
        </w:rPr>
      </w:pPr>
    </w:p>
    <w:p w14:paraId="4A7C6628" w14:textId="6E3E401A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3B2961F6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6A7568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 w:val="24"/>
          <w:szCs w:val="24"/>
        </w:rPr>
      </w:pPr>
    </w:p>
    <w:p w14:paraId="4BD807C0" w14:textId="77777777" w:rsidR="007C72F0" w:rsidRPr="00031D0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69322219"/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4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2B270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0"/>
          <w:cols w:space="720"/>
          <w:docGrid w:linePitch="360"/>
        </w:sectPr>
      </w:pP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0046F20B" w14:textId="77777777" w:rsidR="00EF4876" w:rsidRPr="001522E2" w:rsidRDefault="00EF4876" w:rsidP="00E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6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BB0ECF" w:rsidRPr="00B97268" w14:paraId="048AFA47" w14:textId="77777777" w:rsidTr="000359D5">
        <w:trPr>
          <w:trHeight w:val="144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0A7D635A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07593676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0ECF" w:rsidRPr="00B97268" w14:paraId="33A7ED5F" w14:textId="77777777" w:rsidTr="000359D5">
        <w:trPr>
          <w:trHeight w:val="144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2B02C1D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1B9948D4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8B9CE5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210ED9A8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0BB0D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69D4C453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CA5DB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22F38625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E0D22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5FFACD6E" w14:textId="77777777" w:rsidR="00BB0ECF" w:rsidRPr="00B97268" w:rsidRDefault="00BB0ECF" w:rsidP="00505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B0ECF" w:rsidRPr="00B97268" w14:paraId="6413BE0E" w14:textId="77777777" w:rsidTr="000359D5">
        <w:trPr>
          <w:trHeight w:val="144"/>
          <w:tblHeader/>
        </w:trPr>
        <w:tc>
          <w:tcPr>
            <w:tcW w:w="3960" w:type="dxa"/>
            <w:vAlign w:val="bottom"/>
          </w:tcPr>
          <w:p w14:paraId="4C4A2B61" w14:textId="77777777" w:rsidR="00BB0ECF" w:rsidRPr="00F93720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922C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23" w:type="dxa"/>
            <w:vAlign w:val="bottom"/>
          </w:tcPr>
          <w:p w14:paraId="546F0838" w14:textId="0DDFB3F3" w:rsidR="00BB0ECF" w:rsidRPr="007406BC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  <w:vAlign w:val="bottom"/>
          </w:tcPr>
          <w:p w14:paraId="429B4055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8FFDD9C" w14:textId="60F6FC51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6AE5969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4D0094A" w14:textId="43631004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3C00FFE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D66E8BD" w14:textId="6B875030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3FFB52A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79DDEA1" w14:textId="760FF054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6E728ECB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BDCE673" w14:textId="47D2A25A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2481A86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D26ADCC" w14:textId="5435CE9A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6FE622E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AD6EAA9" w14:textId="56F9D956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51F54C4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A7D305D" w14:textId="4786B12D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  <w:vAlign w:val="bottom"/>
          </w:tcPr>
          <w:p w14:paraId="3FB54C6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9420056" w14:textId="0113A0EB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B0ECF" w:rsidRPr="00B97268" w14:paraId="357767A6" w14:textId="77777777" w:rsidTr="000359D5">
        <w:trPr>
          <w:trHeight w:val="216"/>
          <w:tblHeader/>
        </w:trPr>
        <w:tc>
          <w:tcPr>
            <w:tcW w:w="3960" w:type="dxa"/>
            <w:vAlign w:val="bottom"/>
          </w:tcPr>
          <w:p w14:paraId="646EFE9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112AE3F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B0ECF" w:rsidRPr="00B97268" w14:paraId="28E4CA66" w14:textId="77777777" w:rsidTr="000359D5">
        <w:trPr>
          <w:trHeight w:val="144"/>
        </w:trPr>
        <w:tc>
          <w:tcPr>
            <w:tcW w:w="3960" w:type="dxa"/>
          </w:tcPr>
          <w:p w14:paraId="40D00FA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08F4D33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358514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E33F32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03120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2D6821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A4C87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F66C78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00B8B7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7BB334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ABDD4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353B6A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929BF9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C769CF5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706CCB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D0AA97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13646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C00F75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C1E097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75D146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67591675" w14:textId="77777777" w:rsidTr="000359D5">
        <w:trPr>
          <w:trHeight w:val="144"/>
        </w:trPr>
        <w:tc>
          <w:tcPr>
            <w:tcW w:w="3960" w:type="dxa"/>
          </w:tcPr>
          <w:p w14:paraId="6C35851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5C40B679" w14:textId="27DAB20E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1,577,674</w:t>
            </w:r>
          </w:p>
        </w:tc>
        <w:tc>
          <w:tcPr>
            <w:tcW w:w="238" w:type="dxa"/>
          </w:tcPr>
          <w:p w14:paraId="39A5336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1B28C8E" w14:textId="482B0C28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36" w:type="dxa"/>
          </w:tcPr>
          <w:p w14:paraId="09C6E0A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DA541EF" w14:textId="0BED93DD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DF2A7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76C08DF" w14:textId="1845614E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9D01F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06242D7" w14:textId="1BDA18B4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36,299</w:t>
            </w:r>
          </w:p>
        </w:tc>
        <w:tc>
          <w:tcPr>
            <w:tcW w:w="236" w:type="dxa"/>
          </w:tcPr>
          <w:p w14:paraId="34AB1C9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37437E1" w14:textId="4EB30D8A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3C906B9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B7D1458" w14:textId="18F27428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2312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5A5C147" w14:textId="3623EC20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F4752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73FCB30" w14:textId="458E560F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1,613,973</w:t>
            </w:r>
          </w:p>
        </w:tc>
        <w:tc>
          <w:tcPr>
            <w:tcW w:w="239" w:type="dxa"/>
          </w:tcPr>
          <w:p w14:paraId="7562BEB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83C2B61" w14:textId="6BEC1505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  <w:tr w:rsidR="00BB0ECF" w:rsidRPr="00B97268" w14:paraId="42F146DA" w14:textId="77777777" w:rsidTr="000359D5">
        <w:trPr>
          <w:trHeight w:val="144"/>
        </w:trPr>
        <w:tc>
          <w:tcPr>
            <w:tcW w:w="3960" w:type="dxa"/>
          </w:tcPr>
          <w:p w14:paraId="5FBF67C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4CFC74D6" w14:textId="00885CA6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1B1D2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739E166" w14:textId="23F0C392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88A81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FA4A636" w14:textId="693C0829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4A89402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0E6E1C04" w14:textId="3A81FE32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313579C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B8CB2B5" w14:textId="5FEC865B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148,878</w:t>
            </w:r>
          </w:p>
        </w:tc>
        <w:tc>
          <w:tcPr>
            <w:tcW w:w="236" w:type="dxa"/>
          </w:tcPr>
          <w:p w14:paraId="0FB0C28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B23FA7C" w14:textId="2110C5AE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7E4D0C0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CD4914F" w14:textId="3222BF20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31D7794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3253D908" w14:textId="279BC4C1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5B9CBA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3C63435" w14:textId="7A0AF3C8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5CDC91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2A87083" w14:textId="29EBAB46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0ECF" w:rsidRPr="00B97268" w14:paraId="57BEB673" w14:textId="77777777" w:rsidTr="000359D5">
        <w:trPr>
          <w:trHeight w:val="144"/>
        </w:trPr>
        <w:tc>
          <w:tcPr>
            <w:tcW w:w="3960" w:type="dxa"/>
          </w:tcPr>
          <w:p w14:paraId="3D37FD60" w14:textId="0B682BDC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F377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02019" w14:textId="750C0569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38" w:type="dxa"/>
          </w:tcPr>
          <w:p w14:paraId="27DC18D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23EC2" w14:textId="128AE05F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6" w:type="dxa"/>
          </w:tcPr>
          <w:p w14:paraId="6E1E70F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0E0A16D" w14:textId="3A206B51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649DA97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F7A1B89" w14:textId="62481053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5A7F152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85C91AD" w14:textId="6D0E2898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185,177</w:t>
            </w:r>
          </w:p>
        </w:tc>
        <w:tc>
          <w:tcPr>
            <w:tcW w:w="236" w:type="dxa"/>
          </w:tcPr>
          <w:p w14:paraId="724D7F5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21C6470" w14:textId="0E47F513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3645D92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0A89D69" w14:textId="28C6FC77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4FABA2B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68EB4C2" w14:textId="7D6F876B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BB91B4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7757E0A8" w14:textId="39DB4945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1,613,973</w:t>
            </w:r>
          </w:p>
        </w:tc>
        <w:tc>
          <w:tcPr>
            <w:tcW w:w="239" w:type="dxa"/>
          </w:tcPr>
          <w:p w14:paraId="01528EE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574045B3" w14:textId="65DDE593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</w:tr>
      <w:tr w:rsidR="00BB0ECF" w:rsidRPr="00B97268" w14:paraId="35D01C57" w14:textId="77777777" w:rsidTr="000359D5">
        <w:trPr>
          <w:trHeight w:val="177"/>
        </w:trPr>
        <w:tc>
          <w:tcPr>
            <w:tcW w:w="3960" w:type="dxa"/>
          </w:tcPr>
          <w:p w14:paraId="4A6A379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7E35F3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8C8A62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49A486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D99B4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025A05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843AD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61D2F87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1DDE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7FA61A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1E86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1BDF7C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D6B1B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A6D2E1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8F374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5648545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D96F1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4388AAF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D14849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4730CA5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5510945E" w14:textId="77777777" w:rsidTr="000359D5">
        <w:trPr>
          <w:trHeight w:val="144"/>
        </w:trPr>
        <w:tc>
          <w:tcPr>
            <w:tcW w:w="3960" w:type="dxa"/>
            <w:vAlign w:val="bottom"/>
          </w:tcPr>
          <w:p w14:paraId="0BDC052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12BF8BC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9632C5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CA9AD0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60873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6302B5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C553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B5E154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63B0D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283223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C434C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128A05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9CD7D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122F7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B3136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FC8BA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8707D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445CD7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4E7B40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7F1748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39C09E66" w14:textId="77777777" w:rsidTr="000359D5">
        <w:trPr>
          <w:trHeight w:val="144"/>
        </w:trPr>
        <w:tc>
          <w:tcPr>
            <w:tcW w:w="3960" w:type="dxa"/>
          </w:tcPr>
          <w:p w14:paraId="7818C9D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A051CD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12F6FB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3DEA27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0C86C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E9B536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DAE7A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3F6316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25C0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F20DB6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8D98A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525BB7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4E59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38E89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40943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4820ED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7F3AC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7FF79E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F46BF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1DD819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2EE85241" w14:textId="77777777" w:rsidTr="000359D5">
        <w:trPr>
          <w:trHeight w:val="144"/>
        </w:trPr>
        <w:tc>
          <w:tcPr>
            <w:tcW w:w="3960" w:type="dxa"/>
          </w:tcPr>
          <w:p w14:paraId="2D897929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0DF9E606" w14:textId="5D2517E0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95,008</w:t>
            </w:r>
          </w:p>
        </w:tc>
        <w:tc>
          <w:tcPr>
            <w:tcW w:w="238" w:type="dxa"/>
          </w:tcPr>
          <w:p w14:paraId="46FA3CA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8F5057F" w14:textId="2B5DBD62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E0892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2FAFAA8" w14:textId="65E34D94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016ED62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41B3958" w14:textId="06124F1E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737392E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3D77429" w14:textId="773861CB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148,878</w:t>
            </w:r>
          </w:p>
        </w:tc>
        <w:tc>
          <w:tcPr>
            <w:tcW w:w="236" w:type="dxa"/>
          </w:tcPr>
          <w:p w14:paraId="6B9008A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FA904FA" w14:textId="626D76F0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6230ACA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05D8274" w14:textId="5D6894EE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1E625D8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ABDA04" w14:textId="4FE33203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1D7B3F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B206692" w14:textId="39404A91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95,008</w:t>
            </w:r>
          </w:p>
        </w:tc>
        <w:tc>
          <w:tcPr>
            <w:tcW w:w="239" w:type="dxa"/>
          </w:tcPr>
          <w:p w14:paraId="150BC65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FC475CE" w14:textId="4C9144C6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0ECF" w:rsidRPr="00B97268" w14:paraId="604B55FE" w14:textId="77777777" w:rsidTr="000359D5">
        <w:trPr>
          <w:trHeight w:val="144"/>
        </w:trPr>
        <w:tc>
          <w:tcPr>
            <w:tcW w:w="3960" w:type="dxa"/>
          </w:tcPr>
          <w:p w14:paraId="6008ED4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1848A00" w14:textId="79C8F5FA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1,482,666</w:t>
            </w:r>
          </w:p>
        </w:tc>
        <w:tc>
          <w:tcPr>
            <w:tcW w:w="238" w:type="dxa"/>
          </w:tcPr>
          <w:p w14:paraId="64AEF27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698E8F2" w14:textId="3E7CE0FD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36" w:type="dxa"/>
          </w:tcPr>
          <w:p w14:paraId="532D4F5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C49F575" w14:textId="2D91642B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5A411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D8053BD" w14:textId="782651F1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197CE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FDABFA7" w14:textId="1BFC3DB7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36,299</w:t>
            </w:r>
          </w:p>
        </w:tc>
        <w:tc>
          <w:tcPr>
            <w:tcW w:w="236" w:type="dxa"/>
          </w:tcPr>
          <w:p w14:paraId="15F759E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D411D3B" w14:textId="65F03F40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560B354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706C9C5" w14:textId="36D85F96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77452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3CA51162" w14:textId="74A38A65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98AE2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35CCD14" w14:textId="159DA3E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1,518,965</w:t>
            </w:r>
          </w:p>
        </w:tc>
        <w:tc>
          <w:tcPr>
            <w:tcW w:w="239" w:type="dxa"/>
          </w:tcPr>
          <w:p w14:paraId="0A344EB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3BD4D4E" w14:textId="4257203F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  <w:tr w:rsidR="00BB0ECF" w:rsidRPr="00B97268" w14:paraId="78F8C11F" w14:textId="77777777" w:rsidTr="000359D5">
        <w:trPr>
          <w:trHeight w:val="144"/>
        </w:trPr>
        <w:tc>
          <w:tcPr>
            <w:tcW w:w="3960" w:type="dxa"/>
          </w:tcPr>
          <w:p w14:paraId="452ED501" w14:textId="7362036B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F377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E5823" w14:textId="35C10FF9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38" w:type="dxa"/>
          </w:tcPr>
          <w:p w14:paraId="2B78093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635EF" w14:textId="6496E9D6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6" w:type="dxa"/>
          </w:tcPr>
          <w:p w14:paraId="044FD91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647CA82" w14:textId="7B20BEF4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0B30827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F09F3A2" w14:textId="565432B9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1BD476F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0E52897" w14:textId="74F7B5D0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185,177</w:t>
            </w:r>
          </w:p>
        </w:tc>
        <w:tc>
          <w:tcPr>
            <w:tcW w:w="236" w:type="dxa"/>
          </w:tcPr>
          <w:p w14:paraId="3253058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608736C" w14:textId="358589F4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7D40CC7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9F140C8" w14:textId="1B03F30B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774F183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05FD9FB" w14:textId="6527E01E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83A456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E865F3C" w14:textId="1E314775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1,613,973</w:t>
            </w:r>
          </w:p>
        </w:tc>
        <w:tc>
          <w:tcPr>
            <w:tcW w:w="239" w:type="dxa"/>
          </w:tcPr>
          <w:p w14:paraId="2400453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96BD5E0" w14:textId="080C8CDA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</w:tr>
      <w:tr w:rsidR="00BB0ECF" w:rsidRPr="00B97268" w14:paraId="2F50D49F" w14:textId="77777777" w:rsidTr="000359D5">
        <w:trPr>
          <w:trHeight w:val="144"/>
        </w:trPr>
        <w:tc>
          <w:tcPr>
            <w:tcW w:w="3960" w:type="dxa"/>
          </w:tcPr>
          <w:p w14:paraId="7A15BEC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F45476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D0927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4F9059A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CBC41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72D91B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3B4B7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3FCB843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9C770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68FAFE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5BC86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3922B8C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89DF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F6FE31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7E09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61EF42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88DE4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9C3EB0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C1D912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4556D5B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3C66C991" w14:textId="77777777" w:rsidTr="000359D5">
        <w:trPr>
          <w:trHeight w:val="144"/>
        </w:trPr>
        <w:tc>
          <w:tcPr>
            <w:tcW w:w="3960" w:type="dxa"/>
          </w:tcPr>
          <w:p w14:paraId="4AF9B220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683351B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D2960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0D2350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49270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06A4CE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15C17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2AADF7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4AF89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730CE4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66E79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4D0601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03BF2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FC82E3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A24DC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68F661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4BAE0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05F6B0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799BF6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0501C9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0D1B69" w14:paraId="394E4C6A" w14:textId="77777777" w:rsidTr="000359D5">
        <w:trPr>
          <w:trHeight w:val="144"/>
        </w:trPr>
        <w:tc>
          <w:tcPr>
            <w:tcW w:w="3960" w:type="dxa"/>
          </w:tcPr>
          <w:p w14:paraId="4E4F964B" w14:textId="77777777" w:rsidR="00BB0ECF" w:rsidRPr="000D1B69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5E45942F" w14:textId="7023978E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1,381,916</w:t>
            </w:r>
          </w:p>
        </w:tc>
        <w:tc>
          <w:tcPr>
            <w:tcW w:w="238" w:type="dxa"/>
          </w:tcPr>
          <w:p w14:paraId="2E52C03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7A4E276" w14:textId="6539835D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36" w:type="dxa"/>
          </w:tcPr>
          <w:p w14:paraId="4B90929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454C73C" w14:textId="605C18F4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436BFF7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135758B" w14:textId="3E723DB8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1AEB172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7E351B0" w14:textId="472E556E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185,177</w:t>
            </w:r>
          </w:p>
        </w:tc>
        <w:tc>
          <w:tcPr>
            <w:tcW w:w="236" w:type="dxa"/>
          </w:tcPr>
          <w:p w14:paraId="76C19AB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C5926C8" w14:textId="217F3961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0331D1C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94A64CA" w14:textId="37A8E91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26095F8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0A23C65" w14:textId="01AD8B65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AF3C8A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5669AD1" w14:textId="067402FC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1,418,215</w:t>
            </w:r>
          </w:p>
        </w:tc>
        <w:tc>
          <w:tcPr>
            <w:tcW w:w="239" w:type="dxa"/>
          </w:tcPr>
          <w:p w14:paraId="7C4E3B6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04B06BC" w14:textId="41471916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  <w:tr w:rsidR="00BB0ECF" w:rsidRPr="000D1B69" w14:paraId="37BE3BF4" w14:textId="77777777" w:rsidTr="000359D5">
        <w:trPr>
          <w:trHeight w:val="144"/>
        </w:trPr>
        <w:tc>
          <w:tcPr>
            <w:tcW w:w="3960" w:type="dxa"/>
          </w:tcPr>
          <w:p w14:paraId="0BD64A7D" w14:textId="77777777" w:rsidR="00BB0ECF" w:rsidRPr="000D1B69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36F457EE" w14:textId="2F6A67C9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95,008</w:t>
            </w:r>
          </w:p>
        </w:tc>
        <w:tc>
          <w:tcPr>
            <w:tcW w:w="238" w:type="dxa"/>
          </w:tcPr>
          <w:p w14:paraId="56DE19F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19787D4" w14:textId="1B1EA597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429B1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F44C1B6" w14:textId="201C4F2E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C81C5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6F4ECEF" w14:textId="5C149B2C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325BC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FF88C2F" w14:textId="79166449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26B03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0429F86" w14:textId="43352564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EE890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80CD2D3" w14:textId="6B1236C8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00D0B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D539CEC" w14:textId="3B5989DB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B7FC9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C6264E2" w14:textId="7A828BDB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95,008</w:t>
            </w:r>
          </w:p>
        </w:tc>
        <w:tc>
          <w:tcPr>
            <w:tcW w:w="239" w:type="dxa"/>
          </w:tcPr>
          <w:p w14:paraId="35C4E9C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492932" w14:textId="39B61BBA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0ECF" w:rsidRPr="000D1B69" w14:paraId="4FF3D797" w14:textId="77777777" w:rsidTr="000359D5">
        <w:trPr>
          <w:trHeight w:val="144"/>
        </w:trPr>
        <w:tc>
          <w:tcPr>
            <w:tcW w:w="3960" w:type="dxa"/>
          </w:tcPr>
          <w:p w14:paraId="180EE2D9" w14:textId="77777777" w:rsidR="00BB0ECF" w:rsidRPr="000D1B69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E216531" w14:textId="4CA9BE5E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100,750</w:t>
            </w:r>
          </w:p>
        </w:tc>
        <w:tc>
          <w:tcPr>
            <w:tcW w:w="238" w:type="dxa"/>
          </w:tcPr>
          <w:p w14:paraId="3233D1C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903BC5A" w14:textId="40102875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6" w:type="dxa"/>
          </w:tcPr>
          <w:p w14:paraId="6F5D823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15A4B2E" w14:textId="26F90A38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0308A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F6F48D3" w14:textId="03F02800" w:rsidR="00BB0ECF" w:rsidRPr="009C0002" w:rsidRDefault="00AE272C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49D14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9EE1F68" w14:textId="2F3B484A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379C7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37975B6" w14:textId="2FD16762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A5BF1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2A034B1" w14:textId="105112E1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12164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BEDB9E6" w14:textId="2DB77D05" w:rsidR="00BB0ECF" w:rsidRPr="00C06B34" w:rsidRDefault="00BB0ECF" w:rsidP="005F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01930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9736C82" w14:textId="5C8A3BFC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100,750</w:t>
            </w:r>
          </w:p>
        </w:tc>
        <w:tc>
          <w:tcPr>
            <w:tcW w:w="239" w:type="dxa"/>
          </w:tcPr>
          <w:p w14:paraId="6C168AB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7D3B5D7" w14:textId="687F15E3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</w:tr>
      <w:tr w:rsidR="00BB0ECF" w:rsidRPr="00B97268" w14:paraId="2292932C" w14:textId="77777777" w:rsidTr="000359D5">
        <w:trPr>
          <w:trHeight w:val="144"/>
        </w:trPr>
        <w:tc>
          <w:tcPr>
            <w:tcW w:w="3960" w:type="dxa"/>
          </w:tcPr>
          <w:p w14:paraId="58A29791" w14:textId="19C18BA3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F377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D7C1A" w14:textId="45BE7496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38" w:type="dxa"/>
          </w:tcPr>
          <w:p w14:paraId="64AED6E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70D4C" w14:textId="0B348BA5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6" w:type="dxa"/>
          </w:tcPr>
          <w:p w14:paraId="4C45EAF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1549F3D" w14:textId="7DB2D929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166DAAE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841F4D4" w14:textId="6FFD8BAA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655A102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B2994C9" w14:textId="5821E6D8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185,177</w:t>
            </w:r>
          </w:p>
        </w:tc>
        <w:tc>
          <w:tcPr>
            <w:tcW w:w="236" w:type="dxa"/>
          </w:tcPr>
          <w:p w14:paraId="153DB1D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ADC889A" w14:textId="06EC701B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797173A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06FBE3E" w14:textId="69B70F6A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29E216E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194A514" w14:textId="10DC531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E8DED5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5D642B2" w14:textId="5DF43D07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1,613,973</w:t>
            </w:r>
          </w:p>
        </w:tc>
        <w:tc>
          <w:tcPr>
            <w:tcW w:w="239" w:type="dxa"/>
          </w:tcPr>
          <w:p w14:paraId="47C993A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B33856E" w14:textId="4013D536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</w:tr>
      <w:tr w:rsidR="00BB0ECF" w:rsidRPr="00B97268" w14:paraId="1C248F54" w14:textId="77777777" w:rsidTr="000359D5">
        <w:trPr>
          <w:trHeight w:val="144"/>
        </w:trPr>
        <w:tc>
          <w:tcPr>
            <w:tcW w:w="3960" w:type="dxa"/>
          </w:tcPr>
          <w:p w14:paraId="6C24BA07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58017D7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37908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AB16C4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92DD3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43C8A00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6FCB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29AB73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73FA5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058E13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C582A7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03221E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4C607B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1E315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589F1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ADC1B30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0BAE2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02493A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640B805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BE06F8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07AEEE36" w14:textId="77777777" w:rsidTr="000359D5">
        <w:trPr>
          <w:trHeight w:val="144"/>
        </w:trPr>
        <w:tc>
          <w:tcPr>
            <w:tcW w:w="3960" w:type="dxa"/>
          </w:tcPr>
          <w:p w14:paraId="419B3CF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B7FADF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C40F64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335DCA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5E2C0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BCB3DE9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131725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A6BB7E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7A6A4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04D59A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75265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34DE80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CB0A6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E5B7559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B1C67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0171200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1A7D3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34374F0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DE9E4B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0F73B6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02CFA895" w14:textId="77777777" w:rsidTr="000359D5">
        <w:trPr>
          <w:trHeight w:val="144"/>
        </w:trPr>
        <w:tc>
          <w:tcPr>
            <w:tcW w:w="3960" w:type="dxa"/>
          </w:tcPr>
          <w:p w14:paraId="5CF5308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4553C3F9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91F6E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FB9044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52EB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E3F15E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380175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09CA45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5A933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1CDD85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F0EF5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61A10B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FA327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A23006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D29B0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9930755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D17E7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7DAD27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0C8AEA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E199A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56B277FE" w14:textId="77777777" w:rsidTr="000359D5">
        <w:trPr>
          <w:trHeight w:val="144"/>
        </w:trPr>
        <w:tc>
          <w:tcPr>
            <w:tcW w:w="3960" w:type="dxa"/>
          </w:tcPr>
          <w:p w14:paraId="73830F9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5FA7EF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5E653A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023F9C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32CF9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B51B9F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579C09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109C96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7F6C5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66C719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4DA7F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3314B8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2A641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64F749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39B83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E5C5E7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097D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3EE7A60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D96D86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64B6D72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272C" w:rsidRPr="00B97268" w14:paraId="61A426BA" w14:textId="77777777" w:rsidTr="000359D5">
        <w:trPr>
          <w:trHeight w:val="144"/>
        </w:trPr>
        <w:tc>
          <w:tcPr>
            <w:tcW w:w="3960" w:type="dxa"/>
          </w:tcPr>
          <w:p w14:paraId="3460CF75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1039AAB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2513976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1162536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9E3037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4AC83E5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4CBC42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FDF288A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2F3A5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AEA0603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591B4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DE3A6E5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866674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C1519A6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85E746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C06268C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019298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E618601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E5EC014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FB7AD6" w14:textId="77777777" w:rsidR="00AE272C" w:rsidRPr="00B97268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6C27180C" w14:textId="77777777" w:rsidTr="000359D5">
        <w:trPr>
          <w:trHeight w:val="144"/>
        </w:trPr>
        <w:tc>
          <w:tcPr>
            <w:tcW w:w="3960" w:type="dxa"/>
          </w:tcPr>
          <w:p w14:paraId="17B2335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2A68C2A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FFB0D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F3123B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331E7B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325451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D7D56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E238340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6F013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48DB7E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D5D3F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532897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D0A47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54294AA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4E2E61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055F30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58A7A3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023E11F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B8031F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00A749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5E442E53" w14:textId="77777777" w:rsidTr="000359D5">
        <w:trPr>
          <w:trHeight w:val="144"/>
        </w:trPr>
        <w:tc>
          <w:tcPr>
            <w:tcW w:w="3960" w:type="dxa"/>
          </w:tcPr>
          <w:p w14:paraId="32D26CBC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4DA2432F" w14:textId="2C7591A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1,381,916</w:t>
            </w:r>
          </w:p>
        </w:tc>
        <w:tc>
          <w:tcPr>
            <w:tcW w:w="238" w:type="dxa"/>
          </w:tcPr>
          <w:p w14:paraId="64F8489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4051BD3" w14:textId="3C32C43A" w:rsidR="00BB0ECF" w:rsidRPr="00520C2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36" w:type="dxa"/>
          </w:tcPr>
          <w:p w14:paraId="7309411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5142970" w14:textId="273F1773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31868C2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1BC4FB3" w14:textId="225847A6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004A461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C6FC5CF" w14:textId="19AB5F3D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185,177</w:t>
            </w:r>
          </w:p>
        </w:tc>
        <w:tc>
          <w:tcPr>
            <w:tcW w:w="236" w:type="dxa"/>
          </w:tcPr>
          <w:p w14:paraId="27046DC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FF4D391" w14:textId="6B8C465E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1E65652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0" w:type="dxa"/>
          </w:tcPr>
          <w:p w14:paraId="32E740CC" w14:textId="620A1FD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6CAD969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A771FCE" w14:textId="1AF2D330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70C12E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53E056E" w14:textId="174EA79A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1,418,215</w:t>
            </w:r>
          </w:p>
        </w:tc>
        <w:tc>
          <w:tcPr>
            <w:tcW w:w="239" w:type="dxa"/>
          </w:tcPr>
          <w:p w14:paraId="07631AD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0086CD7" w14:textId="2E15DFD9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  <w:tr w:rsidR="00BB0ECF" w:rsidRPr="00B97268" w14:paraId="2C35757C" w14:textId="77777777" w:rsidTr="000359D5">
        <w:trPr>
          <w:trHeight w:val="144"/>
        </w:trPr>
        <w:tc>
          <w:tcPr>
            <w:tcW w:w="3960" w:type="dxa"/>
          </w:tcPr>
          <w:p w14:paraId="78B20529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07CE9A8" w14:textId="2B4E897E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195,758</w:t>
            </w:r>
          </w:p>
        </w:tc>
        <w:tc>
          <w:tcPr>
            <w:tcW w:w="238" w:type="dxa"/>
          </w:tcPr>
          <w:p w14:paraId="331CC44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1A37185" w14:textId="1D1D78B1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6" w:type="dxa"/>
          </w:tcPr>
          <w:p w14:paraId="2646FA5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BFDF123" w14:textId="7EFD67F5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187AE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E3073D8" w14:textId="2991827E" w:rsidR="00BB0ECF" w:rsidRPr="00C06B34" w:rsidRDefault="00BB0ECF" w:rsidP="007E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D9039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76B2400" w14:textId="5A8A2341" w:rsidR="00BB0ECF" w:rsidRPr="00C06B34" w:rsidRDefault="00AE272C" w:rsidP="00F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50E8A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EFACBB4" w14:textId="31F55A3D" w:rsidR="00BB0ECF" w:rsidRPr="00C06B34" w:rsidRDefault="00BB0ECF" w:rsidP="007E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657B3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E353ACE" w14:textId="00775B32" w:rsidR="00BB0ECF" w:rsidRPr="00C06B34" w:rsidRDefault="00AE272C" w:rsidP="00F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1DEFC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68400A8" w14:textId="40F27EB5" w:rsidR="00BB0ECF" w:rsidRPr="00C06B34" w:rsidRDefault="00BB0ECF" w:rsidP="007E2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19E75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9CC4121" w14:textId="5EBAA40B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195,758</w:t>
            </w:r>
          </w:p>
        </w:tc>
        <w:tc>
          <w:tcPr>
            <w:tcW w:w="239" w:type="dxa"/>
          </w:tcPr>
          <w:p w14:paraId="6BEB70F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25AB097" w14:textId="693479E2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</w:tr>
      <w:tr w:rsidR="00BB0ECF" w:rsidRPr="00B97268" w14:paraId="0CB8EFB3" w14:textId="77777777" w:rsidTr="000359D5">
        <w:trPr>
          <w:trHeight w:val="144"/>
        </w:trPr>
        <w:tc>
          <w:tcPr>
            <w:tcW w:w="3960" w:type="dxa"/>
          </w:tcPr>
          <w:p w14:paraId="19E8EDB7" w14:textId="47936B2C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F377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44CE4" w14:textId="55284266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38" w:type="dxa"/>
          </w:tcPr>
          <w:p w14:paraId="12367E4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72D27" w14:textId="73E5E213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6" w:type="dxa"/>
          </w:tcPr>
          <w:p w14:paraId="75AC165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5E129DE" w14:textId="4D735A07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36" w:type="dxa"/>
          </w:tcPr>
          <w:p w14:paraId="0A10210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7CF3121" w14:textId="36BDDB34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529C8BF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AB164EE" w14:textId="4D92864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185,177</w:t>
            </w:r>
          </w:p>
        </w:tc>
        <w:tc>
          <w:tcPr>
            <w:tcW w:w="236" w:type="dxa"/>
          </w:tcPr>
          <w:p w14:paraId="6279EA2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A17F4DD" w14:textId="3877C5D0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0419AC5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7F42D6F" w14:textId="42B7D273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36" w:type="dxa"/>
          </w:tcPr>
          <w:p w14:paraId="1D7FFA4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1B05DEA" w14:textId="6C46DBB4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0FACB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26249CA" w14:textId="5785C487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1,613,973</w:t>
            </w:r>
          </w:p>
        </w:tc>
        <w:tc>
          <w:tcPr>
            <w:tcW w:w="239" w:type="dxa"/>
          </w:tcPr>
          <w:p w14:paraId="1FB5ABB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7896373" w14:textId="0BB58A61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</w:tr>
      <w:tr w:rsidR="00BB0ECF" w:rsidRPr="00B97268" w14:paraId="59E1B238" w14:textId="77777777" w:rsidTr="000359D5">
        <w:trPr>
          <w:trHeight w:val="144"/>
        </w:trPr>
        <w:tc>
          <w:tcPr>
            <w:tcW w:w="3960" w:type="dxa"/>
          </w:tcPr>
          <w:p w14:paraId="2DD04CFE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2B26712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CCEFC6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BB6714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23C97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4F4C7E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A6A5F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D38D60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77D5A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84D802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3B23E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7DC26E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CE818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44B142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519B7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C55ED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D47D2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0D3191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D7656D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0FEEDEB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5E1CFA0B" w14:textId="77777777" w:rsidTr="000359D5">
        <w:trPr>
          <w:trHeight w:val="144"/>
        </w:trPr>
        <w:tc>
          <w:tcPr>
            <w:tcW w:w="3960" w:type="dxa"/>
          </w:tcPr>
          <w:p w14:paraId="427EF598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F3591">
              <w:rPr>
                <w:rFonts w:asciiTheme="majorBidi" w:hAnsiTheme="majorBidi" w:cstheme="majorBidi" w:hint="cs"/>
                <w:sz w:val="24"/>
                <w:szCs w:val="24"/>
                <w:cs/>
              </w:rPr>
              <w:t>(ขาดทุน)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BA0AD99" w14:textId="4BF145BC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30,076</w:t>
            </w:r>
          </w:p>
        </w:tc>
        <w:tc>
          <w:tcPr>
            <w:tcW w:w="238" w:type="dxa"/>
            <w:vAlign w:val="bottom"/>
          </w:tcPr>
          <w:p w14:paraId="7E30973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92590D1" w14:textId="1B399469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36" w:type="dxa"/>
            <w:vAlign w:val="bottom"/>
          </w:tcPr>
          <w:p w14:paraId="21315D3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DD114A3" w14:textId="636AA6EB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(65,724)</w:t>
            </w:r>
          </w:p>
        </w:tc>
        <w:tc>
          <w:tcPr>
            <w:tcW w:w="236" w:type="dxa"/>
            <w:vAlign w:val="bottom"/>
          </w:tcPr>
          <w:p w14:paraId="5911AA5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15C1F3C7" w14:textId="0BA98B2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236" w:type="dxa"/>
            <w:vAlign w:val="bottom"/>
          </w:tcPr>
          <w:p w14:paraId="4CB1D70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5D934185" w14:textId="628DD4F4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(5,466)</w:t>
            </w:r>
          </w:p>
        </w:tc>
        <w:tc>
          <w:tcPr>
            <w:tcW w:w="236" w:type="dxa"/>
            <w:vAlign w:val="bottom"/>
          </w:tcPr>
          <w:p w14:paraId="75456F9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03D60F3B" w14:textId="3D05A51D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36" w:type="dxa"/>
            <w:vAlign w:val="bottom"/>
          </w:tcPr>
          <w:p w14:paraId="4613002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1F9E16F" w14:textId="2B5F6358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10,941</w:t>
            </w:r>
          </w:p>
        </w:tc>
        <w:tc>
          <w:tcPr>
            <w:tcW w:w="236" w:type="dxa"/>
            <w:vAlign w:val="bottom"/>
          </w:tcPr>
          <w:p w14:paraId="4A4A568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20E69F3C" w14:textId="1C91A7C4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236" w:type="dxa"/>
            <w:vAlign w:val="bottom"/>
          </w:tcPr>
          <w:p w14:paraId="4A7795F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8C1F8E7" w14:textId="345660BC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(30,173)</w:t>
            </w:r>
          </w:p>
        </w:tc>
        <w:tc>
          <w:tcPr>
            <w:tcW w:w="239" w:type="dxa"/>
            <w:vAlign w:val="bottom"/>
          </w:tcPr>
          <w:p w14:paraId="7476A8A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07302C37" w14:textId="2BAB77D0" w:rsidR="00BB0ECF" w:rsidRPr="00C06B34" w:rsidRDefault="00BB0ECF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  <w:tr w:rsidR="00BB0ECF" w:rsidRPr="00B97268" w14:paraId="3BBC246D" w14:textId="77777777" w:rsidTr="000359D5">
        <w:trPr>
          <w:trHeight w:val="144"/>
        </w:trPr>
        <w:tc>
          <w:tcPr>
            <w:tcW w:w="3960" w:type="dxa"/>
          </w:tcPr>
          <w:p w14:paraId="18B15D74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75ADC5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3C4E8F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5429943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279E9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3CFC629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603E1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C3AA10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40EEA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461127D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32E19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0A04257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1DD2AB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7F27C9C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75BBF4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23B84A7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0EAF3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7E64E35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F716A85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3D10774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18DD4F7F" w14:textId="77777777" w:rsidTr="000359D5">
        <w:trPr>
          <w:trHeight w:val="144"/>
        </w:trPr>
        <w:tc>
          <w:tcPr>
            <w:tcW w:w="3960" w:type="dxa"/>
          </w:tcPr>
          <w:p w14:paraId="3BCE3055" w14:textId="209EE22F" w:rsidR="00BB0ECF" w:rsidRPr="00F3776A" w:rsidRDefault="00BB0ECF" w:rsidP="00F3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6" w:hanging="1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3776A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สินทรัพย์</w:t>
            </w:r>
            <w:r w:rsidR="00F3776A" w:rsidRPr="00F3776A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ตาม</w:t>
            </w:r>
            <w:r w:rsidRPr="00F3776A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ส่วนงาน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</w:t>
            </w:r>
            <w:r w:rsidRPr="00F3776A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ณ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</w:t>
            </w:r>
            <w:r w:rsidRPr="00F3776A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วันที่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F3776A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 xml:space="preserve">มีนาคม 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</w:rPr>
              <w:t>2566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/</w:t>
            </w:r>
            <w:r w:rsid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                     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</w:t>
            </w:r>
            <w:r w:rsidRPr="00F3776A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ธันวาคม</w:t>
            </w:r>
            <w:r w:rsidRPr="00F3776A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2565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7020F256" w14:textId="0F19AC3D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6,432,985</w:t>
            </w:r>
          </w:p>
        </w:tc>
        <w:tc>
          <w:tcPr>
            <w:tcW w:w="238" w:type="dxa"/>
            <w:vAlign w:val="bottom"/>
          </w:tcPr>
          <w:p w14:paraId="3AFDB5B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3230293C" w14:textId="73F0C71B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6,738,914</w:t>
            </w:r>
          </w:p>
        </w:tc>
        <w:tc>
          <w:tcPr>
            <w:tcW w:w="236" w:type="dxa"/>
            <w:vAlign w:val="bottom"/>
          </w:tcPr>
          <w:p w14:paraId="7CAAA5C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9A6D255" w14:textId="57A49E7A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841,847</w:t>
            </w:r>
          </w:p>
        </w:tc>
        <w:tc>
          <w:tcPr>
            <w:tcW w:w="236" w:type="dxa"/>
            <w:vAlign w:val="bottom"/>
          </w:tcPr>
          <w:p w14:paraId="4FDFD74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595294CF" w14:textId="55B18E34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1,029,145</w:t>
            </w:r>
          </w:p>
        </w:tc>
        <w:tc>
          <w:tcPr>
            <w:tcW w:w="236" w:type="dxa"/>
            <w:vAlign w:val="bottom"/>
          </w:tcPr>
          <w:p w14:paraId="5023B71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534E5A6" w14:textId="02A6C4BA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740,210</w:t>
            </w:r>
          </w:p>
        </w:tc>
        <w:tc>
          <w:tcPr>
            <w:tcW w:w="236" w:type="dxa"/>
            <w:vAlign w:val="bottom"/>
          </w:tcPr>
          <w:p w14:paraId="595ACC6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B613124" w14:textId="41F7A3D4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711,266</w:t>
            </w:r>
          </w:p>
        </w:tc>
        <w:tc>
          <w:tcPr>
            <w:tcW w:w="236" w:type="dxa"/>
            <w:vAlign w:val="bottom"/>
          </w:tcPr>
          <w:p w14:paraId="2AA6E6C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5FEF4830" w14:textId="3E6C7F11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(1,610,163)</w:t>
            </w:r>
          </w:p>
        </w:tc>
        <w:tc>
          <w:tcPr>
            <w:tcW w:w="236" w:type="dxa"/>
            <w:vAlign w:val="bottom"/>
          </w:tcPr>
          <w:p w14:paraId="79B13D9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1F95AA9F" w14:textId="3FC2131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(1,681,835)</w:t>
            </w:r>
          </w:p>
        </w:tc>
        <w:tc>
          <w:tcPr>
            <w:tcW w:w="236" w:type="dxa"/>
            <w:vAlign w:val="bottom"/>
          </w:tcPr>
          <w:p w14:paraId="4BBF4F88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055AEFF9" w14:textId="7084F595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6,404,879</w:t>
            </w:r>
          </w:p>
        </w:tc>
        <w:tc>
          <w:tcPr>
            <w:tcW w:w="239" w:type="dxa"/>
            <w:vAlign w:val="bottom"/>
          </w:tcPr>
          <w:p w14:paraId="0CB4D59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1072A2D4" w14:textId="469410B1" w:rsidR="00BB0ECF" w:rsidRPr="00C06B34" w:rsidRDefault="00AE272C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6,797,490</w:t>
            </w:r>
          </w:p>
        </w:tc>
      </w:tr>
      <w:tr w:rsidR="00BB0ECF" w:rsidRPr="00B97268" w14:paraId="291302C8" w14:textId="77777777" w:rsidTr="000359D5">
        <w:trPr>
          <w:trHeight w:val="144"/>
        </w:trPr>
        <w:tc>
          <w:tcPr>
            <w:tcW w:w="3960" w:type="dxa"/>
          </w:tcPr>
          <w:p w14:paraId="7D3F829D" w14:textId="77777777" w:rsidR="00BB0ECF" w:rsidRPr="00B97268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882CC2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CDFC00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4ED692AD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C5D14A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77FAC09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BAA62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88650B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D4193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4AD7E91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15BADF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54AEDA9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04F46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0020DE9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076800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1F2D7D21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26148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2EE367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7ABD332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45D21F9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0ECF" w:rsidRPr="00B97268" w14:paraId="0885C3EB" w14:textId="77777777" w:rsidTr="000359D5">
        <w:trPr>
          <w:trHeight w:val="144"/>
        </w:trPr>
        <w:tc>
          <w:tcPr>
            <w:tcW w:w="3960" w:type="dxa"/>
          </w:tcPr>
          <w:p w14:paraId="595E7019" w14:textId="470B8391" w:rsidR="00BB0ECF" w:rsidRPr="00AE272C" w:rsidRDefault="00BB0ECF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6" w:hanging="162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  <w:r w:rsidRPr="00AE272C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หนี้สินตามส่วนงาน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</w:t>
            </w:r>
            <w:r w:rsidRPr="00AE272C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ณ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</w:t>
            </w:r>
            <w:r w:rsidRPr="00AE272C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วันที่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31 </w:t>
            </w:r>
            <w:r w:rsidRPr="00AE272C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มีนาคม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2566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/</w:t>
            </w:r>
            <w:r w:rsidR="00AE272C" w:rsidRP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            </w:t>
            </w:r>
            <w:r w:rsid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         </w:t>
            </w:r>
            <w:r w:rsidR="00AE272C" w:rsidRP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       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</w:t>
            </w:r>
            <w:r w:rsidRPr="00AE272C"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ธันวาคม</w:t>
            </w:r>
            <w:r w:rsidRPr="00AE272C">
              <w:rPr>
                <w:rFonts w:asciiTheme="majorBidi" w:hAnsiTheme="majorBidi" w:cs="Angsana New"/>
                <w:spacing w:val="-2"/>
                <w:sz w:val="24"/>
                <w:szCs w:val="24"/>
              </w:rPr>
              <w:t xml:space="preserve"> 2565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6FF46D3" w14:textId="7DCB0A4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2,969,893</w:t>
            </w:r>
          </w:p>
        </w:tc>
        <w:tc>
          <w:tcPr>
            <w:tcW w:w="238" w:type="dxa"/>
            <w:vAlign w:val="bottom"/>
          </w:tcPr>
          <w:p w14:paraId="5A4CDB07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517B753B" w14:textId="78553979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3,246,222</w:t>
            </w:r>
          </w:p>
        </w:tc>
        <w:tc>
          <w:tcPr>
            <w:tcW w:w="236" w:type="dxa"/>
            <w:vAlign w:val="bottom"/>
          </w:tcPr>
          <w:p w14:paraId="084D428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16FE3D0A" w14:textId="193BF86C" w:rsidR="00BB0ECF" w:rsidRPr="00C06B34" w:rsidRDefault="00AE272C" w:rsidP="00AE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364,286</w:t>
            </w:r>
          </w:p>
        </w:tc>
        <w:tc>
          <w:tcPr>
            <w:tcW w:w="236" w:type="dxa"/>
            <w:vAlign w:val="bottom"/>
          </w:tcPr>
          <w:p w14:paraId="3278761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5257E2F8" w14:textId="27F29FB8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491,133</w:t>
            </w:r>
          </w:p>
        </w:tc>
        <w:tc>
          <w:tcPr>
            <w:tcW w:w="236" w:type="dxa"/>
            <w:vAlign w:val="bottom"/>
          </w:tcPr>
          <w:p w14:paraId="10AB12EC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E019E83" w14:textId="6CF056C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749,024</w:t>
            </w:r>
          </w:p>
        </w:tc>
        <w:tc>
          <w:tcPr>
            <w:tcW w:w="236" w:type="dxa"/>
            <w:vAlign w:val="bottom"/>
          </w:tcPr>
          <w:p w14:paraId="6F2AB299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54127B76" w14:textId="1BF4A709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712,725</w:t>
            </w:r>
          </w:p>
        </w:tc>
        <w:tc>
          <w:tcPr>
            <w:tcW w:w="236" w:type="dxa"/>
            <w:vAlign w:val="bottom"/>
          </w:tcPr>
          <w:p w14:paraId="64173CA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6A7EA3E3" w14:textId="23A1F11B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(1,522,499)</w:t>
            </w:r>
          </w:p>
        </w:tc>
        <w:tc>
          <w:tcPr>
            <w:tcW w:w="236" w:type="dxa"/>
            <w:vAlign w:val="bottom"/>
          </w:tcPr>
          <w:p w14:paraId="176237C6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2E026785" w14:textId="551B36D3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(1,596,092)</w:t>
            </w:r>
          </w:p>
        </w:tc>
        <w:tc>
          <w:tcPr>
            <w:tcW w:w="236" w:type="dxa"/>
            <w:vAlign w:val="bottom"/>
          </w:tcPr>
          <w:p w14:paraId="2D4A22D3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026B366" w14:textId="2CDC19A2" w:rsidR="00BB0ECF" w:rsidRPr="00C06B34" w:rsidRDefault="00AE272C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2,560,704</w:t>
            </w:r>
          </w:p>
        </w:tc>
        <w:tc>
          <w:tcPr>
            <w:tcW w:w="239" w:type="dxa"/>
            <w:vAlign w:val="bottom"/>
          </w:tcPr>
          <w:p w14:paraId="37BD131E" w14:textId="77777777" w:rsidR="00BB0ECF" w:rsidRPr="00C06B34" w:rsidRDefault="00BB0ECF" w:rsidP="00BB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6B932F2D" w14:textId="17768C82" w:rsidR="00BB0ECF" w:rsidRPr="00C06B34" w:rsidRDefault="00AE272C" w:rsidP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2,853,988</w:t>
            </w:r>
          </w:p>
        </w:tc>
      </w:tr>
    </w:tbl>
    <w:p w14:paraId="0EB9B783" w14:textId="77777777" w:rsidR="00BB0ECF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163C7FF" w14:textId="1629ACFE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7DE3795" w14:textId="03072886" w:rsidR="00BB0ECF" w:rsidRDefault="00BB0EC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4AA448B" w14:textId="77777777" w:rsidR="00BB0ECF" w:rsidRDefault="00BB0EC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67180FE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D8642BF" w14:textId="6BFC3B08" w:rsidR="00EF4876" w:rsidRPr="00775174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EF4876" w:rsidRPr="00775174" w:rsidSect="00556CD1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58C248" w14:textId="2C507CCC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C17D33" w14:paraId="74563A6B" w14:textId="77777777" w:rsidTr="00082966">
        <w:trPr>
          <w:tblHeader/>
        </w:trPr>
        <w:tc>
          <w:tcPr>
            <w:tcW w:w="2520" w:type="dxa"/>
            <w:vAlign w:val="bottom"/>
          </w:tcPr>
          <w:p w14:paraId="03548E9D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C17D33" w:rsidRDefault="00B816A4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C17D33" w:rsidDel="00D43E7A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B816A4" w:rsidRPr="00C17D33" w14:paraId="1D91CDC1" w14:textId="77777777" w:rsidTr="00082966">
        <w:trPr>
          <w:tblHeader/>
        </w:trPr>
        <w:tc>
          <w:tcPr>
            <w:tcW w:w="2520" w:type="dxa"/>
          </w:tcPr>
          <w:p w14:paraId="2B0C10CF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EDAB72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D6EA84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EF82F9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2806D10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E4DA27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16A4" w:rsidRPr="00C17D33" w14:paraId="0D66F15B" w14:textId="77777777" w:rsidTr="00082966">
        <w:trPr>
          <w:tblHeader/>
        </w:trPr>
        <w:tc>
          <w:tcPr>
            <w:tcW w:w="2520" w:type="dxa"/>
          </w:tcPr>
          <w:p w14:paraId="7D8F38CE" w14:textId="2A0EB91B" w:rsidR="00B816A4" w:rsidRPr="0080009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009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</w:t>
            </w:r>
            <w:r w:rsidRPr="0080009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  <w:r w:rsidR="00001E16" w:rsidRPr="0080009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7A8332EA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45336C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D265D0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8C383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91689C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816A4" w:rsidRPr="00C17D33" w14:paraId="54A6FFA2" w14:textId="77777777" w:rsidTr="00082966">
        <w:trPr>
          <w:tblHeader/>
        </w:trPr>
        <w:tc>
          <w:tcPr>
            <w:tcW w:w="2520" w:type="dxa"/>
          </w:tcPr>
          <w:p w14:paraId="4145EAE1" w14:textId="64066892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  <w:r w:rsidR="00800097"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14:paraId="325083C5" w14:textId="208C9D31" w:rsidR="00B816A4" w:rsidRPr="00C17D3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55DBE1B9" w14:textId="7056D03A" w:rsidR="00B816A4" w:rsidRPr="00C17D3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816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816A4">
              <w:rPr>
                <w:rFonts w:ascii="Angsana New" w:hAnsi="Angsana New" w:cs="Angsana New" w:hint="cs"/>
                <w:sz w:val="28"/>
                <w:szCs w:val="28"/>
                <w:cs/>
              </w:rPr>
              <w:t>พฤษภาคม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F6F6925" w14:textId="0DC0AF45" w:rsidR="00B816A4" w:rsidRPr="00C17D33" w:rsidRDefault="00001E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2A7A"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2021A2B6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BD3BE" w14:textId="5449C01B" w:rsidR="00B816A4" w:rsidRPr="00C17D33" w:rsidRDefault="007E2A7A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2A7A">
              <w:rPr>
                <w:rFonts w:ascii="Angsana New" w:hAnsi="Angsana New" w:cs="Angsana New"/>
                <w:sz w:val="28"/>
                <w:szCs w:val="28"/>
              </w:rPr>
              <w:t>238,356</w:t>
            </w:r>
          </w:p>
        </w:tc>
      </w:tr>
      <w:tr w:rsidR="00B816A4" w:rsidRPr="00C17D33" w14:paraId="3D4132D1" w14:textId="77777777" w:rsidTr="00082966">
        <w:trPr>
          <w:tblHeader/>
        </w:trPr>
        <w:tc>
          <w:tcPr>
            <w:tcW w:w="2520" w:type="dxa"/>
          </w:tcPr>
          <w:p w14:paraId="25A9BB00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77BDF9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BFE488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AEFE9C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6A9246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A349C" w14:textId="7B0A92F0" w:rsidR="00B816A4" w:rsidRPr="007E2A7A" w:rsidRDefault="007E2A7A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2A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238,356</w:t>
            </w:r>
          </w:p>
        </w:tc>
      </w:tr>
    </w:tbl>
    <w:p w14:paraId="434BCA7E" w14:textId="77777777" w:rsidR="00B816A4" w:rsidRDefault="00B816A4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842F74" w14:textId="3F41D10B" w:rsidR="00804175" w:rsidRPr="00F1500A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1500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F1500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6"/>
        <w:gridCol w:w="1531"/>
        <w:gridCol w:w="244"/>
        <w:gridCol w:w="1529"/>
      </w:tblGrid>
      <w:tr w:rsidR="00A75C8E" w:rsidRPr="00DB6D39" w14:paraId="1884D884" w14:textId="77777777" w:rsidTr="00096AD4">
        <w:trPr>
          <w:trHeight w:val="659"/>
          <w:tblHeader/>
        </w:trPr>
        <w:tc>
          <w:tcPr>
            <w:tcW w:w="3146" w:type="pct"/>
            <w:vAlign w:val="bottom"/>
          </w:tcPr>
          <w:p w14:paraId="4F0EC937" w14:textId="35CA9163" w:rsidR="00A75C8E" w:rsidRPr="00187720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3116" w:rsidRPr="00303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B0E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F613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B0E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03116" w:rsidRPr="00303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44C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59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096AD4">
        <w:trPr>
          <w:tblHeader/>
        </w:trPr>
        <w:tc>
          <w:tcPr>
            <w:tcW w:w="3146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4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096AD4">
        <w:tc>
          <w:tcPr>
            <w:tcW w:w="3146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E472F6B" w14:textId="3E63977F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0117817" w14:textId="1D2AA298" w:rsidR="009A6C6C" w:rsidRPr="00930A82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14EA" w:rsidRPr="00DB6D39" w14:paraId="67B0BA7E" w14:textId="77777777" w:rsidTr="00096AD4">
        <w:tc>
          <w:tcPr>
            <w:tcW w:w="3146" w:type="pct"/>
          </w:tcPr>
          <w:p w14:paraId="133818A3" w14:textId="17596DE6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59" w:type="pct"/>
          </w:tcPr>
          <w:p w14:paraId="62BC35A3" w14:textId="0D4B426E" w:rsidR="00E914EA" w:rsidRPr="00EE4EB3" w:rsidRDefault="00473A5D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37" w:type="pct"/>
          </w:tcPr>
          <w:p w14:paraId="69628FD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5354550" w14:textId="0F3B476E" w:rsidR="00E914EA" w:rsidRPr="00EE4EB3" w:rsidRDefault="00FE47E9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E914EA" w:rsidRPr="00DB6D39" w14:paraId="2C99331D" w14:textId="77777777" w:rsidTr="00096AD4">
        <w:tc>
          <w:tcPr>
            <w:tcW w:w="3146" w:type="pct"/>
          </w:tcPr>
          <w:p w14:paraId="480BF2C0" w14:textId="77777777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6419C207" w:rsidR="00E914EA" w:rsidRPr="00EE4EB3" w:rsidRDefault="002016C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137" w:type="pct"/>
          </w:tcPr>
          <w:p w14:paraId="3701937D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08062BA7" w:rsidR="00E914EA" w:rsidRPr="00EE4EB3" w:rsidRDefault="002016C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</w:tr>
      <w:tr w:rsidR="00E914EA" w:rsidRPr="00800097" w14:paraId="744EC643" w14:textId="77777777" w:rsidTr="00096AD4">
        <w:tc>
          <w:tcPr>
            <w:tcW w:w="3146" w:type="pct"/>
          </w:tcPr>
          <w:p w14:paraId="3C067089" w14:textId="77777777" w:rsidR="00E914EA" w:rsidRPr="00800097" w:rsidRDefault="00E914EA" w:rsidP="00E914EA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double" w:sz="4" w:space="0" w:color="auto"/>
            </w:tcBorders>
          </w:tcPr>
          <w:p w14:paraId="5E180CA9" w14:textId="77777777" w:rsidR="00E914EA" w:rsidRPr="00800097" w:rsidRDefault="00E914EA" w:rsidP="00E914EA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BAAA7E1" w14:textId="77777777" w:rsidR="00E914EA" w:rsidRPr="00800097" w:rsidRDefault="00E914EA" w:rsidP="00E914EA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double" w:sz="4" w:space="0" w:color="auto"/>
            </w:tcBorders>
          </w:tcPr>
          <w:p w14:paraId="3CF73F93" w14:textId="77777777" w:rsidR="00E914EA" w:rsidRPr="00800097" w:rsidRDefault="00E914EA" w:rsidP="00E914EA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510201CA" w14:textId="77777777" w:rsidTr="006D61F3">
        <w:trPr>
          <w:trHeight w:val="87"/>
        </w:trPr>
        <w:tc>
          <w:tcPr>
            <w:tcW w:w="3146" w:type="pct"/>
          </w:tcPr>
          <w:p w14:paraId="61DDA8A6" w14:textId="64E6910A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8000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59" w:type="pct"/>
          </w:tcPr>
          <w:p w14:paraId="0F9BC957" w14:textId="4D4300C7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87CAB2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278026F" w14:textId="575E0718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0AB1B42E" w14:textId="77777777" w:rsidTr="00096AD4">
        <w:tc>
          <w:tcPr>
            <w:tcW w:w="3146" w:type="pct"/>
          </w:tcPr>
          <w:p w14:paraId="146C9E5C" w14:textId="4049137B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9" w:type="pct"/>
          </w:tcPr>
          <w:p w14:paraId="2603E692" w14:textId="5C398DB4" w:rsidR="00E914EA" w:rsidRPr="00EE4EB3" w:rsidRDefault="00FF081D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F081D">
              <w:rPr>
                <w:rFonts w:asciiTheme="majorBidi" w:hAnsiTheme="majorBidi" w:cstheme="majorBidi"/>
                <w:sz w:val="28"/>
                <w:szCs w:val="28"/>
              </w:rPr>
              <w:t>871,778</w:t>
            </w:r>
          </w:p>
        </w:tc>
        <w:tc>
          <w:tcPr>
            <w:tcW w:w="137" w:type="pct"/>
          </w:tcPr>
          <w:p w14:paraId="7EB13CE3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7079C61A" w14:textId="39D93201" w:rsidR="00E914EA" w:rsidRPr="00EE4EB3" w:rsidRDefault="00FF081D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F081D">
              <w:rPr>
                <w:rFonts w:asciiTheme="majorBidi" w:hAnsiTheme="majorBidi" w:cstheme="majorBidi"/>
                <w:sz w:val="28"/>
                <w:szCs w:val="28"/>
              </w:rPr>
              <w:t>871,778</w:t>
            </w:r>
          </w:p>
        </w:tc>
      </w:tr>
      <w:tr w:rsidR="00E914EA" w:rsidRPr="00DB6D39" w14:paraId="55928E8D" w14:textId="77777777" w:rsidTr="00096AD4">
        <w:tc>
          <w:tcPr>
            <w:tcW w:w="3146" w:type="pct"/>
          </w:tcPr>
          <w:p w14:paraId="5D0D712C" w14:textId="3D004F64" w:rsidR="00E914EA" w:rsidRPr="00A9655B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9" w:type="pct"/>
          </w:tcPr>
          <w:p w14:paraId="67BB850A" w14:textId="4A79288D" w:rsidR="00E914EA" w:rsidRPr="00EE4EB3" w:rsidRDefault="00387CC2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87CC2">
              <w:rPr>
                <w:rFonts w:asciiTheme="majorBidi" w:hAnsiTheme="majorBidi" w:cstheme="majorBidi"/>
                <w:sz w:val="28"/>
                <w:szCs w:val="28"/>
              </w:rPr>
              <w:t>2,480</w:t>
            </w:r>
          </w:p>
        </w:tc>
        <w:tc>
          <w:tcPr>
            <w:tcW w:w="137" w:type="pct"/>
          </w:tcPr>
          <w:p w14:paraId="1FEBCB9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3EE3C78" w14:textId="23755889" w:rsidR="00E914EA" w:rsidRPr="00EE4EB3" w:rsidRDefault="00387CC2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87CC2">
              <w:rPr>
                <w:rFonts w:asciiTheme="majorBidi" w:hAnsiTheme="majorBidi" w:cstheme="majorBidi"/>
                <w:sz w:val="28"/>
                <w:szCs w:val="28"/>
              </w:rPr>
              <w:t>2,480</w:t>
            </w:r>
          </w:p>
        </w:tc>
      </w:tr>
      <w:tr w:rsidR="00E914EA" w:rsidRPr="00DB6D39" w14:paraId="33A771D2" w14:textId="77777777" w:rsidTr="00096AD4">
        <w:tc>
          <w:tcPr>
            <w:tcW w:w="3146" w:type="pct"/>
          </w:tcPr>
          <w:p w14:paraId="4AC0957E" w14:textId="474E2724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59" w:type="pct"/>
          </w:tcPr>
          <w:p w14:paraId="5933D079" w14:textId="2A9EFEA0" w:rsidR="00E914EA" w:rsidRPr="00EE4EB3" w:rsidRDefault="00387CC2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87CC2">
              <w:rPr>
                <w:rFonts w:asciiTheme="majorBidi" w:hAnsiTheme="majorBidi" w:cstheme="majorBidi"/>
                <w:sz w:val="28"/>
                <w:szCs w:val="28"/>
              </w:rPr>
              <w:t>1,054,546</w:t>
            </w:r>
          </w:p>
        </w:tc>
        <w:tc>
          <w:tcPr>
            <w:tcW w:w="137" w:type="pct"/>
          </w:tcPr>
          <w:p w14:paraId="33D199A9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0B00AADC" w14:textId="7AAA40A2" w:rsidR="00E914EA" w:rsidRPr="00EE4EB3" w:rsidRDefault="00387CC2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87CC2">
              <w:rPr>
                <w:rFonts w:asciiTheme="majorBidi" w:hAnsiTheme="majorBidi" w:cstheme="majorBidi"/>
                <w:sz w:val="28"/>
                <w:szCs w:val="28"/>
              </w:rPr>
              <w:t>1,054,546</w:t>
            </w:r>
          </w:p>
        </w:tc>
      </w:tr>
      <w:tr w:rsidR="00E914EA" w:rsidRPr="00DB6D39" w14:paraId="3A59B2EE" w14:textId="77777777" w:rsidTr="00096AD4">
        <w:tc>
          <w:tcPr>
            <w:tcW w:w="3146" w:type="pct"/>
          </w:tcPr>
          <w:p w14:paraId="1B60CC28" w14:textId="7E41DDFA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สัญญาอื่น</w:t>
            </w:r>
            <w:r w:rsidRPr="009652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59" w:type="pct"/>
          </w:tcPr>
          <w:p w14:paraId="6B84E622" w14:textId="05CC0570" w:rsidR="00E914EA" w:rsidRPr="00EE4EB3" w:rsidRDefault="002016C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2016C6">
              <w:rPr>
                <w:rFonts w:asciiTheme="majorBidi" w:hAnsiTheme="majorBidi" w:cstheme="majorBidi"/>
                <w:sz w:val="28"/>
                <w:szCs w:val="28"/>
              </w:rPr>
              <w:t>4,468</w:t>
            </w:r>
          </w:p>
        </w:tc>
        <w:tc>
          <w:tcPr>
            <w:tcW w:w="137" w:type="pct"/>
          </w:tcPr>
          <w:p w14:paraId="647D8AC1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F40F73D" w14:textId="27209AA4" w:rsidR="00E914EA" w:rsidRPr="00EE4EB3" w:rsidRDefault="00A3379B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A3379B">
              <w:rPr>
                <w:rFonts w:asciiTheme="majorBidi" w:hAnsiTheme="majorBidi" w:cstheme="majorBidi"/>
                <w:sz w:val="28"/>
                <w:szCs w:val="28"/>
              </w:rPr>
              <w:t>4,468</w:t>
            </w:r>
          </w:p>
        </w:tc>
      </w:tr>
      <w:tr w:rsidR="00E914EA" w:rsidRPr="00DB6D39" w14:paraId="608C7F08" w14:textId="77777777" w:rsidTr="00096AD4">
        <w:tc>
          <w:tcPr>
            <w:tcW w:w="3146" w:type="pct"/>
          </w:tcPr>
          <w:p w14:paraId="3BD5E052" w14:textId="08F252D1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72D8582D" w:rsidR="00E914EA" w:rsidRPr="003203C5" w:rsidRDefault="00653274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532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1,933,272</w:t>
            </w:r>
          </w:p>
        </w:tc>
        <w:tc>
          <w:tcPr>
            <w:tcW w:w="137" w:type="pct"/>
            <w:vAlign w:val="bottom"/>
          </w:tcPr>
          <w:p w14:paraId="2E8397A5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0B90CD9" w:rsidR="00E914EA" w:rsidRPr="00AC32F2" w:rsidRDefault="00653274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532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1,933,272</w:t>
            </w:r>
          </w:p>
        </w:tc>
      </w:tr>
    </w:tbl>
    <w:p w14:paraId="1144178A" w14:textId="7FAC03E6" w:rsidR="00350F0A" w:rsidRPr="00180230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DA2B976" w14:textId="1143DEAB" w:rsidR="00180230" w:rsidRPr="00031D01" w:rsidRDefault="00180230" w:rsidP="00800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6B1ED49" w14:textId="7777777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2E8E874" w14:textId="1BDD8119" w:rsidR="00180230" w:rsidRPr="00031D01" w:rsidRDefault="00180230" w:rsidP="00800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303116" w:rsidRPr="00303116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51E7CB4" w14:textId="73C204FC" w:rsidR="00180230" w:rsidRDefault="00180230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5462098" w14:textId="77777777" w:rsidR="00800097" w:rsidRDefault="00800097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08F85515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5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bookmarkEnd w:id="5"/>
    <w:p w14:paraId="5E699F62" w14:textId="17FA402D" w:rsidR="00822E4B" w:rsidRDefault="00822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b/>
          <w:bCs/>
          <w:sz w:val="28"/>
          <w:szCs w:val="28"/>
          <w:u w:val="single"/>
        </w:rPr>
      </w:pPr>
    </w:p>
    <w:p w14:paraId="2A094E74" w14:textId="1583E41F" w:rsidR="00FB02FD" w:rsidRPr="00F1500A" w:rsidRDefault="00FB02FD" w:rsidP="00FB02F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30"/>
          <w:szCs w:val="30"/>
          <w:u w:val="none"/>
          <w:lang w:val="th-TH"/>
        </w:rPr>
      </w:pPr>
      <w:r w:rsidRPr="00F1500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67CBA70" w14:textId="5D4AB710" w:rsidR="00FB02FD" w:rsidRDefault="00FB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b/>
          <w:bCs/>
          <w:sz w:val="28"/>
          <w:szCs w:val="28"/>
          <w:u w:val="single"/>
        </w:rPr>
      </w:pPr>
    </w:p>
    <w:p w14:paraId="3655BC9E" w14:textId="4D2877D6" w:rsidR="00F1500A" w:rsidRPr="00F1500A" w:rsidRDefault="00F1500A" w:rsidP="00F15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>
        <w:rPr>
          <w:rFonts w:ascii="Angsana New" w:hAnsi="Angsana New" w:cs="Angsana New"/>
          <w:sz w:val="28"/>
          <w:szCs w:val="28"/>
        </w:rPr>
        <w:t xml:space="preserve">17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>
        <w:rPr>
          <w:rFonts w:ascii="Angsana New" w:hAnsi="Angsana New" w:cs="Angsana New" w:hint="cs"/>
          <w:sz w:val="28"/>
          <w:szCs w:val="28"/>
          <w:cs/>
        </w:rPr>
        <w:t>ที่ประชุมได้มีมติอนุมัติการประกาศจ่ายเงินปันผล</w:t>
      </w:r>
      <w:r w:rsidR="0049647A"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>
        <w:rPr>
          <w:rFonts w:ascii="Angsana New" w:hAnsi="Angsana New" w:cs="Angsana New" w:hint="cs"/>
          <w:sz w:val="28"/>
          <w:szCs w:val="28"/>
          <w:cs/>
        </w:rPr>
        <w:t>เป็นเงินสดสำหรับผลการดำเนินงานประ</w:t>
      </w:r>
      <w:r w:rsidRPr="00323CE9">
        <w:rPr>
          <w:rFonts w:ascii="Angsana New" w:hAnsi="Angsana New" w:cs="Angsana New" w:hint="cs"/>
          <w:sz w:val="28"/>
          <w:szCs w:val="28"/>
          <w:cs/>
        </w:rPr>
        <w:t xml:space="preserve">จำปี </w:t>
      </w:r>
      <w:r w:rsidRPr="00323CE9">
        <w:rPr>
          <w:rFonts w:ascii="Angsana New" w:hAnsi="Angsana New" w:cs="Angsana New"/>
          <w:sz w:val="28"/>
          <w:szCs w:val="28"/>
        </w:rPr>
        <w:t xml:space="preserve">2565 </w:t>
      </w:r>
      <w:r w:rsidRPr="00323CE9">
        <w:rPr>
          <w:rFonts w:ascii="Angsana New" w:hAnsi="Angsana New" w:cs="Angsana New" w:hint="cs"/>
          <w:sz w:val="28"/>
          <w:szCs w:val="28"/>
          <w:cs/>
        </w:rPr>
        <w:t xml:space="preserve">ในอัตราหุ้นละ </w:t>
      </w:r>
      <w:r w:rsidRPr="00323CE9">
        <w:rPr>
          <w:rFonts w:ascii="Angsana New" w:hAnsi="Angsana New" w:cs="Angsana New"/>
          <w:sz w:val="28"/>
          <w:szCs w:val="28"/>
        </w:rPr>
        <w:t xml:space="preserve">0.20 </w:t>
      </w:r>
      <w:r w:rsidRPr="00323CE9">
        <w:rPr>
          <w:rFonts w:ascii="Angsana New" w:hAnsi="Angsana New" w:cs="Angsana New" w:hint="cs"/>
          <w:sz w:val="28"/>
          <w:szCs w:val="28"/>
          <w:cs/>
        </w:rPr>
        <w:t xml:space="preserve">บาท รวมเป็นเงินทั้งสิ้น </w:t>
      </w:r>
      <w:r w:rsidRPr="00323CE9">
        <w:rPr>
          <w:rFonts w:ascii="Angsana New" w:hAnsi="Angsana New" w:cs="Angsana New"/>
          <w:sz w:val="28"/>
          <w:szCs w:val="28"/>
        </w:rPr>
        <w:t xml:space="preserve">95.40 </w:t>
      </w:r>
      <w:r w:rsidRPr="00323CE9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49647A" w:rsidRPr="00323CE9">
        <w:rPr>
          <w:rFonts w:ascii="Angsana New" w:hAnsi="Angsana New" w:cs="Angsana New" w:hint="cs"/>
          <w:sz w:val="28"/>
          <w:szCs w:val="28"/>
          <w:cs/>
        </w:rPr>
        <w:t xml:space="preserve">                    </w:t>
      </w:r>
      <w:r w:rsidRPr="00323CE9">
        <w:rPr>
          <w:rFonts w:ascii="Angsana New" w:hAnsi="Angsana New" w:cs="Angsana New" w:hint="cs"/>
          <w:sz w:val="28"/>
          <w:szCs w:val="28"/>
          <w:cs/>
        </w:rPr>
        <w:t xml:space="preserve">โดยเงินปันผลนี้ได้จ่ายให้แก่ผู้ถือหุ้นแล้วเมื่อวันที่ </w:t>
      </w:r>
      <w:r w:rsidRPr="00323CE9">
        <w:rPr>
          <w:rFonts w:ascii="Angsana New" w:hAnsi="Angsana New" w:cs="Angsana New"/>
          <w:sz w:val="28"/>
          <w:szCs w:val="28"/>
        </w:rPr>
        <w:t xml:space="preserve">8 </w:t>
      </w:r>
      <w:r w:rsidRPr="00323CE9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323CE9">
        <w:rPr>
          <w:rFonts w:ascii="Angsana New" w:hAnsi="Angsana New" w:cs="Angsana New"/>
          <w:sz w:val="28"/>
          <w:szCs w:val="28"/>
        </w:rPr>
        <w:t>2566</w:t>
      </w:r>
    </w:p>
    <w:p w14:paraId="4E387657" w14:textId="77777777" w:rsidR="00F1500A" w:rsidRPr="00FB02FD" w:rsidRDefault="00F15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b/>
          <w:bCs/>
          <w:sz w:val="28"/>
          <w:szCs w:val="28"/>
          <w:u w:val="single"/>
        </w:rPr>
      </w:pPr>
    </w:p>
    <w:p w14:paraId="294D91CD" w14:textId="33F67FA2" w:rsidR="00CE0B52" w:rsidRPr="00F1500A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30"/>
          <w:szCs w:val="30"/>
          <w:u w:val="none"/>
          <w:lang w:val="th-TH"/>
        </w:rPr>
      </w:pPr>
      <w:r w:rsidRPr="00F1500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งบการเงินในสกุลเงินที</w:t>
      </w:r>
      <w:r w:rsidRPr="00F1500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่</w:t>
      </w:r>
      <w:r w:rsidRPr="00F1500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54D0744B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303116" w:rsidRPr="00303116">
        <w:rPr>
          <w:rFonts w:asciiTheme="majorBidi" w:hAnsiTheme="majorBidi" w:cstheme="majorBidi"/>
          <w:sz w:val="28"/>
          <w:szCs w:val="28"/>
        </w:rPr>
        <w:t>3</w:t>
      </w:r>
      <w:r w:rsidR="00BB0ECF">
        <w:rPr>
          <w:rFonts w:asciiTheme="majorBidi" w:hAnsiTheme="majorBidi" w:cstheme="majorBidi"/>
          <w:sz w:val="28"/>
          <w:szCs w:val="28"/>
        </w:rPr>
        <w:t>1</w:t>
      </w:r>
      <w:r w:rsidR="00F613D4">
        <w:rPr>
          <w:rFonts w:asciiTheme="majorBidi" w:hAnsiTheme="majorBidi" w:cstheme="majorBidi"/>
          <w:sz w:val="28"/>
          <w:szCs w:val="28"/>
        </w:rPr>
        <w:t xml:space="preserve"> 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6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5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="0049647A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="006F0D23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2A58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3</w:t>
      </w:r>
      <w:r w:rsidR="00BB0ECF">
        <w:rPr>
          <w:rFonts w:asciiTheme="majorBidi" w:hAnsiTheme="majorBidi" w:cstheme="majorBidi"/>
          <w:sz w:val="28"/>
          <w:szCs w:val="28"/>
        </w:rPr>
        <w:t xml:space="preserve">1 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F613D4"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/>
          <w:sz w:val="28"/>
          <w:szCs w:val="28"/>
        </w:rPr>
        <w:t>6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/>
          <w:sz w:val="28"/>
          <w:szCs w:val="28"/>
        </w:rPr>
        <w:t>5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0D91437C" w14:textId="77777777" w:rsidR="00BB0ECF" w:rsidRPr="00D178C4" w:rsidRDefault="00BB0ECF" w:rsidP="00BB0EC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BB0ECF" w:rsidRPr="00D178C4" w14:paraId="4F464CF5" w14:textId="77777777" w:rsidTr="0050550D">
        <w:trPr>
          <w:cantSplit/>
          <w:trHeight w:val="39"/>
          <w:tblHeader/>
        </w:trPr>
        <w:tc>
          <w:tcPr>
            <w:tcW w:w="3586" w:type="dxa"/>
          </w:tcPr>
          <w:p w14:paraId="18D6A90B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7E1FB8E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2206433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654CD2F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BB0ECF" w:rsidRPr="00D178C4" w14:paraId="3A580CCA" w14:textId="77777777" w:rsidTr="0050550D">
        <w:trPr>
          <w:cantSplit/>
          <w:tblHeader/>
        </w:trPr>
        <w:tc>
          <w:tcPr>
            <w:tcW w:w="3586" w:type="dxa"/>
          </w:tcPr>
          <w:p w14:paraId="7346746B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0ED19AA" w14:textId="52D9C962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5" w:type="dxa"/>
          </w:tcPr>
          <w:p w14:paraId="52FE851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43D630" w14:textId="6F6F2658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5" w:type="dxa"/>
          </w:tcPr>
          <w:p w14:paraId="0A7CB05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C854587" w14:textId="079F6267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4FC9430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71D4E76" w14:textId="088ECE22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B0ECF" w:rsidRPr="00D178C4" w14:paraId="5313E858" w14:textId="77777777" w:rsidTr="0050550D">
        <w:trPr>
          <w:cantSplit/>
          <w:tblHeader/>
        </w:trPr>
        <w:tc>
          <w:tcPr>
            <w:tcW w:w="3586" w:type="dxa"/>
          </w:tcPr>
          <w:p w14:paraId="57033D2D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324ECFF3" w14:textId="595F4522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5" w:type="dxa"/>
          </w:tcPr>
          <w:p w14:paraId="148C66A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94A2805" w14:textId="1970E763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95" w:type="dxa"/>
          </w:tcPr>
          <w:p w14:paraId="5CEE397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A201294" w14:textId="6A7A1086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B758B0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62C45C" w14:textId="067E278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BB0ECF" w:rsidRPr="00D178C4" w14:paraId="75ED3623" w14:textId="77777777" w:rsidTr="00BB0ECF">
        <w:trPr>
          <w:cantSplit/>
          <w:trHeight w:val="60"/>
          <w:tblHeader/>
        </w:trPr>
        <w:tc>
          <w:tcPr>
            <w:tcW w:w="3586" w:type="dxa"/>
          </w:tcPr>
          <w:p w14:paraId="3DC55987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5708568D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BB0ECF" w:rsidRPr="00D178C4" w14:paraId="411837DF" w14:textId="77777777" w:rsidTr="0050550D">
        <w:trPr>
          <w:cantSplit/>
        </w:trPr>
        <w:tc>
          <w:tcPr>
            <w:tcW w:w="3586" w:type="dxa"/>
          </w:tcPr>
          <w:p w14:paraId="2842D188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6D08C7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FF680E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BAEF42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479A7A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A222C28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C04B6A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BDEE587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47AB1B0F" w14:textId="77777777" w:rsidTr="0050550D">
        <w:trPr>
          <w:cantSplit/>
        </w:trPr>
        <w:tc>
          <w:tcPr>
            <w:tcW w:w="3586" w:type="dxa"/>
          </w:tcPr>
          <w:p w14:paraId="592438F5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5DA9EBC3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C6931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F05F835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30FBFB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3B1E6F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D0B567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014B1B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622D987D" w14:textId="77777777" w:rsidTr="0050550D">
        <w:trPr>
          <w:cantSplit/>
        </w:trPr>
        <w:tc>
          <w:tcPr>
            <w:tcW w:w="3586" w:type="dxa"/>
            <w:vAlign w:val="bottom"/>
          </w:tcPr>
          <w:p w14:paraId="0A39D689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67E7EF34" w14:textId="6E8BD8B7" w:rsidR="00BB0ECF" w:rsidRPr="00D178C4" w:rsidRDefault="00A724F6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861,958</w:t>
            </w:r>
          </w:p>
        </w:tc>
        <w:tc>
          <w:tcPr>
            <w:tcW w:w="195" w:type="dxa"/>
          </w:tcPr>
          <w:p w14:paraId="47D088E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2054FE" w14:textId="6101ADB2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768,065</w:t>
            </w:r>
          </w:p>
        </w:tc>
        <w:tc>
          <w:tcPr>
            <w:tcW w:w="195" w:type="dxa"/>
          </w:tcPr>
          <w:p w14:paraId="416956A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12E68B1" w14:textId="19DE2938" w:rsidR="00BB0ECF" w:rsidRPr="00D178C4" w:rsidRDefault="004426ED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426E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561,420</w:t>
            </w:r>
          </w:p>
        </w:tc>
        <w:tc>
          <w:tcPr>
            <w:tcW w:w="181" w:type="dxa"/>
          </w:tcPr>
          <w:p w14:paraId="6C72F2D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DBFAB4" w14:textId="3541CBA7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575</w:t>
            </w:r>
          </w:p>
        </w:tc>
      </w:tr>
      <w:tr w:rsidR="00BB0ECF" w:rsidRPr="00D178C4" w14:paraId="7F9F8B6C" w14:textId="77777777" w:rsidTr="0050550D">
        <w:trPr>
          <w:cantSplit/>
        </w:trPr>
        <w:tc>
          <w:tcPr>
            <w:tcW w:w="3586" w:type="dxa"/>
            <w:vAlign w:val="bottom"/>
          </w:tcPr>
          <w:p w14:paraId="0A3FF018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51EA85C9" w14:textId="69722B34" w:rsidR="00BB0ECF" w:rsidRPr="00D178C4" w:rsidRDefault="00A724F6" w:rsidP="00BB0ECF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4,209,636</w:t>
            </w:r>
          </w:p>
        </w:tc>
        <w:tc>
          <w:tcPr>
            <w:tcW w:w="195" w:type="dxa"/>
          </w:tcPr>
          <w:p w14:paraId="2D1B4B4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B23EC24" w14:textId="50A04714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95" w:type="dxa"/>
          </w:tcPr>
          <w:p w14:paraId="7C26D287" w14:textId="77777777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6780BF" w14:textId="1571CF9E" w:rsidR="00BB0ECF" w:rsidRPr="00D178C4" w:rsidRDefault="00346A13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6A1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5,471,276</w:t>
            </w:r>
          </w:p>
        </w:tc>
        <w:tc>
          <w:tcPr>
            <w:tcW w:w="181" w:type="dxa"/>
          </w:tcPr>
          <w:p w14:paraId="35C31B65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8FEBCD9" w14:textId="6E17A200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781</w:t>
            </w:r>
          </w:p>
        </w:tc>
      </w:tr>
      <w:tr w:rsidR="00BB0ECF" w:rsidRPr="00D178C4" w14:paraId="309324D9" w14:textId="77777777" w:rsidTr="0050550D">
        <w:trPr>
          <w:cantSplit/>
        </w:trPr>
        <w:tc>
          <w:tcPr>
            <w:tcW w:w="3586" w:type="dxa"/>
            <w:vAlign w:val="bottom"/>
          </w:tcPr>
          <w:p w14:paraId="26B4B016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7CD40D96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ที่ถึงกำหนดชำระภายในหนึ่งปี</w:t>
            </w:r>
          </w:p>
        </w:tc>
        <w:tc>
          <w:tcPr>
            <w:tcW w:w="1215" w:type="dxa"/>
          </w:tcPr>
          <w:p w14:paraId="207B2AEE" w14:textId="77777777" w:rsidR="00BB0ECF" w:rsidRDefault="00BB0ECF" w:rsidP="00BB0ECF">
            <w:pPr>
              <w:pStyle w:val="acctmergecolhdg"/>
              <w:tabs>
                <w:tab w:val="decimal" w:pos="657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7D217223" w14:textId="302AC0E8" w:rsidR="00A724F6" w:rsidRPr="00D178C4" w:rsidRDefault="00A724F6" w:rsidP="00BB0ECF">
            <w:pPr>
              <w:pStyle w:val="acctmergecolhdg"/>
              <w:tabs>
                <w:tab w:val="decimal" w:pos="657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07249A8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FDD4F8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BDB213F" w14:textId="78E02A06" w:rsidR="00BB0ECF" w:rsidRPr="00D178C4" w:rsidRDefault="00BB0ECF" w:rsidP="00BB0ECF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50976326" w14:textId="77777777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13A1750" w14:textId="77777777" w:rsidR="00BB0ECF" w:rsidRDefault="00BB0ECF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B0473C5" w14:textId="0C9D34D4" w:rsidR="00BB0ECF" w:rsidRPr="00D178C4" w:rsidRDefault="004426ED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14DA065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1E0CD4" w14:textId="77777777" w:rsidR="00BB0ECF" w:rsidRPr="00D178C4" w:rsidRDefault="00BB0ECF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5567354" w14:textId="01DEEE0C" w:rsidR="00BB0ECF" w:rsidRPr="00D178C4" w:rsidRDefault="00BB0ECF" w:rsidP="00BB0ECF">
            <w:pPr>
              <w:pStyle w:val="acctmergecolhdg"/>
              <w:tabs>
                <w:tab w:val="decimal" w:pos="1000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BB0ECF" w:rsidRPr="00D178C4" w14:paraId="527948EE" w14:textId="77777777" w:rsidTr="0050550D">
        <w:trPr>
          <w:cantSplit/>
        </w:trPr>
        <w:tc>
          <w:tcPr>
            <w:tcW w:w="3586" w:type="dxa"/>
            <w:vAlign w:val="bottom"/>
          </w:tcPr>
          <w:p w14:paraId="17F96FAD" w14:textId="4349F759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573E0754" w14:textId="68963AEB" w:rsidR="00BB0ECF" w:rsidRPr="00D178C4" w:rsidRDefault="00A724F6" w:rsidP="00BB0ECF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30,972</w:t>
            </w:r>
          </w:p>
        </w:tc>
        <w:tc>
          <w:tcPr>
            <w:tcW w:w="195" w:type="dxa"/>
          </w:tcPr>
          <w:p w14:paraId="01AC064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F7A50D9" w14:textId="390D6EDB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95" w:type="dxa"/>
          </w:tcPr>
          <w:p w14:paraId="527C7A5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C6F10FD" w14:textId="53839C24" w:rsidR="00BB0ECF" w:rsidRPr="00D178C4" w:rsidRDefault="00463292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 w:firstLine="25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632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30,972</w:t>
            </w:r>
          </w:p>
        </w:tc>
        <w:tc>
          <w:tcPr>
            <w:tcW w:w="181" w:type="dxa"/>
          </w:tcPr>
          <w:p w14:paraId="1BEB6D2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1C7A107" w14:textId="34777686" w:rsidR="00BB0ECF" w:rsidRPr="00D178C4" w:rsidRDefault="00BB0ECF" w:rsidP="00BB0ECF">
            <w:pPr>
              <w:pStyle w:val="acctmergecolhdg"/>
              <w:spacing w:line="240" w:lineRule="auto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</w:tr>
      <w:tr w:rsidR="00BB0ECF" w:rsidRPr="00D178C4" w14:paraId="2699D1CE" w14:textId="77777777" w:rsidTr="0050550D">
        <w:trPr>
          <w:cantSplit/>
        </w:trPr>
        <w:tc>
          <w:tcPr>
            <w:tcW w:w="3586" w:type="dxa"/>
            <w:vAlign w:val="bottom"/>
          </w:tcPr>
          <w:p w14:paraId="11EFC5EE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688EB6A" w14:textId="2D0C9CDA" w:rsidR="00BB0ECF" w:rsidRPr="00D178C4" w:rsidRDefault="00A724F6" w:rsidP="00BB0ECF">
            <w:pPr>
              <w:pStyle w:val="acctmergecolhdg"/>
              <w:spacing w:line="240" w:lineRule="auto"/>
              <w:ind w:left="26" w:right="3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13,009,173</w:t>
            </w:r>
          </w:p>
        </w:tc>
        <w:tc>
          <w:tcPr>
            <w:tcW w:w="195" w:type="dxa"/>
          </w:tcPr>
          <w:p w14:paraId="3DBC24F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E1E672" w14:textId="05F1249B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791</w:t>
            </w:r>
          </w:p>
        </w:tc>
        <w:tc>
          <w:tcPr>
            <w:tcW w:w="195" w:type="dxa"/>
          </w:tcPr>
          <w:p w14:paraId="7652ACC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CBA665E" w14:textId="68EFF71A" w:rsidR="00BB0ECF" w:rsidRPr="00D178C4" w:rsidRDefault="00463292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6329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12,271,79</w:t>
            </w:r>
            <w:r w:rsidR="004C180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75F6008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7F602F" w14:textId="452FD4B1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209</w:t>
            </w:r>
          </w:p>
        </w:tc>
      </w:tr>
      <w:tr w:rsidR="00BB0ECF" w:rsidRPr="00D178C4" w14:paraId="3D2C8304" w14:textId="77777777" w:rsidTr="0050550D">
        <w:trPr>
          <w:cantSplit/>
        </w:trPr>
        <w:tc>
          <w:tcPr>
            <w:tcW w:w="3586" w:type="dxa"/>
          </w:tcPr>
          <w:p w14:paraId="76128082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ED8EFAA" w14:textId="5C942AAE" w:rsidR="00BB0ECF" w:rsidRPr="00D178C4" w:rsidRDefault="00A724F6" w:rsidP="00BB0ECF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18,111,739</w:t>
            </w:r>
          </w:p>
        </w:tc>
        <w:tc>
          <w:tcPr>
            <w:tcW w:w="195" w:type="dxa"/>
          </w:tcPr>
          <w:p w14:paraId="236F311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BBAFB25" w14:textId="5BD35C3B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95" w:type="dxa"/>
          </w:tcPr>
          <w:p w14:paraId="4F41B8B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757610D" w14:textId="27264FE3" w:rsidR="00BB0ECF" w:rsidRPr="00D178C4" w:rsidRDefault="00AA412B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1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18,435,463</w:t>
            </w:r>
          </w:p>
        </w:tc>
        <w:tc>
          <w:tcPr>
            <w:tcW w:w="181" w:type="dxa"/>
          </w:tcPr>
          <w:p w14:paraId="5E33082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6CC0D71" w14:textId="1BDA4B79" w:rsidR="00BB0ECF" w:rsidRPr="00D178C4" w:rsidRDefault="00BB0ECF" w:rsidP="00BB0ECF">
            <w:pPr>
              <w:pStyle w:val="acctmergecolhdg"/>
              <w:spacing w:line="240" w:lineRule="auto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BB0ECF" w:rsidRPr="00D178C4" w14:paraId="5AF26C69" w14:textId="77777777" w:rsidTr="00800097">
        <w:trPr>
          <w:cantSplit/>
        </w:trPr>
        <w:tc>
          <w:tcPr>
            <w:tcW w:w="3586" w:type="dxa"/>
          </w:tcPr>
          <w:p w14:paraId="6FAAF78F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CE81141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DEA981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BD9B45F" w14:textId="77777777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19E990A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06039E7" w14:textId="77777777" w:rsidR="00BB0ECF" w:rsidRPr="00D178C4" w:rsidRDefault="00BB0ECF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769A32D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49CB5AD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00097" w:rsidRPr="00D178C4" w14:paraId="007B5255" w14:textId="77777777" w:rsidTr="00800097">
        <w:trPr>
          <w:cantSplit/>
        </w:trPr>
        <w:tc>
          <w:tcPr>
            <w:tcW w:w="3586" w:type="dxa"/>
          </w:tcPr>
          <w:p w14:paraId="4D05F875" w14:textId="77777777" w:rsidR="00800097" w:rsidRPr="00D178C4" w:rsidRDefault="00800097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9197EFD" w14:textId="77777777" w:rsidR="00800097" w:rsidRPr="00D178C4" w:rsidRDefault="00800097" w:rsidP="00BB0ECF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6229A2A0" w14:textId="77777777" w:rsidR="00800097" w:rsidRPr="00D178C4" w:rsidRDefault="00800097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250B18F" w14:textId="77777777" w:rsidR="00800097" w:rsidRPr="00D178C4" w:rsidRDefault="00800097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1CB8A832" w14:textId="77777777" w:rsidR="00800097" w:rsidRPr="00D178C4" w:rsidRDefault="00800097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731959B5" w14:textId="77777777" w:rsidR="00800097" w:rsidRPr="00D178C4" w:rsidRDefault="00800097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2E9362E6" w14:textId="77777777" w:rsidR="00800097" w:rsidRPr="00D178C4" w:rsidRDefault="00800097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45EBFE" w14:textId="77777777" w:rsidR="00800097" w:rsidRPr="00D178C4" w:rsidRDefault="00800097" w:rsidP="00BB0ECF">
            <w:pPr>
              <w:pStyle w:val="acctmergecolhdg"/>
              <w:spacing w:line="240" w:lineRule="auto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B0ECF" w:rsidRPr="00D178C4" w14:paraId="69C52FEE" w14:textId="77777777" w:rsidTr="0050550D">
        <w:trPr>
          <w:cantSplit/>
        </w:trPr>
        <w:tc>
          <w:tcPr>
            <w:tcW w:w="3586" w:type="dxa"/>
            <w:vAlign w:val="bottom"/>
          </w:tcPr>
          <w:p w14:paraId="2135EBB0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2C9F75DD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79583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3AAB12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C1B11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8B2F015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3B128B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742BE8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27300124" w14:textId="77777777" w:rsidTr="0050550D">
        <w:trPr>
          <w:cantSplit/>
        </w:trPr>
        <w:tc>
          <w:tcPr>
            <w:tcW w:w="3586" w:type="dxa"/>
            <w:vAlign w:val="bottom"/>
          </w:tcPr>
          <w:p w14:paraId="4CCCB6B2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6489A074" w14:textId="3B36429B" w:rsidR="00BB0ECF" w:rsidRPr="00D178C4" w:rsidRDefault="00A724F6" w:rsidP="00BB0ECF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0EDD8186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BE9D10" w14:textId="74E997E5" w:rsidR="00BB0ECF" w:rsidRPr="00D178C4" w:rsidRDefault="00BB0ECF" w:rsidP="00BB0ECF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59C4F2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961517" w14:textId="40D1760F" w:rsidR="00BB0ECF" w:rsidRPr="00D178C4" w:rsidRDefault="002D04E1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D04E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672,090</w:t>
            </w:r>
          </w:p>
        </w:tc>
        <w:tc>
          <w:tcPr>
            <w:tcW w:w="181" w:type="dxa"/>
          </w:tcPr>
          <w:p w14:paraId="50B3DF7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F916081" w14:textId="06A70D02" w:rsidR="00BB0ECF" w:rsidRPr="00D178C4" w:rsidRDefault="00BB0ECF" w:rsidP="00BB0ECF">
            <w:pPr>
              <w:pStyle w:val="acctmergecolhdg"/>
              <w:tabs>
                <w:tab w:val="left" w:pos="1037"/>
              </w:tabs>
              <w:spacing w:line="240" w:lineRule="auto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</w:p>
        </w:tc>
      </w:tr>
      <w:tr w:rsidR="00BB0ECF" w:rsidRPr="00D178C4" w14:paraId="3BA4D085" w14:textId="77777777" w:rsidTr="0050550D">
        <w:trPr>
          <w:cantSplit/>
        </w:trPr>
        <w:tc>
          <w:tcPr>
            <w:tcW w:w="3586" w:type="dxa"/>
            <w:vAlign w:val="bottom"/>
          </w:tcPr>
          <w:p w14:paraId="77A89878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19EE1DFF" w14:textId="2BA615A4" w:rsidR="00BB0ECF" w:rsidRPr="00D178C4" w:rsidRDefault="00A724F6" w:rsidP="00BB0ECF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F01706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4275DD" w14:textId="6B96809B" w:rsidR="00BB0ECF" w:rsidRPr="00D178C4" w:rsidRDefault="00BB0ECF" w:rsidP="00BB0ECF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1B0739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94EDBDF" w14:textId="0BD40624" w:rsidR="00BB0ECF" w:rsidRPr="00D178C4" w:rsidRDefault="00AB58F9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58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1,549,600</w:t>
            </w:r>
          </w:p>
        </w:tc>
        <w:tc>
          <w:tcPr>
            <w:tcW w:w="181" w:type="dxa"/>
          </w:tcPr>
          <w:p w14:paraId="0155AB1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916A38" w14:textId="1CBDFB01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BB0ECF" w:rsidRPr="00D178C4" w14:paraId="14A28A56" w14:textId="77777777" w:rsidTr="0050550D">
        <w:trPr>
          <w:cantSplit/>
        </w:trPr>
        <w:tc>
          <w:tcPr>
            <w:tcW w:w="3586" w:type="dxa"/>
            <w:vAlign w:val="bottom"/>
          </w:tcPr>
          <w:p w14:paraId="3CE04C04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</w:tcPr>
          <w:p w14:paraId="03D11D28" w14:textId="280C9CD6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277,349</w:t>
            </w:r>
          </w:p>
        </w:tc>
        <w:tc>
          <w:tcPr>
            <w:tcW w:w="195" w:type="dxa"/>
          </w:tcPr>
          <w:p w14:paraId="085849F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1B7389" w14:textId="689C5E71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95" w:type="dxa"/>
          </w:tcPr>
          <w:p w14:paraId="3E2C159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449B31" w14:textId="1C9519C9" w:rsidR="00BB0ECF" w:rsidRPr="00D178C4" w:rsidRDefault="0005218F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218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277,349</w:t>
            </w:r>
          </w:p>
        </w:tc>
        <w:tc>
          <w:tcPr>
            <w:tcW w:w="181" w:type="dxa"/>
          </w:tcPr>
          <w:p w14:paraId="2F028B2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A05326" w14:textId="744C9AD0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</w:tr>
      <w:tr w:rsidR="00BB0ECF" w:rsidRPr="00D178C4" w14:paraId="658CE679" w14:textId="77777777" w:rsidTr="0050550D">
        <w:trPr>
          <w:cantSplit/>
        </w:trPr>
        <w:tc>
          <w:tcPr>
            <w:tcW w:w="3586" w:type="dxa"/>
            <w:vAlign w:val="bottom"/>
          </w:tcPr>
          <w:p w14:paraId="3AA1BB31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997183F" w14:textId="607D1C16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5,324,302</w:t>
            </w:r>
          </w:p>
        </w:tc>
        <w:tc>
          <w:tcPr>
            <w:tcW w:w="195" w:type="dxa"/>
          </w:tcPr>
          <w:p w14:paraId="648A13B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23EDE3" w14:textId="1B06E286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95" w:type="dxa"/>
          </w:tcPr>
          <w:p w14:paraId="1D69E81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2F9B744" w14:textId="4AE77077" w:rsidR="00BB0ECF" w:rsidRPr="00D178C4" w:rsidRDefault="009020C5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020C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3,452,866</w:t>
            </w:r>
          </w:p>
        </w:tc>
        <w:tc>
          <w:tcPr>
            <w:tcW w:w="181" w:type="dxa"/>
          </w:tcPr>
          <w:p w14:paraId="40F8575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3A66F8" w14:textId="489A8620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386</w:t>
            </w:r>
          </w:p>
        </w:tc>
      </w:tr>
      <w:tr w:rsidR="00BB0ECF" w:rsidRPr="00D178C4" w14:paraId="382FBAA3" w14:textId="77777777" w:rsidTr="0050550D">
        <w:trPr>
          <w:cantSplit/>
        </w:trPr>
        <w:tc>
          <w:tcPr>
            <w:tcW w:w="3586" w:type="dxa"/>
            <w:vAlign w:val="bottom"/>
          </w:tcPr>
          <w:p w14:paraId="69729A81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6C9E2BF0" w14:textId="4540FE91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527,379</w:t>
            </w:r>
          </w:p>
        </w:tc>
        <w:tc>
          <w:tcPr>
            <w:tcW w:w="195" w:type="dxa"/>
          </w:tcPr>
          <w:p w14:paraId="0B0897A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AF29CD" w14:textId="3FB34148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813</w:t>
            </w:r>
          </w:p>
        </w:tc>
        <w:tc>
          <w:tcPr>
            <w:tcW w:w="195" w:type="dxa"/>
          </w:tcPr>
          <w:p w14:paraId="51E37D8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539F01" w14:textId="35B255B3" w:rsidR="00BB0ECF" w:rsidRPr="00D178C4" w:rsidRDefault="009020C5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020C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20,921</w:t>
            </w:r>
          </w:p>
        </w:tc>
        <w:tc>
          <w:tcPr>
            <w:tcW w:w="181" w:type="dxa"/>
          </w:tcPr>
          <w:p w14:paraId="66079F9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D8310FE" w14:textId="1F2CEF12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221</w:t>
            </w:r>
          </w:p>
        </w:tc>
      </w:tr>
      <w:tr w:rsidR="00BB0ECF" w:rsidRPr="00D178C4" w14:paraId="7C3B5470" w14:textId="77777777" w:rsidTr="0050550D">
        <w:trPr>
          <w:cantSplit/>
        </w:trPr>
        <w:tc>
          <w:tcPr>
            <w:tcW w:w="3586" w:type="dxa"/>
            <w:vAlign w:val="bottom"/>
          </w:tcPr>
          <w:p w14:paraId="1A17DB4E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2044FBE1" w14:textId="7E033D9A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74,523</w:t>
            </w:r>
          </w:p>
        </w:tc>
        <w:tc>
          <w:tcPr>
            <w:tcW w:w="195" w:type="dxa"/>
          </w:tcPr>
          <w:p w14:paraId="117FB79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BB2CEF4" w14:textId="4C49643E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45BA623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A56063D" w14:textId="175F74DF" w:rsidR="00BB0ECF" w:rsidRPr="00D178C4" w:rsidRDefault="009020C5" w:rsidP="00BB0ECF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139FF1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FCFB23" w14:textId="3044E2F9" w:rsidR="00BB0ECF" w:rsidRPr="00D178C4" w:rsidRDefault="00BB0ECF" w:rsidP="00BB0ECF">
            <w:pPr>
              <w:pStyle w:val="acctmergecolhdg"/>
              <w:tabs>
                <w:tab w:val="decimal" w:pos="726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B0ECF" w:rsidRPr="00D178C4" w14:paraId="19942800" w14:textId="77777777" w:rsidTr="0050550D">
        <w:trPr>
          <w:cantSplit/>
        </w:trPr>
        <w:tc>
          <w:tcPr>
            <w:tcW w:w="3586" w:type="dxa"/>
            <w:vAlign w:val="bottom"/>
          </w:tcPr>
          <w:p w14:paraId="0B234E04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15" w:type="dxa"/>
          </w:tcPr>
          <w:p w14:paraId="6474B6B5" w14:textId="5A404277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57,178</w:t>
            </w:r>
          </w:p>
        </w:tc>
        <w:tc>
          <w:tcPr>
            <w:tcW w:w="195" w:type="dxa"/>
          </w:tcPr>
          <w:p w14:paraId="6C9233F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E162E0" w14:textId="6D0B0CC8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195" w:type="dxa"/>
          </w:tcPr>
          <w:p w14:paraId="449B0FD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BC0E4B" w14:textId="3FBFD8F5" w:rsidR="00BB0ECF" w:rsidRPr="00D178C4" w:rsidRDefault="005E6382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E63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27,787</w:t>
            </w:r>
          </w:p>
        </w:tc>
        <w:tc>
          <w:tcPr>
            <w:tcW w:w="181" w:type="dxa"/>
          </w:tcPr>
          <w:p w14:paraId="487CFC8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F0CA77" w14:textId="49C29438" w:rsidR="00BB0ECF" w:rsidRPr="00D178C4" w:rsidRDefault="00BB0ECF" w:rsidP="00BB0ECF">
            <w:pPr>
              <w:pStyle w:val="acctmergecolhdg"/>
              <w:tabs>
                <w:tab w:val="left" w:pos="948"/>
              </w:tabs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895</w:t>
            </w:r>
          </w:p>
        </w:tc>
      </w:tr>
      <w:tr w:rsidR="00BB0ECF" w:rsidRPr="00D178C4" w14:paraId="15EAA9BE" w14:textId="77777777" w:rsidTr="0050550D">
        <w:trPr>
          <w:cantSplit/>
        </w:trPr>
        <w:tc>
          <w:tcPr>
            <w:tcW w:w="3586" w:type="dxa"/>
            <w:vAlign w:val="bottom"/>
          </w:tcPr>
          <w:p w14:paraId="63CF49B6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224BB06C" w14:textId="6E42C05F" w:rsidR="00BB0ECF" w:rsidRPr="00D178C4" w:rsidRDefault="00A724F6" w:rsidP="00A724F6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4CBBE8E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E23B82" w14:textId="1108F15E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3,538</w:t>
            </w:r>
          </w:p>
        </w:tc>
        <w:tc>
          <w:tcPr>
            <w:tcW w:w="195" w:type="dxa"/>
          </w:tcPr>
          <w:p w14:paraId="0511CB6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B5452D" w14:textId="29782A6E" w:rsidR="00BB0ECF" w:rsidRPr="00D178C4" w:rsidRDefault="005E6382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E63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14,484</w:t>
            </w:r>
          </w:p>
        </w:tc>
        <w:tc>
          <w:tcPr>
            <w:tcW w:w="181" w:type="dxa"/>
          </w:tcPr>
          <w:p w14:paraId="432B948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ED0BCD" w14:textId="1409EDC5" w:rsidR="00BB0ECF" w:rsidRPr="00D178C4" w:rsidRDefault="00BB0ECF" w:rsidP="00BB0ECF">
            <w:pPr>
              <w:pStyle w:val="acctmergecolhdg"/>
              <w:tabs>
                <w:tab w:val="left" w:pos="908"/>
              </w:tabs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618</w:t>
            </w:r>
          </w:p>
        </w:tc>
      </w:tr>
      <w:tr w:rsidR="00BB0ECF" w:rsidRPr="00D178C4" w14:paraId="74A21184" w14:textId="77777777" w:rsidTr="0050550D">
        <w:trPr>
          <w:cantSplit/>
        </w:trPr>
        <w:tc>
          <w:tcPr>
            <w:tcW w:w="3586" w:type="dxa"/>
            <w:vAlign w:val="bottom"/>
          </w:tcPr>
          <w:p w14:paraId="667E91A6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</w:tcPr>
          <w:p w14:paraId="20A66CEA" w14:textId="59603D0F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955,541</w:t>
            </w:r>
          </w:p>
        </w:tc>
        <w:tc>
          <w:tcPr>
            <w:tcW w:w="195" w:type="dxa"/>
          </w:tcPr>
          <w:p w14:paraId="2BAD1E2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B6AB382" w14:textId="359CB5D3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95" w:type="dxa"/>
          </w:tcPr>
          <w:p w14:paraId="377546F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92F2E52" w14:textId="758D4F97" w:rsidR="00BB0ECF" w:rsidRPr="00D178C4" w:rsidRDefault="002F7E26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F7E2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955,541</w:t>
            </w:r>
          </w:p>
        </w:tc>
        <w:tc>
          <w:tcPr>
            <w:tcW w:w="181" w:type="dxa"/>
          </w:tcPr>
          <w:p w14:paraId="1210BE0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757F6C1" w14:textId="21403A6E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</w:tr>
      <w:tr w:rsidR="00BB0ECF" w:rsidRPr="00D178C4" w14:paraId="47E845DE" w14:textId="77777777" w:rsidTr="0050550D">
        <w:trPr>
          <w:cantSplit/>
        </w:trPr>
        <w:tc>
          <w:tcPr>
            <w:tcW w:w="3586" w:type="dxa"/>
            <w:vAlign w:val="bottom"/>
          </w:tcPr>
          <w:p w14:paraId="0886F921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D102A59" w14:textId="5D9BFB0C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2,270</w:t>
            </w:r>
          </w:p>
        </w:tc>
        <w:tc>
          <w:tcPr>
            <w:tcW w:w="195" w:type="dxa"/>
          </w:tcPr>
          <w:p w14:paraId="30357D7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F1BE022" w14:textId="68A2C9DE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</w:p>
        </w:tc>
        <w:tc>
          <w:tcPr>
            <w:tcW w:w="195" w:type="dxa"/>
          </w:tcPr>
          <w:p w14:paraId="3B7222E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4B22514" w14:textId="212DC85B" w:rsidR="00BB0ECF" w:rsidRPr="00D178C4" w:rsidRDefault="002F7E26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F7E2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138</w:t>
            </w:r>
          </w:p>
        </w:tc>
        <w:tc>
          <w:tcPr>
            <w:tcW w:w="181" w:type="dxa"/>
          </w:tcPr>
          <w:p w14:paraId="61454156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8E86E9D" w14:textId="15C8F92C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135</w:t>
            </w:r>
          </w:p>
        </w:tc>
      </w:tr>
      <w:tr w:rsidR="00BB0ECF" w:rsidRPr="00D178C4" w14:paraId="35E25001" w14:textId="77777777" w:rsidTr="0050550D">
        <w:trPr>
          <w:cantSplit/>
        </w:trPr>
        <w:tc>
          <w:tcPr>
            <w:tcW w:w="3586" w:type="dxa"/>
            <w:vAlign w:val="bottom"/>
          </w:tcPr>
          <w:p w14:paraId="34CD1E68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C143D92" w14:textId="770FB0B3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7,218,542</w:t>
            </w:r>
          </w:p>
        </w:tc>
        <w:tc>
          <w:tcPr>
            <w:tcW w:w="195" w:type="dxa"/>
          </w:tcPr>
          <w:p w14:paraId="6F8ACFF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B5862D0" w14:textId="218358D5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95" w:type="dxa"/>
          </w:tcPr>
          <w:p w14:paraId="48D38E9E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713210E" w14:textId="051FDA9A" w:rsidR="00BB0ECF" w:rsidRPr="00D178C4" w:rsidRDefault="008D37BE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37BE">
              <w:rPr>
                <w:rFonts w:asciiTheme="majorBidi" w:hAnsiTheme="majorBidi" w:cstheme="majorBidi"/>
                <w:sz w:val="28"/>
                <w:szCs w:val="28"/>
              </w:rPr>
              <w:t>6,970,776</w:t>
            </w:r>
          </w:p>
        </w:tc>
        <w:tc>
          <w:tcPr>
            <w:tcW w:w="181" w:type="dxa"/>
          </w:tcPr>
          <w:p w14:paraId="33E8183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9F6A344" w14:textId="12B79FF4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</w:tr>
      <w:tr w:rsidR="00BB0ECF" w:rsidRPr="00D178C4" w14:paraId="11D74836" w14:textId="77777777" w:rsidTr="0050550D">
        <w:trPr>
          <w:cantSplit/>
        </w:trPr>
        <w:tc>
          <w:tcPr>
            <w:tcW w:w="3586" w:type="dxa"/>
          </w:tcPr>
          <w:p w14:paraId="46240A35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FA876E8" w14:textId="6BCD4780" w:rsidR="00BB0ECF" w:rsidRPr="00D178C4" w:rsidRDefault="00A724F6" w:rsidP="00BB0ECF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25,330,281</w:t>
            </w:r>
          </w:p>
        </w:tc>
        <w:tc>
          <w:tcPr>
            <w:tcW w:w="195" w:type="dxa"/>
          </w:tcPr>
          <w:p w14:paraId="2CE6927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8D1C79" w14:textId="0DA0D6B0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95" w:type="dxa"/>
          </w:tcPr>
          <w:p w14:paraId="548A078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E4EA685" w14:textId="7228B855" w:rsidR="00BB0ECF" w:rsidRPr="00D178C4" w:rsidRDefault="00A6108E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353" w:hanging="2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610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25,406,2</w:t>
            </w:r>
            <w:r w:rsidR="00AA41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181" w:type="dxa"/>
          </w:tcPr>
          <w:p w14:paraId="3A57212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BA05B31" w14:textId="2F252101" w:rsidR="00BB0ECF" w:rsidRPr="00D178C4" w:rsidRDefault="00BB0ECF" w:rsidP="00BB0ECF">
            <w:pPr>
              <w:pStyle w:val="acctmergecolhdg"/>
              <w:tabs>
                <w:tab w:val="decimal" w:pos="992"/>
              </w:tabs>
              <w:spacing w:line="240" w:lineRule="auto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</w:tr>
      <w:tr w:rsidR="00BB0ECF" w:rsidRPr="00D178C4" w14:paraId="1E5DF0C6" w14:textId="77777777" w:rsidTr="0050550D">
        <w:trPr>
          <w:cantSplit/>
          <w:trHeight w:val="144"/>
        </w:trPr>
        <w:tc>
          <w:tcPr>
            <w:tcW w:w="3586" w:type="dxa"/>
          </w:tcPr>
          <w:p w14:paraId="0AF9F831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2B32899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29434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00708DC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8EBA26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2C167DD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0BA501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9F7526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0896F8CC" w14:textId="77777777" w:rsidTr="0050550D">
        <w:trPr>
          <w:cantSplit/>
        </w:trPr>
        <w:tc>
          <w:tcPr>
            <w:tcW w:w="3586" w:type="dxa"/>
          </w:tcPr>
          <w:p w14:paraId="14EA97BA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06CB6C1A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4FED765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F9A0F23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4439C9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0DA1B0D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A4C9A4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C7D72F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41CC38A4" w14:textId="77777777" w:rsidTr="0050550D">
        <w:trPr>
          <w:cantSplit/>
        </w:trPr>
        <w:tc>
          <w:tcPr>
            <w:tcW w:w="3586" w:type="dxa"/>
            <w:vAlign w:val="bottom"/>
          </w:tcPr>
          <w:p w14:paraId="22D371F8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24C7F1FD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59B47E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2276AE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22FE48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ED76C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B7B35E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CFDFE0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0A7DCE98" w14:textId="77777777" w:rsidTr="0050550D">
        <w:trPr>
          <w:cantSplit/>
        </w:trPr>
        <w:tc>
          <w:tcPr>
            <w:tcW w:w="3586" w:type="dxa"/>
            <w:vAlign w:val="bottom"/>
          </w:tcPr>
          <w:p w14:paraId="52A5C21F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3C14FCB3" w14:textId="362ECEDD" w:rsidR="00BB0ECF" w:rsidRPr="00D178C4" w:rsidRDefault="00A724F6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8,777,690</w:t>
            </w:r>
          </w:p>
        </w:tc>
        <w:tc>
          <w:tcPr>
            <w:tcW w:w="195" w:type="dxa"/>
          </w:tcPr>
          <w:p w14:paraId="0C2F25EA" w14:textId="77777777" w:rsidR="00BB0ECF" w:rsidRPr="00D178C4" w:rsidRDefault="00BB0ECF" w:rsidP="00BB0ECF">
            <w:pPr>
              <w:pStyle w:val="acctmergecolhdg"/>
              <w:tabs>
                <w:tab w:val="left" w:pos="926"/>
                <w:tab w:val="left" w:pos="1106"/>
              </w:tabs>
              <w:spacing w:line="240" w:lineRule="auto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CE2F0B" w14:textId="5E5E5896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195" w:type="dxa"/>
          </w:tcPr>
          <w:p w14:paraId="0BEF72D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C1584A2" w14:textId="793450FB" w:rsidR="00BB0ECF" w:rsidRPr="00D178C4" w:rsidRDefault="00A6108E" w:rsidP="00BB0ECF">
            <w:pPr>
              <w:pStyle w:val="acctmergecolhdg"/>
              <w:tabs>
                <w:tab w:val="decimal" w:pos="914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610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11,057,974</w:t>
            </w:r>
          </w:p>
        </w:tc>
        <w:tc>
          <w:tcPr>
            <w:tcW w:w="181" w:type="dxa"/>
          </w:tcPr>
          <w:p w14:paraId="608E3595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AAA8359" w14:textId="6671A6AB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691</w:t>
            </w:r>
          </w:p>
        </w:tc>
      </w:tr>
      <w:tr w:rsidR="00BB0ECF" w:rsidRPr="00D178C4" w14:paraId="07418253" w14:textId="77777777" w:rsidTr="0050550D">
        <w:trPr>
          <w:cantSplit/>
        </w:trPr>
        <w:tc>
          <w:tcPr>
            <w:tcW w:w="3586" w:type="dxa"/>
            <w:vAlign w:val="bottom"/>
          </w:tcPr>
          <w:p w14:paraId="176B47DB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09B05D9A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E03838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7D9E726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D85887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6D18AEA" w14:textId="77777777" w:rsidR="00BB0ECF" w:rsidRPr="00D178C4" w:rsidRDefault="00BB0ECF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CAD75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3B44ED8" w14:textId="77777777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26F9AD57" w14:textId="77777777" w:rsidTr="0050550D">
        <w:trPr>
          <w:cantSplit/>
        </w:trPr>
        <w:tc>
          <w:tcPr>
            <w:tcW w:w="3586" w:type="dxa"/>
            <w:vAlign w:val="bottom"/>
          </w:tcPr>
          <w:p w14:paraId="7731530F" w14:textId="77777777" w:rsidR="00BB0ECF" w:rsidRPr="00D178C4" w:rsidRDefault="00BB0ECF" w:rsidP="00BB0ECF">
            <w:pPr>
              <w:spacing w:line="240" w:lineRule="auto"/>
              <w:ind w:left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15" w:type="dxa"/>
          </w:tcPr>
          <w:p w14:paraId="3A4C6D65" w14:textId="0D2D5FA7" w:rsidR="00BB0ECF" w:rsidRPr="00D178C4" w:rsidRDefault="00A724F6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10,490</w:t>
            </w:r>
          </w:p>
        </w:tc>
        <w:tc>
          <w:tcPr>
            <w:tcW w:w="195" w:type="dxa"/>
          </w:tcPr>
          <w:p w14:paraId="210D9AC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1F78B07" w14:textId="1EF04DD8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433</w:t>
            </w:r>
          </w:p>
        </w:tc>
        <w:tc>
          <w:tcPr>
            <w:tcW w:w="195" w:type="dxa"/>
          </w:tcPr>
          <w:p w14:paraId="309D510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E395574" w14:textId="61B4E73D" w:rsidR="00BB0ECF" w:rsidRPr="00D178C4" w:rsidRDefault="00B55D77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55D7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9,928</w:t>
            </w:r>
          </w:p>
        </w:tc>
        <w:tc>
          <w:tcPr>
            <w:tcW w:w="181" w:type="dxa"/>
          </w:tcPr>
          <w:p w14:paraId="188FFE9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258F5C" w14:textId="61B999B5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954</w:t>
            </w:r>
          </w:p>
        </w:tc>
      </w:tr>
      <w:tr w:rsidR="00BB0ECF" w:rsidRPr="00D178C4" w14:paraId="6B2F1806" w14:textId="77777777" w:rsidTr="0050550D">
        <w:trPr>
          <w:cantSplit/>
        </w:trPr>
        <w:tc>
          <w:tcPr>
            <w:tcW w:w="3586" w:type="dxa"/>
            <w:vAlign w:val="bottom"/>
          </w:tcPr>
          <w:p w14:paraId="0C7EEB6A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7C1A011E" w14:textId="4A4CF94C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483,317</w:t>
            </w:r>
          </w:p>
        </w:tc>
        <w:tc>
          <w:tcPr>
            <w:tcW w:w="195" w:type="dxa"/>
          </w:tcPr>
          <w:p w14:paraId="0CA9E445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CA6F505" w14:textId="352A10ED" w:rsidR="00BB0ECF" w:rsidRPr="00D178C4" w:rsidRDefault="00BB0ECF" w:rsidP="00BB0ECF">
            <w:pPr>
              <w:pStyle w:val="acctmergecolhdg"/>
              <w:tabs>
                <w:tab w:val="decimal" w:pos="1042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453,980</w:t>
            </w:r>
          </w:p>
        </w:tc>
        <w:tc>
          <w:tcPr>
            <w:tcW w:w="195" w:type="dxa"/>
          </w:tcPr>
          <w:p w14:paraId="5C12A55E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25EFE5C" w14:textId="5CDB6749" w:rsidR="00BB0ECF" w:rsidRPr="00D178C4" w:rsidRDefault="00B55D77" w:rsidP="00BB0ECF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2150E8E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80321A9" w14:textId="6696125B" w:rsidR="00BB0ECF" w:rsidRPr="00D178C4" w:rsidRDefault="00BB0ECF" w:rsidP="00BB0ECF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B0ECF" w:rsidRPr="00D178C4" w14:paraId="0E80936A" w14:textId="77777777" w:rsidTr="0050550D">
        <w:trPr>
          <w:cantSplit/>
        </w:trPr>
        <w:tc>
          <w:tcPr>
            <w:tcW w:w="3586" w:type="dxa"/>
            <w:vAlign w:val="bottom"/>
          </w:tcPr>
          <w:p w14:paraId="08B990E6" w14:textId="77777777" w:rsidR="00BB0ECF" w:rsidRPr="00D178C4" w:rsidRDefault="00BB0ECF" w:rsidP="00BB0E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15" w:type="dxa"/>
          </w:tcPr>
          <w:p w14:paraId="51F87EA0" w14:textId="3CAC7EE8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74,022</w:t>
            </w:r>
          </w:p>
        </w:tc>
        <w:tc>
          <w:tcPr>
            <w:tcW w:w="195" w:type="dxa"/>
          </w:tcPr>
          <w:p w14:paraId="451EAD5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4EDE8E8" w14:textId="6589A04E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195" w:type="dxa"/>
          </w:tcPr>
          <w:p w14:paraId="760CEC7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8D959F0" w14:textId="68165041" w:rsidR="00BB0ECF" w:rsidRPr="00D178C4" w:rsidRDefault="00B55D77" w:rsidP="00BB0ECF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55C46FE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1C734F" w14:textId="29935D5D" w:rsidR="00BB0ECF" w:rsidRPr="00D178C4" w:rsidRDefault="00BB0ECF" w:rsidP="00B55D77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B0ECF" w:rsidRPr="00D178C4" w14:paraId="3B787A39" w14:textId="77777777" w:rsidTr="0050550D">
        <w:trPr>
          <w:cantSplit/>
        </w:trPr>
        <w:tc>
          <w:tcPr>
            <w:tcW w:w="3586" w:type="dxa"/>
            <w:vAlign w:val="bottom"/>
          </w:tcPr>
          <w:p w14:paraId="75A40AC4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13E096D" w14:textId="42C5BBF5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9,345,519</w:t>
            </w:r>
          </w:p>
        </w:tc>
        <w:tc>
          <w:tcPr>
            <w:tcW w:w="195" w:type="dxa"/>
          </w:tcPr>
          <w:p w14:paraId="33FC56C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97192" w14:textId="4FAD63B8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351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95" w:type="dxa"/>
          </w:tcPr>
          <w:p w14:paraId="03A6DC1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356F191" w14:textId="4EE49906" w:rsidR="00BB0ECF" w:rsidRPr="00D178C4" w:rsidRDefault="00A6108E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610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11,067,902</w:t>
            </w:r>
          </w:p>
        </w:tc>
        <w:tc>
          <w:tcPr>
            <w:tcW w:w="181" w:type="dxa"/>
          </w:tcPr>
          <w:p w14:paraId="297E27E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7CCEBA1" w14:textId="3E38B6A5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11,980,645</w:t>
            </w:r>
          </w:p>
        </w:tc>
      </w:tr>
      <w:tr w:rsidR="00BB0ECF" w:rsidRPr="00800097" w14:paraId="34737766" w14:textId="77777777" w:rsidTr="0050550D">
        <w:trPr>
          <w:cantSplit/>
        </w:trPr>
        <w:tc>
          <w:tcPr>
            <w:tcW w:w="3586" w:type="dxa"/>
            <w:vAlign w:val="bottom"/>
          </w:tcPr>
          <w:p w14:paraId="17F5A46B" w14:textId="77777777" w:rsidR="00BB0ECF" w:rsidRPr="00800097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5B149D4" w14:textId="77777777" w:rsidR="00BB0ECF" w:rsidRPr="00800097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D6A2341" w14:textId="77777777" w:rsidR="00BB0ECF" w:rsidRPr="00800097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BD75B44" w14:textId="77777777" w:rsidR="00BB0ECF" w:rsidRPr="00800097" w:rsidRDefault="00BB0ECF" w:rsidP="00BB0ECF">
            <w:pPr>
              <w:pStyle w:val="acctmergecolhdg"/>
              <w:tabs>
                <w:tab w:val="decimal" w:pos="990"/>
              </w:tabs>
              <w:spacing w:line="240" w:lineRule="auto"/>
              <w:ind w:left="-88" w:right="-270" w:hanging="129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7FD513B2" w14:textId="77777777" w:rsidR="00BB0ECF" w:rsidRPr="00800097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C618542" w14:textId="77777777" w:rsidR="00BB0ECF" w:rsidRPr="00800097" w:rsidRDefault="00BB0ECF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441F68A" w14:textId="77777777" w:rsidR="00BB0ECF" w:rsidRPr="00800097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9BE37F" w14:textId="77777777" w:rsidR="00BB0ECF" w:rsidRPr="00800097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</w:tbl>
    <w:p w14:paraId="0824677F" w14:textId="77A31A79" w:rsidR="00BB0ECF" w:rsidRDefault="00BB0ECF">
      <w:pPr>
        <w:rPr>
          <w:rFonts w:cstheme="minorBidi"/>
        </w:rPr>
      </w:pPr>
      <w:r>
        <w:br w:type="page"/>
      </w:r>
    </w:p>
    <w:tbl>
      <w:tblPr>
        <w:tblW w:w="90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0"/>
        <w:gridCol w:w="1165"/>
        <w:gridCol w:w="181"/>
        <w:gridCol w:w="1261"/>
      </w:tblGrid>
      <w:tr w:rsidR="00BB0ECF" w:rsidRPr="00D178C4" w14:paraId="590619EA" w14:textId="77777777" w:rsidTr="00C26C37">
        <w:trPr>
          <w:cantSplit/>
          <w:trHeight w:val="39"/>
          <w:tblHeader/>
        </w:trPr>
        <w:tc>
          <w:tcPr>
            <w:tcW w:w="3586" w:type="dxa"/>
          </w:tcPr>
          <w:p w14:paraId="1967B619" w14:textId="77777777" w:rsidR="00BB0ECF" w:rsidRPr="00D178C4" w:rsidRDefault="00BB0ECF" w:rsidP="0050550D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3AC1A982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0" w:type="dxa"/>
          </w:tcPr>
          <w:p w14:paraId="3290C48F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76D15DBD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BB0ECF" w:rsidRPr="00D178C4" w14:paraId="07EE4907" w14:textId="77777777" w:rsidTr="00C26C37">
        <w:trPr>
          <w:cantSplit/>
          <w:tblHeader/>
        </w:trPr>
        <w:tc>
          <w:tcPr>
            <w:tcW w:w="3586" w:type="dxa"/>
          </w:tcPr>
          <w:p w14:paraId="5A1D0265" w14:textId="77777777" w:rsidR="00BB0ECF" w:rsidRPr="00D178C4" w:rsidRDefault="00BB0ECF" w:rsidP="0050550D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5F1B51C" w14:textId="77777777" w:rsidR="00BB0ECF" w:rsidRPr="00D178C4" w:rsidRDefault="00BB0ECF" w:rsidP="00505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5" w:type="dxa"/>
          </w:tcPr>
          <w:p w14:paraId="44BDB389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C9D69BC" w14:textId="77777777" w:rsidR="00BB0ECF" w:rsidRPr="00D178C4" w:rsidRDefault="00BB0ECF" w:rsidP="00505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0" w:type="dxa"/>
          </w:tcPr>
          <w:p w14:paraId="7DEE1866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22B0FB8" w14:textId="77777777" w:rsidR="00BB0ECF" w:rsidRPr="00D178C4" w:rsidRDefault="00BB0ECF" w:rsidP="00505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3906D9B0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DA1897" w14:textId="77777777" w:rsidR="00BB0ECF" w:rsidRPr="00D178C4" w:rsidRDefault="00BB0ECF" w:rsidP="00505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B0ECF" w:rsidRPr="00D178C4" w14:paraId="0E8E8B02" w14:textId="77777777" w:rsidTr="00C26C37">
        <w:trPr>
          <w:cantSplit/>
          <w:tblHeader/>
        </w:trPr>
        <w:tc>
          <w:tcPr>
            <w:tcW w:w="3586" w:type="dxa"/>
          </w:tcPr>
          <w:p w14:paraId="5B7441CC" w14:textId="77777777" w:rsidR="00BB0ECF" w:rsidRPr="00D178C4" w:rsidRDefault="00BB0ECF" w:rsidP="0050550D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60D080D" w14:textId="77777777" w:rsidR="00BB0ECF" w:rsidRPr="00D178C4" w:rsidRDefault="00BB0ECF" w:rsidP="00505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5" w:type="dxa"/>
          </w:tcPr>
          <w:p w14:paraId="0CFAA581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AC03FC" w14:textId="77777777" w:rsidR="00BB0ECF" w:rsidRPr="00D178C4" w:rsidRDefault="00BB0ECF" w:rsidP="00505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90" w:type="dxa"/>
          </w:tcPr>
          <w:p w14:paraId="10217DEB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FE849A7" w14:textId="77777777" w:rsidR="00BB0ECF" w:rsidRPr="00D178C4" w:rsidRDefault="00BB0ECF" w:rsidP="00505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D5E8F18" w14:textId="77777777" w:rsidR="00BB0ECF" w:rsidRPr="00D178C4" w:rsidRDefault="00BB0ECF" w:rsidP="00505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A45645" w14:textId="77777777" w:rsidR="00BB0ECF" w:rsidRPr="00D178C4" w:rsidRDefault="00BB0ECF" w:rsidP="00505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BB0ECF" w:rsidRPr="00D178C4" w14:paraId="6028F5F3" w14:textId="77777777" w:rsidTr="00C26C37">
        <w:trPr>
          <w:cantSplit/>
          <w:trHeight w:val="60"/>
          <w:tblHeader/>
        </w:trPr>
        <w:tc>
          <w:tcPr>
            <w:tcW w:w="3586" w:type="dxa"/>
          </w:tcPr>
          <w:p w14:paraId="0D777B9C" w14:textId="77777777" w:rsidR="00BB0ECF" w:rsidRPr="00D178C4" w:rsidRDefault="00BB0ECF" w:rsidP="0050550D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1" w:type="dxa"/>
            <w:gridSpan w:val="7"/>
          </w:tcPr>
          <w:p w14:paraId="3BCDC5C5" w14:textId="77777777" w:rsidR="00BB0ECF" w:rsidRPr="00D178C4" w:rsidRDefault="00BB0ECF" w:rsidP="00505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BB0ECF" w:rsidRPr="00D178C4" w14:paraId="5E197FC3" w14:textId="77777777" w:rsidTr="00C26C37">
        <w:trPr>
          <w:cantSplit/>
        </w:trPr>
        <w:tc>
          <w:tcPr>
            <w:tcW w:w="3586" w:type="dxa"/>
            <w:vAlign w:val="bottom"/>
          </w:tcPr>
          <w:p w14:paraId="4CB84BFC" w14:textId="19EBDA5A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5547EAC5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3067ACE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A2189C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0" w:type="dxa"/>
          </w:tcPr>
          <w:p w14:paraId="67970876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2C975F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1B7DEB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5E71B92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5342BB90" w14:textId="77777777" w:rsidTr="00C26C37">
        <w:trPr>
          <w:cantSplit/>
        </w:trPr>
        <w:tc>
          <w:tcPr>
            <w:tcW w:w="3586" w:type="dxa"/>
            <w:vAlign w:val="bottom"/>
          </w:tcPr>
          <w:p w14:paraId="13473FDF" w14:textId="77777777" w:rsidR="00BB0ECF" w:rsidRPr="00D178C4" w:rsidRDefault="00BB0ECF" w:rsidP="00BB0ECF">
            <w:pPr>
              <w:spacing w:line="240" w:lineRule="auto"/>
              <w:ind w:left="206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F6A144C" w14:textId="1ED2D6C0" w:rsidR="00BB0ECF" w:rsidRPr="00D178C4" w:rsidRDefault="003C789A" w:rsidP="003C789A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14,315</w:t>
            </w:r>
          </w:p>
        </w:tc>
        <w:tc>
          <w:tcPr>
            <w:tcW w:w="195" w:type="dxa"/>
            <w:vAlign w:val="bottom"/>
          </w:tcPr>
          <w:p w14:paraId="139969A0" w14:textId="77777777" w:rsidR="00BB0ECF" w:rsidRPr="00D178C4" w:rsidRDefault="00BB0ECF" w:rsidP="00BB0ECF">
            <w:pPr>
              <w:pStyle w:val="acctmergecolhdg"/>
              <w:tabs>
                <w:tab w:val="left" w:pos="926"/>
                <w:tab w:val="left" w:pos="1106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75D392" w14:textId="6A25DF11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90" w:type="dxa"/>
            <w:vAlign w:val="bottom"/>
          </w:tcPr>
          <w:p w14:paraId="66428DEF" w14:textId="77777777" w:rsidR="00BB0ECF" w:rsidRPr="00D178C4" w:rsidRDefault="00BB0ECF" w:rsidP="00BB0EC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24BFA72" w14:textId="419DD46E" w:rsidR="00BB0ECF" w:rsidRPr="00D178C4" w:rsidRDefault="00B55D77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55D7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13,576</w:t>
            </w:r>
          </w:p>
        </w:tc>
        <w:tc>
          <w:tcPr>
            <w:tcW w:w="181" w:type="dxa"/>
            <w:vAlign w:val="bottom"/>
          </w:tcPr>
          <w:p w14:paraId="57D39B1D" w14:textId="77777777" w:rsidR="00BB0ECF" w:rsidRPr="00D178C4" w:rsidRDefault="00BB0ECF" w:rsidP="00BB0EC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BF28E1C" w14:textId="101A853A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674</w:t>
            </w:r>
          </w:p>
        </w:tc>
      </w:tr>
      <w:tr w:rsidR="00BB0ECF" w:rsidRPr="00D178C4" w14:paraId="4D047620" w14:textId="77777777" w:rsidTr="00C26C37">
        <w:trPr>
          <w:cantSplit/>
        </w:trPr>
        <w:tc>
          <w:tcPr>
            <w:tcW w:w="3586" w:type="dxa"/>
            <w:vAlign w:val="bottom"/>
          </w:tcPr>
          <w:p w14:paraId="422252A9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39CA04F2" w14:textId="37FEE9CB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137,323</w:t>
            </w:r>
          </w:p>
        </w:tc>
        <w:tc>
          <w:tcPr>
            <w:tcW w:w="195" w:type="dxa"/>
          </w:tcPr>
          <w:p w14:paraId="162C92CE" w14:textId="77777777" w:rsidR="00BB0ECF" w:rsidRPr="00D178C4" w:rsidRDefault="00BB0ECF" w:rsidP="00BB0ECF">
            <w:pPr>
              <w:pStyle w:val="acctmergecolhdg"/>
              <w:tabs>
                <w:tab w:val="left" w:pos="1106"/>
              </w:tabs>
              <w:spacing w:line="240" w:lineRule="auto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08A8F9" w14:textId="6B951D2B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90" w:type="dxa"/>
          </w:tcPr>
          <w:p w14:paraId="324744E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32A3F35" w14:textId="0541564A" w:rsidR="00BB0ECF" w:rsidRPr="00D178C4" w:rsidRDefault="00B55D77" w:rsidP="00BB0ECF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6C7BB6E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76E4973" w14:textId="1277D0E6" w:rsidR="00BB0ECF" w:rsidRPr="00D178C4" w:rsidRDefault="00BB0ECF" w:rsidP="00BB0ECF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B0ECF" w:rsidRPr="00D178C4" w14:paraId="0BD7D6A1" w14:textId="77777777" w:rsidTr="00C26C37">
        <w:trPr>
          <w:cantSplit/>
        </w:trPr>
        <w:tc>
          <w:tcPr>
            <w:tcW w:w="3586" w:type="dxa"/>
            <w:vAlign w:val="bottom"/>
          </w:tcPr>
          <w:p w14:paraId="3F34900D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5E87282D" w14:textId="3DD4BF4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1D1DF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1266FE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0" w:type="dxa"/>
          </w:tcPr>
          <w:p w14:paraId="0705D9D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6830D76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CA8211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90B26B0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4CDE1121" w14:textId="77777777" w:rsidTr="00C26C37">
        <w:trPr>
          <w:cantSplit/>
        </w:trPr>
        <w:tc>
          <w:tcPr>
            <w:tcW w:w="3586" w:type="dxa"/>
            <w:vAlign w:val="bottom"/>
          </w:tcPr>
          <w:p w14:paraId="725183CD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15" w:type="dxa"/>
          </w:tcPr>
          <w:p w14:paraId="3C3A3AD8" w14:textId="25BAE2F5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113,791</w:t>
            </w:r>
          </w:p>
        </w:tc>
        <w:tc>
          <w:tcPr>
            <w:tcW w:w="195" w:type="dxa"/>
          </w:tcPr>
          <w:p w14:paraId="20F0558D" w14:textId="77777777" w:rsidR="00BB0ECF" w:rsidRPr="00D178C4" w:rsidRDefault="00BB0ECF" w:rsidP="00BB0ECF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0EB6F9" w14:textId="0390D8A6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  <w:tc>
          <w:tcPr>
            <w:tcW w:w="190" w:type="dxa"/>
          </w:tcPr>
          <w:p w14:paraId="328E438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C06590" w14:textId="261A01CA" w:rsidR="00BB0ECF" w:rsidRPr="00D178C4" w:rsidRDefault="00270FF4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0FF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113,791</w:t>
            </w:r>
          </w:p>
        </w:tc>
        <w:tc>
          <w:tcPr>
            <w:tcW w:w="181" w:type="dxa"/>
          </w:tcPr>
          <w:p w14:paraId="6E04F38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FFF81B" w14:textId="1EF30211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</w:tr>
      <w:tr w:rsidR="00BB0ECF" w:rsidRPr="00D178C4" w14:paraId="04102A7F" w14:textId="77777777" w:rsidTr="00C26C37">
        <w:trPr>
          <w:cantSplit/>
        </w:trPr>
        <w:tc>
          <w:tcPr>
            <w:tcW w:w="3586" w:type="dxa"/>
            <w:vAlign w:val="bottom"/>
          </w:tcPr>
          <w:p w14:paraId="7E43F959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0C1CDC9" w14:textId="598180AE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234,086</w:t>
            </w:r>
          </w:p>
        </w:tc>
        <w:tc>
          <w:tcPr>
            <w:tcW w:w="195" w:type="dxa"/>
          </w:tcPr>
          <w:p w14:paraId="760054A2" w14:textId="77777777" w:rsidR="00BB0ECF" w:rsidRPr="00D178C4" w:rsidRDefault="00BB0ECF" w:rsidP="00BB0ECF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BBC909" w14:textId="6DCC80BC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179,104</w:t>
            </w:r>
          </w:p>
        </w:tc>
        <w:tc>
          <w:tcPr>
            <w:tcW w:w="190" w:type="dxa"/>
          </w:tcPr>
          <w:p w14:paraId="101C0D4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3525D2" w14:textId="3C0C7B7C" w:rsidR="00BB0ECF" w:rsidRPr="00D178C4" w:rsidRDefault="00270FF4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70FF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216,905</w:t>
            </w:r>
          </w:p>
        </w:tc>
        <w:tc>
          <w:tcPr>
            <w:tcW w:w="181" w:type="dxa"/>
          </w:tcPr>
          <w:p w14:paraId="54F8AD66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321002A" w14:textId="666D0C0B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923</w:t>
            </w:r>
          </w:p>
        </w:tc>
      </w:tr>
      <w:tr w:rsidR="00BB0ECF" w:rsidRPr="00D178C4" w14:paraId="4CC0A345" w14:textId="77777777" w:rsidTr="00C26C37">
        <w:trPr>
          <w:cantSplit/>
        </w:trPr>
        <w:tc>
          <w:tcPr>
            <w:tcW w:w="3586" w:type="dxa"/>
            <w:vAlign w:val="bottom"/>
          </w:tcPr>
          <w:p w14:paraId="7B3AF870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059EAA2" w14:textId="0DBA2516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499,515</w:t>
            </w:r>
          </w:p>
        </w:tc>
        <w:tc>
          <w:tcPr>
            <w:tcW w:w="195" w:type="dxa"/>
          </w:tcPr>
          <w:p w14:paraId="348B0BC3" w14:textId="77777777" w:rsidR="00BB0ECF" w:rsidRPr="00D178C4" w:rsidRDefault="00BB0ECF" w:rsidP="00BB0ECF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54F198C" w14:textId="426901CE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190" w:type="dxa"/>
          </w:tcPr>
          <w:p w14:paraId="5693E44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2AA5304" w14:textId="35040080" w:rsidR="00BB0ECF" w:rsidRPr="00D178C4" w:rsidRDefault="00270FF4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0FF4">
              <w:rPr>
                <w:rFonts w:asciiTheme="majorBidi" w:hAnsiTheme="majorBidi" w:cstheme="majorBidi"/>
                <w:sz w:val="28"/>
                <w:szCs w:val="28"/>
              </w:rPr>
              <w:t>344,272</w:t>
            </w:r>
          </w:p>
        </w:tc>
        <w:tc>
          <w:tcPr>
            <w:tcW w:w="181" w:type="dxa"/>
          </w:tcPr>
          <w:p w14:paraId="5B3F694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AB71580" w14:textId="7D06B5E3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</w:tr>
      <w:tr w:rsidR="00BB0ECF" w:rsidRPr="00D178C4" w14:paraId="2A37F3CC" w14:textId="77777777" w:rsidTr="00C26C37">
        <w:trPr>
          <w:cantSplit/>
        </w:trPr>
        <w:tc>
          <w:tcPr>
            <w:tcW w:w="3586" w:type="dxa"/>
            <w:vAlign w:val="bottom"/>
          </w:tcPr>
          <w:p w14:paraId="15446AC1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CC03C09" w14:textId="519FA92A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9,845,034</w:t>
            </w:r>
          </w:p>
        </w:tc>
        <w:tc>
          <w:tcPr>
            <w:tcW w:w="195" w:type="dxa"/>
          </w:tcPr>
          <w:p w14:paraId="75CC21DF" w14:textId="77777777" w:rsidR="00BB0ECF" w:rsidRPr="00D178C4" w:rsidRDefault="00BB0ECF" w:rsidP="00BB0ECF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33C6AEA" w14:textId="61F46F18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190" w:type="dxa"/>
          </w:tcPr>
          <w:p w14:paraId="2FDE531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F25BEFD" w14:textId="6D558C06" w:rsidR="00BB0ECF" w:rsidRPr="00D178C4" w:rsidRDefault="00D11C98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1C98">
              <w:rPr>
                <w:rFonts w:asciiTheme="majorBidi" w:hAnsiTheme="majorBidi" w:cstheme="majorBidi"/>
                <w:sz w:val="28"/>
                <w:szCs w:val="28"/>
              </w:rPr>
              <w:t>11,412,174</w:t>
            </w:r>
          </w:p>
        </w:tc>
        <w:tc>
          <w:tcPr>
            <w:tcW w:w="181" w:type="dxa"/>
          </w:tcPr>
          <w:p w14:paraId="661CEDD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EDE1E28" w14:textId="1D14614A" w:rsidR="00BB0ECF" w:rsidRPr="00D178C4" w:rsidRDefault="00BB0ECF" w:rsidP="00BB0ECF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</w:tr>
      <w:tr w:rsidR="00BB0ECF" w:rsidRPr="00800097" w14:paraId="5FE30FF9" w14:textId="77777777" w:rsidTr="00C26C37">
        <w:trPr>
          <w:cantSplit/>
        </w:trPr>
        <w:tc>
          <w:tcPr>
            <w:tcW w:w="3586" w:type="dxa"/>
          </w:tcPr>
          <w:p w14:paraId="3F9097F9" w14:textId="77777777" w:rsidR="00BB0ECF" w:rsidRPr="00800097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9231482" w14:textId="77777777" w:rsidR="00BB0ECF" w:rsidRPr="00800097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1D68C07" w14:textId="77777777" w:rsidR="00BB0ECF" w:rsidRPr="00800097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EC6C959" w14:textId="77777777" w:rsidR="00BB0ECF" w:rsidRPr="00800097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0" w:type="dxa"/>
          </w:tcPr>
          <w:p w14:paraId="0B274F40" w14:textId="77777777" w:rsidR="00BB0ECF" w:rsidRPr="00800097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E17FDA6" w14:textId="77777777" w:rsidR="00BB0ECF" w:rsidRPr="00800097" w:rsidRDefault="00BB0ECF" w:rsidP="00BB0ECF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96ABA5E" w14:textId="77777777" w:rsidR="00BB0ECF" w:rsidRPr="00800097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E7CAC1A" w14:textId="77777777" w:rsidR="00BB0ECF" w:rsidRPr="00800097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38E4F489" w14:textId="77777777" w:rsidTr="00C26C37">
        <w:trPr>
          <w:cantSplit/>
        </w:trPr>
        <w:tc>
          <w:tcPr>
            <w:tcW w:w="3586" w:type="dxa"/>
          </w:tcPr>
          <w:p w14:paraId="24E8BBF2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5" w:type="dxa"/>
          </w:tcPr>
          <w:p w14:paraId="0F7EE964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2CC56D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2BD104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0" w:type="dxa"/>
          </w:tcPr>
          <w:p w14:paraId="5FFE63A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D424919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2FB23D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9ACE30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2A24964F" w14:textId="77777777" w:rsidTr="00C26C37">
        <w:trPr>
          <w:cantSplit/>
        </w:trPr>
        <w:tc>
          <w:tcPr>
            <w:tcW w:w="3586" w:type="dxa"/>
            <w:vAlign w:val="bottom"/>
          </w:tcPr>
          <w:p w14:paraId="4285F13A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7842686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3C69E1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AC007F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0" w:type="dxa"/>
          </w:tcPr>
          <w:p w14:paraId="729BD2B0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EEE9FE0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3782A9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407CBDC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0B16E713" w14:textId="77777777" w:rsidTr="00C26C37">
        <w:trPr>
          <w:cantSplit/>
        </w:trPr>
        <w:tc>
          <w:tcPr>
            <w:tcW w:w="3586" w:type="dxa"/>
            <w:vAlign w:val="center"/>
          </w:tcPr>
          <w:p w14:paraId="58A710F1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1C41C8E4" w14:textId="1F955201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95" w:type="dxa"/>
          </w:tcPr>
          <w:p w14:paraId="22C4966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ACB3433" w14:textId="12E299BC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0" w:type="dxa"/>
          </w:tcPr>
          <w:p w14:paraId="109E849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2C5226B8" w14:textId="1C6D8257" w:rsidR="00BB0ECF" w:rsidRPr="00D178C4" w:rsidRDefault="00523617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2361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</w:tcPr>
          <w:p w14:paraId="66A436B6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4D3C41A" w14:textId="3F180F64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BB0ECF" w:rsidRPr="00D178C4" w14:paraId="0FB645D5" w14:textId="77777777" w:rsidTr="00C26C37">
        <w:trPr>
          <w:cantSplit/>
        </w:trPr>
        <w:tc>
          <w:tcPr>
            <w:tcW w:w="3586" w:type="dxa"/>
            <w:vAlign w:val="bottom"/>
          </w:tcPr>
          <w:p w14:paraId="08AB7E46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5" w:type="dxa"/>
          </w:tcPr>
          <w:p w14:paraId="36180A03" w14:textId="0DC16A53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95" w:type="dxa"/>
          </w:tcPr>
          <w:p w14:paraId="5344F2F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2A2B27" w14:textId="4FDA2327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0" w:type="dxa"/>
          </w:tcPr>
          <w:p w14:paraId="47C631D6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972C133" w14:textId="3201AF69" w:rsidR="00BB0ECF" w:rsidRPr="00D178C4" w:rsidRDefault="00523617" w:rsidP="00BB0ECF">
            <w:pPr>
              <w:pStyle w:val="acctmergecolhdg"/>
              <w:tabs>
                <w:tab w:val="decimal" w:pos="91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2361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</w:tcPr>
          <w:p w14:paraId="626A8EE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FA0C4A" w14:textId="1152C62C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BB0ECF" w:rsidRPr="00D178C4" w14:paraId="3C652745" w14:textId="77777777" w:rsidTr="00C26C37">
        <w:trPr>
          <w:cantSplit/>
        </w:trPr>
        <w:tc>
          <w:tcPr>
            <w:tcW w:w="3586" w:type="dxa"/>
            <w:vAlign w:val="bottom"/>
          </w:tcPr>
          <w:p w14:paraId="5EA1B2C6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5" w:type="dxa"/>
          </w:tcPr>
          <w:p w14:paraId="7C54512F" w14:textId="7AA3F7FE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95" w:type="dxa"/>
          </w:tcPr>
          <w:p w14:paraId="49BB708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9FAC9" w14:textId="13F8710A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0" w:type="dxa"/>
          </w:tcPr>
          <w:p w14:paraId="6376CCE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F9EC81A" w14:textId="3DA6E806" w:rsidR="00BB0ECF" w:rsidRPr="00D178C4" w:rsidRDefault="00523617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2361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81" w:type="dxa"/>
          </w:tcPr>
          <w:p w14:paraId="696F6AA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5B875E" w14:textId="3D4BE29A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BB0ECF" w:rsidRPr="00D178C4" w14:paraId="66CBACDE" w14:textId="77777777" w:rsidTr="00C26C37">
        <w:trPr>
          <w:cantSplit/>
        </w:trPr>
        <w:tc>
          <w:tcPr>
            <w:tcW w:w="3586" w:type="dxa"/>
            <w:vAlign w:val="bottom"/>
          </w:tcPr>
          <w:p w14:paraId="0FA0614E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16C19BA5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C7CC62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9CAD5BA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0" w:type="dxa"/>
          </w:tcPr>
          <w:p w14:paraId="757641A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4C23C20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A896CF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5263BA9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1C7C8F97" w14:textId="77777777" w:rsidTr="00C26C37">
        <w:trPr>
          <w:cantSplit/>
        </w:trPr>
        <w:tc>
          <w:tcPr>
            <w:tcW w:w="3586" w:type="dxa"/>
            <w:vAlign w:val="bottom"/>
          </w:tcPr>
          <w:p w14:paraId="2EB39EC2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3BDE57B6" w14:textId="77777777" w:rsidR="00BB0ECF" w:rsidRPr="00D178C4" w:rsidRDefault="00BB0ECF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BD7B5C9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65C399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0" w:type="dxa"/>
          </w:tcPr>
          <w:p w14:paraId="440DADC8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BD0AC65" w14:textId="77777777" w:rsidR="00BB0ECF" w:rsidRPr="00D178C4" w:rsidRDefault="00BB0ECF" w:rsidP="00BB0ECF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F72774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555ED48" w14:textId="77777777" w:rsidR="00BB0ECF" w:rsidRPr="00D178C4" w:rsidRDefault="00BB0ECF" w:rsidP="00BB0ECF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B0ECF" w:rsidRPr="00D178C4" w14:paraId="6539BD3E" w14:textId="77777777" w:rsidTr="00C26C37">
        <w:trPr>
          <w:cantSplit/>
        </w:trPr>
        <w:tc>
          <w:tcPr>
            <w:tcW w:w="3586" w:type="dxa"/>
            <w:vAlign w:val="bottom"/>
          </w:tcPr>
          <w:p w14:paraId="719D62AD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3DDF8A59" w14:textId="06A5705A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95" w:type="dxa"/>
          </w:tcPr>
          <w:p w14:paraId="43CB49C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8DA4223" w14:textId="71C2556E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0" w:type="dxa"/>
          </w:tcPr>
          <w:p w14:paraId="182839A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A391FC0" w14:textId="5F2C9F3B" w:rsidR="00BB0ECF" w:rsidRPr="00D178C4" w:rsidRDefault="003A5F37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A5F3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81" w:type="dxa"/>
          </w:tcPr>
          <w:p w14:paraId="5C83DF4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A1A1238" w14:textId="0FE5E66E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BB0ECF" w:rsidRPr="00D178C4" w14:paraId="26301E5F" w14:textId="77777777" w:rsidTr="00C26C37">
        <w:trPr>
          <w:cantSplit/>
        </w:trPr>
        <w:tc>
          <w:tcPr>
            <w:tcW w:w="3586" w:type="dxa"/>
            <w:vAlign w:val="bottom"/>
          </w:tcPr>
          <w:p w14:paraId="731DD7A0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5AE608BD" w14:textId="37AE8365" w:rsidR="00BB0ECF" w:rsidRPr="00D178C4" w:rsidRDefault="003C789A" w:rsidP="003C789A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12,949,869</w:t>
            </w:r>
          </w:p>
        </w:tc>
        <w:tc>
          <w:tcPr>
            <w:tcW w:w="195" w:type="dxa"/>
          </w:tcPr>
          <w:p w14:paraId="45EA1EFD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B3B211" w14:textId="0836C0A6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90" w:type="dxa"/>
          </w:tcPr>
          <w:p w14:paraId="25C30E1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FF7E7D" w14:textId="240312AC" w:rsidR="00BB0ECF" w:rsidRPr="00D178C4" w:rsidRDefault="00D11C98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1C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12,200,135</w:t>
            </w:r>
          </w:p>
        </w:tc>
        <w:tc>
          <w:tcPr>
            <w:tcW w:w="181" w:type="dxa"/>
          </w:tcPr>
          <w:p w14:paraId="52A452D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50B8669" w14:textId="197469B3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</w:tr>
      <w:tr w:rsidR="00BB0ECF" w:rsidRPr="00D178C4" w14:paraId="2FDE3011" w14:textId="77777777" w:rsidTr="00C26C37">
        <w:trPr>
          <w:cantSplit/>
        </w:trPr>
        <w:tc>
          <w:tcPr>
            <w:tcW w:w="3586" w:type="dxa"/>
            <w:vAlign w:val="bottom"/>
          </w:tcPr>
          <w:p w14:paraId="1F09ED25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ADB549E" w14:textId="5C7C064D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156,692</w:t>
            </w:r>
          </w:p>
        </w:tc>
        <w:tc>
          <w:tcPr>
            <w:tcW w:w="195" w:type="dxa"/>
          </w:tcPr>
          <w:p w14:paraId="2B4A29B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2FE032" w14:textId="2C17BD8B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399</w:t>
            </w:r>
          </w:p>
        </w:tc>
        <w:tc>
          <w:tcPr>
            <w:tcW w:w="190" w:type="dxa"/>
          </w:tcPr>
          <w:p w14:paraId="62B8C24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5019E51" w14:textId="070510B8" w:rsidR="00BB0ECF" w:rsidRPr="00D178C4" w:rsidRDefault="003A5F37" w:rsidP="00BB0ECF">
            <w:pPr>
              <w:pStyle w:val="acctmergecolhdg"/>
              <w:tabs>
                <w:tab w:val="decimal" w:pos="645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A236DA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338767" w14:textId="1CBE2BDC" w:rsidR="00BB0ECF" w:rsidRPr="00D178C4" w:rsidRDefault="00BB0ECF" w:rsidP="00BB0ECF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B0ECF" w:rsidRPr="00D178C4" w14:paraId="4896A8DC" w14:textId="77777777" w:rsidTr="00C26C37">
        <w:trPr>
          <w:cantSplit/>
        </w:trPr>
        <w:tc>
          <w:tcPr>
            <w:tcW w:w="3586" w:type="dxa"/>
            <w:vAlign w:val="bottom"/>
          </w:tcPr>
          <w:p w14:paraId="79E6D81C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7FDA581" w14:textId="34B05D05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14,900,491</w:t>
            </w:r>
          </w:p>
        </w:tc>
        <w:tc>
          <w:tcPr>
            <w:tcW w:w="195" w:type="dxa"/>
          </w:tcPr>
          <w:p w14:paraId="48C31F1A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08D0F1A" w14:textId="1BC40D88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983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190" w:type="dxa"/>
          </w:tcPr>
          <w:p w14:paraId="3E89061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9BAF87F" w14:textId="08D97A96" w:rsidR="00BB0ECF" w:rsidRPr="00D178C4" w:rsidRDefault="00925B31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B31">
              <w:rPr>
                <w:rFonts w:asciiTheme="majorBidi" w:hAnsiTheme="majorBidi" w:cstheme="majorBidi"/>
                <w:bCs/>
                <w:sz w:val="28"/>
                <w:szCs w:val="28"/>
              </w:rPr>
              <w:t>13,994,065</w:t>
            </w:r>
          </w:p>
        </w:tc>
        <w:tc>
          <w:tcPr>
            <w:tcW w:w="181" w:type="dxa"/>
          </w:tcPr>
          <w:p w14:paraId="04DBED2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426339C" w14:textId="4D88C3B6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BB0ECF" w:rsidRPr="00D178C4" w14:paraId="384C5FEA" w14:textId="77777777" w:rsidTr="00C26C37">
        <w:trPr>
          <w:cantSplit/>
        </w:trPr>
        <w:tc>
          <w:tcPr>
            <w:tcW w:w="3586" w:type="dxa"/>
            <w:vAlign w:val="bottom"/>
          </w:tcPr>
          <w:p w14:paraId="56D8DACF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84F1DB3" w14:textId="0A846488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584,756</w:t>
            </w:r>
          </w:p>
        </w:tc>
        <w:tc>
          <w:tcPr>
            <w:tcW w:w="195" w:type="dxa"/>
          </w:tcPr>
          <w:p w14:paraId="6E334872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06F373F" w14:textId="201361D9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</w:p>
        </w:tc>
        <w:tc>
          <w:tcPr>
            <w:tcW w:w="190" w:type="dxa"/>
          </w:tcPr>
          <w:p w14:paraId="05A7533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F302AF6" w14:textId="083CA924" w:rsidR="00BB0ECF" w:rsidRPr="00D178C4" w:rsidRDefault="003A5F37" w:rsidP="00BB0ECF">
            <w:pPr>
              <w:pStyle w:val="acctmergecolhdg"/>
              <w:tabs>
                <w:tab w:val="decimal" w:pos="645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5ED123B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E14CCF" w14:textId="418074A5" w:rsidR="00BB0ECF" w:rsidRPr="00D178C4" w:rsidRDefault="00BB0ECF" w:rsidP="00BB0ECF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B0ECF" w:rsidRPr="00D178C4" w14:paraId="18E99E5A" w14:textId="77777777" w:rsidTr="00C26C37">
        <w:trPr>
          <w:cantSplit/>
        </w:trPr>
        <w:tc>
          <w:tcPr>
            <w:tcW w:w="3586" w:type="dxa"/>
            <w:vAlign w:val="bottom"/>
          </w:tcPr>
          <w:p w14:paraId="65086F1E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F9BCD4F" w14:textId="3182196A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15,485,247</w:t>
            </w:r>
          </w:p>
        </w:tc>
        <w:tc>
          <w:tcPr>
            <w:tcW w:w="195" w:type="dxa"/>
          </w:tcPr>
          <w:p w14:paraId="6720096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3153C49" w14:textId="116D1E0D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90" w:type="dxa"/>
          </w:tcPr>
          <w:p w14:paraId="70B6992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81D744F" w14:textId="667024E4" w:rsidR="00BB0ECF" w:rsidRPr="00D178C4" w:rsidRDefault="00925B31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B31">
              <w:rPr>
                <w:rFonts w:asciiTheme="majorBidi" w:hAnsiTheme="majorBidi" w:cstheme="majorBidi"/>
                <w:bCs/>
                <w:sz w:val="28"/>
                <w:szCs w:val="28"/>
              </w:rPr>
              <w:t>13,994,065</w:t>
            </w:r>
          </w:p>
        </w:tc>
        <w:tc>
          <w:tcPr>
            <w:tcW w:w="181" w:type="dxa"/>
          </w:tcPr>
          <w:p w14:paraId="0D03D524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71482C5" w14:textId="58C6A07C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BB0ECF" w:rsidRPr="00D178C4" w14:paraId="1E078B35" w14:textId="77777777" w:rsidTr="00C26C37">
        <w:trPr>
          <w:cantSplit/>
        </w:trPr>
        <w:tc>
          <w:tcPr>
            <w:tcW w:w="3586" w:type="dxa"/>
            <w:vAlign w:val="bottom"/>
          </w:tcPr>
          <w:p w14:paraId="556CB3EB" w14:textId="77777777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63F1450" w14:textId="30F8107F" w:rsidR="00BB0ECF" w:rsidRPr="00D178C4" w:rsidRDefault="003C789A" w:rsidP="00BB0ECF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25,330,281</w:t>
            </w:r>
          </w:p>
        </w:tc>
        <w:tc>
          <w:tcPr>
            <w:tcW w:w="195" w:type="dxa"/>
          </w:tcPr>
          <w:p w14:paraId="7CFB280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A3AEAF5" w14:textId="3BE03212" w:rsidR="00BB0ECF" w:rsidRPr="00D178C4" w:rsidRDefault="00BB0ECF" w:rsidP="00BB0ECF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90" w:type="dxa"/>
          </w:tcPr>
          <w:p w14:paraId="51549A2F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5ABED78" w14:textId="6DFC4C78" w:rsidR="00BB0ECF" w:rsidRPr="00D178C4" w:rsidRDefault="00925B31" w:rsidP="00BB0ECF">
            <w:pPr>
              <w:pStyle w:val="acctmergecolhdg"/>
              <w:tabs>
                <w:tab w:val="decimal" w:pos="926"/>
              </w:tabs>
              <w:spacing w:line="240" w:lineRule="auto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5B31">
              <w:rPr>
                <w:rFonts w:asciiTheme="majorBidi" w:hAnsiTheme="majorBidi" w:cstheme="majorBidi"/>
                <w:sz w:val="28"/>
                <w:szCs w:val="28"/>
              </w:rPr>
              <w:t>25,406,239</w:t>
            </w:r>
          </w:p>
        </w:tc>
        <w:tc>
          <w:tcPr>
            <w:tcW w:w="181" w:type="dxa"/>
          </w:tcPr>
          <w:p w14:paraId="1FC1D9C1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ACB8DB0" w14:textId="5B2647ED" w:rsidR="00BB0ECF" w:rsidRPr="00D178C4" w:rsidRDefault="00BB0ECF" w:rsidP="00BB0ECF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</w:tr>
    </w:tbl>
    <w:p w14:paraId="36502161" w14:textId="33C8CAC2" w:rsidR="007B1B08" w:rsidRDefault="007B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  <w:r>
        <w:rPr>
          <w:rFonts w:asciiTheme="majorBidi" w:hAnsiTheme="majorBidi" w:cstheme="majorBidi"/>
          <w:sz w:val="22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39"/>
        <w:gridCol w:w="1107"/>
        <w:gridCol w:w="243"/>
        <w:gridCol w:w="1201"/>
      </w:tblGrid>
      <w:tr w:rsidR="00D82DEF" w:rsidRPr="00BB102D" w14:paraId="74E772E3" w14:textId="77777777" w:rsidTr="00C26C37">
        <w:trPr>
          <w:trHeight w:val="385"/>
          <w:tblHeader/>
        </w:trPr>
        <w:tc>
          <w:tcPr>
            <w:tcW w:w="3600" w:type="dxa"/>
          </w:tcPr>
          <w:p w14:paraId="5A2B8169" w14:textId="77777777" w:rsidR="00D82DEF" w:rsidRPr="00BB102D" w:rsidRDefault="00D82DEF" w:rsidP="0050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21087D0" w14:textId="77777777" w:rsidR="00D82DEF" w:rsidRPr="00BB102D" w:rsidRDefault="00D82DEF" w:rsidP="00505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</w:tcPr>
          <w:p w14:paraId="5F371B44" w14:textId="77777777" w:rsidR="00D82DEF" w:rsidRPr="00BB102D" w:rsidRDefault="00D82DEF" w:rsidP="00505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601DDE56" w14:textId="77777777" w:rsidR="00D82DEF" w:rsidRPr="00BB102D" w:rsidRDefault="00D82DEF" w:rsidP="00505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DEF" w:rsidRPr="00BB102D" w14:paraId="4F77FACC" w14:textId="77777777" w:rsidTr="00C26C37">
        <w:trPr>
          <w:trHeight w:val="385"/>
          <w:tblHeader/>
        </w:trPr>
        <w:tc>
          <w:tcPr>
            <w:tcW w:w="3600" w:type="dxa"/>
          </w:tcPr>
          <w:p w14:paraId="6E2F7303" w14:textId="77777777" w:rsidR="00D82DEF" w:rsidRPr="00BB102D" w:rsidRDefault="00D82DEF" w:rsidP="0050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D5C205E" w14:textId="77777777" w:rsidR="00D82DEF" w:rsidRPr="006D2ED9" w:rsidRDefault="00D82DEF" w:rsidP="00505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</w:tcPr>
          <w:p w14:paraId="42528DBD" w14:textId="77777777" w:rsidR="00D82DEF" w:rsidRPr="00BB102D" w:rsidRDefault="00D82DEF" w:rsidP="00505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74147275" w14:textId="77777777" w:rsidR="00D82DEF" w:rsidRPr="00C656BD" w:rsidRDefault="00D82DEF" w:rsidP="00505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82DEF" w:rsidRPr="00BB102D" w14:paraId="7E709278" w14:textId="77777777" w:rsidTr="00C26C37">
        <w:trPr>
          <w:trHeight w:val="385"/>
          <w:tblHeader/>
        </w:trPr>
        <w:tc>
          <w:tcPr>
            <w:tcW w:w="3600" w:type="dxa"/>
          </w:tcPr>
          <w:p w14:paraId="48DD4D89" w14:textId="77777777" w:rsidR="00D82DEF" w:rsidRPr="00D85A54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6CF44A0C" w14:textId="49DC0FC5" w:rsidR="00D82DEF" w:rsidRPr="00187720" w:rsidRDefault="00D82DEF" w:rsidP="00D82D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72C9A0EC" w14:textId="77777777" w:rsidR="00D82DEF" w:rsidRPr="00BB102D" w:rsidRDefault="00D82DEF" w:rsidP="00D82D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2F7399" w14:textId="69533301" w:rsidR="00D82DEF" w:rsidRPr="00BB102D" w:rsidRDefault="00D82DEF" w:rsidP="00D82D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9" w:type="dxa"/>
          </w:tcPr>
          <w:p w14:paraId="037283C9" w14:textId="77777777" w:rsidR="00D82DEF" w:rsidRPr="00BB102D" w:rsidRDefault="00D82DEF" w:rsidP="00D82D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366945" w14:textId="7FDC463F" w:rsidR="00D82DEF" w:rsidRPr="00BB102D" w:rsidRDefault="00D82DEF" w:rsidP="00D82D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43" w:type="dxa"/>
          </w:tcPr>
          <w:p w14:paraId="51715F32" w14:textId="77777777" w:rsidR="00D82DEF" w:rsidRPr="00BB102D" w:rsidRDefault="00D82DEF" w:rsidP="00D82D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55DE6EC" w14:textId="047BC8A8" w:rsidR="00D82DEF" w:rsidRPr="00BB102D" w:rsidRDefault="00D82DEF" w:rsidP="00D82D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D82DEF" w:rsidRPr="00BB102D" w14:paraId="5B97452F" w14:textId="77777777" w:rsidTr="00C26C37">
        <w:trPr>
          <w:trHeight w:val="173"/>
          <w:tblHeader/>
        </w:trPr>
        <w:tc>
          <w:tcPr>
            <w:tcW w:w="3600" w:type="dxa"/>
          </w:tcPr>
          <w:p w14:paraId="3FB00246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hideMark/>
          </w:tcPr>
          <w:p w14:paraId="5E541ADC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82DEF" w:rsidRPr="00BB102D" w14:paraId="4F8DA2D4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5545FF0E" w14:textId="77777777" w:rsidR="00D82DEF" w:rsidRPr="00C50C6C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5693E6" w14:textId="77777777" w:rsidR="00D82DEF" w:rsidRPr="00B41FC3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4DA44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E611FB" w14:textId="77777777" w:rsidR="00D82DEF" w:rsidRPr="00DE5448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F4CBBA0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DC6C31E" w14:textId="77777777" w:rsidR="00D82DEF" w:rsidRPr="00FF092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380F25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AA9CF97" w14:textId="77777777" w:rsidR="00D82DEF" w:rsidRPr="00DE5448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2DEF" w:rsidRPr="00BB102D" w14:paraId="2A35BB1D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07AC8A18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013A5D7D" w14:textId="1336FBC9" w:rsidR="00D82DEF" w:rsidRPr="006B563D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5,856,457</w:t>
            </w:r>
          </w:p>
        </w:tc>
        <w:tc>
          <w:tcPr>
            <w:tcW w:w="270" w:type="dxa"/>
            <w:vAlign w:val="bottom"/>
          </w:tcPr>
          <w:p w14:paraId="372142AD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07BE85" w14:textId="029591B2" w:rsidR="00D82DEF" w:rsidRPr="006B563D" w:rsidRDefault="00D82DEF" w:rsidP="00C26C37">
            <w:pPr>
              <w:pStyle w:val="acctmergecolhdg"/>
              <w:tabs>
                <w:tab w:val="decimal" w:pos="97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697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24A0D3" w14:textId="77777777" w:rsidR="00D82DEF" w:rsidRPr="006B563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E3A9471" w14:textId="6E2B7332" w:rsidR="00D82DEF" w:rsidRPr="006B563D" w:rsidRDefault="009C0101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C0101">
              <w:rPr>
                <w:rFonts w:asciiTheme="majorBidi" w:hAnsiTheme="majorBidi" w:cstheme="majorBidi"/>
                <w:bCs/>
                <w:sz w:val="28"/>
                <w:szCs w:val="28"/>
              </w:rPr>
              <w:t>5,778,355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5DB26D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D92F7B6" w14:textId="36B6A8E2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113</w:t>
            </w:r>
          </w:p>
        </w:tc>
      </w:tr>
      <w:tr w:rsidR="00D82DEF" w:rsidRPr="00BB102D" w14:paraId="69CC4041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6A5811A3" w14:textId="77777777" w:rsidR="00D82DEF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รายได้ตามสัญญา</w:t>
            </w:r>
          </w:p>
        </w:tc>
        <w:tc>
          <w:tcPr>
            <w:tcW w:w="1170" w:type="dxa"/>
            <w:shd w:val="clear" w:color="auto" w:fill="auto"/>
          </w:tcPr>
          <w:p w14:paraId="4FA98CB4" w14:textId="12EB8F14" w:rsidR="00D82DEF" w:rsidRPr="006B563D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370,272</w:t>
            </w:r>
          </w:p>
        </w:tc>
        <w:tc>
          <w:tcPr>
            <w:tcW w:w="270" w:type="dxa"/>
            <w:vAlign w:val="bottom"/>
          </w:tcPr>
          <w:p w14:paraId="3687C436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7F17E6" w14:textId="73276F3B" w:rsidR="00D82DEF" w:rsidRPr="006B563D" w:rsidRDefault="00D82DEF" w:rsidP="00D9549F">
            <w:pPr>
              <w:pStyle w:val="acctmergecolhdg"/>
              <w:tabs>
                <w:tab w:val="decimal" w:pos="700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C48295" w14:textId="77777777" w:rsidR="00D82DEF" w:rsidRPr="006B563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4D27887" w14:textId="184081AB" w:rsidR="00D82DEF" w:rsidRPr="006B563D" w:rsidRDefault="00D9549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549F">
              <w:rPr>
                <w:rFonts w:asciiTheme="majorBidi" w:hAnsiTheme="majorBidi" w:cstheme="majorBidi"/>
                <w:bCs/>
                <w:sz w:val="28"/>
                <w:szCs w:val="28"/>
              </w:rPr>
              <w:t>370,272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66AA30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29BB06E" w14:textId="0ECE745E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79" w:right="-110"/>
              <w:rPr>
                <w:rFonts w:asciiTheme="majorBidi" w:eastAsia="Calibri" w:hAnsiTheme="majorBidi" w:cstheme="majorBidi"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D82DEF" w:rsidRPr="00BB102D" w14:paraId="52208C68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5BC9E4B7" w14:textId="77777777" w:rsidR="00D82DEF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กำไรจากอัตราแลกเปลี่ยนสุทธิ</w:t>
            </w:r>
          </w:p>
        </w:tc>
        <w:tc>
          <w:tcPr>
            <w:tcW w:w="1170" w:type="dxa"/>
            <w:shd w:val="clear" w:color="auto" w:fill="auto"/>
          </w:tcPr>
          <w:p w14:paraId="6B5817EB" w14:textId="71DCA537" w:rsidR="00D82DEF" w:rsidRPr="006B563D" w:rsidRDefault="003C789A" w:rsidP="003C789A">
            <w:pPr>
              <w:pStyle w:val="acctmergecolhdg"/>
              <w:tabs>
                <w:tab w:val="decimal" w:pos="614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9A919A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D084E8" w14:textId="08D0566A" w:rsidR="00D82DEF" w:rsidRPr="0061297D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878874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18AB19D" w14:textId="156BBF68" w:rsidR="00D82DEF" w:rsidRPr="00010A0D" w:rsidRDefault="00D9549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61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CCCE52" w14:textId="77777777" w:rsidR="00D82DEF" w:rsidRPr="00010A0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C13E40C" w14:textId="07728DC8" w:rsidR="00D82DEF" w:rsidRPr="0061297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10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D82DEF" w:rsidRPr="00BB102D" w14:paraId="0C562AB4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5B748EC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756917" w14:textId="1A5C01E0" w:rsidR="00D82DEF" w:rsidRPr="006B563D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41,071</w:t>
            </w:r>
          </w:p>
        </w:tc>
        <w:tc>
          <w:tcPr>
            <w:tcW w:w="270" w:type="dxa"/>
            <w:vAlign w:val="bottom"/>
          </w:tcPr>
          <w:p w14:paraId="6A4D6BA6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27A668" w14:textId="196AC936" w:rsidR="00D82DEF" w:rsidRPr="006B563D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27BB3A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A465293" w14:textId="78A26969" w:rsidR="00D82DEF" w:rsidRPr="006B563D" w:rsidRDefault="00861FA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1FA0">
              <w:rPr>
                <w:rFonts w:asciiTheme="majorBidi" w:hAnsiTheme="majorBidi" w:cstheme="majorBidi"/>
                <w:bCs/>
                <w:sz w:val="28"/>
                <w:szCs w:val="28"/>
              </w:rPr>
              <w:t>33,631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DA9537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5A9B2137" w14:textId="6C60A3D1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684</w:t>
            </w:r>
          </w:p>
        </w:tc>
      </w:tr>
      <w:tr w:rsidR="00D82DEF" w:rsidRPr="00BB102D" w14:paraId="7BBE6A08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60B0E832" w14:textId="77777777" w:rsidR="00D82DEF" w:rsidRPr="00C50C6C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8B7D4" w14:textId="4D924E5A" w:rsidR="00D82DEF" w:rsidRPr="00542A7E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6,267,800</w:t>
            </w:r>
          </w:p>
        </w:tc>
        <w:tc>
          <w:tcPr>
            <w:tcW w:w="270" w:type="dxa"/>
            <w:vAlign w:val="bottom"/>
          </w:tcPr>
          <w:p w14:paraId="18412EEA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173E5" w14:textId="4B1F4D54" w:rsidR="00D82DEF" w:rsidRPr="00C06B34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B7C41A" w14:textId="77777777" w:rsidR="00D82DEF" w:rsidRPr="00C06B34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ADDDA" w14:textId="3FAD6EA4" w:rsidR="00D82DEF" w:rsidRPr="00C06B34" w:rsidRDefault="00861FA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1FA0">
              <w:rPr>
                <w:rFonts w:asciiTheme="majorBidi" w:hAnsiTheme="majorBidi" w:cstheme="majorBidi"/>
                <w:b/>
                <w:sz w:val="28"/>
                <w:szCs w:val="28"/>
              </w:rPr>
              <w:t>6,182,258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4DEE2E" w14:textId="77777777" w:rsidR="00D82DEF" w:rsidRPr="00C06B34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72976" w14:textId="177DF78E" w:rsidR="00D82DEF" w:rsidRPr="00C06B34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732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344</w:t>
            </w:r>
          </w:p>
        </w:tc>
      </w:tr>
      <w:tr w:rsidR="00D82DEF" w:rsidRPr="003C789A" w14:paraId="59A0F1FA" w14:textId="77777777" w:rsidTr="00C26C37">
        <w:trPr>
          <w:trHeight w:val="244"/>
        </w:trPr>
        <w:tc>
          <w:tcPr>
            <w:tcW w:w="3600" w:type="dxa"/>
            <w:vAlign w:val="bottom"/>
          </w:tcPr>
          <w:p w14:paraId="52F6B0C3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CE80C6B" w14:textId="77777777" w:rsidR="00D82DEF" w:rsidRPr="003C789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314E12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8CE346" w14:textId="77777777" w:rsidR="00D82DEF" w:rsidRPr="003C789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</w:tcPr>
          <w:p w14:paraId="72F7F35B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D3FDEE0" w14:textId="77777777" w:rsidR="00D82DEF" w:rsidRPr="003C789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</w:tcPr>
          <w:p w14:paraId="0655F1BF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2A27F2F9" w14:textId="77777777" w:rsidR="00D82DEF" w:rsidRPr="003C789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D82DEF" w:rsidRPr="00BB102D" w14:paraId="03A711F0" w14:textId="77777777" w:rsidTr="00C26C37">
        <w:trPr>
          <w:trHeight w:val="218"/>
        </w:trPr>
        <w:tc>
          <w:tcPr>
            <w:tcW w:w="3600" w:type="dxa"/>
            <w:vAlign w:val="bottom"/>
          </w:tcPr>
          <w:p w14:paraId="0E6FF484" w14:textId="77777777" w:rsidR="00D82DEF" w:rsidRPr="00C50C6C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4269E" w14:textId="77777777" w:rsidR="00D82DEF" w:rsidRPr="00506E99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A8437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BF25E6" w14:textId="77777777" w:rsidR="00D82DEF" w:rsidRPr="00B62165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31D9BF5" w14:textId="77777777" w:rsidR="00D82DEF" w:rsidRPr="00B62165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1F4D0B6" w14:textId="77777777" w:rsidR="00D82DEF" w:rsidRPr="00B62165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7F78D43" w14:textId="77777777" w:rsidR="00D82DEF" w:rsidRPr="00B62165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EF3378D" w14:textId="77777777" w:rsidR="00D82DEF" w:rsidRPr="00B62165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2DEF" w:rsidRPr="00BB102D" w14:paraId="7B300123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3B67E573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BDA4EA3" w14:textId="51A2EE4D" w:rsidR="00D82DEF" w:rsidRPr="006B563D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5,385,951</w:t>
            </w:r>
          </w:p>
        </w:tc>
        <w:tc>
          <w:tcPr>
            <w:tcW w:w="270" w:type="dxa"/>
          </w:tcPr>
          <w:p w14:paraId="21077F3C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7A8E73B" w14:textId="4530B08C" w:rsidR="00D82DEF" w:rsidRPr="006B563D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BB9261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7EB8C2C" w14:textId="4BE88D9F" w:rsidR="00D82DEF" w:rsidRPr="006B563D" w:rsidRDefault="00861FA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1FA0">
              <w:rPr>
                <w:rFonts w:asciiTheme="majorBidi" w:hAnsiTheme="majorBidi" w:cstheme="majorBidi"/>
                <w:bCs/>
                <w:sz w:val="28"/>
                <w:szCs w:val="28"/>
              </w:rPr>
              <w:t>5,163,080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6D5444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7469E34" w14:textId="3C3EB1BC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718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676</w:t>
            </w:r>
          </w:p>
        </w:tc>
      </w:tr>
      <w:tr w:rsidR="00D82DEF" w:rsidRPr="00BB102D" w14:paraId="23897722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7BA88A28" w14:textId="77777777" w:rsidR="00D82DEF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0BC916D9" w14:textId="082076B1" w:rsidR="00D82DEF" w:rsidRPr="006B563D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216,095</w:t>
            </w:r>
          </w:p>
        </w:tc>
        <w:tc>
          <w:tcPr>
            <w:tcW w:w="270" w:type="dxa"/>
          </w:tcPr>
          <w:p w14:paraId="3C7E2F1D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E252C9" w14:textId="1327A0C7" w:rsidR="00D82DEF" w:rsidRPr="006B563D" w:rsidRDefault="00D82DEF" w:rsidP="00BD1162">
            <w:pPr>
              <w:pStyle w:val="acctmergecolhdg"/>
              <w:tabs>
                <w:tab w:val="decimal" w:pos="700"/>
              </w:tabs>
              <w:spacing w:line="240" w:lineRule="atLeast"/>
              <w:ind w:left="-79" w:right="-110"/>
              <w:jc w:val="left"/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8ECE66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990EFAD" w14:textId="27D9F71C" w:rsidR="00D82DEF" w:rsidRPr="006B563D" w:rsidRDefault="00861FA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1FA0">
              <w:rPr>
                <w:rFonts w:asciiTheme="majorBidi" w:hAnsiTheme="majorBidi" w:cstheme="majorBidi"/>
                <w:bCs/>
                <w:sz w:val="28"/>
                <w:szCs w:val="28"/>
              </w:rPr>
              <w:t>216,095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47AAC6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06F291F" w14:textId="34085FCB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79" w:right="-110"/>
              <w:rPr>
                <w:rFonts w:asciiTheme="majorBidi" w:eastAsia="Calibri" w:hAnsiTheme="majorBidi" w:cstheme="majorBidi"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D82DEF" w:rsidRPr="00BB102D" w14:paraId="58B7967B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6BAC2A44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46DE6784" w14:textId="2683F577" w:rsidR="00D82DEF" w:rsidRPr="00583BFA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501,977</w:t>
            </w:r>
          </w:p>
        </w:tc>
        <w:tc>
          <w:tcPr>
            <w:tcW w:w="270" w:type="dxa"/>
          </w:tcPr>
          <w:p w14:paraId="5D3613AF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9E0D84" w14:textId="7543C07A" w:rsidR="00D82DEF" w:rsidRPr="00583BF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798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208</w:t>
            </w:r>
          </w:p>
        </w:tc>
        <w:tc>
          <w:tcPr>
            <w:tcW w:w="239" w:type="dxa"/>
            <w:vAlign w:val="bottom"/>
          </w:tcPr>
          <w:p w14:paraId="10798534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0F7E64C" w14:textId="6961ADC0" w:rsidR="00D82DEF" w:rsidRPr="00583BFA" w:rsidRDefault="00BD1162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1162">
              <w:rPr>
                <w:rFonts w:asciiTheme="majorBidi" w:hAnsiTheme="majorBidi" w:cstheme="majorBidi"/>
                <w:bCs/>
                <w:sz w:val="28"/>
                <w:szCs w:val="28"/>
              </w:rPr>
              <w:t>501,977</w:t>
            </w:r>
          </w:p>
        </w:tc>
        <w:tc>
          <w:tcPr>
            <w:tcW w:w="243" w:type="dxa"/>
            <w:vAlign w:val="bottom"/>
          </w:tcPr>
          <w:p w14:paraId="614AB33F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9CB563A" w14:textId="4FA3D61A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798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208</w:t>
            </w:r>
          </w:p>
        </w:tc>
      </w:tr>
      <w:tr w:rsidR="00D82DEF" w:rsidRPr="00BB102D" w14:paraId="1CA23970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1614DB5B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392FF066" w14:textId="21CC1496" w:rsidR="00D82DEF" w:rsidRPr="00583BFA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303,935</w:t>
            </w:r>
          </w:p>
        </w:tc>
        <w:tc>
          <w:tcPr>
            <w:tcW w:w="270" w:type="dxa"/>
          </w:tcPr>
          <w:p w14:paraId="7F2657B0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FEE495" w14:textId="6E84EC6D" w:rsidR="00D82DEF" w:rsidRPr="00583BF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354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873</w:t>
            </w:r>
          </w:p>
        </w:tc>
        <w:tc>
          <w:tcPr>
            <w:tcW w:w="239" w:type="dxa"/>
            <w:vAlign w:val="bottom"/>
          </w:tcPr>
          <w:p w14:paraId="59942CD3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4888EDE" w14:textId="22C6A141" w:rsidR="00D82DEF" w:rsidRPr="00583BFA" w:rsidRDefault="00BD1162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1162">
              <w:rPr>
                <w:rFonts w:asciiTheme="majorBidi" w:hAnsiTheme="majorBidi" w:cstheme="majorBidi"/>
                <w:bCs/>
                <w:sz w:val="28"/>
                <w:szCs w:val="28"/>
              </w:rPr>
              <w:t>163,737</w:t>
            </w:r>
          </w:p>
        </w:tc>
        <w:tc>
          <w:tcPr>
            <w:tcW w:w="243" w:type="dxa"/>
            <w:vAlign w:val="bottom"/>
          </w:tcPr>
          <w:p w14:paraId="25DDA9ED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43CCA351" w14:textId="169AA37E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244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402</w:t>
            </w:r>
          </w:p>
        </w:tc>
      </w:tr>
      <w:tr w:rsidR="00D82DEF" w:rsidRPr="00BB102D" w14:paraId="388456AF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16823D74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7C54B9" w14:textId="0005404B" w:rsidR="00D82DEF" w:rsidRPr="00583BFA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30,134</w:t>
            </w:r>
          </w:p>
        </w:tc>
        <w:tc>
          <w:tcPr>
            <w:tcW w:w="270" w:type="dxa"/>
          </w:tcPr>
          <w:p w14:paraId="45CAFEEB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A262AD" w14:textId="4C91D137" w:rsidR="00D82DEF" w:rsidRPr="00583BFA" w:rsidRDefault="00D82DEF" w:rsidP="00BD1162">
            <w:pPr>
              <w:pStyle w:val="acctmergecolhdg"/>
              <w:tabs>
                <w:tab w:val="decimal" w:pos="700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BB05080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60D2D8B" w14:textId="386EA7A8" w:rsidR="00D82DEF" w:rsidRPr="00583BFA" w:rsidRDefault="00EF16F9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F16F9">
              <w:rPr>
                <w:rFonts w:asciiTheme="majorBidi" w:hAnsiTheme="majorBidi" w:cstheme="majorBidi"/>
                <w:bCs/>
                <w:sz w:val="28"/>
                <w:szCs w:val="28"/>
              </w:rPr>
              <w:t>9,259</w:t>
            </w:r>
          </w:p>
        </w:tc>
        <w:tc>
          <w:tcPr>
            <w:tcW w:w="243" w:type="dxa"/>
            <w:vAlign w:val="bottom"/>
          </w:tcPr>
          <w:p w14:paraId="02990EAF" w14:textId="77777777" w:rsidR="00D82DEF" w:rsidRPr="006B563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4D4F33D" w14:textId="2C7CE447" w:rsidR="00D82DEF" w:rsidRPr="006B563D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D82DEF" w:rsidRPr="00C50C6C" w14:paraId="59F5C88B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7FE5B27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BD05F" w14:textId="0AAEBD23" w:rsidR="00D82DEF" w:rsidRPr="00583BFA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6,438,092</w:t>
            </w:r>
          </w:p>
        </w:tc>
        <w:tc>
          <w:tcPr>
            <w:tcW w:w="270" w:type="dxa"/>
          </w:tcPr>
          <w:p w14:paraId="6E7580E2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DE5D08" w14:textId="49CA29C9" w:rsidR="00D82DEF" w:rsidRPr="00583BF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239" w:type="dxa"/>
            <w:vAlign w:val="bottom"/>
          </w:tcPr>
          <w:p w14:paraId="69A3CA5B" w14:textId="77777777" w:rsidR="00D82DEF" w:rsidRPr="00583BF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E5B7" w14:textId="7E9FAE31" w:rsidR="00D82DEF" w:rsidRPr="00583BFA" w:rsidRDefault="00EF16F9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F16F9">
              <w:rPr>
                <w:rFonts w:asciiTheme="majorBidi" w:hAnsiTheme="majorBidi" w:cstheme="majorBidi"/>
                <w:b/>
                <w:sz w:val="28"/>
                <w:szCs w:val="28"/>
              </w:rPr>
              <w:t>6,054,148</w:t>
            </w:r>
          </w:p>
        </w:tc>
        <w:tc>
          <w:tcPr>
            <w:tcW w:w="243" w:type="dxa"/>
            <w:vAlign w:val="bottom"/>
          </w:tcPr>
          <w:p w14:paraId="76F78374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0183" w14:textId="2A76C9DE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761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286</w:t>
            </w:r>
          </w:p>
        </w:tc>
      </w:tr>
      <w:tr w:rsidR="003C789A" w:rsidRPr="003C789A" w14:paraId="3430787A" w14:textId="77777777" w:rsidTr="009C240A">
        <w:trPr>
          <w:trHeight w:val="244"/>
        </w:trPr>
        <w:tc>
          <w:tcPr>
            <w:tcW w:w="3600" w:type="dxa"/>
            <w:vAlign w:val="bottom"/>
          </w:tcPr>
          <w:p w14:paraId="6EB48299" w14:textId="77777777" w:rsidR="003C789A" w:rsidRPr="003C789A" w:rsidRDefault="003C789A" w:rsidP="009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031F2C" w14:textId="77777777" w:rsidR="003C789A" w:rsidRPr="003C789A" w:rsidRDefault="003C789A" w:rsidP="009C240A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8CF8A90" w14:textId="77777777" w:rsidR="003C789A" w:rsidRPr="003C789A" w:rsidRDefault="003C789A" w:rsidP="009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039D43" w14:textId="77777777" w:rsidR="003C789A" w:rsidRPr="003C789A" w:rsidRDefault="003C789A" w:rsidP="009C2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</w:tcPr>
          <w:p w14:paraId="1EB5035C" w14:textId="77777777" w:rsidR="003C789A" w:rsidRPr="003C789A" w:rsidRDefault="003C789A" w:rsidP="009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14EA91B" w14:textId="77777777" w:rsidR="003C789A" w:rsidRPr="003C789A" w:rsidRDefault="003C789A" w:rsidP="009C2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</w:tcPr>
          <w:p w14:paraId="61BA2BA0" w14:textId="77777777" w:rsidR="003C789A" w:rsidRPr="003C789A" w:rsidRDefault="003C789A" w:rsidP="009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3E288985" w14:textId="77777777" w:rsidR="003C789A" w:rsidRPr="003C789A" w:rsidRDefault="003C789A" w:rsidP="009C2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D82DEF" w:rsidRPr="00C50C6C" w14:paraId="057FD4F9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51B610D" w14:textId="698DEBD7" w:rsidR="00D82DEF" w:rsidRPr="00C50C6C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DF48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714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4667006C" w14:textId="413E9E7C" w:rsidR="00D82DEF" w:rsidRPr="00DC641F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(170,292)</w:t>
            </w:r>
          </w:p>
        </w:tc>
        <w:tc>
          <w:tcPr>
            <w:tcW w:w="270" w:type="dxa"/>
          </w:tcPr>
          <w:p w14:paraId="7887FAC2" w14:textId="77777777" w:rsidR="00D82DEF" w:rsidRPr="00DC641F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ABE847" w14:textId="22EC4356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239" w:type="dxa"/>
            <w:vAlign w:val="bottom"/>
          </w:tcPr>
          <w:p w14:paraId="44FAB2C0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0A84A1D" w14:textId="7BF0201E" w:rsidR="00D82DEF" w:rsidRPr="001B4AEA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b/>
                <w:sz w:val="28"/>
                <w:szCs w:val="28"/>
              </w:rPr>
              <w:t>128,110</w:t>
            </w:r>
          </w:p>
        </w:tc>
        <w:tc>
          <w:tcPr>
            <w:tcW w:w="243" w:type="dxa"/>
            <w:vAlign w:val="bottom"/>
          </w:tcPr>
          <w:p w14:paraId="333016A0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6E0B4AA" w14:textId="4F3D5AC9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971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058</w:t>
            </w:r>
          </w:p>
        </w:tc>
      </w:tr>
      <w:tr w:rsidR="00D82DEF" w:rsidRPr="00C50C6C" w14:paraId="4261ECD2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141A0790" w14:textId="77777777" w:rsidR="00D82DEF" w:rsidRPr="00C50C6C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A0CE25" w14:textId="2A7D29C0" w:rsidR="00D82DEF" w:rsidRPr="00542A7E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11,377</w:t>
            </w:r>
          </w:p>
        </w:tc>
        <w:tc>
          <w:tcPr>
            <w:tcW w:w="270" w:type="dxa"/>
          </w:tcPr>
          <w:p w14:paraId="45112913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618A41" w14:textId="177B68D4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509</w:t>
            </w:r>
          </w:p>
        </w:tc>
        <w:tc>
          <w:tcPr>
            <w:tcW w:w="239" w:type="dxa"/>
            <w:vAlign w:val="bottom"/>
          </w:tcPr>
          <w:p w14:paraId="3F01BCF9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0BB82BC" w14:textId="11B4BE43" w:rsidR="00D82DEF" w:rsidRPr="00F8398D" w:rsidRDefault="00BD1162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1162">
              <w:rPr>
                <w:rFonts w:asciiTheme="majorBidi" w:hAnsiTheme="majorBidi" w:cstheme="majorBidi"/>
                <w:bCs/>
                <w:sz w:val="28"/>
                <w:szCs w:val="28"/>
              </w:rPr>
              <w:t>6,375</w:t>
            </w:r>
          </w:p>
        </w:tc>
        <w:tc>
          <w:tcPr>
            <w:tcW w:w="243" w:type="dxa"/>
            <w:vAlign w:val="bottom"/>
          </w:tcPr>
          <w:p w14:paraId="74933DCF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4FB73465" w14:textId="05AD0F46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219</w:t>
            </w:r>
          </w:p>
        </w:tc>
      </w:tr>
      <w:tr w:rsidR="00D82DEF" w:rsidRPr="00C50C6C" w14:paraId="01E0B50E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1C6FDDE" w14:textId="5E470244" w:rsidR="00D82DEF" w:rsidRPr="00C50C6C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DF48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0A0615BA" w14:textId="6F4BAD2C" w:rsidR="00D82DEF" w:rsidRPr="00542A7E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(181,669)</w:t>
            </w:r>
          </w:p>
        </w:tc>
        <w:tc>
          <w:tcPr>
            <w:tcW w:w="270" w:type="dxa"/>
          </w:tcPr>
          <w:p w14:paraId="267C3F83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9D4E40" w14:textId="369EC0A3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239" w:type="dxa"/>
            <w:vAlign w:val="bottom"/>
          </w:tcPr>
          <w:p w14:paraId="38CF8F91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DC38EDC" w14:textId="57107FCD" w:rsidR="00D82DEF" w:rsidRPr="00F8398D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b/>
                <w:sz w:val="28"/>
                <w:szCs w:val="28"/>
              </w:rPr>
              <w:t>121,735</w:t>
            </w:r>
          </w:p>
        </w:tc>
        <w:tc>
          <w:tcPr>
            <w:tcW w:w="243" w:type="dxa"/>
            <w:vAlign w:val="bottom"/>
          </w:tcPr>
          <w:p w14:paraId="224C57F4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5D6F0CC" w14:textId="505BEE2C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967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839</w:t>
            </w:r>
          </w:p>
        </w:tc>
      </w:tr>
      <w:tr w:rsidR="00D82DEF" w:rsidRPr="00BB102D" w14:paraId="4096C502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248E7FA1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C2F70C" w14:textId="5F62CC66" w:rsidR="00D82DEF" w:rsidRPr="00542A7E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8,589</w:t>
            </w:r>
          </w:p>
        </w:tc>
        <w:tc>
          <w:tcPr>
            <w:tcW w:w="270" w:type="dxa"/>
          </w:tcPr>
          <w:p w14:paraId="178C2A47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3EB1FE" w14:textId="5637F961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207</w:t>
            </w:r>
          </w:p>
        </w:tc>
        <w:tc>
          <w:tcPr>
            <w:tcW w:w="239" w:type="dxa"/>
            <w:vAlign w:val="bottom"/>
          </w:tcPr>
          <w:p w14:paraId="3B3F5310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76254F9" w14:textId="224D6404" w:rsidR="00D82DEF" w:rsidRPr="00F8398D" w:rsidRDefault="00AE4314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4314">
              <w:rPr>
                <w:rFonts w:asciiTheme="majorBidi" w:hAnsiTheme="majorBidi" w:cstheme="majorBidi"/>
                <w:bCs/>
                <w:sz w:val="28"/>
                <w:szCs w:val="28"/>
              </w:rPr>
              <w:t>6,500</w:t>
            </w:r>
          </w:p>
        </w:tc>
        <w:tc>
          <w:tcPr>
            <w:tcW w:w="243" w:type="dxa"/>
            <w:vAlign w:val="bottom"/>
          </w:tcPr>
          <w:p w14:paraId="626284DC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788FD2CC" w14:textId="5F533F63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129</w:t>
            </w:r>
          </w:p>
        </w:tc>
      </w:tr>
      <w:tr w:rsidR="00D82DEF" w:rsidRPr="00BB102D" w14:paraId="342B8032" w14:textId="77777777" w:rsidTr="00C26C37">
        <w:trPr>
          <w:trHeight w:val="145"/>
        </w:trPr>
        <w:tc>
          <w:tcPr>
            <w:tcW w:w="3600" w:type="dxa"/>
            <w:vAlign w:val="bottom"/>
          </w:tcPr>
          <w:p w14:paraId="7310C2F4" w14:textId="19D58A74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DF48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3F3B0" w14:textId="28CED39A" w:rsidR="00D82DEF" w:rsidRPr="00542A7E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(190,258)</w:t>
            </w:r>
          </w:p>
        </w:tc>
        <w:tc>
          <w:tcPr>
            <w:tcW w:w="270" w:type="dxa"/>
          </w:tcPr>
          <w:p w14:paraId="49789A40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C277FF" w14:textId="5076A033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239" w:type="dxa"/>
            <w:vAlign w:val="bottom"/>
          </w:tcPr>
          <w:p w14:paraId="698236F1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2BC6D" w14:textId="2ED1B440" w:rsidR="00D82DEF" w:rsidRPr="0006763E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b/>
                <w:sz w:val="28"/>
                <w:szCs w:val="28"/>
              </w:rPr>
              <w:t>115,235</w:t>
            </w:r>
          </w:p>
        </w:tc>
        <w:tc>
          <w:tcPr>
            <w:tcW w:w="243" w:type="dxa"/>
            <w:vAlign w:val="bottom"/>
          </w:tcPr>
          <w:p w14:paraId="09838BA0" w14:textId="77777777" w:rsidR="00D82DEF" w:rsidRPr="0006763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02D6E" w14:textId="639D0642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 w:rsidRP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</w:tr>
      <w:tr w:rsidR="00D82DEF" w:rsidRPr="003C789A" w14:paraId="38C09725" w14:textId="77777777" w:rsidTr="00C26C37">
        <w:trPr>
          <w:trHeight w:val="145"/>
        </w:trPr>
        <w:tc>
          <w:tcPr>
            <w:tcW w:w="3600" w:type="dxa"/>
            <w:vAlign w:val="bottom"/>
          </w:tcPr>
          <w:p w14:paraId="03E1D097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0BDCD8" w14:textId="77777777" w:rsidR="00D82DEF" w:rsidRPr="003C789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723EF7C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7378C" w14:textId="77777777" w:rsidR="00D82DEF" w:rsidRPr="003C789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</w:tcPr>
          <w:p w14:paraId="320AC4FC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233CA31" w14:textId="77777777" w:rsidR="00D82DEF" w:rsidRPr="003C789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243" w:type="dxa"/>
          </w:tcPr>
          <w:p w14:paraId="77E0A10D" w14:textId="77777777" w:rsidR="00D82DEF" w:rsidRPr="003C789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F8F5519" w14:textId="77777777" w:rsidR="00D82DEF" w:rsidRPr="003C789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</w:tr>
      <w:tr w:rsidR="00D82DEF" w:rsidRPr="00BB102D" w14:paraId="1FD86445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F73320B" w14:textId="394C3788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FF471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FF471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53B467" w14:textId="77777777" w:rsidR="00D82DEF" w:rsidRPr="00506E99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3C962E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5A367B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DE8E95E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B4DAF70" w14:textId="77777777" w:rsidR="00D82DEF" w:rsidRPr="00AC1475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E5031ED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59853EC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82DEF" w:rsidRPr="00BB102D" w14:paraId="11BD7E96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B8B753F" w14:textId="77777777" w:rsidR="00D82DEF" w:rsidRPr="00096AD4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96AD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DC4FC" w14:textId="77777777" w:rsidR="00D82DEF" w:rsidRPr="00506E99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1ABBE1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A699C2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76553FC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553C056" w14:textId="77777777" w:rsidR="00D82DEF" w:rsidRPr="00AC1475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06A29E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E997F82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82DEF" w:rsidRPr="00BB102D" w14:paraId="3945CE3B" w14:textId="77777777" w:rsidTr="00C26C37">
        <w:trPr>
          <w:trHeight w:val="560"/>
        </w:trPr>
        <w:tc>
          <w:tcPr>
            <w:tcW w:w="3600" w:type="dxa"/>
            <w:vAlign w:val="bottom"/>
          </w:tcPr>
          <w:p w14:paraId="2DAE0ABF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F1B74" w14:textId="466FF2DA" w:rsidR="00D82DEF" w:rsidRPr="00542A7E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51,972</w:t>
            </w:r>
          </w:p>
        </w:tc>
        <w:tc>
          <w:tcPr>
            <w:tcW w:w="270" w:type="dxa"/>
            <w:vAlign w:val="bottom"/>
          </w:tcPr>
          <w:p w14:paraId="722CF15A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33FD16" w14:textId="1D537005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249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812</w:t>
            </w:r>
          </w:p>
        </w:tc>
        <w:tc>
          <w:tcPr>
            <w:tcW w:w="239" w:type="dxa"/>
            <w:vAlign w:val="bottom"/>
          </w:tcPr>
          <w:p w14:paraId="02810458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528" w14:textId="35D72565" w:rsidR="00D82DEF" w:rsidRPr="00F8398D" w:rsidRDefault="00AE4314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0858A6D" w14:textId="77777777" w:rsidR="00D82DEF" w:rsidRPr="00F8398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E1C2861" w14:textId="73989B8A" w:rsidR="00D82DEF" w:rsidRPr="00AE4314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E4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2DEF" w:rsidRPr="00BB102D" w14:paraId="03307D3B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6058D3B" w14:textId="77777777" w:rsidR="00D82DEF" w:rsidRPr="00096AD4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96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7DFDB" w14:textId="20F2C583" w:rsidR="00D82DEF" w:rsidRPr="0037669B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51,972</w:t>
            </w:r>
          </w:p>
        </w:tc>
        <w:tc>
          <w:tcPr>
            <w:tcW w:w="270" w:type="dxa"/>
            <w:vAlign w:val="bottom"/>
          </w:tcPr>
          <w:p w14:paraId="6F23C313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FAD08" w14:textId="22F14FDD" w:rsidR="00D82DEF" w:rsidRPr="0037669B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3766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239" w:type="dxa"/>
            <w:vAlign w:val="bottom"/>
          </w:tcPr>
          <w:p w14:paraId="709DF2EE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D8B4B" w14:textId="19C25C60" w:rsidR="00D82DEF" w:rsidRPr="0037669B" w:rsidRDefault="00AE4314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E43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955BFBF" w14:textId="77777777" w:rsidR="00D82DEF" w:rsidRPr="0037669B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9D3D5" w14:textId="05CFBBFF" w:rsidR="00D82DEF" w:rsidRPr="00AE4314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3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82DEF" w:rsidRPr="00C26C37" w14:paraId="5703B71B" w14:textId="77777777" w:rsidTr="00C26C37">
        <w:trPr>
          <w:trHeight w:val="50"/>
        </w:trPr>
        <w:tc>
          <w:tcPr>
            <w:tcW w:w="3600" w:type="dxa"/>
            <w:vAlign w:val="bottom"/>
          </w:tcPr>
          <w:p w14:paraId="7640F4CE" w14:textId="77777777" w:rsidR="00D82DEF" w:rsidRPr="00C26C37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C81C5" w14:textId="77777777" w:rsidR="00D82DEF" w:rsidRPr="00C26C37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60B2195" w14:textId="77777777" w:rsidR="00D82DEF" w:rsidRPr="00C26C37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1421C1" w14:textId="77777777" w:rsidR="00D82DEF" w:rsidRPr="00C26C37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135FADAD" w14:textId="77777777" w:rsidR="00D82DEF" w:rsidRPr="00C26C37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6810A" w14:textId="77777777" w:rsidR="00D82DEF" w:rsidRPr="00C26C37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eastAsia="Arial Unicode MS" w:hAnsiTheme="majorBidi" w:cstheme="majorBidi"/>
                <w:sz w:val="20"/>
              </w:rPr>
            </w:pPr>
          </w:p>
        </w:tc>
        <w:tc>
          <w:tcPr>
            <w:tcW w:w="243" w:type="dxa"/>
            <w:vAlign w:val="bottom"/>
          </w:tcPr>
          <w:p w14:paraId="20E14981" w14:textId="77777777" w:rsidR="00D82DEF" w:rsidRPr="00C26C37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7DCDB0C7" w14:textId="77777777" w:rsidR="00D82DEF" w:rsidRPr="00C26C37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eastAsia="Arial Unicode MS" w:hAnsiTheme="majorBidi" w:cstheme="majorBidi"/>
                <w:sz w:val="20"/>
              </w:rPr>
            </w:pPr>
          </w:p>
        </w:tc>
      </w:tr>
      <w:tr w:rsidR="00D82DEF" w:rsidRPr="00BB102D" w14:paraId="36003239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494678B" w14:textId="589160BD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3C7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85386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652B1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550615" w14:textId="23E91054" w:rsidR="00D82DEF" w:rsidRPr="00542A7E" w:rsidRDefault="003C789A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(138,286)</w:t>
            </w:r>
          </w:p>
        </w:tc>
        <w:tc>
          <w:tcPr>
            <w:tcW w:w="270" w:type="dxa"/>
            <w:vAlign w:val="bottom"/>
          </w:tcPr>
          <w:p w14:paraId="34D70B27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D3A17F" w14:textId="501D78D2" w:rsidR="00D82DEF" w:rsidRPr="00542A7E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176,247</w:t>
            </w:r>
          </w:p>
        </w:tc>
        <w:tc>
          <w:tcPr>
            <w:tcW w:w="239" w:type="dxa"/>
            <w:vAlign w:val="bottom"/>
          </w:tcPr>
          <w:p w14:paraId="29E7662C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476214" w14:textId="405461C9" w:rsidR="00D82DEF" w:rsidRPr="00542A7E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b/>
                <w:sz w:val="28"/>
                <w:szCs w:val="28"/>
              </w:rPr>
              <w:t>115,235</w:t>
            </w:r>
          </w:p>
        </w:tc>
        <w:tc>
          <w:tcPr>
            <w:tcW w:w="243" w:type="dxa"/>
            <w:vAlign w:val="bottom"/>
          </w:tcPr>
          <w:p w14:paraId="268A66AB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269179F3" w14:textId="7DFC1920" w:rsidR="00D82DEF" w:rsidRPr="00542A7E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</w:tr>
      <w:tr w:rsidR="00D82DEF" w:rsidRPr="00BB102D" w14:paraId="38D276C1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40939178" w14:textId="77DB9F2B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="003C7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C78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407D7C" w14:textId="77777777" w:rsidR="00D82DEF" w:rsidRPr="00506E99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AF688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709C3D" w14:textId="77777777" w:rsidR="00D82DEF" w:rsidRPr="00DE5448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126D262" w14:textId="77777777" w:rsidR="00D82DEF" w:rsidRPr="00DE5448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961EE1D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CF8B9C2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CFB1E9F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82DEF" w:rsidRPr="00BB102D" w14:paraId="5F6FA40A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7D229E67" w14:textId="77777777" w:rsidR="00D82DEF" w:rsidRPr="00BB102D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23E2E2" w14:textId="736A1E86" w:rsidR="00D82DEF" w:rsidRPr="00A724F6" w:rsidRDefault="00A724F6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(123,131)</w:t>
            </w:r>
          </w:p>
        </w:tc>
        <w:tc>
          <w:tcPr>
            <w:tcW w:w="270" w:type="dxa"/>
            <w:vAlign w:val="bottom"/>
          </w:tcPr>
          <w:p w14:paraId="5FC3CF8B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FDE05C" w14:textId="0CF14270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924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372</w:t>
            </w:r>
          </w:p>
        </w:tc>
        <w:tc>
          <w:tcPr>
            <w:tcW w:w="239" w:type="dxa"/>
            <w:vAlign w:val="bottom"/>
          </w:tcPr>
          <w:p w14:paraId="27951399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D1D96E5" w14:textId="516EA52F" w:rsidR="00D82DEF" w:rsidRPr="00F8398D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sz w:val="28"/>
                <w:szCs w:val="28"/>
              </w:rPr>
              <w:t>115,235</w:t>
            </w:r>
          </w:p>
        </w:tc>
        <w:tc>
          <w:tcPr>
            <w:tcW w:w="243" w:type="dxa"/>
            <w:vAlign w:val="bottom"/>
          </w:tcPr>
          <w:p w14:paraId="13329F85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81E5A01" w14:textId="7B03E946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</w:tr>
      <w:tr w:rsidR="00D82DEF" w:rsidRPr="00BB102D" w14:paraId="11920815" w14:textId="77777777" w:rsidTr="00C26C37">
        <w:trPr>
          <w:trHeight w:val="399"/>
        </w:trPr>
        <w:tc>
          <w:tcPr>
            <w:tcW w:w="3600" w:type="dxa"/>
            <w:vAlign w:val="bottom"/>
          </w:tcPr>
          <w:p w14:paraId="58F4FF01" w14:textId="77777777" w:rsidR="00D82DEF" w:rsidRPr="00BB102D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7AE5E" w14:textId="27B74DBA" w:rsidR="00D82DEF" w:rsidRPr="00542A7E" w:rsidRDefault="00A724F6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(67,127)</w:t>
            </w:r>
          </w:p>
        </w:tc>
        <w:tc>
          <w:tcPr>
            <w:tcW w:w="270" w:type="dxa"/>
            <w:vAlign w:val="bottom"/>
          </w:tcPr>
          <w:p w14:paraId="5819204B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F8B669" w14:textId="5C9CA0CE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239" w:type="dxa"/>
            <w:vAlign w:val="bottom"/>
          </w:tcPr>
          <w:p w14:paraId="1E7AB9D5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537D221" w14:textId="2F5BBC96" w:rsidR="00D82DEF" w:rsidRPr="00F8398D" w:rsidRDefault="00F31BCA" w:rsidP="00F31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1B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9852D35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036D4238" w14:textId="3FE22C22" w:rsidR="00D82DEF" w:rsidRPr="00F31BC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31B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2DEF" w:rsidRPr="00BB102D" w14:paraId="2AEDE26A" w14:textId="77777777" w:rsidTr="00C26C37">
        <w:trPr>
          <w:trHeight w:val="404"/>
        </w:trPr>
        <w:tc>
          <w:tcPr>
            <w:tcW w:w="3600" w:type="dxa"/>
            <w:vAlign w:val="center"/>
          </w:tcPr>
          <w:p w14:paraId="2A4CC7C6" w14:textId="37F26122" w:rsidR="00D82DEF" w:rsidRPr="00F7666E" w:rsidRDefault="00D82DEF" w:rsidP="00D82DEF">
            <w:pPr>
              <w:tabs>
                <w:tab w:val="left" w:pos="117"/>
                <w:tab w:val="decimal" w:pos="1143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8CEF8" w14:textId="0DFCB902" w:rsidR="00D82DEF" w:rsidRPr="00542A7E" w:rsidRDefault="00A724F6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(190,258)</w:t>
            </w:r>
          </w:p>
        </w:tc>
        <w:tc>
          <w:tcPr>
            <w:tcW w:w="270" w:type="dxa"/>
            <w:vAlign w:val="bottom"/>
          </w:tcPr>
          <w:p w14:paraId="2748EA58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2FB2D" w14:textId="321BA361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239" w:type="dxa"/>
            <w:vAlign w:val="bottom"/>
          </w:tcPr>
          <w:p w14:paraId="117AB296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1D1AD" w14:textId="4D47B48F" w:rsidR="00D82DEF" w:rsidRPr="00F8398D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b/>
                <w:sz w:val="28"/>
                <w:szCs w:val="28"/>
              </w:rPr>
              <w:t>115,235</w:t>
            </w:r>
          </w:p>
        </w:tc>
        <w:tc>
          <w:tcPr>
            <w:tcW w:w="243" w:type="dxa"/>
            <w:vAlign w:val="bottom"/>
          </w:tcPr>
          <w:p w14:paraId="4B75A1A1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677C6" w14:textId="106D8CCC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</w:tr>
      <w:tr w:rsidR="00AA6151" w:rsidRPr="00BB102D" w14:paraId="1CCA15E3" w14:textId="77777777" w:rsidTr="00C26C37">
        <w:trPr>
          <w:trHeight w:val="404"/>
        </w:trPr>
        <w:tc>
          <w:tcPr>
            <w:tcW w:w="3600" w:type="dxa"/>
            <w:vAlign w:val="center"/>
          </w:tcPr>
          <w:p w14:paraId="6B57710A" w14:textId="77777777" w:rsidR="00AA6151" w:rsidRPr="00F7666E" w:rsidRDefault="00AA6151" w:rsidP="00D82DEF">
            <w:pPr>
              <w:tabs>
                <w:tab w:val="left" w:pos="117"/>
                <w:tab w:val="decimal" w:pos="1143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88B44" w14:textId="77777777" w:rsidR="00AA6151" w:rsidRPr="00542A7E" w:rsidRDefault="00AA6151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236248" w14:textId="77777777" w:rsidR="00AA6151" w:rsidRPr="00542A7E" w:rsidRDefault="00AA6151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7E2EEF" w14:textId="77777777" w:rsidR="00AA6151" w:rsidRPr="00E922C3" w:rsidRDefault="00AA6151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1EDB6B4E" w14:textId="77777777" w:rsidR="00AA6151" w:rsidRPr="001B4AEA" w:rsidRDefault="00AA6151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2B05910" w14:textId="77777777" w:rsidR="00AA6151" w:rsidRPr="00921E60" w:rsidRDefault="00AA6151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255B0D4" w14:textId="77777777" w:rsidR="00AA6151" w:rsidRPr="001B4AEA" w:rsidRDefault="00AA6151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4C6D6BB6" w14:textId="77777777" w:rsidR="00AA6151" w:rsidRPr="00E922C3" w:rsidRDefault="00AA6151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D82DEF" w:rsidRPr="00BB102D" w14:paraId="3F054A9B" w14:textId="77777777" w:rsidTr="00C26C37">
        <w:trPr>
          <w:trHeight w:val="404"/>
        </w:trPr>
        <w:tc>
          <w:tcPr>
            <w:tcW w:w="3600" w:type="dxa"/>
            <w:vAlign w:val="bottom"/>
          </w:tcPr>
          <w:p w14:paraId="0313BD2D" w14:textId="304EF1C3" w:rsidR="00D82DEF" w:rsidRPr="00F7666E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="00A32EA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D1176" w14:textId="77777777" w:rsidR="00D82DEF" w:rsidRPr="00506E99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3927E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37C636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EBBE8AC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9D9ED45" w14:textId="77777777" w:rsidR="00D82DEF" w:rsidRPr="00AC1475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870414A" w14:textId="77777777" w:rsidR="00D82DEF" w:rsidRPr="00BB102D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158589D4" w14:textId="77777777" w:rsidR="00D82DEF" w:rsidRPr="00BB102D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82DEF" w:rsidRPr="00BB102D" w14:paraId="638F81D3" w14:textId="77777777" w:rsidTr="00C26C37">
        <w:trPr>
          <w:trHeight w:val="404"/>
        </w:trPr>
        <w:tc>
          <w:tcPr>
            <w:tcW w:w="3600" w:type="dxa"/>
            <w:vAlign w:val="bottom"/>
          </w:tcPr>
          <w:p w14:paraId="490BE5D0" w14:textId="77777777" w:rsidR="00D82DEF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C3DAB" w14:textId="6DBFD1BC" w:rsidR="00D82DEF" w:rsidRPr="00542A7E" w:rsidRDefault="00A724F6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(82,838)</w:t>
            </w:r>
          </w:p>
        </w:tc>
        <w:tc>
          <w:tcPr>
            <w:tcW w:w="270" w:type="dxa"/>
            <w:vAlign w:val="bottom"/>
          </w:tcPr>
          <w:p w14:paraId="0156B28D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0C6E23" w14:textId="6148BCBA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1,132,119</w:t>
            </w:r>
          </w:p>
        </w:tc>
        <w:tc>
          <w:tcPr>
            <w:tcW w:w="239" w:type="dxa"/>
            <w:vAlign w:val="bottom"/>
          </w:tcPr>
          <w:p w14:paraId="55EA2748" w14:textId="77777777" w:rsidR="00D82DEF" w:rsidRPr="001B4AE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2F1D032" w14:textId="371F3B68" w:rsidR="00D82DEF" w:rsidRPr="001B4AEA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bCs/>
                <w:sz w:val="28"/>
                <w:szCs w:val="28"/>
              </w:rPr>
              <w:t>115,235</w:t>
            </w:r>
          </w:p>
        </w:tc>
        <w:tc>
          <w:tcPr>
            <w:tcW w:w="243" w:type="dxa"/>
            <w:vAlign w:val="bottom"/>
          </w:tcPr>
          <w:p w14:paraId="61CCDC3D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B29F458" w14:textId="20C5E5AD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710</w:t>
            </w:r>
          </w:p>
        </w:tc>
      </w:tr>
      <w:tr w:rsidR="00D82DEF" w:rsidRPr="00BB102D" w14:paraId="2132FE46" w14:textId="77777777" w:rsidTr="00C26C37">
        <w:trPr>
          <w:trHeight w:val="404"/>
        </w:trPr>
        <w:tc>
          <w:tcPr>
            <w:tcW w:w="3600" w:type="dxa"/>
            <w:vAlign w:val="bottom"/>
          </w:tcPr>
          <w:p w14:paraId="13745BCA" w14:textId="77777777" w:rsidR="00D82DEF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20994" w14:textId="57293235" w:rsidR="00D82DEF" w:rsidRPr="00542A7E" w:rsidRDefault="00A724F6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(55,448)</w:t>
            </w:r>
          </w:p>
        </w:tc>
        <w:tc>
          <w:tcPr>
            <w:tcW w:w="270" w:type="dxa"/>
            <w:vAlign w:val="bottom"/>
          </w:tcPr>
          <w:p w14:paraId="6D66719E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21A82C" w14:textId="620DE7B9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44,128</w:t>
            </w:r>
          </w:p>
        </w:tc>
        <w:tc>
          <w:tcPr>
            <w:tcW w:w="239" w:type="dxa"/>
            <w:vAlign w:val="bottom"/>
          </w:tcPr>
          <w:p w14:paraId="3C3D5782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2E08F" w14:textId="6AEC0B4E" w:rsidR="00D82DEF" w:rsidRPr="001B4AEA" w:rsidRDefault="00F31BCA" w:rsidP="00F31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1B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E7D889E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AA759F6" w14:textId="64D48901" w:rsidR="00D82DEF" w:rsidRPr="00F31BC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31B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2DEF" w:rsidRPr="00BB102D" w14:paraId="209F3221" w14:textId="77777777" w:rsidTr="00C26C37">
        <w:trPr>
          <w:trHeight w:val="404"/>
        </w:trPr>
        <w:tc>
          <w:tcPr>
            <w:tcW w:w="3600" w:type="dxa"/>
            <w:vAlign w:val="center"/>
          </w:tcPr>
          <w:p w14:paraId="3C5176FB" w14:textId="68852CF1" w:rsidR="00D82DEF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E53D4" w14:textId="24036EFD" w:rsidR="00D82DEF" w:rsidRPr="00542A7E" w:rsidRDefault="00A724F6" w:rsidP="003C789A">
            <w:pPr>
              <w:pStyle w:val="acctmergecolhdg"/>
              <w:tabs>
                <w:tab w:val="decimal" w:pos="884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(138,286)</w:t>
            </w:r>
          </w:p>
        </w:tc>
        <w:tc>
          <w:tcPr>
            <w:tcW w:w="270" w:type="dxa"/>
            <w:vAlign w:val="bottom"/>
          </w:tcPr>
          <w:p w14:paraId="03F29AED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E1E56" w14:textId="1960D508" w:rsidR="00D82DEF" w:rsidRPr="001B4AEA" w:rsidRDefault="00D82DEF" w:rsidP="00D82DEF">
            <w:pPr>
              <w:pStyle w:val="acctmergecolhdg"/>
              <w:tabs>
                <w:tab w:val="decimal" w:pos="972"/>
              </w:tabs>
              <w:spacing w:line="240" w:lineRule="atLeast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176,247</w:t>
            </w:r>
          </w:p>
        </w:tc>
        <w:tc>
          <w:tcPr>
            <w:tcW w:w="239" w:type="dxa"/>
            <w:vAlign w:val="bottom"/>
          </w:tcPr>
          <w:p w14:paraId="3D4E9179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FACB2" w14:textId="40028946" w:rsidR="00D82DEF" w:rsidRPr="001B4AEA" w:rsidRDefault="00921E60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1E60">
              <w:rPr>
                <w:rFonts w:asciiTheme="majorBidi" w:hAnsiTheme="majorBidi" w:cstheme="majorBidi"/>
                <w:b/>
                <w:sz w:val="28"/>
                <w:szCs w:val="28"/>
              </w:rPr>
              <w:t>115,235</w:t>
            </w:r>
          </w:p>
        </w:tc>
        <w:tc>
          <w:tcPr>
            <w:tcW w:w="243" w:type="dxa"/>
            <w:vAlign w:val="bottom"/>
          </w:tcPr>
          <w:p w14:paraId="6200E50E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0335C" w14:textId="28B54359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</w:tr>
      <w:tr w:rsidR="00D82DEF" w:rsidRPr="00CE2716" w14:paraId="4035B450" w14:textId="77777777" w:rsidTr="00C26C37">
        <w:trPr>
          <w:trHeight w:val="224"/>
        </w:trPr>
        <w:tc>
          <w:tcPr>
            <w:tcW w:w="3600" w:type="dxa"/>
            <w:vAlign w:val="bottom"/>
          </w:tcPr>
          <w:p w14:paraId="1652F06F" w14:textId="77777777" w:rsidR="00D82DEF" w:rsidRPr="00CE2716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DEA101" w14:textId="77777777" w:rsidR="00D82DEF" w:rsidRPr="00CE2716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5D34C33" w14:textId="77777777" w:rsidR="00D82DEF" w:rsidRPr="00CE2716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61F1A24" w14:textId="77777777" w:rsidR="00D82DEF" w:rsidRPr="001B4AE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23ABA35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066903" w14:textId="77777777" w:rsidR="00D82DEF" w:rsidRPr="001B4AE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AF73ED4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0A322157" w14:textId="77777777" w:rsidR="00D82DEF" w:rsidRPr="001B4AEA" w:rsidRDefault="00D82DEF" w:rsidP="00D82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DEF" w:rsidRPr="00BB102D" w14:paraId="33B492E1" w14:textId="77777777" w:rsidTr="00C26C37">
        <w:trPr>
          <w:trHeight w:val="404"/>
        </w:trPr>
        <w:tc>
          <w:tcPr>
            <w:tcW w:w="3600" w:type="dxa"/>
            <w:vAlign w:val="bottom"/>
          </w:tcPr>
          <w:p w14:paraId="67533342" w14:textId="2A33BE9B" w:rsidR="00D82DEF" w:rsidRDefault="00D82DEF" w:rsidP="00D82DEF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2F6CF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DE24EC7" w14:textId="565B1DD8" w:rsidR="00D82DEF" w:rsidRPr="00542A7E" w:rsidRDefault="00A724F6" w:rsidP="003C7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(0.26)</w:t>
            </w:r>
          </w:p>
        </w:tc>
        <w:tc>
          <w:tcPr>
            <w:tcW w:w="270" w:type="dxa"/>
          </w:tcPr>
          <w:p w14:paraId="6DF52665" w14:textId="77777777" w:rsidR="00D82DEF" w:rsidRPr="00542A7E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CEE581" w14:textId="579C695B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39" w:type="dxa"/>
            <w:vAlign w:val="bottom"/>
          </w:tcPr>
          <w:p w14:paraId="4C476698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37C23D" w14:textId="71A09736" w:rsidR="00D82DEF" w:rsidRPr="001B4AEA" w:rsidRDefault="00F31BCA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0.24</w:t>
            </w:r>
          </w:p>
        </w:tc>
        <w:tc>
          <w:tcPr>
            <w:tcW w:w="243" w:type="dxa"/>
            <w:vAlign w:val="bottom"/>
          </w:tcPr>
          <w:p w14:paraId="78238303" w14:textId="77777777" w:rsidR="00D82DEF" w:rsidRPr="001B4AEA" w:rsidRDefault="00D82DEF" w:rsidP="00D8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0565F6AA" w14:textId="19A275A3" w:rsidR="00D82DEF" w:rsidRPr="001B4AEA" w:rsidRDefault="00D82DEF" w:rsidP="00C26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</w:tr>
    </w:tbl>
    <w:p w14:paraId="31738147" w14:textId="77777777" w:rsidR="00D82DEF" w:rsidRPr="00187720" w:rsidRDefault="00D82DEF" w:rsidP="00D82DEF">
      <w:pPr>
        <w:tabs>
          <w:tab w:val="clear" w:pos="227"/>
          <w:tab w:val="clear" w:pos="454"/>
          <w:tab w:val="clear" w:pos="680"/>
          <w:tab w:val="left" w:pos="540"/>
          <w:tab w:val="num" w:pos="1080"/>
        </w:tabs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172AC51B" w14:textId="77777777" w:rsidR="003120D9" w:rsidRDefault="003120D9" w:rsidP="00D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sectPr w:rsidR="003120D9" w:rsidSect="009777AF">
      <w:headerReference w:type="default" r:id="rId11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01A7F" w14:textId="77777777" w:rsidR="00324FC9" w:rsidRDefault="00324FC9">
      <w:r>
        <w:separator/>
      </w:r>
    </w:p>
  </w:endnote>
  <w:endnote w:type="continuationSeparator" w:id="0">
    <w:p w14:paraId="2E2A2C52" w14:textId="77777777" w:rsidR="00324FC9" w:rsidRDefault="00324FC9">
      <w:r>
        <w:continuationSeparator/>
      </w:r>
    </w:p>
  </w:endnote>
  <w:endnote w:type="continuationNotice" w:id="1">
    <w:p w14:paraId="601D62AE" w14:textId="77777777" w:rsidR="00324FC9" w:rsidRDefault="00324F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002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3BFBB" w14:textId="58DE7D95" w:rsidR="0033775F" w:rsidRDefault="0033775F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03116" w:rsidRPr="0030311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BEE93" w14:textId="77777777" w:rsidR="00324FC9" w:rsidRDefault="00324FC9">
      <w:r>
        <w:separator/>
      </w:r>
    </w:p>
  </w:footnote>
  <w:footnote w:type="continuationSeparator" w:id="0">
    <w:p w14:paraId="51869F58" w14:textId="77777777" w:rsidR="00324FC9" w:rsidRDefault="00324FC9">
      <w:r>
        <w:continuationSeparator/>
      </w:r>
    </w:p>
  </w:footnote>
  <w:footnote w:type="continuationNotice" w:id="1">
    <w:p w14:paraId="56A882E8" w14:textId="77777777" w:rsidR="00324FC9" w:rsidRDefault="00324F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5F0" w14:textId="77777777" w:rsidR="0033775F" w:rsidRPr="00DC0DD7" w:rsidRDefault="0033775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4D0D4C88" w14:textId="77777777" w:rsidR="00B800DD" w:rsidRPr="0025022B" w:rsidRDefault="00B800DD" w:rsidP="00B80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52157EC" w14:textId="183C7C2E" w:rsidR="009F1066" w:rsidRPr="00F55BAA" w:rsidRDefault="009F1066" w:rsidP="009F10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9F1066">
      <w:rPr>
        <w:rFonts w:asciiTheme="majorBidi" w:hAnsiTheme="majorBidi" w:cstheme="majorBidi"/>
        <w:b/>
        <w:bCs/>
        <w:sz w:val="30"/>
        <w:szCs w:val="30"/>
      </w:rPr>
      <w:t>31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 w:hint="cs"/>
        <w:b/>
        <w:bCs/>
        <w:sz w:val="30"/>
        <w:szCs w:val="30"/>
        <w:cs/>
      </w:rPr>
      <w:t>มีนาคม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 w:rsidRPr="009F1066">
      <w:rPr>
        <w:rFonts w:asciiTheme="majorBidi" w:hAnsiTheme="majorBidi" w:cstheme="majorBidi"/>
        <w:b/>
        <w:bCs/>
        <w:sz w:val="30"/>
        <w:szCs w:val="30"/>
      </w:rPr>
      <w:t xml:space="preserve"> (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>ไม่ได้ตรวจสอบ</w:t>
    </w:r>
    <w:r w:rsidRPr="009F1066">
      <w:rPr>
        <w:rFonts w:asciiTheme="majorBidi" w:hAnsiTheme="majorBidi" w:cstheme="majorBidi"/>
        <w:b/>
        <w:bCs/>
        <w:sz w:val="30"/>
        <w:szCs w:val="30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A20E" w14:textId="77777777" w:rsidR="00BB0ECF" w:rsidRPr="00DC0DD7" w:rsidRDefault="00BB0EC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FFAC61B" w14:textId="77777777" w:rsidR="00BB0ECF" w:rsidRPr="0025022B" w:rsidRDefault="00BB0ECF" w:rsidP="00B80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28EDD8A" w14:textId="77777777" w:rsidR="00BB0ECF" w:rsidRPr="00F55BAA" w:rsidRDefault="00BB0ECF" w:rsidP="009F10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9F1066">
      <w:rPr>
        <w:rFonts w:asciiTheme="majorBidi" w:hAnsiTheme="majorBidi" w:cstheme="majorBidi"/>
        <w:b/>
        <w:bCs/>
        <w:sz w:val="30"/>
        <w:szCs w:val="30"/>
      </w:rPr>
      <w:t>31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 w:hint="cs"/>
        <w:b/>
        <w:bCs/>
        <w:sz w:val="30"/>
        <w:szCs w:val="30"/>
        <w:cs/>
      </w:rPr>
      <w:t>มีนาคม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 w:rsidRPr="009F1066">
      <w:rPr>
        <w:rFonts w:asciiTheme="majorBidi" w:hAnsiTheme="majorBidi" w:cstheme="majorBidi"/>
        <w:b/>
        <w:bCs/>
        <w:sz w:val="30"/>
        <w:szCs w:val="30"/>
      </w:rPr>
      <w:t xml:space="preserve"> (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>ไม่ได้ตรวจสอบ</w:t>
    </w:r>
    <w:r w:rsidRPr="009F1066">
      <w:rPr>
        <w:rFonts w:asciiTheme="majorBidi" w:hAnsiTheme="majorBidi" w:cstheme="majorBidi"/>
        <w:b/>
        <w:bCs/>
        <w:sz w:val="30"/>
        <w:szCs w:val="30"/>
      </w:rPr>
      <w:t>)</w:t>
    </w:r>
  </w:p>
  <w:p w14:paraId="2DD5C7E8" w14:textId="77777777" w:rsidR="00BB0ECF" w:rsidRPr="00B800DD" w:rsidRDefault="00BB0EC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B478" w14:textId="77777777" w:rsidR="007B107B" w:rsidRPr="00DC0DD7" w:rsidRDefault="007B107B" w:rsidP="007B10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6DA5348" w14:textId="77777777" w:rsidR="007B107B" w:rsidRPr="0025022B" w:rsidRDefault="007B107B" w:rsidP="007B10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57C689B" w14:textId="77777777" w:rsidR="00BB0ECF" w:rsidRPr="00F55BAA" w:rsidRDefault="00BB0ECF" w:rsidP="00BB0E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9F1066">
      <w:rPr>
        <w:rFonts w:asciiTheme="majorBidi" w:hAnsiTheme="majorBidi" w:cstheme="majorBidi"/>
        <w:b/>
        <w:bCs/>
        <w:sz w:val="30"/>
        <w:szCs w:val="30"/>
      </w:rPr>
      <w:t>31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 w:hint="cs"/>
        <w:b/>
        <w:bCs/>
        <w:sz w:val="30"/>
        <w:szCs w:val="30"/>
        <w:cs/>
      </w:rPr>
      <w:t>มีนาคม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 w:rsidRPr="009F1066">
      <w:rPr>
        <w:rFonts w:asciiTheme="majorBidi" w:hAnsiTheme="majorBidi" w:cstheme="majorBidi"/>
        <w:b/>
        <w:bCs/>
        <w:sz w:val="30"/>
        <w:szCs w:val="30"/>
      </w:rPr>
      <w:t xml:space="preserve"> (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>ไม่ได้ตรวจสอบ</w:t>
    </w:r>
    <w:r w:rsidRPr="009F1066">
      <w:rPr>
        <w:rFonts w:asciiTheme="majorBidi" w:hAnsiTheme="majorBidi" w:cstheme="majorBidi"/>
        <w:b/>
        <w:bCs/>
        <w:sz w:val="30"/>
        <w:szCs w:val="30"/>
      </w:rPr>
      <w:t>)</w:t>
    </w:r>
  </w:p>
  <w:p w14:paraId="2EAED60C" w14:textId="77777777" w:rsidR="009C0002" w:rsidRPr="007B107B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9"/>
  </w:num>
  <w:num w:numId="4" w16cid:durableId="843670007">
    <w:abstractNumId w:val="6"/>
  </w:num>
  <w:num w:numId="5" w16cid:durableId="335889290">
    <w:abstractNumId w:val="4"/>
  </w:num>
  <w:num w:numId="6" w16cid:durableId="1945074257">
    <w:abstractNumId w:val="14"/>
  </w:num>
  <w:num w:numId="7" w16cid:durableId="750084898">
    <w:abstractNumId w:val="15"/>
  </w:num>
  <w:num w:numId="8" w16cid:durableId="1709140651">
    <w:abstractNumId w:val="10"/>
  </w:num>
  <w:num w:numId="9" w16cid:durableId="97454305">
    <w:abstractNumId w:val="1"/>
  </w:num>
  <w:num w:numId="10" w16cid:durableId="1094664347">
    <w:abstractNumId w:val="8"/>
  </w:num>
  <w:num w:numId="11" w16cid:durableId="944262752">
    <w:abstractNumId w:val="13"/>
  </w:num>
  <w:num w:numId="12" w16cid:durableId="926571078">
    <w:abstractNumId w:val="2"/>
  </w:num>
  <w:num w:numId="13" w16cid:durableId="38865071">
    <w:abstractNumId w:val="7"/>
  </w:num>
  <w:num w:numId="14" w16cid:durableId="1194463322">
    <w:abstractNumId w:val="11"/>
  </w:num>
  <w:num w:numId="15" w16cid:durableId="848527140">
    <w:abstractNumId w:val="5"/>
  </w:num>
  <w:num w:numId="16" w16cid:durableId="1259632954">
    <w:abstractNumId w:val="16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2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1E16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5360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6E53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BB4"/>
    <w:rsid w:val="00022CE8"/>
    <w:rsid w:val="00023CE6"/>
    <w:rsid w:val="00023DFC"/>
    <w:rsid w:val="00024304"/>
    <w:rsid w:val="000243CE"/>
    <w:rsid w:val="000247B0"/>
    <w:rsid w:val="00024953"/>
    <w:rsid w:val="00024B71"/>
    <w:rsid w:val="00024F30"/>
    <w:rsid w:val="00025129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5B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D5"/>
    <w:rsid w:val="00035A15"/>
    <w:rsid w:val="00035A2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60B"/>
    <w:rsid w:val="000378C7"/>
    <w:rsid w:val="00037979"/>
    <w:rsid w:val="00040331"/>
    <w:rsid w:val="000404E2"/>
    <w:rsid w:val="00040791"/>
    <w:rsid w:val="000407EC"/>
    <w:rsid w:val="00040952"/>
    <w:rsid w:val="00040AD0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A5E"/>
    <w:rsid w:val="00045BC3"/>
    <w:rsid w:val="00045E6A"/>
    <w:rsid w:val="000463AC"/>
    <w:rsid w:val="00046429"/>
    <w:rsid w:val="0004699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18F"/>
    <w:rsid w:val="00052251"/>
    <w:rsid w:val="000528EF"/>
    <w:rsid w:val="000529F4"/>
    <w:rsid w:val="00052EB3"/>
    <w:rsid w:val="00052FF6"/>
    <w:rsid w:val="00053483"/>
    <w:rsid w:val="00054433"/>
    <w:rsid w:val="00054663"/>
    <w:rsid w:val="00055274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1E8"/>
    <w:rsid w:val="00057A0E"/>
    <w:rsid w:val="00057AD1"/>
    <w:rsid w:val="000602A0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730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B15"/>
    <w:rsid w:val="00084E43"/>
    <w:rsid w:val="00084E93"/>
    <w:rsid w:val="00085178"/>
    <w:rsid w:val="00085378"/>
    <w:rsid w:val="00085406"/>
    <w:rsid w:val="00085461"/>
    <w:rsid w:val="0008577C"/>
    <w:rsid w:val="00085C50"/>
    <w:rsid w:val="00085EAB"/>
    <w:rsid w:val="00085F5F"/>
    <w:rsid w:val="000861E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64"/>
    <w:rsid w:val="000900D2"/>
    <w:rsid w:val="000901E2"/>
    <w:rsid w:val="000902EE"/>
    <w:rsid w:val="000904B7"/>
    <w:rsid w:val="00090737"/>
    <w:rsid w:val="00090A18"/>
    <w:rsid w:val="00090CA7"/>
    <w:rsid w:val="00090EBA"/>
    <w:rsid w:val="00090F48"/>
    <w:rsid w:val="000911C3"/>
    <w:rsid w:val="000913A0"/>
    <w:rsid w:val="00092224"/>
    <w:rsid w:val="000926A7"/>
    <w:rsid w:val="00092B09"/>
    <w:rsid w:val="00092B1D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0EF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3B"/>
    <w:rsid w:val="000A4C7F"/>
    <w:rsid w:val="000A4D19"/>
    <w:rsid w:val="000A534B"/>
    <w:rsid w:val="000A5401"/>
    <w:rsid w:val="000A5DF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99"/>
    <w:rsid w:val="000B21CA"/>
    <w:rsid w:val="000B268E"/>
    <w:rsid w:val="000B287F"/>
    <w:rsid w:val="000B33FE"/>
    <w:rsid w:val="000B3CE4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A9C"/>
    <w:rsid w:val="000C2074"/>
    <w:rsid w:val="000C21DB"/>
    <w:rsid w:val="000C2252"/>
    <w:rsid w:val="000C25AF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29D"/>
    <w:rsid w:val="000C6330"/>
    <w:rsid w:val="000C633A"/>
    <w:rsid w:val="000C67A5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64C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4DDD"/>
    <w:rsid w:val="000F4E29"/>
    <w:rsid w:val="000F525F"/>
    <w:rsid w:val="000F5844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6AA"/>
    <w:rsid w:val="00100A6A"/>
    <w:rsid w:val="001011B7"/>
    <w:rsid w:val="001012A4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2A8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0C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5D0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0A"/>
    <w:rsid w:val="00130698"/>
    <w:rsid w:val="00130BCE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19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055"/>
    <w:rsid w:val="00153071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DB8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2C21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2B7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05D"/>
    <w:rsid w:val="00182234"/>
    <w:rsid w:val="001826FA"/>
    <w:rsid w:val="001826FB"/>
    <w:rsid w:val="00182D71"/>
    <w:rsid w:val="00182E29"/>
    <w:rsid w:val="00183341"/>
    <w:rsid w:val="001835BA"/>
    <w:rsid w:val="0018374E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8AC"/>
    <w:rsid w:val="00185959"/>
    <w:rsid w:val="00185D16"/>
    <w:rsid w:val="00185FDB"/>
    <w:rsid w:val="001863F0"/>
    <w:rsid w:val="001865C5"/>
    <w:rsid w:val="0018681D"/>
    <w:rsid w:val="00186AC3"/>
    <w:rsid w:val="00186E89"/>
    <w:rsid w:val="00187057"/>
    <w:rsid w:val="00187423"/>
    <w:rsid w:val="00187720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1D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87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CBB"/>
    <w:rsid w:val="00197E2D"/>
    <w:rsid w:val="00197EE5"/>
    <w:rsid w:val="00197FCB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8E8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262"/>
    <w:rsid w:val="001C1415"/>
    <w:rsid w:val="001C1823"/>
    <w:rsid w:val="001C1A36"/>
    <w:rsid w:val="001C1B7E"/>
    <w:rsid w:val="001C2102"/>
    <w:rsid w:val="001C2307"/>
    <w:rsid w:val="001C246C"/>
    <w:rsid w:val="001C26D8"/>
    <w:rsid w:val="001C28A3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03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1C8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F80"/>
    <w:rsid w:val="002011EF"/>
    <w:rsid w:val="00201484"/>
    <w:rsid w:val="002014D4"/>
    <w:rsid w:val="00201552"/>
    <w:rsid w:val="0020157D"/>
    <w:rsid w:val="002015A0"/>
    <w:rsid w:val="002016C6"/>
    <w:rsid w:val="00201AA0"/>
    <w:rsid w:val="00201CF8"/>
    <w:rsid w:val="00201FB1"/>
    <w:rsid w:val="002022E2"/>
    <w:rsid w:val="002023A8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0C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31C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589"/>
    <w:rsid w:val="002277BF"/>
    <w:rsid w:val="00227969"/>
    <w:rsid w:val="00227E99"/>
    <w:rsid w:val="00230032"/>
    <w:rsid w:val="00230246"/>
    <w:rsid w:val="00230FE6"/>
    <w:rsid w:val="0023112B"/>
    <w:rsid w:val="00231420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D83"/>
    <w:rsid w:val="00233F08"/>
    <w:rsid w:val="00234014"/>
    <w:rsid w:val="00234033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DA6"/>
    <w:rsid w:val="00237EF0"/>
    <w:rsid w:val="0024005E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9A7"/>
    <w:rsid w:val="00246C27"/>
    <w:rsid w:val="00246C64"/>
    <w:rsid w:val="00246CE7"/>
    <w:rsid w:val="00246D3A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0C40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D6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5FAD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9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0FF4"/>
    <w:rsid w:val="0027107E"/>
    <w:rsid w:val="00271216"/>
    <w:rsid w:val="00271B65"/>
    <w:rsid w:val="00272031"/>
    <w:rsid w:val="0027215C"/>
    <w:rsid w:val="00272342"/>
    <w:rsid w:val="0027256C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10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6F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2BB1"/>
    <w:rsid w:val="00283130"/>
    <w:rsid w:val="00283275"/>
    <w:rsid w:val="0028327B"/>
    <w:rsid w:val="00283551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CC2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F87"/>
    <w:rsid w:val="002A23D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70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E74"/>
    <w:rsid w:val="002C0EA1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2E0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4E1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6AE"/>
    <w:rsid w:val="002D18B5"/>
    <w:rsid w:val="002D19F2"/>
    <w:rsid w:val="002D1C3F"/>
    <w:rsid w:val="002D262D"/>
    <w:rsid w:val="002D27BD"/>
    <w:rsid w:val="002D2979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DD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32F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4"/>
    <w:rsid w:val="002F6A3A"/>
    <w:rsid w:val="002F6B1D"/>
    <w:rsid w:val="002F6CF1"/>
    <w:rsid w:val="002F6F5B"/>
    <w:rsid w:val="002F6FC6"/>
    <w:rsid w:val="002F7041"/>
    <w:rsid w:val="002F78A1"/>
    <w:rsid w:val="002F7E26"/>
    <w:rsid w:val="002F7E78"/>
    <w:rsid w:val="002F7EA5"/>
    <w:rsid w:val="00300750"/>
    <w:rsid w:val="0030077F"/>
    <w:rsid w:val="00300904"/>
    <w:rsid w:val="00300CAF"/>
    <w:rsid w:val="00300E71"/>
    <w:rsid w:val="00301825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16"/>
    <w:rsid w:val="00303409"/>
    <w:rsid w:val="0030347A"/>
    <w:rsid w:val="003034E8"/>
    <w:rsid w:val="003035D9"/>
    <w:rsid w:val="00303D44"/>
    <w:rsid w:val="00303DFD"/>
    <w:rsid w:val="00304721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29F"/>
    <w:rsid w:val="0031089B"/>
    <w:rsid w:val="00310B22"/>
    <w:rsid w:val="00310BAA"/>
    <w:rsid w:val="00310C8F"/>
    <w:rsid w:val="00310CC6"/>
    <w:rsid w:val="0031116E"/>
    <w:rsid w:val="0031155B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69E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B11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CE9"/>
    <w:rsid w:val="00324055"/>
    <w:rsid w:val="0032405B"/>
    <w:rsid w:val="00324478"/>
    <w:rsid w:val="003245D6"/>
    <w:rsid w:val="00324AC9"/>
    <w:rsid w:val="00324B0E"/>
    <w:rsid w:val="00324FC9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3E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75F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2BC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05B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8A6"/>
    <w:rsid w:val="00355CA1"/>
    <w:rsid w:val="00355CA7"/>
    <w:rsid w:val="00355F44"/>
    <w:rsid w:val="003561AB"/>
    <w:rsid w:val="00356539"/>
    <w:rsid w:val="00356F4A"/>
    <w:rsid w:val="00357151"/>
    <w:rsid w:val="003573C0"/>
    <w:rsid w:val="003573DD"/>
    <w:rsid w:val="003574C6"/>
    <w:rsid w:val="00357553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15B"/>
    <w:rsid w:val="003642E0"/>
    <w:rsid w:val="003644C6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CFD"/>
    <w:rsid w:val="00370EEC"/>
    <w:rsid w:val="00371225"/>
    <w:rsid w:val="00371360"/>
    <w:rsid w:val="00371AC8"/>
    <w:rsid w:val="00371BBF"/>
    <w:rsid w:val="00371C96"/>
    <w:rsid w:val="0037226D"/>
    <w:rsid w:val="003723E4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41DC"/>
    <w:rsid w:val="00384203"/>
    <w:rsid w:val="0038462C"/>
    <w:rsid w:val="00384667"/>
    <w:rsid w:val="00384B8F"/>
    <w:rsid w:val="00384E3B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C2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F41"/>
    <w:rsid w:val="00394178"/>
    <w:rsid w:val="00394291"/>
    <w:rsid w:val="003942FA"/>
    <w:rsid w:val="0039456C"/>
    <w:rsid w:val="00394C1B"/>
    <w:rsid w:val="00394C4C"/>
    <w:rsid w:val="0039558C"/>
    <w:rsid w:val="003955B1"/>
    <w:rsid w:val="003959E1"/>
    <w:rsid w:val="00395A80"/>
    <w:rsid w:val="00395D09"/>
    <w:rsid w:val="00396074"/>
    <w:rsid w:val="003964E8"/>
    <w:rsid w:val="00396930"/>
    <w:rsid w:val="003969E7"/>
    <w:rsid w:val="00396DDB"/>
    <w:rsid w:val="00396F61"/>
    <w:rsid w:val="003975C2"/>
    <w:rsid w:val="003976EF"/>
    <w:rsid w:val="00397B22"/>
    <w:rsid w:val="00397C26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A2F"/>
    <w:rsid w:val="003A5C8C"/>
    <w:rsid w:val="003A5CFF"/>
    <w:rsid w:val="003A5F37"/>
    <w:rsid w:val="003A61C3"/>
    <w:rsid w:val="003A6754"/>
    <w:rsid w:val="003A6847"/>
    <w:rsid w:val="003A699A"/>
    <w:rsid w:val="003A6F0C"/>
    <w:rsid w:val="003A733B"/>
    <w:rsid w:val="003A74C6"/>
    <w:rsid w:val="003A7A04"/>
    <w:rsid w:val="003A7B4B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4ED8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426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9A"/>
    <w:rsid w:val="003C78F0"/>
    <w:rsid w:val="003C7FBB"/>
    <w:rsid w:val="003D08E1"/>
    <w:rsid w:val="003D0AAA"/>
    <w:rsid w:val="003D0C6B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0"/>
    <w:rsid w:val="003D5472"/>
    <w:rsid w:val="003D5B91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2C7"/>
    <w:rsid w:val="003E7613"/>
    <w:rsid w:val="003E7BB9"/>
    <w:rsid w:val="003E7D98"/>
    <w:rsid w:val="003F0524"/>
    <w:rsid w:val="003F06E0"/>
    <w:rsid w:val="003F0C1C"/>
    <w:rsid w:val="003F0CE8"/>
    <w:rsid w:val="003F148A"/>
    <w:rsid w:val="003F1732"/>
    <w:rsid w:val="003F1DF1"/>
    <w:rsid w:val="003F1F48"/>
    <w:rsid w:val="003F1F53"/>
    <w:rsid w:val="003F21E8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F40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AFE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495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680"/>
    <w:rsid w:val="00412856"/>
    <w:rsid w:val="00412867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4CE5"/>
    <w:rsid w:val="0043508A"/>
    <w:rsid w:val="004350AE"/>
    <w:rsid w:val="0043526D"/>
    <w:rsid w:val="0043571E"/>
    <w:rsid w:val="00435C4D"/>
    <w:rsid w:val="00435DC0"/>
    <w:rsid w:val="00436075"/>
    <w:rsid w:val="00436757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ED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2F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A03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1C6D"/>
    <w:rsid w:val="00462322"/>
    <w:rsid w:val="0046260A"/>
    <w:rsid w:val="00462670"/>
    <w:rsid w:val="00462970"/>
    <w:rsid w:val="00462B95"/>
    <w:rsid w:val="00462FA9"/>
    <w:rsid w:val="0046326D"/>
    <w:rsid w:val="00463292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5D"/>
    <w:rsid w:val="00473AF2"/>
    <w:rsid w:val="0047402E"/>
    <w:rsid w:val="004740BC"/>
    <w:rsid w:val="004745E7"/>
    <w:rsid w:val="00474634"/>
    <w:rsid w:val="00475045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11"/>
    <w:rsid w:val="00483453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68A"/>
    <w:rsid w:val="00495765"/>
    <w:rsid w:val="0049602D"/>
    <w:rsid w:val="0049647A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284"/>
    <w:rsid w:val="004A249F"/>
    <w:rsid w:val="004A2683"/>
    <w:rsid w:val="004A276A"/>
    <w:rsid w:val="004A339F"/>
    <w:rsid w:val="004A351E"/>
    <w:rsid w:val="004A3819"/>
    <w:rsid w:val="004A430D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C7A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1B2"/>
    <w:rsid w:val="004B076E"/>
    <w:rsid w:val="004B0A87"/>
    <w:rsid w:val="004B0CFB"/>
    <w:rsid w:val="004B0F6F"/>
    <w:rsid w:val="004B1A85"/>
    <w:rsid w:val="004B1A95"/>
    <w:rsid w:val="004B226C"/>
    <w:rsid w:val="004B234C"/>
    <w:rsid w:val="004B2C1F"/>
    <w:rsid w:val="004B2E43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516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80C"/>
    <w:rsid w:val="004C1D05"/>
    <w:rsid w:val="004C218D"/>
    <w:rsid w:val="004C21DA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93B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12C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03D"/>
    <w:rsid w:val="004E44F3"/>
    <w:rsid w:val="004E4565"/>
    <w:rsid w:val="004E478A"/>
    <w:rsid w:val="004E4941"/>
    <w:rsid w:val="004E4A39"/>
    <w:rsid w:val="004E4CC8"/>
    <w:rsid w:val="004E4E06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5E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6E"/>
    <w:rsid w:val="005046AB"/>
    <w:rsid w:val="005048E0"/>
    <w:rsid w:val="00504DC5"/>
    <w:rsid w:val="00504DF9"/>
    <w:rsid w:val="005053F1"/>
    <w:rsid w:val="0050546F"/>
    <w:rsid w:val="0050550D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52D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4FF3"/>
    <w:rsid w:val="00515595"/>
    <w:rsid w:val="00515A9C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8FA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617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3C3"/>
    <w:rsid w:val="00525BB3"/>
    <w:rsid w:val="0052643A"/>
    <w:rsid w:val="00526E2F"/>
    <w:rsid w:val="00527211"/>
    <w:rsid w:val="0052765D"/>
    <w:rsid w:val="00527D7E"/>
    <w:rsid w:val="00530411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D37"/>
    <w:rsid w:val="005321B6"/>
    <w:rsid w:val="0053241C"/>
    <w:rsid w:val="00532874"/>
    <w:rsid w:val="00532C28"/>
    <w:rsid w:val="00532E62"/>
    <w:rsid w:val="00532F06"/>
    <w:rsid w:val="00532F1D"/>
    <w:rsid w:val="00533A8F"/>
    <w:rsid w:val="00533D9A"/>
    <w:rsid w:val="00534152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517A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876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B7B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29D6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11B"/>
    <w:rsid w:val="005654C0"/>
    <w:rsid w:val="0056581F"/>
    <w:rsid w:val="005662B9"/>
    <w:rsid w:val="0056643C"/>
    <w:rsid w:val="00566BEB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4D5"/>
    <w:rsid w:val="00573AC4"/>
    <w:rsid w:val="00573F6D"/>
    <w:rsid w:val="00574392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DB"/>
    <w:rsid w:val="0058234C"/>
    <w:rsid w:val="00582C2C"/>
    <w:rsid w:val="00582C30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D79"/>
    <w:rsid w:val="00585144"/>
    <w:rsid w:val="005852BB"/>
    <w:rsid w:val="00585772"/>
    <w:rsid w:val="00585A2B"/>
    <w:rsid w:val="00585B9B"/>
    <w:rsid w:val="005861B9"/>
    <w:rsid w:val="005867B8"/>
    <w:rsid w:val="0058691F"/>
    <w:rsid w:val="00586ABA"/>
    <w:rsid w:val="00586D37"/>
    <w:rsid w:val="00586ED9"/>
    <w:rsid w:val="005870F4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9C5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32D"/>
    <w:rsid w:val="005A2674"/>
    <w:rsid w:val="005A2A2A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A66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729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2DA1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29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BAC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382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E19"/>
    <w:rsid w:val="005F1278"/>
    <w:rsid w:val="005F14D2"/>
    <w:rsid w:val="005F14E1"/>
    <w:rsid w:val="005F17FF"/>
    <w:rsid w:val="005F1A71"/>
    <w:rsid w:val="005F1B80"/>
    <w:rsid w:val="005F1CC2"/>
    <w:rsid w:val="005F1E8D"/>
    <w:rsid w:val="005F2356"/>
    <w:rsid w:val="005F243E"/>
    <w:rsid w:val="005F266C"/>
    <w:rsid w:val="005F26AC"/>
    <w:rsid w:val="005F27D3"/>
    <w:rsid w:val="005F2FB8"/>
    <w:rsid w:val="005F347B"/>
    <w:rsid w:val="005F3533"/>
    <w:rsid w:val="005F3E86"/>
    <w:rsid w:val="005F4293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3EC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9ED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0A5"/>
    <w:rsid w:val="006065B7"/>
    <w:rsid w:val="00606970"/>
    <w:rsid w:val="00606B89"/>
    <w:rsid w:val="00606EE9"/>
    <w:rsid w:val="006073CA"/>
    <w:rsid w:val="00607480"/>
    <w:rsid w:val="00607A93"/>
    <w:rsid w:val="00607C99"/>
    <w:rsid w:val="00607CD0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917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9FF"/>
    <w:rsid w:val="00624BC8"/>
    <w:rsid w:val="006250B8"/>
    <w:rsid w:val="00625123"/>
    <w:rsid w:val="00625701"/>
    <w:rsid w:val="00625A0F"/>
    <w:rsid w:val="00625C41"/>
    <w:rsid w:val="00625C7C"/>
    <w:rsid w:val="00625E34"/>
    <w:rsid w:val="00625E9B"/>
    <w:rsid w:val="00625F92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726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0D77"/>
    <w:rsid w:val="00651289"/>
    <w:rsid w:val="00651304"/>
    <w:rsid w:val="00651313"/>
    <w:rsid w:val="006513C5"/>
    <w:rsid w:val="006517D9"/>
    <w:rsid w:val="00651BE5"/>
    <w:rsid w:val="00651C2C"/>
    <w:rsid w:val="00651E4F"/>
    <w:rsid w:val="00652571"/>
    <w:rsid w:val="00652B1E"/>
    <w:rsid w:val="00652B56"/>
    <w:rsid w:val="00652C79"/>
    <w:rsid w:val="0065301E"/>
    <w:rsid w:val="0065304C"/>
    <w:rsid w:val="006530AB"/>
    <w:rsid w:val="00653274"/>
    <w:rsid w:val="00653284"/>
    <w:rsid w:val="006533DD"/>
    <w:rsid w:val="006535BC"/>
    <w:rsid w:val="00653930"/>
    <w:rsid w:val="00653948"/>
    <w:rsid w:val="00653BB8"/>
    <w:rsid w:val="0065459B"/>
    <w:rsid w:val="0065473B"/>
    <w:rsid w:val="00654A8B"/>
    <w:rsid w:val="006552CD"/>
    <w:rsid w:val="006559B4"/>
    <w:rsid w:val="00655D89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F3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4EFD"/>
    <w:rsid w:val="00675076"/>
    <w:rsid w:val="006751B3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2FCB"/>
    <w:rsid w:val="00683346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1EAE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36A"/>
    <w:rsid w:val="0069563B"/>
    <w:rsid w:val="00695900"/>
    <w:rsid w:val="00695AD3"/>
    <w:rsid w:val="00695AFC"/>
    <w:rsid w:val="00695B4E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9CB"/>
    <w:rsid w:val="006A4D35"/>
    <w:rsid w:val="006A5420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8"/>
    <w:rsid w:val="006A756E"/>
    <w:rsid w:val="006A7903"/>
    <w:rsid w:val="006A7BD2"/>
    <w:rsid w:val="006B0636"/>
    <w:rsid w:val="006B088F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BC4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7ED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68F"/>
    <w:rsid w:val="006C7AF0"/>
    <w:rsid w:val="006C7D11"/>
    <w:rsid w:val="006C7D44"/>
    <w:rsid w:val="006C7DA1"/>
    <w:rsid w:val="006C7E08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AE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1F3"/>
    <w:rsid w:val="006D670F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0D23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86F"/>
    <w:rsid w:val="006F5AB0"/>
    <w:rsid w:val="006F5D80"/>
    <w:rsid w:val="006F6039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3DC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118"/>
    <w:rsid w:val="0073350B"/>
    <w:rsid w:val="00733C2E"/>
    <w:rsid w:val="00733E69"/>
    <w:rsid w:val="0073408A"/>
    <w:rsid w:val="007341DB"/>
    <w:rsid w:val="0073453D"/>
    <w:rsid w:val="007349C5"/>
    <w:rsid w:val="00734D0C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4C5"/>
    <w:rsid w:val="00756834"/>
    <w:rsid w:val="00756B01"/>
    <w:rsid w:val="00756FCA"/>
    <w:rsid w:val="00757032"/>
    <w:rsid w:val="007574C2"/>
    <w:rsid w:val="0075760D"/>
    <w:rsid w:val="00757B29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46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2D"/>
    <w:rsid w:val="00784E75"/>
    <w:rsid w:val="007855B8"/>
    <w:rsid w:val="00785703"/>
    <w:rsid w:val="00785BF7"/>
    <w:rsid w:val="00785C0F"/>
    <w:rsid w:val="0078614E"/>
    <w:rsid w:val="007863D2"/>
    <w:rsid w:val="00786729"/>
    <w:rsid w:val="0078692E"/>
    <w:rsid w:val="00787366"/>
    <w:rsid w:val="007873CF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4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9E1"/>
    <w:rsid w:val="007A5FA5"/>
    <w:rsid w:val="007A6250"/>
    <w:rsid w:val="007A626D"/>
    <w:rsid w:val="007A6A96"/>
    <w:rsid w:val="007A6AC6"/>
    <w:rsid w:val="007A6C2A"/>
    <w:rsid w:val="007A73AA"/>
    <w:rsid w:val="007A7410"/>
    <w:rsid w:val="007A7602"/>
    <w:rsid w:val="007A7763"/>
    <w:rsid w:val="007B0348"/>
    <w:rsid w:val="007B0C07"/>
    <w:rsid w:val="007B0D41"/>
    <w:rsid w:val="007B0D4A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436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4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7AD"/>
    <w:rsid w:val="007D3C2B"/>
    <w:rsid w:val="007D3D1F"/>
    <w:rsid w:val="007D3DB2"/>
    <w:rsid w:val="007D3FC2"/>
    <w:rsid w:val="007D40B6"/>
    <w:rsid w:val="007D4155"/>
    <w:rsid w:val="007D44C3"/>
    <w:rsid w:val="007D4B06"/>
    <w:rsid w:val="007D4E03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0FC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201"/>
    <w:rsid w:val="007E249A"/>
    <w:rsid w:val="007E2609"/>
    <w:rsid w:val="007E2A7A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E7FE8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7B4"/>
    <w:rsid w:val="007F37B7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5D8"/>
    <w:rsid w:val="008059F6"/>
    <w:rsid w:val="00805C4A"/>
    <w:rsid w:val="00805D1D"/>
    <w:rsid w:val="00805D93"/>
    <w:rsid w:val="0080602B"/>
    <w:rsid w:val="00806129"/>
    <w:rsid w:val="008063B0"/>
    <w:rsid w:val="00806667"/>
    <w:rsid w:val="00806D3E"/>
    <w:rsid w:val="00806D79"/>
    <w:rsid w:val="0080707E"/>
    <w:rsid w:val="00807431"/>
    <w:rsid w:val="008074E9"/>
    <w:rsid w:val="00807AC3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1AEA"/>
    <w:rsid w:val="008121E7"/>
    <w:rsid w:val="0081249E"/>
    <w:rsid w:val="0081255B"/>
    <w:rsid w:val="00812767"/>
    <w:rsid w:val="0081281F"/>
    <w:rsid w:val="0081298B"/>
    <w:rsid w:val="00812A4F"/>
    <w:rsid w:val="00812F12"/>
    <w:rsid w:val="00813066"/>
    <w:rsid w:val="008131BF"/>
    <w:rsid w:val="0081397B"/>
    <w:rsid w:val="00813B90"/>
    <w:rsid w:val="00813EF8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89"/>
    <w:rsid w:val="00820EBC"/>
    <w:rsid w:val="008212D5"/>
    <w:rsid w:val="0082143C"/>
    <w:rsid w:val="00821527"/>
    <w:rsid w:val="008217A3"/>
    <w:rsid w:val="00821AC9"/>
    <w:rsid w:val="00821AFB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10B"/>
    <w:rsid w:val="008245FB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1E89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3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B61"/>
    <w:rsid w:val="00847170"/>
    <w:rsid w:val="00847836"/>
    <w:rsid w:val="00847A73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C2A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380B"/>
    <w:rsid w:val="00853862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FA0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67B9E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8C8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143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19A"/>
    <w:rsid w:val="008A438E"/>
    <w:rsid w:val="008A4604"/>
    <w:rsid w:val="008A4654"/>
    <w:rsid w:val="008A4E04"/>
    <w:rsid w:val="008A4F01"/>
    <w:rsid w:val="008A4F0B"/>
    <w:rsid w:val="008A5176"/>
    <w:rsid w:val="008A5C2B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475"/>
    <w:rsid w:val="008B169A"/>
    <w:rsid w:val="008B1BBE"/>
    <w:rsid w:val="008B1C3A"/>
    <w:rsid w:val="008B1DF8"/>
    <w:rsid w:val="008B2020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3FC"/>
    <w:rsid w:val="008B45C9"/>
    <w:rsid w:val="008B46BC"/>
    <w:rsid w:val="008B482C"/>
    <w:rsid w:val="008B5002"/>
    <w:rsid w:val="008B5468"/>
    <w:rsid w:val="008B57FC"/>
    <w:rsid w:val="008B5885"/>
    <w:rsid w:val="008B60BE"/>
    <w:rsid w:val="008B6D30"/>
    <w:rsid w:val="008B6D6D"/>
    <w:rsid w:val="008B6DAB"/>
    <w:rsid w:val="008B6DD8"/>
    <w:rsid w:val="008B7177"/>
    <w:rsid w:val="008B7615"/>
    <w:rsid w:val="008C054C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7BE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24A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5C9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0F40"/>
    <w:rsid w:val="009010EC"/>
    <w:rsid w:val="009020C5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3D"/>
    <w:rsid w:val="00910161"/>
    <w:rsid w:val="009106AA"/>
    <w:rsid w:val="00910792"/>
    <w:rsid w:val="00910D96"/>
    <w:rsid w:val="0091144B"/>
    <w:rsid w:val="0091148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910"/>
    <w:rsid w:val="00914AC7"/>
    <w:rsid w:val="00914BF2"/>
    <w:rsid w:val="00914CE0"/>
    <w:rsid w:val="00914EE3"/>
    <w:rsid w:val="00914F63"/>
    <w:rsid w:val="00915350"/>
    <w:rsid w:val="00915626"/>
    <w:rsid w:val="009161E8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1E60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B31"/>
    <w:rsid w:val="00925CF5"/>
    <w:rsid w:val="00925F58"/>
    <w:rsid w:val="0092608C"/>
    <w:rsid w:val="009261A6"/>
    <w:rsid w:val="00926266"/>
    <w:rsid w:val="00926615"/>
    <w:rsid w:val="00926985"/>
    <w:rsid w:val="00926A39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4CA"/>
    <w:rsid w:val="00930746"/>
    <w:rsid w:val="00930A82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8FC"/>
    <w:rsid w:val="00933BD7"/>
    <w:rsid w:val="00934048"/>
    <w:rsid w:val="00934127"/>
    <w:rsid w:val="009342FE"/>
    <w:rsid w:val="0093442A"/>
    <w:rsid w:val="009347B1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274"/>
    <w:rsid w:val="0093797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83F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9FE"/>
    <w:rsid w:val="00950A4B"/>
    <w:rsid w:val="00951236"/>
    <w:rsid w:val="0095133C"/>
    <w:rsid w:val="00951492"/>
    <w:rsid w:val="00951498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970"/>
    <w:rsid w:val="00954A37"/>
    <w:rsid w:val="00954C49"/>
    <w:rsid w:val="00954E28"/>
    <w:rsid w:val="0095522E"/>
    <w:rsid w:val="009553B2"/>
    <w:rsid w:val="009554A1"/>
    <w:rsid w:val="00955617"/>
    <w:rsid w:val="00955E2B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547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072"/>
    <w:rsid w:val="009704F5"/>
    <w:rsid w:val="009709AD"/>
    <w:rsid w:val="00970BB9"/>
    <w:rsid w:val="00971042"/>
    <w:rsid w:val="00971A94"/>
    <w:rsid w:val="00971F7E"/>
    <w:rsid w:val="009723D3"/>
    <w:rsid w:val="0097260E"/>
    <w:rsid w:val="009726A6"/>
    <w:rsid w:val="009728D3"/>
    <w:rsid w:val="00972B5A"/>
    <w:rsid w:val="00972CC9"/>
    <w:rsid w:val="00972D2A"/>
    <w:rsid w:val="00972E85"/>
    <w:rsid w:val="0097305F"/>
    <w:rsid w:val="00973A27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57AC"/>
    <w:rsid w:val="009763D3"/>
    <w:rsid w:val="00976DF4"/>
    <w:rsid w:val="00976ED2"/>
    <w:rsid w:val="00977017"/>
    <w:rsid w:val="009777AF"/>
    <w:rsid w:val="0097788C"/>
    <w:rsid w:val="009778DF"/>
    <w:rsid w:val="00977AEC"/>
    <w:rsid w:val="00977DE8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024"/>
    <w:rsid w:val="0098319B"/>
    <w:rsid w:val="00983693"/>
    <w:rsid w:val="009838D9"/>
    <w:rsid w:val="00983AA5"/>
    <w:rsid w:val="00983ABA"/>
    <w:rsid w:val="00983C17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C4C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3D7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3C8"/>
    <w:rsid w:val="009A4CA7"/>
    <w:rsid w:val="009A4CCF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351"/>
    <w:rsid w:val="009B03B0"/>
    <w:rsid w:val="009B0CA1"/>
    <w:rsid w:val="009B0CA7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8FE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101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38B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A33"/>
    <w:rsid w:val="009E0BB7"/>
    <w:rsid w:val="009E0CB6"/>
    <w:rsid w:val="009E0E04"/>
    <w:rsid w:val="009E1249"/>
    <w:rsid w:val="009E17EB"/>
    <w:rsid w:val="009E1D4B"/>
    <w:rsid w:val="009E1F45"/>
    <w:rsid w:val="009E22E3"/>
    <w:rsid w:val="009E25BF"/>
    <w:rsid w:val="009E278D"/>
    <w:rsid w:val="009E28DE"/>
    <w:rsid w:val="009E2BCC"/>
    <w:rsid w:val="009E2CC1"/>
    <w:rsid w:val="009E2DEB"/>
    <w:rsid w:val="009E3146"/>
    <w:rsid w:val="009E3225"/>
    <w:rsid w:val="009E3D85"/>
    <w:rsid w:val="009E3D8E"/>
    <w:rsid w:val="009E404B"/>
    <w:rsid w:val="009E407B"/>
    <w:rsid w:val="009E4123"/>
    <w:rsid w:val="009E42B1"/>
    <w:rsid w:val="009E43A6"/>
    <w:rsid w:val="009E4444"/>
    <w:rsid w:val="009E4771"/>
    <w:rsid w:val="009E4794"/>
    <w:rsid w:val="009E491C"/>
    <w:rsid w:val="009E4CDF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0F6B"/>
    <w:rsid w:val="009F1066"/>
    <w:rsid w:val="009F12AB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265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0A0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575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5FE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C12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2EA7"/>
    <w:rsid w:val="00A33232"/>
    <w:rsid w:val="00A33301"/>
    <w:rsid w:val="00A335FE"/>
    <w:rsid w:val="00A3375C"/>
    <w:rsid w:val="00A3379B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40E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4FDE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2B8"/>
    <w:rsid w:val="00A6058B"/>
    <w:rsid w:val="00A6059E"/>
    <w:rsid w:val="00A605E7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DEF"/>
    <w:rsid w:val="00A61EBC"/>
    <w:rsid w:val="00A62017"/>
    <w:rsid w:val="00A62A2E"/>
    <w:rsid w:val="00A62D88"/>
    <w:rsid w:val="00A63007"/>
    <w:rsid w:val="00A63436"/>
    <w:rsid w:val="00A638B9"/>
    <w:rsid w:val="00A63E4E"/>
    <w:rsid w:val="00A6404A"/>
    <w:rsid w:val="00A64670"/>
    <w:rsid w:val="00A647A3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40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039"/>
    <w:rsid w:val="00A7136F"/>
    <w:rsid w:val="00A71AC3"/>
    <w:rsid w:val="00A71B5D"/>
    <w:rsid w:val="00A71E89"/>
    <w:rsid w:val="00A720FF"/>
    <w:rsid w:val="00A72441"/>
    <w:rsid w:val="00A724F6"/>
    <w:rsid w:val="00A726EC"/>
    <w:rsid w:val="00A726F1"/>
    <w:rsid w:val="00A7296C"/>
    <w:rsid w:val="00A72BD2"/>
    <w:rsid w:val="00A72C6A"/>
    <w:rsid w:val="00A72CA4"/>
    <w:rsid w:val="00A72D19"/>
    <w:rsid w:val="00A72F50"/>
    <w:rsid w:val="00A72FBA"/>
    <w:rsid w:val="00A73194"/>
    <w:rsid w:val="00A73DA4"/>
    <w:rsid w:val="00A73FF6"/>
    <w:rsid w:val="00A74021"/>
    <w:rsid w:val="00A74355"/>
    <w:rsid w:val="00A7445B"/>
    <w:rsid w:val="00A74461"/>
    <w:rsid w:val="00A74901"/>
    <w:rsid w:val="00A75268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993"/>
    <w:rsid w:val="00A85D30"/>
    <w:rsid w:val="00A86270"/>
    <w:rsid w:val="00A862AB"/>
    <w:rsid w:val="00A86429"/>
    <w:rsid w:val="00A86725"/>
    <w:rsid w:val="00A8674C"/>
    <w:rsid w:val="00A86A05"/>
    <w:rsid w:val="00A86B46"/>
    <w:rsid w:val="00A86C1B"/>
    <w:rsid w:val="00A86D37"/>
    <w:rsid w:val="00A86E27"/>
    <w:rsid w:val="00A870FA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265"/>
    <w:rsid w:val="00A92715"/>
    <w:rsid w:val="00A92769"/>
    <w:rsid w:val="00A92CFF"/>
    <w:rsid w:val="00A92D47"/>
    <w:rsid w:val="00A92E4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7C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1DF3"/>
    <w:rsid w:val="00AA284E"/>
    <w:rsid w:val="00AA28E1"/>
    <w:rsid w:val="00AA2ABA"/>
    <w:rsid w:val="00AA3389"/>
    <w:rsid w:val="00AA342C"/>
    <w:rsid w:val="00AA3477"/>
    <w:rsid w:val="00AA3C9F"/>
    <w:rsid w:val="00AA3F9D"/>
    <w:rsid w:val="00AA412B"/>
    <w:rsid w:val="00AA41C7"/>
    <w:rsid w:val="00AA43EE"/>
    <w:rsid w:val="00AA4FE4"/>
    <w:rsid w:val="00AA5263"/>
    <w:rsid w:val="00AA6151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087"/>
    <w:rsid w:val="00AB0319"/>
    <w:rsid w:val="00AB070D"/>
    <w:rsid w:val="00AB08D7"/>
    <w:rsid w:val="00AB0925"/>
    <w:rsid w:val="00AB0F32"/>
    <w:rsid w:val="00AB0F6C"/>
    <w:rsid w:val="00AB0F92"/>
    <w:rsid w:val="00AB1099"/>
    <w:rsid w:val="00AB10F4"/>
    <w:rsid w:val="00AB1713"/>
    <w:rsid w:val="00AB212D"/>
    <w:rsid w:val="00AB26FC"/>
    <w:rsid w:val="00AB2A42"/>
    <w:rsid w:val="00AB3166"/>
    <w:rsid w:val="00AB336D"/>
    <w:rsid w:val="00AB350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690"/>
    <w:rsid w:val="00AB58F9"/>
    <w:rsid w:val="00AB5A85"/>
    <w:rsid w:val="00AB5C4A"/>
    <w:rsid w:val="00AB5FC9"/>
    <w:rsid w:val="00AB6552"/>
    <w:rsid w:val="00AB6747"/>
    <w:rsid w:val="00AB6824"/>
    <w:rsid w:val="00AB6B40"/>
    <w:rsid w:val="00AB724F"/>
    <w:rsid w:val="00AB76C0"/>
    <w:rsid w:val="00AB77F7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F4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462"/>
    <w:rsid w:val="00AD38CB"/>
    <w:rsid w:val="00AD41C2"/>
    <w:rsid w:val="00AD4318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4E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2B"/>
    <w:rsid w:val="00AE13E6"/>
    <w:rsid w:val="00AE180A"/>
    <w:rsid w:val="00AE22AE"/>
    <w:rsid w:val="00AE23E2"/>
    <w:rsid w:val="00AE260B"/>
    <w:rsid w:val="00AE269B"/>
    <w:rsid w:val="00AE272C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314"/>
    <w:rsid w:val="00AE4658"/>
    <w:rsid w:val="00AE467F"/>
    <w:rsid w:val="00AE4BFC"/>
    <w:rsid w:val="00AE4F6D"/>
    <w:rsid w:val="00AE4FFB"/>
    <w:rsid w:val="00AE505D"/>
    <w:rsid w:val="00AE5182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725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BE2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60A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5D2C"/>
    <w:rsid w:val="00B264F7"/>
    <w:rsid w:val="00B26694"/>
    <w:rsid w:val="00B26709"/>
    <w:rsid w:val="00B26793"/>
    <w:rsid w:val="00B2697C"/>
    <w:rsid w:val="00B26B3F"/>
    <w:rsid w:val="00B27934"/>
    <w:rsid w:val="00B27E47"/>
    <w:rsid w:val="00B27F53"/>
    <w:rsid w:val="00B27FA1"/>
    <w:rsid w:val="00B3089B"/>
    <w:rsid w:val="00B30C51"/>
    <w:rsid w:val="00B30DE6"/>
    <w:rsid w:val="00B30EA7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608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39"/>
    <w:rsid w:val="00B36382"/>
    <w:rsid w:val="00B36387"/>
    <w:rsid w:val="00B36414"/>
    <w:rsid w:val="00B36681"/>
    <w:rsid w:val="00B36A5C"/>
    <w:rsid w:val="00B36AD2"/>
    <w:rsid w:val="00B36B16"/>
    <w:rsid w:val="00B36C29"/>
    <w:rsid w:val="00B36E8C"/>
    <w:rsid w:val="00B36FCA"/>
    <w:rsid w:val="00B4004D"/>
    <w:rsid w:val="00B400D5"/>
    <w:rsid w:val="00B40697"/>
    <w:rsid w:val="00B40D65"/>
    <w:rsid w:val="00B4139A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F5"/>
    <w:rsid w:val="00B505C1"/>
    <w:rsid w:val="00B506B2"/>
    <w:rsid w:val="00B50D2D"/>
    <w:rsid w:val="00B515CB"/>
    <w:rsid w:val="00B5223B"/>
    <w:rsid w:val="00B52605"/>
    <w:rsid w:val="00B526AE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D77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0CD6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23AF"/>
    <w:rsid w:val="00B63054"/>
    <w:rsid w:val="00B6332F"/>
    <w:rsid w:val="00B6348B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25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AB1"/>
    <w:rsid w:val="00B80E64"/>
    <w:rsid w:val="00B80EDF"/>
    <w:rsid w:val="00B8140D"/>
    <w:rsid w:val="00B815E5"/>
    <w:rsid w:val="00B81625"/>
    <w:rsid w:val="00B816A4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6F8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38"/>
    <w:rsid w:val="00B940D7"/>
    <w:rsid w:val="00B943F5"/>
    <w:rsid w:val="00B9444B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0ECF"/>
    <w:rsid w:val="00BB102D"/>
    <w:rsid w:val="00BB1B88"/>
    <w:rsid w:val="00BB293C"/>
    <w:rsid w:val="00BB297B"/>
    <w:rsid w:val="00BB29AF"/>
    <w:rsid w:val="00BB2F31"/>
    <w:rsid w:val="00BB310A"/>
    <w:rsid w:val="00BB32E1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6BE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6F9B"/>
    <w:rsid w:val="00BC7089"/>
    <w:rsid w:val="00BC7863"/>
    <w:rsid w:val="00BC7A3F"/>
    <w:rsid w:val="00BC7A78"/>
    <w:rsid w:val="00BC7CC9"/>
    <w:rsid w:val="00BD06DF"/>
    <w:rsid w:val="00BD0ACA"/>
    <w:rsid w:val="00BD1162"/>
    <w:rsid w:val="00BD15E9"/>
    <w:rsid w:val="00BD16C9"/>
    <w:rsid w:val="00BD2011"/>
    <w:rsid w:val="00BD3166"/>
    <w:rsid w:val="00BD329C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0DA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418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AC6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6B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A95"/>
    <w:rsid w:val="00C06B34"/>
    <w:rsid w:val="00C0736D"/>
    <w:rsid w:val="00C073B5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5275"/>
    <w:rsid w:val="00C261A2"/>
    <w:rsid w:val="00C26470"/>
    <w:rsid w:val="00C266C7"/>
    <w:rsid w:val="00C267CB"/>
    <w:rsid w:val="00C26C37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6B6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3A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439"/>
    <w:rsid w:val="00C45D3A"/>
    <w:rsid w:val="00C46599"/>
    <w:rsid w:val="00C465D4"/>
    <w:rsid w:val="00C46AF9"/>
    <w:rsid w:val="00C46E51"/>
    <w:rsid w:val="00C471B8"/>
    <w:rsid w:val="00C471BF"/>
    <w:rsid w:val="00C4726B"/>
    <w:rsid w:val="00C47384"/>
    <w:rsid w:val="00C475A0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728"/>
    <w:rsid w:val="00C758B4"/>
    <w:rsid w:val="00C75B95"/>
    <w:rsid w:val="00C75CD3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C6A"/>
    <w:rsid w:val="00C82D74"/>
    <w:rsid w:val="00C830C3"/>
    <w:rsid w:val="00C83195"/>
    <w:rsid w:val="00C837DD"/>
    <w:rsid w:val="00C83F3E"/>
    <w:rsid w:val="00C8498B"/>
    <w:rsid w:val="00C84DAF"/>
    <w:rsid w:val="00C85029"/>
    <w:rsid w:val="00C8538B"/>
    <w:rsid w:val="00C85403"/>
    <w:rsid w:val="00C85694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59E"/>
    <w:rsid w:val="00C919E3"/>
    <w:rsid w:val="00C91A08"/>
    <w:rsid w:val="00C91AFB"/>
    <w:rsid w:val="00C91DBA"/>
    <w:rsid w:val="00C92358"/>
    <w:rsid w:val="00C92638"/>
    <w:rsid w:val="00C926DA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E24"/>
    <w:rsid w:val="00CA508D"/>
    <w:rsid w:val="00CA57FA"/>
    <w:rsid w:val="00CA59E8"/>
    <w:rsid w:val="00CA5E63"/>
    <w:rsid w:val="00CA671A"/>
    <w:rsid w:val="00CA68A1"/>
    <w:rsid w:val="00CA69D3"/>
    <w:rsid w:val="00CA6A8E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66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76C"/>
    <w:rsid w:val="00CB790F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D4B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038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1F4"/>
    <w:rsid w:val="00CD78BD"/>
    <w:rsid w:val="00CD7E5F"/>
    <w:rsid w:val="00CD7EF1"/>
    <w:rsid w:val="00CE0476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1EB5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3DF7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CF7DC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E9D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1C98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DF0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3EC"/>
    <w:rsid w:val="00D44425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BC6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16E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D93"/>
    <w:rsid w:val="00D74F8C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6F66"/>
    <w:rsid w:val="00D7739E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BCA"/>
    <w:rsid w:val="00D81CEE"/>
    <w:rsid w:val="00D822C9"/>
    <w:rsid w:val="00D82A47"/>
    <w:rsid w:val="00D82DEF"/>
    <w:rsid w:val="00D82F80"/>
    <w:rsid w:val="00D83536"/>
    <w:rsid w:val="00D835B0"/>
    <w:rsid w:val="00D8369B"/>
    <w:rsid w:val="00D836E3"/>
    <w:rsid w:val="00D83768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5E"/>
    <w:rsid w:val="00D871C9"/>
    <w:rsid w:val="00D871D9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49F"/>
    <w:rsid w:val="00D955B0"/>
    <w:rsid w:val="00D959AE"/>
    <w:rsid w:val="00D95A76"/>
    <w:rsid w:val="00D95EC4"/>
    <w:rsid w:val="00D960FB"/>
    <w:rsid w:val="00D96302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484"/>
    <w:rsid w:val="00DA2A8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1F43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3F0D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5F1E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C7FC8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D8E"/>
    <w:rsid w:val="00DE3EBC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E8"/>
    <w:rsid w:val="00DF0D4B"/>
    <w:rsid w:val="00DF1350"/>
    <w:rsid w:val="00DF138A"/>
    <w:rsid w:val="00DF153A"/>
    <w:rsid w:val="00DF173B"/>
    <w:rsid w:val="00DF176F"/>
    <w:rsid w:val="00DF1AF1"/>
    <w:rsid w:val="00DF1C50"/>
    <w:rsid w:val="00DF203D"/>
    <w:rsid w:val="00DF21BC"/>
    <w:rsid w:val="00DF22A0"/>
    <w:rsid w:val="00DF2677"/>
    <w:rsid w:val="00DF2775"/>
    <w:rsid w:val="00DF2D22"/>
    <w:rsid w:val="00DF3658"/>
    <w:rsid w:val="00DF38EA"/>
    <w:rsid w:val="00DF3CAF"/>
    <w:rsid w:val="00DF3E13"/>
    <w:rsid w:val="00DF3EEA"/>
    <w:rsid w:val="00DF4038"/>
    <w:rsid w:val="00DF4362"/>
    <w:rsid w:val="00DF4382"/>
    <w:rsid w:val="00DF4404"/>
    <w:rsid w:val="00DF487D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E0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482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622"/>
    <w:rsid w:val="00E507AA"/>
    <w:rsid w:val="00E50BB9"/>
    <w:rsid w:val="00E50C86"/>
    <w:rsid w:val="00E5145D"/>
    <w:rsid w:val="00E51514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0E33"/>
    <w:rsid w:val="00E61047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2B50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77E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17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A12"/>
    <w:rsid w:val="00E84B5C"/>
    <w:rsid w:val="00E84F33"/>
    <w:rsid w:val="00E853D3"/>
    <w:rsid w:val="00E8555C"/>
    <w:rsid w:val="00E859CE"/>
    <w:rsid w:val="00E85D79"/>
    <w:rsid w:val="00E85F3E"/>
    <w:rsid w:val="00E862A7"/>
    <w:rsid w:val="00E86396"/>
    <w:rsid w:val="00E86B5E"/>
    <w:rsid w:val="00E86E3E"/>
    <w:rsid w:val="00E87117"/>
    <w:rsid w:val="00E8738A"/>
    <w:rsid w:val="00E87797"/>
    <w:rsid w:val="00E87ACE"/>
    <w:rsid w:val="00E87B32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9E0"/>
    <w:rsid w:val="00E92A27"/>
    <w:rsid w:val="00E92B66"/>
    <w:rsid w:val="00E930DC"/>
    <w:rsid w:val="00E936CE"/>
    <w:rsid w:val="00E936FA"/>
    <w:rsid w:val="00E93A26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B7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518"/>
    <w:rsid w:val="00EB160B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432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19B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92E"/>
    <w:rsid w:val="00EC4CDC"/>
    <w:rsid w:val="00EC5856"/>
    <w:rsid w:val="00EC5B73"/>
    <w:rsid w:val="00EC5DA4"/>
    <w:rsid w:val="00EC6032"/>
    <w:rsid w:val="00EC62F8"/>
    <w:rsid w:val="00EC64AB"/>
    <w:rsid w:val="00EC6A36"/>
    <w:rsid w:val="00EC6B35"/>
    <w:rsid w:val="00EC6E90"/>
    <w:rsid w:val="00EC6F6E"/>
    <w:rsid w:val="00EC71AD"/>
    <w:rsid w:val="00EC733D"/>
    <w:rsid w:val="00EC765C"/>
    <w:rsid w:val="00EC7693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20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6BE"/>
    <w:rsid w:val="00EE3703"/>
    <w:rsid w:val="00EE3C43"/>
    <w:rsid w:val="00EE3E97"/>
    <w:rsid w:val="00EE3EC9"/>
    <w:rsid w:val="00EE3FA8"/>
    <w:rsid w:val="00EE4398"/>
    <w:rsid w:val="00EE459D"/>
    <w:rsid w:val="00EE47CE"/>
    <w:rsid w:val="00EE4AEC"/>
    <w:rsid w:val="00EE4C20"/>
    <w:rsid w:val="00EE4EB3"/>
    <w:rsid w:val="00EE51F4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CDE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69D"/>
    <w:rsid w:val="00F01C8B"/>
    <w:rsid w:val="00F01F6B"/>
    <w:rsid w:val="00F0233B"/>
    <w:rsid w:val="00F0245D"/>
    <w:rsid w:val="00F02BD3"/>
    <w:rsid w:val="00F02C5A"/>
    <w:rsid w:val="00F02E74"/>
    <w:rsid w:val="00F03063"/>
    <w:rsid w:val="00F03162"/>
    <w:rsid w:val="00F0321D"/>
    <w:rsid w:val="00F03521"/>
    <w:rsid w:val="00F036C6"/>
    <w:rsid w:val="00F03B94"/>
    <w:rsid w:val="00F03F24"/>
    <w:rsid w:val="00F0422E"/>
    <w:rsid w:val="00F042A9"/>
    <w:rsid w:val="00F04730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00A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48C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3C94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6AC7"/>
    <w:rsid w:val="00F27072"/>
    <w:rsid w:val="00F273CA"/>
    <w:rsid w:val="00F276B0"/>
    <w:rsid w:val="00F276FB"/>
    <w:rsid w:val="00F2798C"/>
    <w:rsid w:val="00F27C85"/>
    <w:rsid w:val="00F27E39"/>
    <w:rsid w:val="00F30CE7"/>
    <w:rsid w:val="00F312CE"/>
    <w:rsid w:val="00F3162F"/>
    <w:rsid w:val="00F31B96"/>
    <w:rsid w:val="00F31BCA"/>
    <w:rsid w:val="00F32038"/>
    <w:rsid w:val="00F32170"/>
    <w:rsid w:val="00F3229E"/>
    <w:rsid w:val="00F325C1"/>
    <w:rsid w:val="00F32632"/>
    <w:rsid w:val="00F3266E"/>
    <w:rsid w:val="00F32695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3FB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76A"/>
    <w:rsid w:val="00F378CA"/>
    <w:rsid w:val="00F37904"/>
    <w:rsid w:val="00F379FD"/>
    <w:rsid w:val="00F37D61"/>
    <w:rsid w:val="00F40211"/>
    <w:rsid w:val="00F404A1"/>
    <w:rsid w:val="00F406D0"/>
    <w:rsid w:val="00F409A2"/>
    <w:rsid w:val="00F40ECD"/>
    <w:rsid w:val="00F41052"/>
    <w:rsid w:val="00F4136D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18"/>
    <w:rsid w:val="00F472E7"/>
    <w:rsid w:val="00F47846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861"/>
    <w:rsid w:val="00F61A84"/>
    <w:rsid w:val="00F61BE5"/>
    <w:rsid w:val="00F621DF"/>
    <w:rsid w:val="00F623BE"/>
    <w:rsid w:val="00F6242C"/>
    <w:rsid w:val="00F625FD"/>
    <w:rsid w:val="00F626E8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99D"/>
    <w:rsid w:val="00F679A1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998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AEB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0EF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7E0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A3D"/>
    <w:rsid w:val="00F82D1D"/>
    <w:rsid w:val="00F82DDF"/>
    <w:rsid w:val="00F83278"/>
    <w:rsid w:val="00F833FA"/>
    <w:rsid w:val="00F8366C"/>
    <w:rsid w:val="00F8398D"/>
    <w:rsid w:val="00F83C71"/>
    <w:rsid w:val="00F83E3D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969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5CC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2FD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4F33"/>
    <w:rsid w:val="00FB5020"/>
    <w:rsid w:val="00FB5252"/>
    <w:rsid w:val="00FB59A8"/>
    <w:rsid w:val="00FB5A28"/>
    <w:rsid w:val="00FB5D89"/>
    <w:rsid w:val="00FB5F60"/>
    <w:rsid w:val="00FB5F83"/>
    <w:rsid w:val="00FB624F"/>
    <w:rsid w:val="00FB699B"/>
    <w:rsid w:val="00FB6A87"/>
    <w:rsid w:val="00FB6F33"/>
    <w:rsid w:val="00FB7013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66A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98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528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69B"/>
    <w:rsid w:val="00FE0EB5"/>
    <w:rsid w:val="00FE10DB"/>
    <w:rsid w:val="00FE1240"/>
    <w:rsid w:val="00FE1460"/>
    <w:rsid w:val="00FE18E1"/>
    <w:rsid w:val="00FE19FF"/>
    <w:rsid w:val="00FE282D"/>
    <w:rsid w:val="00FE28EF"/>
    <w:rsid w:val="00FE29B6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42BD"/>
    <w:rsid w:val="00FE47E9"/>
    <w:rsid w:val="00FE4A89"/>
    <w:rsid w:val="00FE4EF9"/>
    <w:rsid w:val="00FE4F74"/>
    <w:rsid w:val="00FE5275"/>
    <w:rsid w:val="00FE52EA"/>
    <w:rsid w:val="00FE68A9"/>
    <w:rsid w:val="00FE6AAE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81D"/>
    <w:rsid w:val="00FF092A"/>
    <w:rsid w:val="00FF0964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9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71B"/>
    <w:rsid w:val="00FF4972"/>
    <w:rsid w:val="00FF53AD"/>
    <w:rsid w:val="00FF54F3"/>
    <w:rsid w:val="00FF599F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A909A5C-BA00-4854-B96B-5EEA8D6E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8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1827</TotalTime>
  <Pages>16</Pages>
  <Words>2701</Words>
  <Characters>15397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Chutiwat, Fukphunpai</cp:lastModifiedBy>
  <cp:revision>418</cp:revision>
  <cp:lastPrinted>2022-11-11T03:17:00Z</cp:lastPrinted>
  <dcterms:created xsi:type="dcterms:W3CDTF">2022-05-11T16:12:00Z</dcterms:created>
  <dcterms:modified xsi:type="dcterms:W3CDTF">2023-05-15T03:08:00Z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