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1E0" w:firstRow="1" w:lastRow="1" w:firstColumn="1" w:lastColumn="1" w:noHBand="0" w:noVBand="0"/>
      </w:tblPr>
      <w:tblGrid>
        <w:gridCol w:w="1278"/>
        <w:gridCol w:w="7920"/>
      </w:tblGrid>
      <w:tr w:rsidR="00B32562" w:rsidRPr="00655F8C" w14:paraId="3165159D" w14:textId="77777777" w:rsidTr="002D63A7">
        <w:tc>
          <w:tcPr>
            <w:tcW w:w="1278" w:type="dxa"/>
          </w:tcPr>
          <w:p w14:paraId="02038279" w14:textId="5CD37489" w:rsidR="00B32562" w:rsidRPr="00655F8C" w:rsidRDefault="00B32562" w:rsidP="00183C5A">
            <w:pPr>
              <w:pStyle w:val="IndexHeading1"/>
              <w:spacing w:after="0" w:line="240" w:lineRule="atLeast"/>
              <w:ind w:left="0" w:firstLine="0"/>
              <w:outlineLvl w:val="0"/>
              <w:rPr>
                <w:rFonts w:cs="Times New Roman"/>
                <w:b w:val="0"/>
                <w:bCs/>
              </w:rPr>
            </w:pPr>
            <w:r w:rsidRPr="00655F8C">
              <w:rPr>
                <w:rFonts w:cs="Times New Roman"/>
              </w:rPr>
              <w:t>Note</w:t>
            </w:r>
          </w:p>
        </w:tc>
        <w:tc>
          <w:tcPr>
            <w:tcW w:w="7920" w:type="dxa"/>
          </w:tcPr>
          <w:p w14:paraId="5BB106F7" w14:textId="77777777" w:rsidR="00B32562" w:rsidRPr="00655F8C" w:rsidRDefault="00B32562" w:rsidP="003B3A86">
            <w:pPr>
              <w:pStyle w:val="IndexHeading1"/>
              <w:spacing w:after="0" w:line="240" w:lineRule="atLeast"/>
              <w:ind w:left="0" w:firstLine="0"/>
              <w:outlineLvl w:val="0"/>
              <w:rPr>
                <w:rFonts w:cs="Times New Roman"/>
                <w:b w:val="0"/>
                <w:bCs/>
              </w:rPr>
            </w:pPr>
            <w:r w:rsidRPr="00655F8C">
              <w:rPr>
                <w:rFonts w:cs="Times New Roman"/>
                <w:shd w:val="clear" w:color="auto" w:fill="FFFFFF"/>
              </w:rPr>
              <w:t>Contents</w:t>
            </w:r>
          </w:p>
        </w:tc>
      </w:tr>
      <w:tr w:rsidR="00B32562" w:rsidRPr="00655F8C" w14:paraId="17E97D0F" w14:textId="77777777" w:rsidTr="002D63A7">
        <w:tc>
          <w:tcPr>
            <w:tcW w:w="1278" w:type="dxa"/>
          </w:tcPr>
          <w:p w14:paraId="0DFAF763" w14:textId="77777777" w:rsidR="00B32562" w:rsidRPr="00655F8C" w:rsidRDefault="00B32562" w:rsidP="00761A03">
            <w:pPr>
              <w:pStyle w:val="IndexHeading1"/>
              <w:spacing w:after="0" w:line="240" w:lineRule="atLeast"/>
              <w:ind w:left="0" w:firstLine="0"/>
              <w:outlineLvl w:val="0"/>
              <w:rPr>
                <w:rFonts w:cs="Times New Roman"/>
                <w:b w:val="0"/>
                <w:bCs/>
              </w:rPr>
            </w:pPr>
          </w:p>
        </w:tc>
        <w:tc>
          <w:tcPr>
            <w:tcW w:w="7920" w:type="dxa"/>
          </w:tcPr>
          <w:p w14:paraId="6FF15226" w14:textId="77777777" w:rsidR="00B32562" w:rsidRPr="00655F8C" w:rsidRDefault="00B32562" w:rsidP="003B3A86">
            <w:pPr>
              <w:pStyle w:val="index"/>
              <w:numPr>
                <w:ilvl w:val="0"/>
                <w:numId w:val="0"/>
              </w:numPr>
              <w:tabs>
                <w:tab w:val="num" w:pos="1170"/>
              </w:tabs>
              <w:spacing w:after="0" w:line="230" w:lineRule="exact"/>
              <w:ind w:left="1134" w:hanging="1134"/>
              <w:outlineLvl w:val="0"/>
              <w:rPr>
                <w:rFonts w:cs="Times New Roman"/>
              </w:rPr>
            </w:pPr>
          </w:p>
        </w:tc>
      </w:tr>
      <w:tr w:rsidR="00B32562" w:rsidRPr="00655F8C" w14:paraId="3EF48983" w14:textId="77777777" w:rsidTr="002D63A7">
        <w:tc>
          <w:tcPr>
            <w:tcW w:w="1278" w:type="dxa"/>
            <w:vAlign w:val="center"/>
          </w:tcPr>
          <w:p w14:paraId="282F71B3" w14:textId="77777777" w:rsidR="00B32562" w:rsidRPr="00655F8C" w:rsidRDefault="00B32562" w:rsidP="00E32A9D">
            <w:pPr>
              <w:pStyle w:val="IndexHeading1"/>
              <w:numPr>
                <w:ilvl w:val="0"/>
                <w:numId w:val="6"/>
              </w:numPr>
              <w:spacing w:after="0" w:line="240" w:lineRule="atLeast"/>
              <w:ind w:left="360"/>
              <w:outlineLvl w:val="0"/>
              <w:rPr>
                <w:rFonts w:cs="Times New Roman"/>
                <w:b w:val="0"/>
                <w:bCs/>
              </w:rPr>
            </w:pPr>
          </w:p>
        </w:tc>
        <w:tc>
          <w:tcPr>
            <w:tcW w:w="7920" w:type="dxa"/>
            <w:vAlign w:val="center"/>
          </w:tcPr>
          <w:p w14:paraId="3F29BAEA" w14:textId="77777777" w:rsidR="00B32562" w:rsidRPr="00655F8C" w:rsidRDefault="00681E43" w:rsidP="00C47BD9">
            <w:pPr>
              <w:pStyle w:val="index"/>
              <w:numPr>
                <w:ilvl w:val="0"/>
                <w:numId w:val="0"/>
              </w:numPr>
              <w:tabs>
                <w:tab w:val="num" w:pos="1170"/>
              </w:tabs>
              <w:spacing w:after="0" w:line="230" w:lineRule="exact"/>
              <w:outlineLvl w:val="0"/>
              <w:rPr>
                <w:rFonts w:cs="Times New Roman"/>
              </w:rPr>
            </w:pPr>
            <w:r w:rsidRPr="00655F8C">
              <w:rPr>
                <w:rFonts w:cs="Times New Roman"/>
              </w:rPr>
              <w:t>Basis of preparation of the interim financial statements</w:t>
            </w:r>
          </w:p>
        </w:tc>
      </w:tr>
      <w:tr w:rsidR="006B1D9A" w:rsidRPr="00655F8C" w14:paraId="52B9261B" w14:textId="77777777" w:rsidTr="002D63A7">
        <w:tc>
          <w:tcPr>
            <w:tcW w:w="1278" w:type="dxa"/>
            <w:vAlign w:val="center"/>
          </w:tcPr>
          <w:p w14:paraId="464C2CA6" w14:textId="77777777" w:rsidR="006B1D9A" w:rsidRPr="00655F8C" w:rsidRDefault="006B1D9A" w:rsidP="00E32A9D">
            <w:pPr>
              <w:pStyle w:val="IndexHeading1"/>
              <w:numPr>
                <w:ilvl w:val="0"/>
                <w:numId w:val="6"/>
              </w:numPr>
              <w:spacing w:after="0" w:line="240" w:lineRule="atLeast"/>
              <w:ind w:left="360"/>
              <w:outlineLvl w:val="0"/>
              <w:rPr>
                <w:rFonts w:cs="Times New Roman"/>
                <w:b w:val="0"/>
                <w:bCs/>
              </w:rPr>
            </w:pPr>
          </w:p>
        </w:tc>
        <w:tc>
          <w:tcPr>
            <w:tcW w:w="7920" w:type="dxa"/>
            <w:vAlign w:val="center"/>
          </w:tcPr>
          <w:p w14:paraId="7359AFC6" w14:textId="77777777" w:rsidR="006B1D9A" w:rsidRPr="00655F8C" w:rsidRDefault="006B1D9A" w:rsidP="006B1D9A">
            <w:pPr>
              <w:pStyle w:val="index"/>
              <w:numPr>
                <w:ilvl w:val="0"/>
                <w:numId w:val="0"/>
              </w:numPr>
              <w:tabs>
                <w:tab w:val="num" w:pos="1170"/>
              </w:tabs>
              <w:spacing w:after="0" w:line="230" w:lineRule="exact"/>
              <w:ind w:left="1134" w:hanging="1134"/>
              <w:outlineLvl w:val="0"/>
              <w:rPr>
                <w:rFonts w:cs="Times New Roman"/>
                <w:bCs/>
                <w:szCs w:val="22"/>
                <w:highlight w:val="yellow"/>
              </w:rPr>
            </w:pPr>
            <w:r w:rsidRPr="00655F8C">
              <w:rPr>
                <w:rFonts w:cs="Times New Roman"/>
                <w:bCs/>
                <w:szCs w:val="22"/>
              </w:rPr>
              <w:t>Related parties</w:t>
            </w:r>
          </w:p>
        </w:tc>
      </w:tr>
      <w:tr w:rsidR="008145E3" w:rsidRPr="00655F8C" w14:paraId="6ED9CD6E" w14:textId="77777777" w:rsidTr="002D63A7">
        <w:tc>
          <w:tcPr>
            <w:tcW w:w="1278" w:type="dxa"/>
            <w:vAlign w:val="center"/>
          </w:tcPr>
          <w:p w14:paraId="23F7B84C" w14:textId="77777777" w:rsidR="008145E3" w:rsidRPr="00655F8C" w:rsidRDefault="008145E3" w:rsidP="00E32A9D">
            <w:pPr>
              <w:pStyle w:val="IndexHeading1"/>
              <w:numPr>
                <w:ilvl w:val="0"/>
                <w:numId w:val="6"/>
              </w:numPr>
              <w:spacing w:after="0" w:line="240" w:lineRule="atLeast"/>
              <w:ind w:left="360"/>
              <w:outlineLvl w:val="0"/>
              <w:rPr>
                <w:rFonts w:cs="Times New Roman"/>
                <w:b w:val="0"/>
                <w:bCs/>
              </w:rPr>
            </w:pPr>
          </w:p>
        </w:tc>
        <w:tc>
          <w:tcPr>
            <w:tcW w:w="7920" w:type="dxa"/>
            <w:vAlign w:val="center"/>
          </w:tcPr>
          <w:p w14:paraId="7165F0F5" w14:textId="0A9710CA" w:rsidR="008145E3" w:rsidRPr="0094263A" w:rsidRDefault="008145E3" w:rsidP="006B1D9A">
            <w:pPr>
              <w:pStyle w:val="index"/>
              <w:numPr>
                <w:ilvl w:val="0"/>
                <w:numId w:val="0"/>
              </w:numPr>
              <w:tabs>
                <w:tab w:val="num" w:pos="1170"/>
              </w:tabs>
              <w:spacing w:after="0" w:line="230" w:lineRule="exact"/>
              <w:ind w:left="1134" w:hanging="1134"/>
              <w:outlineLvl w:val="0"/>
              <w:rPr>
                <w:rFonts w:cs="Cordia New"/>
                <w:bCs/>
                <w:szCs w:val="28"/>
                <w:cs/>
                <w:lang w:bidi="th-TH"/>
              </w:rPr>
            </w:pPr>
            <w:r w:rsidRPr="00655F8C">
              <w:rPr>
                <w:rFonts w:cs="Times New Roman"/>
                <w:bCs/>
                <w:szCs w:val="22"/>
              </w:rPr>
              <w:t xml:space="preserve">Trade and other </w:t>
            </w:r>
            <w:r w:rsidR="00FE5890">
              <w:rPr>
                <w:rFonts w:cs="Times New Roman"/>
                <w:bCs/>
                <w:szCs w:val="22"/>
              </w:rPr>
              <w:t>current</w:t>
            </w:r>
            <w:r w:rsidRPr="00655F8C">
              <w:rPr>
                <w:rFonts w:cs="Times New Roman"/>
                <w:bCs/>
                <w:szCs w:val="22"/>
              </w:rPr>
              <w:t xml:space="preserve"> receivables</w:t>
            </w:r>
          </w:p>
        </w:tc>
      </w:tr>
      <w:tr w:rsidR="00EE466E" w:rsidRPr="00655F8C" w14:paraId="497CABA5" w14:textId="77777777" w:rsidTr="002D63A7">
        <w:tc>
          <w:tcPr>
            <w:tcW w:w="1278" w:type="dxa"/>
            <w:vAlign w:val="center"/>
          </w:tcPr>
          <w:p w14:paraId="34AADA7D" w14:textId="77777777" w:rsidR="00EE466E" w:rsidRPr="00655F8C" w:rsidRDefault="00EE466E" w:rsidP="00E32A9D">
            <w:pPr>
              <w:pStyle w:val="IndexHeading1"/>
              <w:numPr>
                <w:ilvl w:val="0"/>
                <w:numId w:val="6"/>
              </w:numPr>
              <w:spacing w:after="0" w:line="240" w:lineRule="atLeast"/>
              <w:ind w:left="360"/>
              <w:outlineLvl w:val="0"/>
              <w:rPr>
                <w:rFonts w:cs="Times New Roman"/>
                <w:b w:val="0"/>
                <w:bCs/>
              </w:rPr>
            </w:pPr>
          </w:p>
        </w:tc>
        <w:tc>
          <w:tcPr>
            <w:tcW w:w="7920" w:type="dxa"/>
            <w:vAlign w:val="center"/>
          </w:tcPr>
          <w:p w14:paraId="198CCC0C" w14:textId="77777777" w:rsidR="00EE466E" w:rsidRPr="00C30E26" w:rsidRDefault="00EE466E" w:rsidP="006B1D9A">
            <w:pPr>
              <w:pStyle w:val="index"/>
              <w:numPr>
                <w:ilvl w:val="0"/>
                <w:numId w:val="0"/>
              </w:numPr>
              <w:tabs>
                <w:tab w:val="num" w:pos="1170"/>
              </w:tabs>
              <w:spacing w:after="0" w:line="230" w:lineRule="exact"/>
              <w:ind w:left="1134" w:hanging="1134"/>
              <w:outlineLvl w:val="0"/>
              <w:rPr>
                <w:rFonts w:cs="Cordia New"/>
                <w:bCs/>
                <w:szCs w:val="28"/>
                <w:lang w:val="en-US" w:bidi="th-TH"/>
              </w:rPr>
            </w:pPr>
            <w:r w:rsidRPr="00655F8C">
              <w:rPr>
                <w:rFonts w:cs="Times New Roman"/>
                <w:bCs/>
                <w:szCs w:val="28"/>
                <w:lang w:val="en-US" w:bidi="th-TH"/>
              </w:rPr>
              <w:t>Inventories</w:t>
            </w:r>
          </w:p>
        </w:tc>
      </w:tr>
      <w:tr w:rsidR="0039036B" w:rsidRPr="00655F8C" w14:paraId="50A39190" w14:textId="77777777" w:rsidTr="002D63A7">
        <w:tc>
          <w:tcPr>
            <w:tcW w:w="1278" w:type="dxa"/>
            <w:vAlign w:val="center"/>
          </w:tcPr>
          <w:p w14:paraId="4ED1B720" w14:textId="77777777" w:rsidR="0039036B" w:rsidRPr="00655F8C" w:rsidRDefault="0039036B" w:rsidP="00E32A9D">
            <w:pPr>
              <w:pStyle w:val="IndexHeading1"/>
              <w:numPr>
                <w:ilvl w:val="0"/>
                <w:numId w:val="6"/>
              </w:numPr>
              <w:spacing w:after="0" w:line="240" w:lineRule="atLeast"/>
              <w:ind w:left="360"/>
              <w:outlineLvl w:val="0"/>
              <w:rPr>
                <w:rFonts w:cs="Times New Roman"/>
                <w:b w:val="0"/>
                <w:bCs/>
                <w:szCs w:val="22"/>
              </w:rPr>
            </w:pPr>
          </w:p>
        </w:tc>
        <w:tc>
          <w:tcPr>
            <w:tcW w:w="7920" w:type="dxa"/>
            <w:vAlign w:val="center"/>
          </w:tcPr>
          <w:p w14:paraId="5E6B2CD3" w14:textId="606BD72B" w:rsidR="0039036B" w:rsidRPr="00655F8C" w:rsidRDefault="0039036B" w:rsidP="007E4126">
            <w:pPr>
              <w:pStyle w:val="index"/>
              <w:numPr>
                <w:ilvl w:val="0"/>
                <w:numId w:val="0"/>
              </w:numPr>
              <w:tabs>
                <w:tab w:val="num" w:pos="1170"/>
              </w:tabs>
              <w:spacing w:after="0" w:line="230" w:lineRule="exact"/>
              <w:ind w:left="1134" w:hanging="1134"/>
              <w:outlineLvl w:val="0"/>
              <w:rPr>
                <w:rFonts w:cs="Times New Roman"/>
                <w:szCs w:val="22"/>
              </w:rPr>
            </w:pPr>
            <w:r w:rsidRPr="0039036B">
              <w:rPr>
                <w:rFonts w:cs="Times New Roman"/>
                <w:szCs w:val="22"/>
              </w:rPr>
              <w:t>Short-term loan from financial institution</w:t>
            </w:r>
          </w:p>
        </w:tc>
      </w:tr>
      <w:tr w:rsidR="00DD0680" w:rsidRPr="00655F8C" w14:paraId="07E480BD" w14:textId="77777777" w:rsidTr="00736622">
        <w:tc>
          <w:tcPr>
            <w:tcW w:w="1278" w:type="dxa"/>
            <w:vAlign w:val="center"/>
          </w:tcPr>
          <w:p w14:paraId="2E142545" w14:textId="77777777" w:rsidR="00DD0680" w:rsidRPr="00655F8C" w:rsidRDefault="00DD0680" w:rsidP="00E32A9D">
            <w:pPr>
              <w:pStyle w:val="IndexHeading1"/>
              <w:numPr>
                <w:ilvl w:val="0"/>
                <w:numId w:val="6"/>
              </w:numPr>
              <w:spacing w:after="0" w:line="240" w:lineRule="atLeast"/>
              <w:ind w:left="360"/>
              <w:outlineLvl w:val="0"/>
              <w:rPr>
                <w:rFonts w:cs="Times New Roman"/>
                <w:b w:val="0"/>
                <w:bCs/>
                <w:szCs w:val="22"/>
              </w:rPr>
            </w:pPr>
          </w:p>
        </w:tc>
        <w:tc>
          <w:tcPr>
            <w:tcW w:w="7920" w:type="dxa"/>
          </w:tcPr>
          <w:p w14:paraId="55E68761" w14:textId="77777777" w:rsidR="00DD0680" w:rsidRPr="00655F8C" w:rsidRDefault="00DD0680" w:rsidP="00DD0680">
            <w:pPr>
              <w:rPr>
                <w:sz w:val="22"/>
                <w:szCs w:val="22"/>
              </w:rPr>
            </w:pPr>
            <w:r w:rsidRPr="00655F8C">
              <w:rPr>
                <w:sz w:val="22"/>
                <w:szCs w:val="22"/>
              </w:rPr>
              <w:t>Segment information and disaggregation of revenue</w:t>
            </w:r>
          </w:p>
        </w:tc>
      </w:tr>
      <w:tr w:rsidR="00DD0680" w:rsidRPr="00655F8C" w14:paraId="506B588C" w14:textId="77777777" w:rsidTr="00736622">
        <w:trPr>
          <w:trHeight w:val="119"/>
        </w:trPr>
        <w:tc>
          <w:tcPr>
            <w:tcW w:w="1278" w:type="dxa"/>
            <w:vAlign w:val="center"/>
          </w:tcPr>
          <w:p w14:paraId="190DB3FC" w14:textId="77777777" w:rsidR="00DD0680" w:rsidRPr="00655F8C" w:rsidRDefault="00DD0680" w:rsidP="00E32A9D">
            <w:pPr>
              <w:pStyle w:val="IndexHeading1"/>
              <w:numPr>
                <w:ilvl w:val="0"/>
                <w:numId w:val="6"/>
              </w:numPr>
              <w:spacing w:after="0" w:line="240" w:lineRule="atLeast"/>
              <w:ind w:left="360"/>
              <w:outlineLvl w:val="0"/>
              <w:rPr>
                <w:rFonts w:cs="Times New Roman"/>
                <w:b w:val="0"/>
                <w:bCs/>
                <w:szCs w:val="22"/>
              </w:rPr>
            </w:pPr>
          </w:p>
        </w:tc>
        <w:tc>
          <w:tcPr>
            <w:tcW w:w="7920" w:type="dxa"/>
          </w:tcPr>
          <w:p w14:paraId="3DBE8118" w14:textId="77777777" w:rsidR="00DD0680" w:rsidRPr="00655F8C" w:rsidRDefault="00DD0680" w:rsidP="00DD0680">
            <w:pPr>
              <w:rPr>
                <w:sz w:val="22"/>
                <w:szCs w:val="22"/>
              </w:rPr>
            </w:pPr>
            <w:r w:rsidRPr="00655F8C">
              <w:rPr>
                <w:sz w:val="22"/>
                <w:szCs w:val="22"/>
              </w:rPr>
              <w:t>Dividends</w:t>
            </w:r>
          </w:p>
        </w:tc>
      </w:tr>
      <w:tr w:rsidR="00DD0680" w:rsidRPr="00655F8C" w14:paraId="111019BA" w14:textId="77777777" w:rsidTr="00736622">
        <w:trPr>
          <w:trHeight w:val="80"/>
        </w:trPr>
        <w:tc>
          <w:tcPr>
            <w:tcW w:w="1278" w:type="dxa"/>
            <w:vAlign w:val="center"/>
          </w:tcPr>
          <w:p w14:paraId="4130E31A" w14:textId="77777777" w:rsidR="00DD0680" w:rsidRPr="00655F8C" w:rsidRDefault="00DD0680" w:rsidP="00E32A9D">
            <w:pPr>
              <w:pStyle w:val="IndexHeading1"/>
              <w:numPr>
                <w:ilvl w:val="0"/>
                <w:numId w:val="6"/>
              </w:numPr>
              <w:spacing w:after="0" w:line="240" w:lineRule="atLeast"/>
              <w:ind w:left="360"/>
              <w:outlineLvl w:val="0"/>
              <w:rPr>
                <w:rFonts w:cs="Times New Roman"/>
                <w:b w:val="0"/>
                <w:bCs/>
                <w:szCs w:val="28"/>
                <w:lang w:bidi="th-TH"/>
              </w:rPr>
            </w:pPr>
          </w:p>
        </w:tc>
        <w:tc>
          <w:tcPr>
            <w:tcW w:w="7920" w:type="dxa"/>
          </w:tcPr>
          <w:p w14:paraId="0B853A09" w14:textId="77777777" w:rsidR="00DD0680" w:rsidRPr="00655F8C" w:rsidRDefault="00DD0680" w:rsidP="00DD0680">
            <w:pPr>
              <w:rPr>
                <w:sz w:val="22"/>
                <w:szCs w:val="22"/>
              </w:rPr>
            </w:pPr>
            <w:r w:rsidRPr="00655F8C">
              <w:rPr>
                <w:sz w:val="22"/>
                <w:szCs w:val="22"/>
              </w:rPr>
              <w:t>Commitments with non-related parties</w:t>
            </w:r>
          </w:p>
        </w:tc>
      </w:tr>
      <w:tr w:rsidR="00FE5890" w:rsidRPr="00655F8C" w14:paraId="02A4F945" w14:textId="77777777" w:rsidTr="00736622">
        <w:trPr>
          <w:trHeight w:val="80"/>
        </w:trPr>
        <w:tc>
          <w:tcPr>
            <w:tcW w:w="1278" w:type="dxa"/>
            <w:vAlign w:val="center"/>
          </w:tcPr>
          <w:p w14:paraId="28FAF8BA" w14:textId="77777777" w:rsidR="00FE5890" w:rsidRPr="00655F8C" w:rsidRDefault="00FE5890" w:rsidP="00E32A9D">
            <w:pPr>
              <w:pStyle w:val="IndexHeading1"/>
              <w:numPr>
                <w:ilvl w:val="0"/>
                <w:numId w:val="6"/>
              </w:numPr>
              <w:spacing w:after="0" w:line="240" w:lineRule="atLeast"/>
              <w:ind w:left="360"/>
              <w:outlineLvl w:val="0"/>
              <w:rPr>
                <w:rFonts w:cs="Times New Roman"/>
                <w:b w:val="0"/>
                <w:bCs/>
                <w:szCs w:val="28"/>
                <w:lang w:bidi="th-TH"/>
              </w:rPr>
            </w:pPr>
          </w:p>
        </w:tc>
        <w:tc>
          <w:tcPr>
            <w:tcW w:w="7920" w:type="dxa"/>
          </w:tcPr>
          <w:p w14:paraId="3F24D24F" w14:textId="4FF57F10" w:rsidR="00FE5890" w:rsidRPr="00655F8C" w:rsidRDefault="00FE5890" w:rsidP="00DD0680">
            <w:pPr>
              <w:rPr>
                <w:sz w:val="22"/>
                <w:szCs w:val="22"/>
              </w:rPr>
            </w:pPr>
            <w:r>
              <w:rPr>
                <w:sz w:val="22"/>
                <w:szCs w:val="22"/>
              </w:rPr>
              <w:t>Events after the reporting period</w:t>
            </w:r>
          </w:p>
        </w:tc>
      </w:tr>
      <w:tr w:rsidR="00396614" w:rsidRPr="00655F8C" w14:paraId="54745870" w14:textId="77777777" w:rsidTr="00736622">
        <w:trPr>
          <w:trHeight w:val="80"/>
        </w:trPr>
        <w:tc>
          <w:tcPr>
            <w:tcW w:w="1278" w:type="dxa"/>
            <w:vAlign w:val="center"/>
          </w:tcPr>
          <w:p w14:paraId="6E23E3FB" w14:textId="77777777" w:rsidR="00396614" w:rsidRPr="00655F8C" w:rsidRDefault="00396614" w:rsidP="00396614">
            <w:pPr>
              <w:pStyle w:val="IndexHeading1"/>
              <w:numPr>
                <w:ilvl w:val="0"/>
                <w:numId w:val="6"/>
              </w:numPr>
              <w:spacing w:after="0" w:line="240" w:lineRule="atLeast"/>
              <w:ind w:left="360"/>
              <w:outlineLvl w:val="0"/>
              <w:rPr>
                <w:rFonts w:cs="Times New Roman"/>
                <w:b w:val="0"/>
                <w:bCs/>
                <w:szCs w:val="28"/>
                <w:lang w:bidi="th-TH"/>
              </w:rPr>
            </w:pPr>
          </w:p>
        </w:tc>
        <w:tc>
          <w:tcPr>
            <w:tcW w:w="7920" w:type="dxa"/>
          </w:tcPr>
          <w:p w14:paraId="71EE0CF7" w14:textId="77777777" w:rsidR="00396614" w:rsidRPr="00655F8C" w:rsidRDefault="00396614" w:rsidP="00396614">
            <w:pPr>
              <w:rPr>
                <w:sz w:val="22"/>
                <w:szCs w:val="22"/>
              </w:rPr>
            </w:pPr>
            <w:r w:rsidRPr="00655F8C">
              <w:rPr>
                <w:sz w:val="22"/>
                <w:szCs w:val="22"/>
              </w:rPr>
              <w:t xml:space="preserve">Functional </w:t>
            </w:r>
            <w:r>
              <w:rPr>
                <w:sz w:val="22"/>
                <w:szCs w:val="22"/>
              </w:rPr>
              <w:t>c</w:t>
            </w:r>
            <w:r w:rsidRPr="00655F8C">
              <w:rPr>
                <w:sz w:val="22"/>
                <w:szCs w:val="22"/>
              </w:rPr>
              <w:t>urrency financial statements</w:t>
            </w:r>
          </w:p>
        </w:tc>
      </w:tr>
      <w:tr w:rsidR="00396614" w:rsidRPr="00655F8C" w14:paraId="51D9E8E2" w14:textId="77777777" w:rsidTr="002D63A7">
        <w:trPr>
          <w:trHeight w:val="80"/>
        </w:trPr>
        <w:tc>
          <w:tcPr>
            <w:tcW w:w="1278" w:type="dxa"/>
            <w:vAlign w:val="center"/>
          </w:tcPr>
          <w:p w14:paraId="0E71B282" w14:textId="77777777" w:rsidR="00396614" w:rsidRPr="00655F8C" w:rsidRDefault="00396614" w:rsidP="00396614">
            <w:pPr>
              <w:pStyle w:val="IndexHeading1"/>
              <w:spacing w:after="0" w:line="240" w:lineRule="atLeast"/>
              <w:ind w:left="360" w:firstLine="0"/>
              <w:outlineLvl w:val="0"/>
              <w:rPr>
                <w:rFonts w:cs="Times New Roman"/>
                <w:b w:val="0"/>
                <w:bCs/>
                <w:szCs w:val="28"/>
                <w:lang w:bidi="th-TH"/>
              </w:rPr>
            </w:pPr>
          </w:p>
        </w:tc>
        <w:tc>
          <w:tcPr>
            <w:tcW w:w="7920" w:type="dxa"/>
            <w:vAlign w:val="center"/>
          </w:tcPr>
          <w:p w14:paraId="3AD9D555" w14:textId="77777777" w:rsidR="00396614" w:rsidRPr="00655F8C" w:rsidRDefault="00396614" w:rsidP="00396614">
            <w:pPr>
              <w:pStyle w:val="index"/>
              <w:numPr>
                <w:ilvl w:val="0"/>
                <w:numId w:val="0"/>
              </w:numPr>
              <w:shd w:val="clear" w:color="auto" w:fill="FFFFFF"/>
              <w:tabs>
                <w:tab w:val="num" w:pos="1170"/>
              </w:tabs>
              <w:spacing w:after="0" w:line="230" w:lineRule="exact"/>
              <w:ind w:left="1134" w:hanging="1134"/>
              <w:outlineLvl w:val="0"/>
              <w:rPr>
                <w:rFonts w:cs="Times New Roman"/>
                <w:szCs w:val="22"/>
                <w:cs/>
                <w:lang w:bidi="th-TH"/>
              </w:rPr>
            </w:pPr>
          </w:p>
        </w:tc>
      </w:tr>
    </w:tbl>
    <w:p w14:paraId="2FC7F920" w14:textId="77777777" w:rsidR="00C81470" w:rsidRPr="00655F8C" w:rsidRDefault="00C81470" w:rsidP="008E7391">
      <w:pPr>
        <w:spacing w:line="240" w:lineRule="atLeast"/>
        <w:ind w:left="547"/>
        <w:rPr>
          <w:sz w:val="22"/>
          <w:szCs w:val="22"/>
        </w:rPr>
      </w:pPr>
    </w:p>
    <w:p w14:paraId="25ACFDFE" w14:textId="77777777" w:rsidR="00C81470" w:rsidRPr="00F50401" w:rsidRDefault="00C81470" w:rsidP="00C81470">
      <w:pPr>
        <w:rPr>
          <w:rFonts w:cs="Cordia New"/>
          <w:sz w:val="22"/>
          <w:szCs w:val="22"/>
          <w:cs/>
        </w:rPr>
      </w:pPr>
    </w:p>
    <w:p w14:paraId="7898CA0B" w14:textId="77777777" w:rsidR="00C81470" w:rsidRPr="00815A28" w:rsidRDefault="00C81470" w:rsidP="00C81470">
      <w:pPr>
        <w:rPr>
          <w:rFonts w:cs="Cordia New"/>
          <w:sz w:val="22"/>
          <w:szCs w:val="22"/>
          <w:cs/>
        </w:rPr>
      </w:pPr>
    </w:p>
    <w:p w14:paraId="188C00DC" w14:textId="77777777" w:rsidR="00C81470" w:rsidRPr="00655F8C" w:rsidRDefault="00C81470" w:rsidP="00C81470">
      <w:pPr>
        <w:rPr>
          <w:sz w:val="22"/>
          <w:szCs w:val="22"/>
        </w:rPr>
      </w:pPr>
    </w:p>
    <w:p w14:paraId="4E09AAF3" w14:textId="77777777" w:rsidR="00C81470" w:rsidRPr="00655F8C" w:rsidRDefault="00C81470" w:rsidP="00C81470">
      <w:pPr>
        <w:rPr>
          <w:sz w:val="22"/>
          <w:szCs w:val="22"/>
        </w:rPr>
      </w:pPr>
    </w:p>
    <w:p w14:paraId="63EFFA80" w14:textId="77777777" w:rsidR="00C81470" w:rsidRPr="00655F8C" w:rsidRDefault="00C81470" w:rsidP="00C81470">
      <w:pPr>
        <w:rPr>
          <w:sz w:val="22"/>
          <w:szCs w:val="22"/>
        </w:rPr>
      </w:pPr>
    </w:p>
    <w:p w14:paraId="0869F29F" w14:textId="77777777" w:rsidR="00C81470" w:rsidRPr="00655F8C" w:rsidRDefault="00C81470" w:rsidP="00C81470">
      <w:pPr>
        <w:rPr>
          <w:sz w:val="22"/>
          <w:szCs w:val="22"/>
        </w:rPr>
      </w:pPr>
    </w:p>
    <w:p w14:paraId="638D6360" w14:textId="77777777" w:rsidR="00C81470" w:rsidRPr="00655F8C" w:rsidRDefault="00C81470" w:rsidP="00C81470">
      <w:pPr>
        <w:rPr>
          <w:sz w:val="22"/>
          <w:szCs w:val="22"/>
        </w:rPr>
      </w:pPr>
    </w:p>
    <w:p w14:paraId="422A3AC2" w14:textId="77777777" w:rsidR="00C81470" w:rsidRPr="00655F8C" w:rsidRDefault="00C81470" w:rsidP="00C81470">
      <w:pPr>
        <w:rPr>
          <w:sz w:val="22"/>
          <w:szCs w:val="22"/>
        </w:rPr>
      </w:pPr>
    </w:p>
    <w:p w14:paraId="691CF8FE" w14:textId="77777777" w:rsidR="00C81470" w:rsidRPr="00655F8C" w:rsidRDefault="00C81470" w:rsidP="00C81470">
      <w:pPr>
        <w:rPr>
          <w:sz w:val="22"/>
          <w:szCs w:val="22"/>
        </w:rPr>
      </w:pPr>
    </w:p>
    <w:p w14:paraId="17892448" w14:textId="77777777" w:rsidR="00F4542E" w:rsidRPr="00655F8C" w:rsidRDefault="00F4542E" w:rsidP="008E7391">
      <w:pPr>
        <w:spacing w:line="240" w:lineRule="atLeast"/>
        <w:ind w:left="547"/>
        <w:rPr>
          <w:sz w:val="22"/>
          <w:szCs w:val="22"/>
        </w:rPr>
      </w:pPr>
    </w:p>
    <w:p w14:paraId="0341A93D" w14:textId="77777777" w:rsidR="00F4542E" w:rsidRPr="00655F8C" w:rsidRDefault="00F4542E" w:rsidP="00F4542E">
      <w:pPr>
        <w:rPr>
          <w:sz w:val="22"/>
          <w:szCs w:val="22"/>
        </w:rPr>
      </w:pPr>
    </w:p>
    <w:p w14:paraId="09063CCA" w14:textId="77777777" w:rsidR="00F4542E" w:rsidRPr="00655F8C" w:rsidRDefault="00F4542E" w:rsidP="00F4542E">
      <w:pPr>
        <w:rPr>
          <w:sz w:val="22"/>
          <w:szCs w:val="22"/>
        </w:rPr>
      </w:pPr>
    </w:p>
    <w:p w14:paraId="4F56CAA1" w14:textId="77777777" w:rsidR="00F4542E" w:rsidRPr="00655F8C" w:rsidRDefault="00F4542E" w:rsidP="00F4542E">
      <w:pPr>
        <w:rPr>
          <w:sz w:val="22"/>
          <w:szCs w:val="22"/>
        </w:rPr>
      </w:pPr>
    </w:p>
    <w:p w14:paraId="4FA86AA1" w14:textId="77777777" w:rsidR="00F4542E" w:rsidRPr="00655F8C" w:rsidRDefault="00F4542E" w:rsidP="00F4542E">
      <w:pPr>
        <w:rPr>
          <w:sz w:val="22"/>
          <w:szCs w:val="22"/>
        </w:rPr>
      </w:pPr>
    </w:p>
    <w:p w14:paraId="0B0F7F7A" w14:textId="77777777" w:rsidR="00F4542E" w:rsidRPr="00655F8C" w:rsidRDefault="00F4542E" w:rsidP="00F4542E">
      <w:pPr>
        <w:rPr>
          <w:sz w:val="22"/>
          <w:szCs w:val="22"/>
        </w:rPr>
      </w:pPr>
    </w:p>
    <w:p w14:paraId="6C9A2EC1" w14:textId="77777777" w:rsidR="00F4542E" w:rsidRPr="00655F8C" w:rsidRDefault="00F4542E" w:rsidP="00F4542E">
      <w:pPr>
        <w:rPr>
          <w:sz w:val="22"/>
          <w:szCs w:val="22"/>
        </w:rPr>
      </w:pPr>
    </w:p>
    <w:p w14:paraId="72008E3B" w14:textId="77777777" w:rsidR="00F4542E" w:rsidRPr="00655F8C" w:rsidRDefault="00F4542E" w:rsidP="00F4542E">
      <w:pPr>
        <w:rPr>
          <w:sz w:val="22"/>
          <w:szCs w:val="22"/>
        </w:rPr>
      </w:pPr>
    </w:p>
    <w:p w14:paraId="1A5D71D6" w14:textId="77777777" w:rsidR="00F4542E" w:rsidRPr="00655F8C" w:rsidRDefault="00F4542E" w:rsidP="00F4542E">
      <w:pPr>
        <w:rPr>
          <w:sz w:val="22"/>
          <w:szCs w:val="22"/>
        </w:rPr>
      </w:pPr>
    </w:p>
    <w:p w14:paraId="0DE4D0B9" w14:textId="77777777" w:rsidR="00F4542E" w:rsidRPr="00655F8C" w:rsidRDefault="00F4542E" w:rsidP="00F4542E">
      <w:pPr>
        <w:rPr>
          <w:sz w:val="22"/>
          <w:szCs w:val="22"/>
        </w:rPr>
      </w:pPr>
    </w:p>
    <w:p w14:paraId="1E28029B" w14:textId="77777777" w:rsidR="00F4542E" w:rsidRPr="00655F8C" w:rsidRDefault="00F4542E" w:rsidP="00F4542E">
      <w:pPr>
        <w:rPr>
          <w:sz w:val="22"/>
          <w:szCs w:val="22"/>
        </w:rPr>
      </w:pPr>
    </w:p>
    <w:p w14:paraId="7FF8AD07" w14:textId="77777777" w:rsidR="00F4542E" w:rsidRPr="00655F8C" w:rsidRDefault="00F4542E" w:rsidP="00F4542E">
      <w:pPr>
        <w:rPr>
          <w:sz w:val="22"/>
          <w:szCs w:val="22"/>
        </w:rPr>
      </w:pPr>
    </w:p>
    <w:p w14:paraId="0212D2A5" w14:textId="77777777" w:rsidR="00F4542E" w:rsidRDefault="00F4542E" w:rsidP="008E7391">
      <w:pPr>
        <w:spacing w:line="240" w:lineRule="atLeast"/>
        <w:ind w:left="547"/>
        <w:rPr>
          <w:sz w:val="22"/>
          <w:szCs w:val="22"/>
        </w:rPr>
      </w:pPr>
    </w:p>
    <w:p w14:paraId="2727A30A" w14:textId="77777777" w:rsidR="00F30496" w:rsidRDefault="00F30496" w:rsidP="008E7391">
      <w:pPr>
        <w:spacing w:line="240" w:lineRule="atLeast"/>
        <w:ind w:left="547"/>
        <w:rPr>
          <w:sz w:val="22"/>
          <w:szCs w:val="22"/>
        </w:rPr>
      </w:pPr>
    </w:p>
    <w:p w14:paraId="36A678B9" w14:textId="77777777" w:rsidR="00F30496" w:rsidRDefault="00F30496" w:rsidP="008E7391">
      <w:pPr>
        <w:spacing w:line="240" w:lineRule="atLeast"/>
        <w:ind w:left="547"/>
        <w:rPr>
          <w:sz w:val="22"/>
          <w:szCs w:val="22"/>
        </w:rPr>
      </w:pPr>
    </w:p>
    <w:p w14:paraId="2B7223A1" w14:textId="77777777" w:rsidR="00F30496" w:rsidRDefault="00F30496" w:rsidP="008E7391">
      <w:pPr>
        <w:spacing w:line="240" w:lineRule="atLeast"/>
        <w:ind w:left="547"/>
        <w:rPr>
          <w:sz w:val="22"/>
          <w:szCs w:val="22"/>
        </w:rPr>
      </w:pPr>
    </w:p>
    <w:p w14:paraId="54CDA9D5" w14:textId="77777777" w:rsidR="00F30496" w:rsidRDefault="00F30496" w:rsidP="008E7391">
      <w:pPr>
        <w:spacing w:line="240" w:lineRule="atLeast"/>
        <w:ind w:left="547"/>
        <w:rPr>
          <w:sz w:val="22"/>
          <w:szCs w:val="22"/>
        </w:rPr>
      </w:pPr>
    </w:p>
    <w:p w14:paraId="70F9421E" w14:textId="77777777" w:rsidR="00F30496" w:rsidRDefault="00F30496" w:rsidP="008E7391">
      <w:pPr>
        <w:spacing w:line="240" w:lineRule="atLeast"/>
        <w:ind w:left="547"/>
        <w:rPr>
          <w:sz w:val="22"/>
          <w:szCs w:val="22"/>
        </w:rPr>
      </w:pPr>
    </w:p>
    <w:p w14:paraId="256A6EC3" w14:textId="77777777" w:rsidR="00F30496" w:rsidRDefault="00F30496" w:rsidP="008E7391">
      <w:pPr>
        <w:spacing w:line="240" w:lineRule="atLeast"/>
        <w:ind w:left="547"/>
        <w:rPr>
          <w:sz w:val="22"/>
          <w:szCs w:val="22"/>
        </w:rPr>
      </w:pPr>
    </w:p>
    <w:p w14:paraId="7F27FE09" w14:textId="77777777" w:rsidR="00F30496" w:rsidRDefault="00F30496" w:rsidP="008E7391">
      <w:pPr>
        <w:spacing w:line="240" w:lineRule="atLeast"/>
        <w:ind w:left="547"/>
        <w:rPr>
          <w:sz w:val="22"/>
          <w:szCs w:val="22"/>
        </w:rPr>
      </w:pPr>
    </w:p>
    <w:p w14:paraId="3C499F3F" w14:textId="77777777" w:rsidR="00F30496" w:rsidRDefault="00F30496" w:rsidP="008E7391">
      <w:pPr>
        <w:spacing w:line="240" w:lineRule="atLeast"/>
        <w:ind w:left="547"/>
        <w:rPr>
          <w:sz w:val="22"/>
          <w:szCs w:val="22"/>
        </w:rPr>
      </w:pPr>
    </w:p>
    <w:p w14:paraId="6F6F1704" w14:textId="77777777" w:rsidR="00F30496" w:rsidRDefault="00F30496" w:rsidP="008E7391">
      <w:pPr>
        <w:spacing w:line="240" w:lineRule="atLeast"/>
        <w:ind w:left="547"/>
        <w:rPr>
          <w:sz w:val="22"/>
          <w:szCs w:val="22"/>
        </w:rPr>
      </w:pPr>
    </w:p>
    <w:p w14:paraId="13D2DA35" w14:textId="77777777" w:rsidR="00F30496" w:rsidRPr="00655F8C" w:rsidRDefault="00F30496" w:rsidP="008E7391">
      <w:pPr>
        <w:spacing w:line="240" w:lineRule="atLeast"/>
        <w:ind w:left="547"/>
        <w:rPr>
          <w:sz w:val="22"/>
          <w:szCs w:val="22"/>
        </w:rPr>
      </w:pPr>
    </w:p>
    <w:p w14:paraId="1B09F082" w14:textId="77777777" w:rsidR="00F4542E" w:rsidRPr="00655F8C" w:rsidRDefault="00F4542E" w:rsidP="00F4542E">
      <w:pPr>
        <w:tabs>
          <w:tab w:val="left" w:pos="3893"/>
        </w:tabs>
        <w:spacing w:line="240" w:lineRule="atLeast"/>
        <w:ind w:left="547"/>
        <w:rPr>
          <w:sz w:val="22"/>
          <w:szCs w:val="22"/>
        </w:rPr>
      </w:pPr>
      <w:r w:rsidRPr="00655F8C">
        <w:rPr>
          <w:sz w:val="22"/>
          <w:szCs w:val="22"/>
          <w:cs/>
        </w:rPr>
        <w:tab/>
      </w:r>
    </w:p>
    <w:p w14:paraId="675C691E" w14:textId="77777777" w:rsidR="00B32562" w:rsidRPr="000415AE" w:rsidRDefault="00643A0A" w:rsidP="008E7391">
      <w:pPr>
        <w:spacing w:line="240" w:lineRule="atLeast"/>
        <w:ind w:left="547"/>
      </w:pPr>
      <w:r w:rsidRPr="00655F8C">
        <w:rPr>
          <w:sz w:val="22"/>
          <w:szCs w:val="22"/>
        </w:rPr>
        <w:br w:type="page"/>
      </w:r>
      <w:r w:rsidR="00B32562" w:rsidRPr="000415AE">
        <w:lastRenderedPageBreak/>
        <w:t>These notes form an integral part of the</w:t>
      </w:r>
      <w:r w:rsidR="00E5003C" w:rsidRPr="000415AE">
        <w:t xml:space="preserve"> interim</w:t>
      </w:r>
      <w:r w:rsidR="00B32562" w:rsidRPr="000415AE">
        <w:t xml:space="preserve"> financial statements.</w:t>
      </w:r>
    </w:p>
    <w:p w14:paraId="5F397F16" w14:textId="77777777" w:rsidR="000F2D27" w:rsidRPr="000415AE" w:rsidRDefault="000F2D27" w:rsidP="008E7391">
      <w:pPr>
        <w:spacing w:line="240" w:lineRule="atLeast"/>
        <w:ind w:left="547"/>
      </w:pPr>
    </w:p>
    <w:p w14:paraId="3BCD4B01" w14:textId="69F094D1" w:rsidR="00C57E94" w:rsidRPr="000415AE" w:rsidRDefault="0049767B" w:rsidP="008E7391">
      <w:pPr>
        <w:pStyle w:val="BodyTextIndent"/>
        <w:ind w:left="547"/>
        <w:rPr>
          <w:sz w:val="20"/>
          <w:szCs w:val="20"/>
        </w:rPr>
      </w:pPr>
      <w:r w:rsidRPr="000415AE">
        <w:rPr>
          <w:sz w:val="20"/>
          <w:szCs w:val="20"/>
        </w:rPr>
        <w:t xml:space="preserve">The interim financial statements issued for Thai regulatory reporting purposes are prepared in the Thai language. These English language financial statements have been prepared from the Thai language statutory financial statements and were approved and </w:t>
      </w:r>
      <w:proofErr w:type="spellStart"/>
      <w:r w:rsidRPr="000415AE">
        <w:rPr>
          <w:sz w:val="20"/>
          <w:szCs w:val="20"/>
        </w:rPr>
        <w:t>authorised</w:t>
      </w:r>
      <w:proofErr w:type="spellEnd"/>
      <w:r w:rsidRPr="000415AE">
        <w:rPr>
          <w:sz w:val="20"/>
          <w:szCs w:val="20"/>
        </w:rPr>
        <w:t xml:space="preserve"> for iss</w:t>
      </w:r>
      <w:r w:rsidR="007E7913" w:rsidRPr="000415AE">
        <w:rPr>
          <w:sz w:val="20"/>
          <w:szCs w:val="20"/>
        </w:rPr>
        <w:t>ue by the Board of Directors on</w:t>
      </w:r>
      <w:r w:rsidR="00A764AD" w:rsidRPr="000415AE">
        <w:rPr>
          <w:sz w:val="20"/>
          <w:szCs w:val="20"/>
        </w:rPr>
        <w:t xml:space="preserve"> 15 May </w:t>
      </w:r>
      <w:r w:rsidR="00BD2CCB" w:rsidRPr="000415AE">
        <w:rPr>
          <w:sz w:val="20"/>
          <w:szCs w:val="20"/>
        </w:rPr>
        <w:t>202</w:t>
      </w:r>
      <w:r w:rsidR="000B5FD6" w:rsidRPr="000415AE">
        <w:rPr>
          <w:sz w:val="20"/>
          <w:szCs w:val="20"/>
        </w:rPr>
        <w:t>3</w:t>
      </w:r>
      <w:r w:rsidR="00070B9F" w:rsidRPr="000415AE">
        <w:rPr>
          <w:sz w:val="20"/>
          <w:szCs w:val="20"/>
        </w:rPr>
        <w:t>.</w:t>
      </w:r>
    </w:p>
    <w:p w14:paraId="4DC3414D" w14:textId="77777777" w:rsidR="0049767B" w:rsidRPr="000415AE" w:rsidRDefault="0049767B" w:rsidP="008E7391">
      <w:pPr>
        <w:pStyle w:val="BodyTextIndent"/>
        <w:ind w:left="547"/>
        <w:rPr>
          <w:b/>
          <w:bCs/>
          <w:sz w:val="20"/>
          <w:szCs w:val="20"/>
        </w:rPr>
      </w:pPr>
    </w:p>
    <w:p w14:paraId="1F2C5285" w14:textId="77777777" w:rsidR="00B32562" w:rsidRPr="000415AE" w:rsidRDefault="00B32562">
      <w:pPr>
        <w:pStyle w:val="Heading1"/>
        <w:ind w:left="540" w:hanging="540"/>
        <w:jc w:val="left"/>
        <w:rPr>
          <w:rFonts w:eastAsia="Arial Unicode MS"/>
        </w:rPr>
      </w:pPr>
      <w:r w:rsidRPr="000415AE">
        <w:rPr>
          <w:rFonts w:eastAsia="Arial Unicode MS"/>
        </w:rPr>
        <w:t>Basis of preparation of the</w:t>
      </w:r>
      <w:r w:rsidR="00B22B7E" w:rsidRPr="000415AE">
        <w:rPr>
          <w:rFonts w:eastAsia="Arial Unicode MS"/>
        </w:rPr>
        <w:t xml:space="preserve"> interim</w:t>
      </w:r>
      <w:r w:rsidRPr="000415AE">
        <w:rPr>
          <w:rFonts w:eastAsia="Arial Unicode MS"/>
        </w:rPr>
        <w:t xml:space="preserve"> financial statements </w:t>
      </w:r>
    </w:p>
    <w:p w14:paraId="02668678" w14:textId="77777777" w:rsidR="00B32562" w:rsidRPr="00655F8C" w:rsidRDefault="00B32562" w:rsidP="00FB60D1"/>
    <w:p w14:paraId="32416E61" w14:textId="77777777" w:rsidR="00B32562" w:rsidRPr="000415AE" w:rsidRDefault="00B32562" w:rsidP="00E32A9D">
      <w:pPr>
        <w:pStyle w:val="BodyText"/>
        <w:numPr>
          <w:ilvl w:val="0"/>
          <w:numId w:val="7"/>
        </w:numPr>
        <w:ind w:left="540" w:hanging="540"/>
        <w:rPr>
          <w:rFonts w:cs="Times New Roman"/>
          <w:i/>
          <w:iCs/>
          <w:color w:val="auto"/>
          <w:sz w:val="20"/>
          <w:szCs w:val="20"/>
        </w:rPr>
      </w:pPr>
      <w:r w:rsidRPr="000415AE">
        <w:rPr>
          <w:rFonts w:cs="Times New Roman"/>
          <w:i/>
          <w:iCs/>
          <w:color w:val="auto"/>
          <w:sz w:val="20"/>
          <w:szCs w:val="20"/>
        </w:rPr>
        <w:t>Statement of compliance</w:t>
      </w:r>
    </w:p>
    <w:p w14:paraId="13344F58" w14:textId="77777777" w:rsidR="00B32562" w:rsidRPr="000415AE" w:rsidRDefault="00B32562" w:rsidP="00FB60D1">
      <w:pPr>
        <w:pStyle w:val="BodyText"/>
        <w:rPr>
          <w:rFonts w:cs="Times New Roman"/>
          <w:color w:val="auto"/>
          <w:sz w:val="20"/>
          <w:szCs w:val="20"/>
        </w:rPr>
      </w:pPr>
    </w:p>
    <w:p w14:paraId="58D48DC0" w14:textId="3A7B0111" w:rsidR="00E9685C" w:rsidRPr="000415AE" w:rsidRDefault="00BD2CCB" w:rsidP="00DD0680">
      <w:pPr>
        <w:pStyle w:val="BodyText"/>
        <w:ind w:left="540"/>
        <w:rPr>
          <w:rFonts w:cs="Times New Roman"/>
          <w:color w:val="auto"/>
          <w:sz w:val="20"/>
          <w:szCs w:val="20"/>
        </w:rPr>
      </w:pPr>
      <w:r w:rsidRPr="000415AE">
        <w:rPr>
          <w:sz w:val="20"/>
          <w:szCs w:val="20"/>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0415AE">
        <w:rPr>
          <w:i/>
          <w:iCs/>
          <w:sz w:val="20"/>
          <w:szCs w:val="20"/>
        </w:rPr>
        <w:t xml:space="preserve">Interim Financial Reporting, </w:t>
      </w:r>
      <w:r w:rsidRPr="000415AE">
        <w:rPr>
          <w:sz w:val="20"/>
          <w:szCs w:val="20"/>
        </w:rPr>
        <w:t xml:space="preserve">guidelines promulgated by the Federation of Accounting Professions and applicable rules and regulations of the Thai Securities and Exchange Commission. The interim financial statements focus on new activities, </w:t>
      </w:r>
      <w:proofErr w:type="gramStart"/>
      <w:r w:rsidRPr="000415AE">
        <w:rPr>
          <w:sz w:val="20"/>
          <w:szCs w:val="20"/>
        </w:rPr>
        <w:t>events</w:t>
      </w:r>
      <w:proofErr w:type="gramEnd"/>
      <w:r w:rsidRPr="000415AE">
        <w:rPr>
          <w:sz w:val="20"/>
          <w:szCs w:val="20"/>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w:t>
      </w:r>
      <w:r w:rsidR="00FE5890" w:rsidRPr="000415AE">
        <w:rPr>
          <w:sz w:val="20"/>
          <w:szCs w:val="20"/>
        </w:rPr>
        <w:t>2</w:t>
      </w:r>
      <w:r w:rsidRPr="000415AE">
        <w:rPr>
          <w:sz w:val="20"/>
          <w:szCs w:val="20"/>
        </w:rPr>
        <w:t>.</w:t>
      </w:r>
    </w:p>
    <w:p w14:paraId="6D4EF416" w14:textId="77777777" w:rsidR="00091BCF" w:rsidRPr="000415AE" w:rsidRDefault="00091BCF" w:rsidP="00203E1D">
      <w:pPr>
        <w:ind w:left="540"/>
        <w:jc w:val="both"/>
      </w:pPr>
    </w:p>
    <w:p w14:paraId="08F6DB12" w14:textId="77777777" w:rsidR="00B57D6F" w:rsidRPr="000415AE" w:rsidRDefault="00251554" w:rsidP="007648CB">
      <w:pPr>
        <w:pStyle w:val="BodyText"/>
        <w:numPr>
          <w:ilvl w:val="0"/>
          <w:numId w:val="7"/>
        </w:numPr>
        <w:ind w:left="540" w:hanging="540"/>
        <w:rPr>
          <w:rFonts w:cs="Times New Roman"/>
          <w:b/>
          <w:bCs/>
          <w:i/>
          <w:iCs/>
          <w:color w:val="auto"/>
          <w:sz w:val="20"/>
          <w:szCs w:val="20"/>
        </w:rPr>
      </w:pPr>
      <w:r w:rsidRPr="000415AE">
        <w:rPr>
          <w:rFonts w:cs="Times New Roman"/>
          <w:i/>
          <w:iCs/>
          <w:color w:val="auto"/>
          <w:sz w:val="20"/>
          <w:szCs w:val="20"/>
        </w:rPr>
        <w:t>Use of judgements, estimates and accounting policies</w:t>
      </w:r>
    </w:p>
    <w:p w14:paraId="013EE463" w14:textId="77777777" w:rsidR="00251554" w:rsidRPr="000415AE" w:rsidRDefault="00251554" w:rsidP="00251554">
      <w:pPr>
        <w:pStyle w:val="BodyText"/>
        <w:ind w:left="540"/>
        <w:rPr>
          <w:rFonts w:cs="Times New Roman"/>
          <w:b/>
          <w:bCs/>
          <w:i/>
          <w:iCs/>
          <w:color w:val="auto"/>
          <w:sz w:val="20"/>
          <w:szCs w:val="20"/>
        </w:rPr>
      </w:pPr>
    </w:p>
    <w:p w14:paraId="64CC48D5" w14:textId="55194696" w:rsidR="00B57D6F" w:rsidRPr="000415AE" w:rsidRDefault="00736622" w:rsidP="002B0F4C">
      <w:pPr>
        <w:pStyle w:val="BodyText"/>
        <w:ind w:left="540"/>
        <w:rPr>
          <w:color w:val="auto"/>
          <w:sz w:val="20"/>
          <w:szCs w:val="20"/>
        </w:rPr>
      </w:pPr>
      <w:r w:rsidRPr="000415AE">
        <w:rPr>
          <w:rFonts w:cs="Times New Roman"/>
          <w:color w:val="auto"/>
          <w:sz w:val="20"/>
          <w:szCs w:val="20"/>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w:t>
      </w:r>
      <w:r w:rsidR="00E9685C" w:rsidRPr="000415AE">
        <w:rPr>
          <w:rFonts w:cs="Times New Roman"/>
          <w:color w:val="auto"/>
          <w:sz w:val="20"/>
          <w:szCs w:val="20"/>
        </w:rPr>
        <w:t>2</w:t>
      </w:r>
      <w:r w:rsidR="00FE5890" w:rsidRPr="000415AE">
        <w:rPr>
          <w:color w:val="auto"/>
          <w:sz w:val="20"/>
          <w:szCs w:val="20"/>
        </w:rPr>
        <w:t>2</w:t>
      </w:r>
      <w:r w:rsidR="00E9685C" w:rsidRPr="000415AE">
        <w:rPr>
          <w:color w:val="auto"/>
          <w:sz w:val="20"/>
          <w:szCs w:val="20"/>
        </w:rPr>
        <w:t>.</w:t>
      </w:r>
    </w:p>
    <w:p w14:paraId="0C130D4B" w14:textId="77777777" w:rsidR="00050A53" w:rsidRPr="000415AE" w:rsidRDefault="00050A53" w:rsidP="001D576F">
      <w:pPr>
        <w:pStyle w:val="BodyText"/>
        <w:rPr>
          <w:rFonts w:cs="Times New Roman"/>
          <w:color w:val="auto"/>
          <w:sz w:val="20"/>
          <w:szCs w:val="20"/>
        </w:rPr>
      </w:pPr>
    </w:p>
    <w:p w14:paraId="51F1A321" w14:textId="77777777" w:rsidR="00601553" w:rsidRPr="000415AE" w:rsidRDefault="00601553" w:rsidP="00601553">
      <w:pPr>
        <w:pStyle w:val="BodyText"/>
        <w:numPr>
          <w:ilvl w:val="0"/>
          <w:numId w:val="7"/>
        </w:numPr>
        <w:tabs>
          <w:tab w:val="left" w:pos="540"/>
          <w:tab w:val="left" w:pos="630"/>
        </w:tabs>
        <w:ind w:left="810" w:hanging="810"/>
        <w:rPr>
          <w:rFonts w:cs="Cordia New"/>
          <w:color w:val="auto"/>
          <w:sz w:val="20"/>
          <w:szCs w:val="20"/>
        </w:rPr>
      </w:pPr>
      <w:r w:rsidRPr="000415AE">
        <w:rPr>
          <w:rFonts w:cs="Times New Roman"/>
          <w:i/>
          <w:iCs/>
          <w:color w:val="auto"/>
          <w:sz w:val="20"/>
          <w:szCs w:val="20"/>
        </w:rPr>
        <w:t>Functional and presentation currency</w:t>
      </w:r>
    </w:p>
    <w:p w14:paraId="3E0BFB43" w14:textId="77777777" w:rsidR="00601553" w:rsidRPr="000415AE" w:rsidRDefault="00601553" w:rsidP="00601553">
      <w:pPr>
        <w:pStyle w:val="BodyText"/>
        <w:tabs>
          <w:tab w:val="left" w:pos="540"/>
          <w:tab w:val="left" w:pos="630"/>
        </w:tabs>
        <w:rPr>
          <w:rFonts w:cs="Times New Roman"/>
          <w:i/>
          <w:iCs/>
          <w:color w:val="auto"/>
          <w:sz w:val="20"/>
          <w:szCs w:val="20"/>
        </w:rPr>
      </w:pPr>
    </w:p>
    <w:p w14:paraId="6CB2FDBF" w14:textId="6B87EA8B" w:rsidR="00601553" w:rsidRPr="000415AE" w:rsidRDefault="00AD1D3E" w:rsidP="00AD1D3E">
      <w:pPr>
        <w:pStyle w:val="BodyText"/>
        <w:tabs>
          <w:tab w:val="left" w:pos="540"/>
          <w:tab w:val="left" w:pos="630"/>
        </w:tabs>
        <w:ind w:left="540"/>
        <w:rPr>
          <w:rFonts w:cs="Times New Roman"/>
          <w:color w:val="auto"/>
          <w:sz w:val="20"/>
          <w:szCs w:val="20"/>
        </w:rPr>
      </w:pPr>
      <w:r w:rsidRPr="000415AE">
        <w:rPr>
          <w:rFonts w:cs="Times New Roman"/>
          <w:color w:val="auto"/>
          <w:sz w:val="20"/>
          <w:szCs w:val="20"/>
        </w:rPr>
        <w:t>Item included in the financial statements of each of the Group’s entities are measured using the currency of the primary economic environment in which the entity operates (“the functional currency”). These interim financial statements are presented in Thai Baht which is different from the functional currency of the Company, which is Japanese Yen. The presentation currency in Thai Baht is</w:t>
      </w:r>
      <w:r w:rsidR="00E9685C" w:rsidRPr="000415AE">
        <w:rPr>
          <w:rFonts w:cs="Times New Roman"/>
          <w:color w:val="auto"/>
          <w:sz w:val="20"/>
          <w:szCs w:val="20"/>
        </w:rPr>
        <w:t xml:space="preserve"> </w:t>
      </w:r>
      <w:r w:rsidRPr="000415AE">
        <w:rPr>
          <w:rFonts w:cs="Times New Roman"/>
          <w:color w:val="auto"/>
          <w:sz w:val="20"/>
          <w:szCs w:val="20"/>
        </w:rPr>
        <w:t>in accordance with the regulatory requirements in Thailand. All financial information presented in Thai Baht has been rounded in the notes to the financial statements to the nearest thousand unless otherwise stated. The interim financial statements in Japanese Yen, which is the Company’s functional currency, are disclosed in Note 1</w:t>
      </w:r>
      <w:r w:rsidR="001B286D" w:rsidRPr="000415AE">
        <w:rPr>
          <w:rFonts w:cs="Cordia New"/>
          <w:color w:val="auto"/>
          <w:sz w:val="20"/>
          <w:szCs w:val="20"/>
        </w:rPr>
        <w:t>0</w:t>
      </w:r>
      <w:r w:rsidRPr="000415AE">
        <w:rPr>
          <w:rFonts w:cs="Times New Roman"/>
          <w:color w:val="auto"/>
          <w:sz w:val="20"/>
          <w:szCs w:val="20"/>
        </w:rPr>
        <w:t>.</w:t>
      </w:r>
    </w:p>
    <w:p w14:paraId="29BD825F" w14:textId="77777777" w:rsidR="00050A53" w:rsidRDefault="00050A53" w:rsidP="00AD1D3E">
      <w:pPr>
        <w:pStyle w:val="BodyText"/>
        <w:tabs>
          <w:tab w:val="left" w:pos="540"/>
          <w:tab w:val="left" w:pos="630"/>
        </w:tabs>
        <w:ind w:left="540"/>
        <w:rPr>
          <w:rFonts w:cs="Times New Roman"/>
          <w:color w:val="auto"/>
          <w:sz w:val="22"/>
          <w:szCs w:val="22"/>
        </w:rPr>
      </w:pPr>
    </w:p>
    <w:p w14:paraId="663F4542" w14:textId="15184E14" w:rsidR="00B32562" w:rsidRPr="00ED05D1" w:rsidRDefault="00B32562">
      <w:pPr>
        <w:pStyle w:val="Heading1"/>
        <w:ind w:left="540" w:hanging="540"/>
        <w:jc w:val="left"/>
        <w:rPr>
          <w:rFonts w:eastAsia="Arial Unicode MS"/>
        </w:rPr>
      </w:pPr>
      <w:r w:rsidRPr="00ED05D1">
        <w:rPr>
          <w:rFonts w:eastAsia="Arial Unicode MS"/>
        </w:rPr>
        <w:t>Related parties</w:t>
      </w:r>
    </w:p>
    <w:p w14:paraId="2450F182" w14:textId="77777777" w:rsidR="00A94978" w:rsidRPr="00AF194F" w:rsidRDefault="00B32562" w:rsidP="00AF194F">
      <w:pPr>
        <w:ind w:left="540"/>
        <w:jc w:val="thaiDistribute"/>
        <w:rPr>
          <w:sz w:val="22"/>
          <w:szCs w:val="22"/>
        </w:rPr>
      </w:pPr>
      <w:r w:rsidRPr="00655F8C">
        <w:rPr>
          <w:rFonts w:eastAsia="Arial Unicode MS"/>
          <w:sz w:val="22"/>
          <w:szCs w:val="22"/>
        </w:rPr>
        <w:tab/>
      </w:r>
    </w:p>
    <w:tbl>
      <w:tblPr>
        <w:tblW w:w="9270" w:type="dxa"/>
        <w:tblInd w:w="529" w:type="dxa"/>
        <w:tblLayout w:type="fixed"/>
        <w:tblCellMar>
          <w:left w:w="79" w:type="dxa"/>
          <w:right w:w="79" w:type="dxa"/>
        </w:tblCellMar>
        <w:tblLook w:val="0000" w:firstRow="0" w:lastRow="0" w:firstColumn="0" w:lastColumn="0" w:noHBand="0" w:noVBand="0"/>
      </w:tblPr>
      <w:tblGrid>
        <w:gridCol w:w="3960"/>
        <w:gridCol w:w="1260"/>
        <w:gridCol w:w="178"/>
        <w:gridCol w:w="1172"/>
        <w:gridCol w:w="180"/>
        <w:gridCol w:w="1170"/>
        <w:gridCol w:w="188"/>
        <w:gridCol w:w="1162"/>
      </w:tblGrid>
      <w:tr w:rsidR="000B5FD6" w:rsidRPr="00ED05D1" w14:paraId="2080D0FD" w14:textId="77777777" w:rsidTr="00ED05D1">
        <w:trPr>
          <w:cantSplit/>
          <w:tblHeader/>
        </w:trPr>
        <w:tc>
          <w:tcPr>
            <w:tcW w:w="3960" w:type="dxa"/>
          </w:tcPr>
          <w:p w14:paraId="2F367CDF" w14:textId="77777777" w:rsidR="000B5FD6" w:rsidRPr="00ED05D1" w:rsidRDefault="000B5FD6" w:rsidP="00574279">
            <w:pPr>
              <w:spacing w:line="240" w:lineRule="atLeast"/>
              <w:rPr>
                <w:b/>
                <w:bCs/>
                <w:i/>
                <w:iCs/>
              </w:rPr>
            </w:pPr>
          </w:p>
          <w:p w14:paraId="5861337A" w14:textId="77777777" w:rsidR="000B5FD6" w:rsidRPr="00ED05D1" w:rsidRDefault="000B5FD6" w:rsidP="005D6801">
            <w:pPr>
              <w:spacing w:line="240" w:lineRule="atLeast"/>
              <w:ind w:right="-80"/>
              <w:rPr>
                <w:b/>
                <w:bCs/>
                <w:i/>
                <w:iCs/>
              </w:rPr>
            </w:pPr>
            <w:r w:rsidRPr="00ED05D1">
              <w:rPr>
                <w:b/>
                <w:bCs/>
                <w:i/>
                <w:iCs/>
              </w:rPr>
              <w:t>Significant transactions with related parties</w:t>
            </w:r>
          </w:p>
        </w:tc>
        <w:tc>
          <w:tcPr>
            <w:tcW w:w="2609" w:type="dxa"/>
            <w:gridSpan w:val="3"/>
          </w:tcPr>
          <w:p w14:paraId="2400BF91" w14:textId="77777777" w:rsidR="000B5FD6" w:rsidRPr="00ED05D1" w:rsidRDefault="000B5FD6" w:rsidP="00574279">
            <w:pPr>
              <w:pStyle w:val="acctmergecolhdg"/>
              <w:spacing w:line="240" w:lineRule="atLeast"/>
              <w:rPr>
                <w:sz w:val="20"/>
              </w:rPr>
            </w:pPr>
            <w:r w:rsidRPr="00ED05D1">
              <w:rPr>
                <w:sz w:val="20"/>
              </w:rPr>
              <w:t xml:space="preserve">Consolidated </w:t>
            </w:r>
          </w:p>
          <w:p w14:paraId="4BC1D4E6" w14:textId="77777777" w:rsidR="000B5FD6" w:rsidRPr="00ED05D1" w:rsidRDefault="000B5FD6" w:rsidP="00574279">
            <w:pPr>
              <w:pStyle w:val="acctmergecolhdg"/>
              <w:spacing w:line="240" w:lineRule="atLeast"/>
              <w:rPr>
                <w:sz w:val="20"/>
              </w:rPr>
            </w:pPr>
            <w:r w:rsidRPr="00ED05D1">
              <w:rPr>
                <w:sz w:val="20"/>
              </w:rPr>
              <w:t xml:space="preserve">financial statements </w:t>
            </w:r>
          </w:p>
        </w:tc>
        <w:tc>
          <w:tcPr>
            <w:tcW w:w="180" w:type="dxa"/>
          </w:tcPr>
          <w:p w14:paraId="6611505F" w14:textId="77777777" w:rsidR="000B5FD6" w:rsidRPr="00ED05D1" w:rsidRDefault="000B5FD6" w:rsidP="00574279">
            <w:pPr>
              <w:pStyle w:val="acctmergecolhdg"/>
              <w:spacing w:line="240" w:lineRule="atLeast"/>
              <w:rPr>
                <w:sz w:val="20"/>
              </w:rPr>
            </w:pPr>
          </w:p>
        </w:tc>
        <w:tc>
          <w:tcPr>
            <w:tcW w:w="2520" w:type="dxa"/>
            <w:gridSpan w:val="3"/>
          </w:tcPr>
          <w:p w14:paraId="41453E07" w14:textId="77777777" w:rsidR="000B5FD6" w:rsidRPr="00ED05D1" w:rsidRDefault="000B5FD6" w:rsidP="00574279">
            <w:pPr>
              <w:pStyle w:val="acctmergecolhdg"/>
              <w:spacing w:line="240" w:lineRule="atLeast"/>
              <w:rPr>
                <w:sz w:val="20"/>
              </w:rPr>
            </w:pPr>
            <w:r w:rsidRPr="00ED05D1">
              <w:rPr>
                <w:sz w:val="20"/>
              </w:rPr>
              <w:t xml:space="preserve">Separate </w:t>
            </w:r>
          </w:p>
          <w:p w14:paraId="18697381" w14:textId="77777777" w:rsidR="000B5FD6" w:rsidRPr="00ED05D1" w:rsidRDefault="000B5FD6" w:rsidP="00574279">
            <w:pPr>
              <w:pStyle w:val="acctmergecolhdg"/>
              <w:spacing w:line="240" w:lineRule="atLeast"/>
              <w:rPr>
                <w:sz w:val="20"/>
              </w:rPr>
            </w:pPr>
            <w:r w:rsidRPr="00ED05D1">
              <w:rPr>
                <w:sz w:val="20"/>
              </w:rPr>
              <w:t xml:space="preserve">financial statements </w:t>
            </w:r>
          </w:p>
        </w:tc>
      </w:tr>
      <w:tr w:rsidR="000B5FD6" w:rsidRPr="00ED05D1" w14:paraId="65FFCC9D" w14:textId="77777777" w:rsidTr="00ED05D1">
        <w:trPr>
          <w:cantSplit/>
          <w:tblHeader/>
        </w:trPr>
        <w:tc>
          <w:tcPr>
            <w:tcW w:w="3960" w:type="dxa"/>
          </w:tcPr>
          <w:p w14:paraId="08DE4B70" w14:textId="07752D09" w:rsidR="000B5FD6" w:rsidRPr="00ED05D1" w:rsidRDefault="005D6801" w:rsidP="000B5FD6">
            <w:pPr>
              <w:pStyle w:val="acctfourfigures"/>
              <w:spacing w:line="240" w:lineRule="atLeast"/>
              <w:rPr>
                <w:b/>
                <w:bCs/>
                <w:i/>
                <w:iCs/>
                <w:sz w:val="20"/>
              </w:rPr>
            </w:pPr>
            <w:r w:rsidRPr="00ED05D1">
              <w:rPr>
                <w:b/>
                <w:bCs/>
                <w:i/>
                <w:iCs/>
                <w:sz w:val="20"/>
              </w:rPr>
              <w:t xml:space="preserve">   </w:t>
            </w:r>
            <w:r w:rsidR="000B5FD6" w:rsidRPr="00ED05D1">
              <w:rPr>
                <w:b/>
                <w:bCs/>
                <w:i/>
                <w:iCs/>
                <w:sz w:val="20"/>
              </w:rPr>
              <w:t>Three-month periods ended 31 March</w:t>
            </w:r>
          </w:p>
        </w:tc>
        <w:tc>
          <w:tcPr>
            <w:tcW w:w="1260" w:type="dxa"/>
          </w:tcPr>
          <w:p w14:paraId="5300ACC7" w14:textId="21C67D6C" w:rsidR="000B5FD6" w:rsidRPr="00ED05D1" w:rsidRDefault="000B5FD6" w:rsidP="000B5FD6">
            <w:pPr>
              <w:pStyle w:val="acctmergecolhdg"/>
              <w:spacing w:line="240" w:lineRule="atLeast"/>
              <w:rPr>
                <w:b w:val="0"/>
                <w:bCs/>
                <w:sz w:val="20"/>
              </w:rPr>
            </w:pPr>
            <w:r w:rsidRPr="00ED05D1">
              <w:rPr>
                <w:b w:val="0"/>
                <w:bCs/>
                <w:sz w:val="20"/>
              </w:rPr>
              <w:t>2023</w:t>
            </w:r>
          </w:p>
        </w:tc>
        <w:tc>
          <w:tcPr>
            <w:tcW w:w="178" w:type="dxa"/>
          </w:tcPr>
          <w:p w14:paraId="5BF124C2" w14:textId="77777777" w:rsidR="000B5FD6" w:rsidRPr="00ED05D1" w:rsidRDefault="000B5FD6" w:rsidP="000B5FD6">
            <w:pPr>
              <w:pStyle w:val="acctmergecolhdg"/>
              <w:spacing w:line="240" w:lineRule="atLeast"/>
              <w:rPr>
                <w:b w:val="0"/>
                <w:bCs/>
                <w:sz w:val="20"/>
              </w:rPr>
            </w:pPr>
          </w:p>
        </w:tc>
        <w:tc>
          <w:tcPr>
            <w:tcW w:w="1172" w:type="dxa"/>
          </w:tcPr>
          <w:p w14:paraId="4D1C17D8" w14:textId="1283DD93" w:rsidR="000B5FD6" w:rsidRPr="00ED05D1" w:rsidRDefault="000B5FD6" w:rsidP="000B5FD6">
            <w:pPr>
              <w:pStyle w:val="acctmergecolhdg"/>
              <w:spacing w:line="240" w:lineRule="atLeast"/>
              <w:rPr>
                <w:b w:val="0"/>
                <w:bCs/>
                <w:sz w:val="20"/>
              </w:rPr>
            </w:pPr>
            <w:r w:rsidRPr="00ED05D1">
              <w:rPr>
                <w:b w:val="0"/>
                <w:bCs/>
                <w:sz w:val="20"/>
              </w:rPr>
              <w:t>2022</w:t>
            </w:r>
          </w:p>
        </w:tc>
        <w:tc>
          <w:tcPr>
            <w:tcW w:w="180" w:type="dxa"/>
          </w:tcPr>
          <w:p w14:paraId="49CB8C7D" w14:textId="77777777" w:rsidR="000B5FD6" w:rsidRPr="00ED05D1" w:rsidRDefault="000B5FD6" w:rsidP="000B5FD6">
            <w:pPr>
              <w:pStyle w:val="acctmergecolhdg"/>
              <w:spacing w:line="240" w:lineRule="atLeast"/>
              <w:rPr>
                <w:b w:val="0"/>
                <w:bCs/>
                <w:sz w:val="20"/>
              </w:rPr>
            </w:pPr>
          </w:p>
        </w:tc>
        <w:tc>
          <w:tcPr>
            <w:tcW w:w="1170" w:type="dxa"/>
          </w:tcPr>
          <w:p w14:paraId="20D97B24" w14:textId="5BB9C240" w:rsidR="000B5FD6" w:rsidRPr="00ED05D1" w:rsidRDefault="000B5FD6" w:rsidP="000B5FD6">
            <w:pPr>
              <w:pStyle w:val="acctmergecolhdg"/>
              <w:spacing w:line="240" w:lineRule="atLeast"/>
              <w:rPr>
                <w:b w:val="0"/>
                <w:bCs/>
                <w:sz w:val="20"/>
              </w:rPr>
            </w:pPr>
            <w:r w:rsidRPr="00ED05D1">
              <w:rPr>
                <w:b w:val="0"/>
                <w:bCs/>
                <w:sz w:val="20"/>
              </w:rPr>
              <w:t>2023</w:t>
            </w:r>
          </w:p>
        </w:tc>
        <w:tc>
          <w:tcPr>
            <w:tcW w:w="188" w:type="dxa"/>
          </w:tcPr>
          <w:p w14:paraId="5255E4DA" w14:textId="77777777" w:rsidR="000B5FD6" w:rsidRPr="00ED05D1" w:rsidRDefault="000B5FD6" w:rsidP="000B5FD6">
            <w:pPr>
              <w:pStyle w:val="acctmergecolhdg"/>
              <w:spacing w:line="240" w:lineRule="atLeast"/>
              <w:rPr>
                <w:b w:val="0"/>
                <w:bCs/>
                <w:sz w:val="20"/>
              </w:rPr>
            </w:pPr>
          </w:p>
        </w:tc>
        <w:tc>
          <w:tcPr>
            <w:tcW w:w="1162" w:type="dxa"/>
          </w:tcPr>
          <w:p w14:paraId="443951B1" w14:textId="2F07D7E8" w:rsidR="000B5FD6" w:rsidRPr="00ED05D1" w:rsidRDefault="000B5FD6" w:rsidP="000B5FD6">
            <w:pPr>
              <w:pStyle w:val="acctmergecolhdg"/>
              <w:spacing w:line="240" w:lineRule="atLeast"/>
              <w:rPr>
                <w:b w:val="0"/>
                <w:bCs/>
                <w:sz w:val="20"/>
              </w:rPr>
            </w:pPr>
            <w:r w:rsidRPr="00ED05D1">
              <w:rPr>
                <w:b w:val="0"/>
                <w:bCs/>
                <w:sz w:val="20"/>
              </w:rPr>
              <w:t>2022</w:t>
            </w:r>
          </w:p>
        </w:tc>
      </w:tr>
      <w:tr w:rsidR="000B5FD6" w:rsidRPr="00ED05D1" w14:paraId="5A062BE2" w14:textId="77777777" w:rsidTr="00ED05D1">
        <w:trPr>
          <w:cantSplit/>
        </w:trPr>
        <w:tc>
          <w:tcPr>
            <w:tcW w:w="3960" w:type="dxa"/>
          </w:tcPr>
          <w:p w14:paraId="215990A8" w14:textId="77777777" w:rsidR="000B5FD6" w:rsidRPr="00ED05D1" w:rsidRDefault="000B5FD6" w:rsidP="005D6801">
            <w:pPr>
              <w:spacing w:line="240" w:lineRule="atLeast"/>
              <w:ind w:right="-80"/>
              <w:rPr>
                <w:b/>
                <w:bCs/>
                <w:i/>
                <w:iCs/>
              </w:rPr>
            </w:pPr>
          </w:p>
        </w:tc>
        <w:tc>
          <w:tcPr>
            <w:tcW w:w="5308" w:type="dxa"/>
            <w:gridSpan w:val="7"/>
          </w:tcPr>
          <w:p w14:paraId="040F4CE9" w14:textId="77777777" w:rsidR="000B5FD6" w:rsidRPr="00ED05D1" w:rsidRDefault="000B5FD6" w:rsidP="000B5FD6">
            <w:pPr>
              <w:pStyle w:val="acctfourfigures"/>
              <w:spacing w:line="240" w:lineRule="atLeast"/>
              <w:jc w:val="center"/>
              <w:rPr>
                <w:i/>
                <w:iCs/>
                <w:sz w:val="20"/>
              </w:rPr>
            </w:pPr>
            <w:r w:rsidRPr="00ED05D1">
              <w:rPr>
                <w:i/>
                <w:iCs/>
                <w:sz w:val="20"/>
              </w:rPr>
              <w:t>(</w:t>
            </w:r>
            <w:proofErr w:type="gramStart"/>
            <w:r w:rsidRPr="00ED05D1">
              <w:rPr>
                <w:i/>
                <w:iCs/>
                <w:sz w:val="20"/>
              </w:rPr>
              <w:t>in</w:t>
            </w:r>
            <w:proofErr w:type="gramEnd"/>
            <w:r w:rsidRPr="00ED05D1">
              <w:rPr>
                <w:i/>
                <w:iCs/>
                <w:sz w:val="20"/>
              </w:rPr>
              <w:t xml:space="preserve"> thousand Baht)</w:t>
            </w:r>
          </w:p>
        </w:tc>
      </w:tr>
      <w:tr w:rsidR="000B5FD6" w:rsidRPr="00ED05D1" w14:paraId="2464C587" w14:textId="77777777" w:rsidTr="00ED05D1">
        <w:trPr>
          <w:cantSplit/>
        </w:trPr>
        <w:tc>
          <w:tcPr>
            <w:tcW w:w="3960" w:type="dxa"/>
          </w:tcPr>
          <w:p w14:paraId="39CE6182" w14:textId="77777777" w:rsidR="000B5FD6" w:rsidRPr="00ED05D1" w:rsidRDefault="000B5FD6" w:rsidP="000B5FD6">
            <w:pPr>
              <w:spacing w:line="240" w:lineRule="atLeast"/>
              <w:rPr>
                <w:b/>
                <w:bCs/>
              </w:rPr>
            </w:pPr>
            <w:r w:rsidRPr="00ED05D1">
              <w:rPr>
                <w:b/>
                <w:bCs/>
              </w:rPr>
              <w:t>Subsidiaries</w:t>
            </w:r>
          </w:p>
        </w:tc>
        <w:tc>
          <w:tcPr>
            <w:tcW w:w="1260" w:type="dxa"/>
          </w:tcPr>
          <w:p w14:paraId="3D7F7AFD" w14:textId="77777777" w:rsidR="000B5FD6" w:rsidRPr="00ED05D1" w:rsidRDefault="000B5FD6" w:rsidP="000B5FD6">
            <w:pPr>
              <w:pStyle w:val="BodyText"/>
              <w:tabs>
                <w:tab w:val="decimal" w:pos="668"/>
              </w:tabs>
              <w:ind w:left="-79" w:right="-79"/>
              <w:jc w:val="left"/>
              <w:rPr>
                <w:rFonts w:cs="Times New Roman"/>
                <w:color w:val="auto"/>
                <w:sz w:val="20"/>
                <w:szCs w:val="20"/>
              </w:rPr>
            </w:pPr>
          </w:p>
        </w:tc>
        <w:tc>
          <w:tcPr>
            <w:tcW w:w="178" w:type="dxa"/>
          </w:tcPr>
          <w:p w14:paraId="5E9E0FAE" w14:textId="77777777" w:rsidR="000B5FD6" w:rsidRPr="00ED05D1" w:rsidRDefault="000B5FD6" w:rsidP="000B5FD6">
            <w:pPr>
              <w:pStyle w:val="BodyText"/>
              <w:tabs>
                <w:tab w:val="decimal" w:pos="893"/>
              </w:tabs>
              <w:ind w:left="-79" w:right="-79"/>
              <w:jc w:val="left"/>
              <w:rPr>
                <w:rFonts w:cs="Times New Roman"/>
                <w:color w:val="auto"/>
                <w:sz w:val="20"/>
                <w:szCs w:val="20"/>
              </w:rPr>
            </w:pPr>
          </w:p>
        </w:tc>
        <w:tc>
          <w:tcPr>
            <w:tcW w:w="1172" w:type="dxa"/>
          </w:tcPr>
          <w:p w14:paraId="70CC62E5" w14:textId="77777777" w:rsidR="000B5FD6" w:rsidRPr="00ED05D1" w:rsidRDefault="000B5FD6" w:rsidP="000B5FD6">
            <w:pPr>
              <w:pStyle w:val="BodyText"/>
              <w:tabs>
                <w:tab w:val="decimal" w:pos="668"/>
              </w:tabs>
              <w:ind w:left="-79" w:right="-79"/>
              <w:jc w:val="left"/>
              <w:rPr>
                <w:rFonts w:cs="Times New Roman"/>
                <w:color w:val="auto"/>
                <w:sz w:val="20"/>
                <w:szCs w:val="20"/>
              </w:rPr>
            </w:pPr>
          </w:p>
        </w:tc>
        <w:tc>
          <w:tcPr>
            <w:tcW w:w="180" w:type="dxa"/>
          </w:tcPr>
          <w:p w14:paraId="6BFADF7A" w14:textId="77777777" w:rsidR="000B5FD6" w:rsidRPr="00ED05D1" w:rsidRDefault="000B5FD6" w:rsidP="000B5FD6">
            <w:pPr>
              <w:pStyle w:val="BodyText"/>
              <w:tabs>
                <w:tab w:val="decimal" w:pos="893"/>
              </w:tabs>
              <w:ind w:left="-79" w:right="-79"/>
              <w:jc w:val="left"/>
              <w:rPr>
                <w:rFonts w:cs="Times New Roman"/>
                <w:color w:val="auto"/>
                <w:sz w:val="20"/>
                <w:szCs w:val="20"/>
              </w:rPr>
            </w:pPr>
          </w:p>
        </w:tc>
        <w:tc>
          <w:tcPr>
            <w:tcW w:w="1170" w:type="dxa"/>
          </w:tcPr>
          <w:p w14:paraId="125C47EE" w14:textId="77777777" w:rsidR="000B5FD6" w:rsidRPr="00ED05D1" w:rsidRDefault="000B5FD6" w:rsidP="000B5FD6">
            <w:pPr>
              <w:pStyle w:val="BodyText"/>
              <w:tabs>
                <w:tab w:val="decimal" w:pos="893"/>
              </w:tabs>
              <w:ind w:left="-79" w:right="-79"/>
              <w:jc w:val="left"/>
              <w:rPr>
                <w:rFonts w:cs="Times New Roman"/>
                <w:color w:val="auto"/>
                <w:sz w:val="20"/>
                <w:szCs w:val="20"/>
              </w:rPr>
            </w:pPr>
          </w:p>
        </w:tc>
        <w:tc>
          <w:tcPr>
            <w:tcW w:w="188" w:type="dxa"/>
          </w:tcPr>
          <w:p w14:paraId="79402BA2" w14:textId="77777777" w:rsidR="000B5FD6" w:rsidRPr="00ED05D1" w:rsidRDefault="000B5FD6" w:rsidP="000B5FD6">
            <w:pPr>
              <w:pStyle w:val="BodyText"/>
              <w:tabs>
                <w:tab w:val="decimal" w:pos="893"/>
              </w:tabs>
              <w:ind w:left="-79" w:right="-79"/>
              <w:jc w:val="left"/>
              <w:rPr>
                <w:rFonts w:cs="Times New Roman"/>
                <w:color w:val="auto"/>
                <w:sz w:val="20"/>
                <w:szCs w:val="20"/>
              </w:rPr>
            </w:pPr>
          </w:p>
        </w:tc>
        <w:tc>
          <w:tcPr>
            <w:tcW w:w="1162" w:type="dxa"/>
          </w:tcPr>
          <w:p w14:paraId="2DD6CC34" w14:textId="77777777" w:rsidR="000B5FD6" w:rsidRPr="00ED05D1" w:rsidRDefault="000B5FD6" w:rsidP="000B5FD6">
            <w:pPr>
              <w:pStyle w:val="BodyText"/>
              <w:tabs>
                <w:tab w:val="decimal" w:pos="893"/>
              </w:tabs>
              <w:ind w:left="-79" w:right="-79"/>
              <w:jc w:val="left"/>
              <w:rPr>
                <w:rFonts w:cs="Times New Roman"/>
                <w:color w:val="auto"/>
                <w:sz w:val="20"/>
                <w:szCs w:val="20"/>
              </w:rPr>
            </w:pPr>
          </w:p>
        </w:tc>
      </w:tr>
      <w:tr w:rsidR="000B5FD6" w:rsidRPr="00ED05D1" w14:paraId="33FBA1E9" w14:textId="77777777" w:rsidTr="00ED05D1">
        <w:trPr>
          <w:cantSplit/>
        </w:trPr>
        <w:tc>
          <w:tcPr>
            <w:tcW w:w="3960" w:type="dxa"/>
          </w:tcPr>
          <w:p w14:paraId="48FA8F54" w14:textId="77777777" w:rsidR="000B5FD6" w:rsidRPr="00ED05D1" w:rsidRDefault="000B5FD6" w:rsidP="000B5FD6">
            <w:pPr>
              <w:spacing w:line="240" w:lineRule="atLeast"/>
            </w:pPr>
            <w:r w:rsidRPr="00ED05D1">
              <w:rPr>
                <w:lang w:val="en-GB"/>
              </w:rPr>
              <w:t>Interest income</w:t>
            </w:r>
          </w:p>
        </w:tc>
        <w:tc>
          <w:tcPr>
            <w:tcW w:w="1260" w:type="dxa"/>
          </w:tcPr>
          <w:p w14:paraId="4F5967B3" w14:textId="1588E812" w:rsidR="000B5FD6" w:rsidRPr="00ED05D1" w:rsidRDefault="00264962" w:rsidP="00ED05D1">
            <w:pPr>
              <w:pStyle w:val="BodyText"/>
              <w:tabs>
                <w:tab w:val="decimal" w:pos="713"/>
              </w:tabs>
              <w:ind w:left="-79" w:right="-79"/>
              <w:jc w:val="left"/>
              <w:rPr>
                <w:rFonts w:cs="Times New Roman"/>
                <w:color w:val="auto"/>
                <w:sz w:val="20"/>
                <w:szCs w:val="20"/>
              </w:rPr>
            </w:pPr>
            <w:r w:rsidRPr="00ED05D1">
              <w:rPr>
                <w:rFonts w:cs="Times New Roman"/>
                <w:color w:val="auto"/>
                <w:sz w:val="20"/>
                <w:szCs w:val="20"/>
              </w:rPr>
              <w:t>-</w:t>
            </w:r>
          </w:p>
        </w:tc>
        <w:tc>
          <w:tcPr>
            <w:tcW w:w="178" w:type="dxa"/>
          </w:tcPr>
          <w:p w14:paraId="33EC243B" w14:textId="77777777" w:rsidR="000B5FD6" w:rsidRPr="00ED05D1" w:rsidRDefault="000B5FD6" w:rsidP="000B5FD6">
            <w:pPr>
              <w:pStyle w:val="BodyText"/>
              <w:tabs>
                <w:tab w:val="decimal" w:pos="893"/>
              </w:tabs>
              <w:ind w:left="-79" w:right="-79"/>
              <w:jc w:val="left"/>
              <w:rPr>
                <w:rFonts w:cs="Times New Roman"/>
                <w:color w:val="auto"/>
                <w:sz w:val="20"/>
                <w:szCs w:val="20"/>
              </w:rPr>
            </w:pPr>
          </w:p>
        </w:tc>
        <w:tc>
          <w:tcPr>
            <w:tcW w:w="1172" w:type="dxa"/>
          </w:tcPr>
          <w:p w14:paraId="0536BBFC" w14:textId="029D922F" w:rsidR="000B5FD6" w:rsidRPr="00ED05D1" w:rsidRDefault="000B5FD6" w:rsidP="00ED05D1">
            <w:pPr>
              <w:pStyle w:val="BodyText"/>
              <w:tabs>
                <w:tab w:val="decimal" w:pos="623"/>
              </w:tabs>
              <w:ind w:left="-79" w:right="-79"/>
              <w:jc w:val="left"/>
              <w:rPr>
                <w:rFonts w:cs="Times New Roman"/>
                <w:color w:val="auto"/>
                <w:sz w:val="20"/>
                <w:szCs w:val="20"/>
              </w:rPr>
            </w:pPr>
            <w:r w:rsidRPr="00ED05D1">
              <w:rPr>
                <w:rFonts w:cs="Times New Roman"/>
                <w:color w:val="auto"/>
                <w:sz w:val="20"/>
                <w:szCs w:val="20"/>
              </w:rPr>
              <w:t>-</w:t>
            </w:r>
          </w:p>
        </w:tc>
        <w:tc>
          <w:tcPr>
            <w:tcW w:w="180" w:type="dxa"/>
          </w:tcPr>
          <w:p w14:paraId="1FD67024" w14:textId="77777777" w:rsidR="000B5FD6" w:rsidRPr="00ED05D1" w:rsidRDefault="000B5FD6" w:rsidP="000B5FD6">
            <w:pPr>
              <w:pStyle w:val="BodyText"/>
              <w:tabs>
                <w:tab w:val="decimal" w:pos="893"/>
              </w:tabs>
              <w:ind w:left="-79" w:right="-79"/>
              <w:jc w:val="left"/>
              <w:rPr>
                <w:rFonts w:cs="Times New Roman"/>
                <w:color w:val="auto"/>
                <w:sz w:val="20"/>
                <w:szCs w:val="20"/>
              </w:rPr>
            </w:pPr>
          </w:p>
        </w:tc>
        <w:tc>
          <w:tcPr>
            <w:tcW w:w="1170" w:type="dxa"/>
          </w:tcPr>
          <w:p w14:paraId="0098D466" w14:textId="761FD132" w:rsidR="000B5FD6" w:rsidRPr="00ED05D1" w:rsidRDefault="00C00097" w:rsidP="005D6801">
            <w:pPr>
              <w:pStyle w:val="BodyText"/>
              <w:tabs>
                <w:tab w:val="decimal" w:pos="914"/>
              </w:tabs>
              <w:ind w:left="-79" w:right="-79"/>
              <w:jc w:val="left"/>
              <w:rPr>
                <w:rFonts w:cs="Times New Roman"/>
                <w:color w:val="auto"/>
                <w:sz w:val="20"/>
                <w:szCs w:val="20"/>
              </w:rPr>
            </w:pPr>
            <w:r w:rsidRPr="00ED05D1">
              <w:rPr>
                <w:rFonts w:cs="Times New Roman"/>
                <w:color w:val="auto"/>
                <w:sz w:val="20"/>
                <w:szCs w:val="20"/>
              </w:rPr>
              <w:t>1,098</w:t>
            </w:r>
          </w:p>
        </w:tc>
        <w:tc>
          <w:tcPr>
            <w:tcW w:w="188" w:type="dxa"/>
          </w:tcPr>
          <w:p w14:paraId="0218ECD4" w14:textId="77777777" w:rsidR="000B5FD6" w:rsidRPr="00ED05D1" w:rsidRDefault="000B5FD6" w:rsidP="000B5FD6">
            <w:pPr>
              <w:pStyle w:val="BodyText"/>
              <w:tabs>
                <w:tab w:val="decimal" w:pos="893"/>
              </w:tabs>
              <w:ind w:left="-79" w:right="-79"/>
              <w:jc w:val="left"/>
              <w:rPr>
                <w:rFonts w:cs="Times New Roman"/>
                <w:color w:val="auto"/>
                <w:sz w:val="20"/>
                <w:szCs w:val="20"/>
              </w:rPr>
            </w:pPr>
          </w:p>
        </w:tc>
        <w:tc>
          <w:tcPr>
            <w:tcW w:w="1162" w:type="dxa"/>
          </w:tcPr>
          <w:p w14:paraId="11423518" w14:textId="3CF69EFB" w:rsidR="000B5FD6" w:rsidRPr="00ED05D1" w:rsidRDefault="000B5FD6" w:rsidP="005D6801">
            <w:pPr>
              <w:pStyle w:val="BodyText"/>
              <w:tabs>
                <w:tab w:val="decimal" w:pos="903"/>
              </w:tabs>
              <w:ind w:left="-79" w:right="-79"/>
              <w:jc w:val="left"/>
              <w:rPr>
                <w:rFonts w:cs="Times New Roman"/>
                <w:color w:val="auto"/>
                <w:sz w:val="20"/>
                <w:szCs w:val="20"/>
              </w:rPr>
            </w:pPr>
            <w:r w:rsidRPr="00ED05D1">
              <w:rPr>
                <w:rFonts w:cs="Times New Roman"/>
                <w:color w:val="auto"/>
                <w:sz w:val="20"/>
                <w:szCs w:val="20"/>
              </w:rPr>
              <w:t>1,135</w:t>
            </w:r>
          </w:p>
        </w:tc>
      </w:tr>
      <w:tr w:rsidR="000B5FD6" w:rsidRPr="00ED05D1" w14:paraId="05771BB0" w14:textId="77777777" w:rsidTr="00ED05D1">
        <w:trPr>
          <w:cantSplit/>
        </w:trPr>
        <w:tc>
          <w:tcPr>
            <w:tcW w:w="3960" w:type="dxa"/>
          </w:tcPr>
          <w:p w14:paraId="577F3E13" w14:textId="77777777" w:rsidR="000B5FD6" w:rsidRPr="00ED05D1" w:rsidRDefault="000B5FD6" w:rsidP="000B5FD6">
            <w:pPr>
              <w:spacing w:line="240" w:lineRule="atLeast"/>
              <w:rPr>
                <w:rFonts w:eastAsia="Arial Unicode MS"/>
              </w:rPr>
            </w:pPr>
            <w:r w:rsidRPr="00ED05D1">
              <w:rPr>
                <w:rFonts w:eastAsia="Arial Unicode MS"/>
              </w:rPr>
              <w:t>Cost of service</w:t>
            </w:r>
          </w:p>
        </w:tc>
        <w:tc>
          <w:tcPr>
            <w:tcW w:w="1260" w:type="dxa"/>
          </w:tcPr>
          <w:p w14:paraId="477D399A" w14:textId="403BB25C" w:rsidR="000B5FD6" w:rsidRPr="00ED05D1" w:rsidRDefault="00264962" w:rsidP="00ED05D1">
            <w:pPr>
              <w:pStyle w:val="BodyText"/>
              <w:tabs>
                <w:tab w:val="decimal" w:pos="713"/>
              </w:tabs>
              <w:ind w:left="-79" w:right="-79"/>
              <w:jc w:val="left"/>
              <w:rPr>
                <w:rFonts w:cs="Times New Roman"/>
                <w:color w:val="auto"/>
                <w:sz w:val="20"/>
                <w:szCs w:val="20"/>
              </w:rPr>
            </w:pPr>
            <w:r w:rsidRPr="00ED05D1">
              <w:rPr>
                <w:rFonts w:cs="Times New Roman"/>
                <w:color w:val="auto"/>
                <w:sz w:val="20"/>
                <w:szCs w:val="20"/>
              </w:rPr>
              <w:t>-</w:t>
            </w:r>
          </w:p>
        </w:tc>
        <w:tc>
          <w:tcPr>
            <w:tcW w:w="178" w:type="dxa"/>
          </w:tcPr>
          <w:p w14:paraId="2A17B13F" w14:textId="77777777" w:rsidR="000B5FD6" w:rsidRPr="00ED05D1" w:rsidRDefault="000B5FD6" w:rsidP="000B5FD6">
            <w:pPr>
              <w:pStyle w:val="BodyText"/>
              <w:tabs>
                <w:tab w:val="decimal" w:pos="893"/>
              </w:tabs>
              <w:ind w:left="-79" w:right="-79"/>
              <w:jc w:val="left"/>
              <w:rPr>
                <w:rFonts w:cs="Times New Roman"/>
                <w:color w:val="auto"/>
                <w:sz w:val="20"/>
                <w:szCs w:val="20"/>
              </w:rPr>
            </w:pPr>
          </w:p>
        </w:tc>
        <w:tc>
          <w:tcPr>
            <w:tcW w:w="1172" w:type="dxa"/>
          </w:tcPr>
          <w:p w14:paraId="69F791BB" w14:textId="2DDBB3BB" w:rsidR="000B5FD6" w:rsidRPr="00ED05D1" w:rsidRDefault="000B5FD6" w:rsidP="00ED05D1">
            <w:pPr>
              <w:pStyle w:val="BodyText"/>
              <w:tabs>
                <w:tab w:val="decimal" w:pos="623"/>
              </w:tabs>
              <w:ind w:left="-79" w:right="-79"/>
              <w:jc w:val="left"/>
              <w:rPr>
                <w:rFonts w:cs="Times New Roman"/>
                <w:color w:val="auto"/>
                <w:sz w:val="20"/>
                <w:szCs w:val="20"/>
              </w:rPr>
            </w:pPr>
            <w:r w:rsidRPr="00ED05D1">
              <w:rPr>
                <w:rFonts w:cs="Times New Roman"/>
                <w:color w:val="auto"/>
                <w:sz w:val="20"/>
                <w:szCs w:val="20"/>
              </w:rPr>
              <w:t>-</w:t>
            </w:r>
          </w:p>
        </w:tc>
        <w:tc>
          <w:tcPr>
            <w:tcW w:w="180" w:type="dxa"/>
          </w:tcPr>
          <w:p w14:paraId="599E9696" w14:textId="77777777" w:rsidR="000B5FD6" w:rsidRPr="00ED05D1" w:rsidRDefault="000B5FD6" w:rsidP="000B5FD6">
            <w:pPr>
              <w:pStyle w:val="BodyText"/>
              <w:tabs>
                <w:tab w:val="decimal" w:pos="893"/>
              </w:tabs>
              <w:ind w:left="-79" w:right="-79"/>
              <w:jc w:val="left"/>
              <w:rPr>
                <w:rFonts w:cs="Times New Roman"/>
                <w:color w:val="auto"/>
                <w:sz w:val="20"/>
                <w:szCs w:val="20"/>
              </w:rPr>
            </w:pPr>
          </w:p>
        </w:tc>
        <w:tc>
          <w:tcPr>
            <w:tcW w:w="1170" w:type="dxa"/>
          </w:tcPr>
          <w:p w14:paraId="3403E8A9" w14:textId="67EE2160" w:rsidR="000B5FD6" w:rsidRPr="00ED05D1" w:rsidRDefault="00214D9C" w:rsidP="005D6801">
            <w:pPr>
              <w:pStyle w:val="BodyText"/>
              <w:tabs>
                <w:tab w:val="decimal" w:pos="914"/>
              </w:tabs>
              <w:ind w:left="-79" w:right="-79"/>
              <w:jc w:val="left"/>
              <w:rPr>
                <w:rFonts w:cs="Times New Roman"/>
                <w:color w:val="auto"/>
                <w:sz w:val="20"/>
                <w:szCs w:val="20"/>
                <w:cs/>
              </w:rPr>
            </w:pPr>
            <w:r w:rsidRPr="00ED05D1">
              <w:rPr>
                <w:rFonts w:cs="Times New Roman"/>
                <w:color w:val="auto"/>
                <w:sz w:val="20"/>
                <w:szCs w:val="20"/>
              </w:rPr>
              <w:t>540,107</w:t>
            </w:r>
          </w:p>
        </w:tc>
        <w:tc>
          <w:tcPr>
            <w:tcW w:w="188" w:type="dxa"/>
          </w:tcPr>
          <w:p w14:paraId="15017204" w14:textId="77777777" w:rsidR="000B5FD6" w:rsidRPr="00ED05D1" w:rsidRDefault="000B5FD6" w:rsidP="000B5FD6">
            <w:pPr>
              <w:pStyle w:val="BodyText"/>
              <w:tabs>
                <w:tab w:val="decimal" w:pos="893"/>
              </w:tabs>
              <w:ind w:left="-79" w:right="-79"/>
              <w:jc w:val="left"/>
              <w:rPr>
                <w:rFonts w:cs="Times New Roman"/>
                <w:color w:val="auto"/>
                <w:sz w:val="20"/>
                <w:szCs w:val="20"/>
              </w:rPr>
            </w:pPr>
          </w:p>
        </w:tc>
        <w:tc>
          <w:tcPr>
            <w:tcW w:w="1162" w:type="dxa"/>
          </w:tcPr>
          <w:p w14:paraId="737FB607" w14:textId="4BA2C8DF" w:rsidR="000B5FD6" w:rsidRPr="00ED05D1" w:rsidRDefault="000B5FD6" w:rsidP="005D6801">
            <w:pPr>
              <w:pStyle w:val="BodyText"/>
              <w:tabs>
                <w:tab w:val="decimal" w:pos="903"/>
              </w:tabs>
              <w:ind w:left="-79" w:right="-79"/>
              <w:jc w:val="left"/>
              <w:rPr>
                <w:rFonts w:cs="Times New Roman"/>
                <w:color w:val="auto"/>
                <w:sz w:val="20"/>
                <w:szCs w:val="20"/>
                <w:cs/>
              </w:rPr>
            </w:pPr>
            <w:r w:rsidRPr="00ED05D1">
              <w:rPr>
                <w:rFonts w:cs="Times New Roman"/>
                <w:color w:val="auto"/>
                <w:sz w:val="20"/>
                <w:szCs w:val="20"/>
              </w:rPr>
              <w:t>311,442</w:t>
            </w:r>
          </w:p>
        </w:tc>
      </w:tr>
      <w:tr w:rsidR="000B5FD6" w:rsidRPr="00ED05D1" w14:paraId="13972C2E" w14:textId="77777777" w:rsidTr="00ED05D1">
        <w:trPr>
          <w:cantSplit/>
        </w:trPr>
        <w:tc>
          <w:tcPr>
            <w:tcW w:w="3960" w:type="dxa"/>
          </w:tcPr>
          <w:p w14:paraId="456DED34" w14:textId="77777777" w:rsidR="000B5FD6" w:rsidRPr="00ED05D1" w:rsidRDefault="000B5FD6" w:rsidP="000B5FD6">
            <w:pPr>
              <w:spacing w:line="240" w:lineRule="atLeast"/>
              <w:rPr>
                <w:rFonts w:eastAsia="Arial Unicode MS"/>
              </w:rPr>
            </w:pPr>
            <w:r w:rsidRPr="00ED05D1">
              <w:rPr>
                <w:rFonts w:eastAsia="Arial Unicode MS"/>
              </w:rPr>
              <w:t>Technical assistance expense</w:t>
            </w:r>
          </w:p>
        </w:tc>
        <w:tc>
          <w:tcPr>
            <w:tcW w:w="1260" w:type="dxa"/>
          </w:tcPr>
          <w:p w14:paraId="2531BB8F" w14:textId="4D3659A0" w:rsidR="000B5FD6" w:rsidRPr="00ED05D1" w:rsidRDefault="00264962" w:rsidP="00ED05D1">
            <w:pPr>
              <w:pStyle w:val="BodyText"/>
              <w:tabs>
                <w:tab w:val="decimal" w:pos="713"/>
              </w:tabs>
              <w:ind w:left="-79" w:right="-79"/>
              <w:jc w:val="left"/>
              <w:rPr>
                <w:rFonts w:cs="Times New Roman"/>
                <w:color w:val="auto"/>
                <w:sz w:val="20"/>
                <w:szCs w:val="20"/>
              </w:rPr>
            </w:pPr>
            <w:r w:rsidRPr="00ED05D1">
              <w:rPr>
                <w:rFonts w:cs="Times New Roman"/>
                <w:color w:val="auto"/>
                <w:sz w:val="20"/>
                <w:szCs w:val="20"/>
              </w:rPr>
              <w:t>-</w:t>
            </w:r>
          </w:p>
        </w:tc>
        <w:tc>
          <w:tcPr>
            <w:tcW w:w="178" w:type="dxa"/>
          </w:tcPr>
          <w:p w14:paraId="7FF5245A" w14:textId="77777777" w:rsidR="000B5FD6" w:rsidRPr="00ED05D1" w:rsidRDefault="000B5FD6" w:rsidP="000B5FD6">
            <w:pPr>
              <w:pStyle w:val="BodyText"/>
              <w:tabs>
                <w:tab w:val="decimal" w:pos="893"/>
              </w:tabs>
              <w:ind w:left="-79" w:right="-79"/>
              <w:jc w:val="left"/>
              <w:rPr>
                <w:rFonts w:cs="Times New Roman"/>
                <w:color w:val="auto"/>
                <w:sz w:val="20"/>
                <w:szCs w:val="20"/>
              </w:rPr>
            </w:pPr>
          </w:p>
        </w:tc>
        <w:tc>
          <w:tcPr>
            <w:tcW w:w="1172" w:type="dxa"/>
          </w:tcPr>
          <w:p w14:paraId="7A8094DE" w14:textId="47407F97" w:rsidR="000B5FD6" w:rsidRPr="00ED05D1" w:rsidRDefault="000B5FD6" w:rsidP="00ED05D1">
            <w:pPr>
              <w:pStyle w:val="BodyText"/>
              <w:tabs>
                <w:tab w:val="decimal" w:pos="623"/>
              </w:tabs>
              <w:ind w:left="-79" w:right="-79"/>
              <w:jc w:val="left"/>
              <w:rPr>
                <w:rFonts w:cs="Times New Roman"/>
                <w:color w:val="auto"/>
                <w:sz w:val="20"/>
                <w:szCs w:val="20"/>
              </w:rPr>
            </w:pPr>
            <w:r w:rsidRPr="00ED05D1">
              <w:rPr>
                <w:rFonts w:cs="Times New Roman"/>
                <w:color w:val="auto"/>
                <w:sz w:val="20"/>
                <w:szCs w:val="20"/>
              </w:rPr>
              <w:t>-</w:t>
            </w:r>
          </w:p>
        </w:tc>
        <w:tc>
          <w:tcPr>
            <w:tcW w:w="180" w:type="dxa"/>
          </w:tcPr>
          <w:p w14:paraId="31DBF260" w14:textId="77777777" w:rsidR="000B5FD6" w:rsidRPr="00ED05D1" w:rsidRDefault="000B5FD6" w:rsidP="000B5FD6">
            <w:pPr>
              <w:pStyle w:val="BodyText"/>
              <w:tabs>
                <w:tab w:val="decimal" w:pos="893"/>
              </w:tabs>
              <w:ind w:left="-79" w:right="-79"/>
              <w:jc w:val="left"/>
              <w:rPr>
                <w:rFonts w:cs="Times New Roman"/>
                <w:color w:val="auto"/>
                <w:sz w:val="20"/>
                <w:szCs w:val="20"/>
              </w:rPr>
            </w:pPr>
          </w:p>
        </w:tc>
        <w:tc>
          <w:tcPr>
            <w:tcW w:w="1170" w:type="dxa"/>
          </w:tcPr>
          <w:p w14:paraId="5DEE0BBD" w14:textId="43EAFD1C" w:rsidR="000B5FD6" w:rsidRPr="00ED05D1" w:rsidRDefault="00696620" w:rsidP="005D6801">
            <w:pPr>
              <w:pStyle w:val="BodyText"/>
              <w:tabs>
                <w:tab w:val="decimal" w:pos="914"/>
              </w:tabs>
              <w:ind w:left="-79" w:right="-79"/>
              <w:jc w:val="left"/>
              <w:rPr>
                <w:rFonts w:cs="Times New Roman"/>
                <w:color w:val="auto"/>
                <w:sz w:val="20"/>
                <w:szCs w:val="20"/>
                <w:cs/>
              </w:rPr>
            </w:pPr>
            <w:r w:rsidRPr="00ED05D1">
              <w:rPr>
                <w:rFonts w:cs="Times New Roman"/>
                <w:color w:val="auto"/>
                <w:sz w:val="20"/>
                <w:szCs w:val="20"/>
              </w:rPr>
              <w:t>4,195</w:t>
            </w:r>
          </w:p>
        </w:tc>
        <w:tc>
          <w:tcPr>
            <w:tcW w:w="188" w:type="dxa"/>
          </w:tcPr>
          <w:p w14:paraId="10453AB6" w14:textId="77777777" w:rsidR="000B5FD6" w:rsidRPr="00ED05D1" w:rsidRDefault="000B5FD6" w:rsidP="000B5FD6">
            <w:pPr>
              <w:pStyle w:val="BodyText"/>
              <w:tabs>
                <w:tab w:val="decimal" w:pos="893"/>
              </w:tabs>
              <w:ind w:left="-79" w:right="-79"/>
              <w:jc w:val="left"/>
              <w:rPr>
                <w:rFonts w:cs="Times New Roman"/>
                <w:color w:val="auto"/>
                <w:sz w:val="20"/>
                <w:szCs w:val="20"/>
              </w:rPr>
            </w:pPr>
          </w:p>
        </w:tc>
        <w:tc>
          <w:tcPr>
            <w:tcW w:w="1162" w:type="dxa"/>
          </w:tcPr>
          <w:p w14:paraId="4AEA24EB" w14:textId="1F85D026" w:rsidR="000B5FD6" w:rsidRPr="00ED05D1" w:rsidRDefault="000B5FD6" w:rsidP="005D6801">
            <w:pPr>
              <w:pStyle w:val="BodyText"/>
              <w:tabs>
                <w:tab w:val="decimal" w:pos="903"/>
              </w:tabs>
              <w:ind w:left="-79" w:right="-79"/>
              <w:jc w:val="left"/>
              <w:rPr>
                <w:rFonts w:cs="Times New Roman"/>
                <w:color w:val="auto"/>
                <w:sz w:val="20"/>
                <w:szCs w:val="20"/>
                <w:cs/>
              </w:rPr>
            </w:pPr>
            <w:r w:rsidRPr="00ED05D1">
              <w:rPr>
                <w:rFonts w:cs="Times New Roman"/>
                <w:color w:val="auto"/>
                <w:sz w:val="20"/>
                <w:szCs w:val="20"/>
              </w:rPr>
              <w:t>4,656</w:t>
            </w:r>
          </w:p>
        </w:tc>
      </w:tr>
      <w:tr w:rsidR="000B5FD6" w:rsidRPr="00ED05D1" w14:paraId="0BB1B821" w14:textId="77777777" w:rsidTr="00ED05D1">
        <w:trPr>
          <w:cantSplit/>
        </w:trPr>
        <w:tc>
          <w:tcPr>
            <w:tcW w:w="3960" w:type="dxa"/>
          </w:tcPr>
          <w:p w14:paraId="2986AE43" w14:textId="52F6D85C" w:rsidR="000B5FD6" w:rsidRPr="00ED05D1" w:rsidRDefault="00FE5890" w:rsidP="000B5FD6">
            <w:pPr>
              <w:spacing w:line="240" w:lineRule="atLeast"/>
              <w:rPr>
                <w:rFonts w:eastAsia="Arial Unicode MS"/>
              </w:rPr>
            </w:pPr>
            <w:r w:rsidRPr="00ED05D1">
              <w:rPr>
                <w:rFonts w:eastAsia="Arial Unicode MS"/>
              </w:rPr>
              <w:t>Interest expense</w:t>
            </w:r>
          </w:p>
        </w:tc>
        <w:tc>
          <w:tcPr>
            <w:tcW w:w="1260" w:type="dxa"/>
          </w:tcPr>
          <w:p w14:paraId="2ED81A1B" w14:textId="39191FAC" w:rsidR="000B5FD6" w:rsidRPr="00ED05D1" w:rsidRDefault="00264962" w:rsidP="00ED05D1">
            <w:pPr>
              <w:pStyle w:val="BodyText"/>
              <w:tabs>
                <w:tab w:val="decimal" w:pos="713"/>
              </w:tabs>
              <w:ind w:left="-79" w:right="-79"/>
              <w:jc w:val="left"/>
              <w:rPr>
                <w:rFonts w:cs="Times New Roman"/>
                <w:color w:val="auto"/>
                <w:sz w:val="20"/>
                <w:szCs w:val="20"/>
              </w:rPr>
            </w:pPr>
            <w:r w:rsidRPr="00ED05D1">
              <w:rPr>
                <w:rFonts w:cs="Times New Roman"/>
                <w:color w:val="auto"/>
                <w:sz w:val="20"/>
                <w:szCs w:val="20"/>
              </w:rPr>
              <w:t>-</w:t>
            </w:r>
          </w:p>
        </w:tc>
        <w:tc>
          <w:tcPr>
            <w:tcW w:w="178" w:type="dxa"/>
          </w:tcPr>
          <w:p w14:paraId="336E4883" w14:textId="77777777" w:rsidR="000B5FD6" w:rsidRPr="00ED05D1" w:rsidRDefault="000B5FD6" w:rsidP="000B5FD6">
            <w:pPr>
              <w:pStyle w:val="BodyText"/>
              <w:tabs>
                <w:tab w:val="decimal" w:pos="893"/>
              </w:tabs>
              <w:ind w:left="-79" w:right="-79"/>
              <w:jc w:val="left"/>
              <w:rPr>
                <w:rFonts w:cs="Times New Roman"/>
                <w:color w:val="auto"/>
                <w:sz w:val="20"/>
                <w:szCs w:val="20"/>
              </w:rPr>
            </w:pPr>
          </w:p>
        </w:tc>
        <w:tc>
          <w:tcPr>
            <w:tcW w:w="1172" w:type="dxa"/>
          </w:tcPr>
          <w:p w14:paraId="28E0A71A" w14:textId="0C8A7BF5" w:rsidR="000B5FD6" w:rsidRPr="00ED05D1" w:rsidRDefault="000B5FD6" w:rsidP="00ED05D1">
            <w:pPr>
              <w:pStyle w:val="BodyText"/>
              <w:tabs>
                <w:tab w:val="decimal" w:pos="623"/>
              </w:tabs>
              <w:ind w:left="-79" w:right="-79"/>
              <w:jc w:val="left"/>
              <w:rPr>
                <w:rFonts w:cs="Times New Roman"/>
                <w:color w:val="auto"/>
                <w:sz w:val="20"/>
                <w:szCs w:val="20"/>
              </w:rPr>
            </w:pPr>
            <w:r w:rsidRPr="00ED05D1">
              <w:rPr>
                <w:rFonts w:cs="Times New Roman"/>
                <w:color w:val="auto"/>
                <w:sz w:val="20"/>
                <w:szCs w:val="20"/>
              </w:rPr>
              <w:t>-</w:t>
            </w:r>
          </w:p>
        </w:tc>
        <w:tc>
          <w:tcPr>
            <w:tcW w:w="180" w:type="dxa"/>
          </w:tcPr>
          <w:p w14:paraId="4D775E4C" w14:textId="77777777" w:rsidR="000B5FD6" w:rsidRPr="00ED05D1" w:rsidRDefault="000B5FD6" w:rsidP="000B5FD6">
            <w:pPr>
              <w:pStyle w:val="BodyText"/>
              <w:tabs>
                <w:tab w:val="decimal" w:pos="893"/>
              </w:tabs>
              <w:ind w:left="-79" w:right="-79"/>
              <w:jc w:val="left"/>
              <w:rPr>
                <w:rFonts w:cs="Times New Roman"/>
                <w:color w:val="auto"/>
                <w:sz w:val="20"/>
                <w:szCs w:val="20"/>
              </w:rPr>
            </w:pPr>
          </w:p>
        </w:tc>
        <w:tc>
          <w:tcPr>
            <w:tcW w:w="1170" w:type="dxa"/>
          </w:tcPr>
          <w:p w14:paraId="776958E1" w14:textId="72F412EC" w:rsidR="000B5FD6" w:rsidRPr="00ED05D1" w:rsidRDefault="00696620" w:rsidP="00ED05D1">
            <w:pPr>
              <w:pStyle w:val="BodyText"/>
              <w:tabs>
                <w:tab w:val="decimal" w:pos="630"/>
              </w:tabs>
              <w:ind w:left="-79" w:right="-79"/>
              <w:jc w:val="left"/>
              <w:rPr>
                <w:rFonts w:cs="Times New Roman"/>
                <w:color w:val="auto"/>
                <w:sz w:val="20"/>
                <w:szCs w:val="20"/>
              </w:rPr>
            </w:pPr>
            <w:r w:rsidRPr="00ED05D1">
              <w:rPr>
                <w:rFonts w:cs="Times New Roman"/>
                <w:color w:val="auto"/>
                <w:sz w:val="20"/>
                <w:szCs w:val="20"/>
              </w:rPr>
              <w:t>-</w:t>
            </w:r>
          </w:p>
        </w:tc>
        <w:tc>
          <w:tcPr>
            <w:tcW w:w="188" w:type="dxa"/>
          </w:tcPr>
          <w:p w14:paraId="1F83B6B0" w14:textId="77777777" w:rsidR="000B5FD6" w:rsidRPr="00ED05D1" w:rsidRDefault="000B5FD6" w:rsidP="000B5FD6">
            <w:pPr>
              <w:pStyle w:val="BodyText"/>
              <w:tabs>
                <w:tab w:val="decimal" w:pos="893"/>
              </w:tabs>
              <w:ind w:left="-79" w:right="-79"/>
              <w:jc w:val="left"/>
              <w:rPr>
                <w:rFonts w:cs="Times New Roman"/>
                <w:color w:val="auto"/>
                <w:sz w:val="20"/>
                <w:szCs w:val="20"/>
              </w:rPr>
            </w:pPr>
          </w:p>
        </w:tc>
        <w:tc>
          <w:tcPr>
            <w:tcW w:w="1162" w:type="dxa"/>
          </w:tcPr>
          <w:p w14:paraId="1B0436A9" w14:textId="6841C75C" w:rsidR="000B5FD6" w:rsidRPr="00ED05D1" w:rsidRDefault="000B5FD6" w:rsidP="005D6801">
            <w:pPr>
              <w:pStyle w:val="BodyText"/>
              <w:tabs>
                <w:tab w:val="decimal" w:pos="903"/>
              </w:tabs>
              <w:ind w:left="-79" w:right="-79"/>
              <w:jc w:val="left"/>
              <w:rPr>
                <w:rFonts w:cs="Times New Roman"/>
                <w:color w:val="auto"/>
                <w:sz w:val="20"/>
                <w:szCs w:val="20"/>
              </w:rPr>
            </w:pPr>
            <w:r w:rsidRPr="00ED05D1">
              <w:rPr>
                <w:rFonts w:cs="Times New Roman"/>
                <w:color w:val="auto"/>
                <w:sz w:val="20"/>
                <w:szCs w:val="20"/>
              </w:rPr>
              <w:t>29</w:t>
            </w:r>
          </w:p>
        </w:tc>
      </w:tr>
      <w:tr w:rsidR="000B5FD6" w:rsidRPr="00ED05D1" w14:paraId="3D4BEB10" w14:textId="77777777" w:rsidTr="00ED05D1">
        <w:trPr>
          <w:cantSplit/>
        </w:trPr>
        <w:tc>
          <w:tcPr>
            <w:tcW w:w="3960" w:type="dxa"/>
          </w:tcPr>
          <w:p w14:paraId="3BF18F73" w14:textId="77777777" w:rsidR="000B5FD6" w:rsidRPr="00ED05D1" w:rsidRDefault="000B5FD6" w:rsidP="000B5FD6">
            <w:pPr>
              <w:spacing w:line="240" w:lineRule="atLeast"/>
              <w:rPr>
                <w:b/>
                <w:bCs/>
              </w:rPr>
            </w:pPr>
          </w:p>
        </w:tc>
        <w:tc>
          <w:tcPr>
            <w:tcW w:w="1260" w:type="dxa"/>
          </w:tcPr>
          <w:p w14:paraId="3D18F0DD" w14:textId="3701C75E" w:rsidR="000B5FD6" w:rsidRPr="00ED05D1" w:rsidRDefault="000B5FD6" w:rsidP="000B5FD6">
            <w:pPr>
              <w:pStyle w:val="BodyText"/>
              <w:tabs>
                <w:tab w:val="decimal" w:pos="641"/>
              </w:tabs>
              <w:ind w:left="-79" w:right="-79"/>
              <w:jc w:val="left"/>
              <w:rPr>
                <w:rFonts w:cs="Times New Roman"/>
                <w:color w:val="auto"/>
                <w:sz w:val="20"/>
                <w:szCs w:val="20"/>
              </w:rPr>
            </w:pPr>
          </w:p>
        </w:tc>
        <w:tc>
          <w:tcPr>
            <w:tcW w:w="178" w:type="dxa"/>
          </w:tcPr>
          <w:p w14:paraId="00DD3012" w14:textId="77777777" w:rsidR="000B5FD6" w:rsidRPr="00ED05D1" w:rsidRDefault="000B5FD6" w:rsidP="000B5FD6">
            <w:pPr>
              <w:pStyle w:val="BodyText"/>
              <w:tabs>
                <w:tab w:val="decimal" w:pos="893"/>
              </w:tabs>
              <w:ind w:left="-79" w:right="-79"/>
              <w:jc w:val="left"/>
              <w:rPr>
                <w:rFonts w:cs="Times New Roman"/>
                <w:color w:val="auto"/>
                <w:sz w:val="20"/>
                <w:szCs w:val="20"/>
              </w:rPr>
            </w:pPr>
          </w:p>
        </w:tc>
        <w:tc>
          <w:tcPr>
            <w:tcW w:w="1172" w:type="dxa"/>
          </w:tcPr>
          <w:p w14:paraId="4089D797" w14:textId="77777777" w:rsidR="000B5FD6" w:rsidRPr="00ED05D1" w:rsidRDefault="000B5FD6" w:rsidP="000B5FD6">
            <w:pPr>
              <w:pStyle w:val="BodyText"/>
              <w:tabs>
                <w:tab w:val="decimal" w:pos="645"/>
              </w:tabs>
              <w:ind w:left="-79" w:right="-79"/>
              <w:jc w:val="left"/>
              <w:rPr>
                <w:rFonts w:cs="Times New Roman"/>
                <w:color w:val="auto"/>
                <w:sz w:val="20"/>
                <w:szCs w:val="20"/>
              </w:rPr>
            </w:pPr>
          </w:p>
        </w:tc>
        <w:tc>
          <w:tcPr>
            <w:tcW w:w="180" w:type="dxa"/>
          </w:tcPr>
          <w:p w14:paraId="0320866A" w14:textId="77777777" w:rsidR="000B5FD6" w:rsidRPr="00ED05D1" w:rsidRDefault="000B5FD6" w:rsidP="000B5FD6">
            <w:pPr>
              <w:pStyle w:val="BodyText"/>
              <w:tabs>
                <w:tab w:val="decimal" w:pos="893"/>
              </w:tabs>
              <w:ind w:left="-79" w:right="-79"/>
              <w:jc w:val="left"/>
              <w:rPr>
                <w:rFonts w:cs="Times New Roman"/>
                <w:color w:val="auto"/>
                <w:sz w:val="20"/>
                <w:szCs w:val="20"/>
              </w:rPr>
            </w:pPr>
          </w:p>
        </w:tc>
        <w:tc>
          <w:tcPr>
            <w:tcW w:w="1170" w:type="dxa"/>
          </w:tcPr>
          <w:p w14:paraId="11D14530" w14:textId="77777777" w:rsidR="000B5FD6" w:rsidRPr="00ED05D1" w:rsidRDefault="000B5FD6" w:rsidP="000B5FD6">
            <w:pPr>
              <w:pStyle w:val="BodyText"/>
              <w:tabs>
                <w:tab w:val="decimal" w:pos="893"/>
              </w:tabs>
              <w:ind w:left="-79" w:right="-79"/>
              <w:jc w:val="left"/>
              <w:rPr>
                <w:rFonts w:cs="Times New Roman"/>
                <w:color w:val="auto"/>
                <w:sz w:val="20"/>
                <w:szCs w:val="20"/>
              </w:rPr>
            </w:pPr>
          </w:p>
        </w:tc>
        <w:tc>
          <w:tcPr>
            <w:tcW w:w="188" w:type="dxa"/>
          </w:tcPr>
          <w:p w14:paraId="2457EA27" w14:textId="77777777" w:rsidR="000B5FD6" w:rsidRPr="00ED05D1" w:rsidRDefault="000B5FD6" w:rsidP="000B5FD6">
            <w:pPr>
              <w:pStyle w:val="BodyText"/>
              <w:tabs>
                <w:tab w:val="decimal" w:pos="893"/>
              </w:tabs>
              <w:ind w:left="-79" w:right="-79"/>
              <w:jc w:val="left"/>
              <w:rPr>
                <w:rFonts w:cs="Times New Roman"/>
                <w:color w:val="auto"/>
                <w:sz w:val="20"/>
                <w:szCs w:val="20"/>
              </w:rPr>
            </w:pPr>
          </w:p>
        </w:tc>
        <w:tc>
          <w:tcPr>
            <w:tcW w:w="1162" w:type="dxa"/>
          </w:tcPr>
          <w:p w14:paraId="5BBEAEFC" w14:textId="77777777" w:rsidR="000B5FD6" w:rsidRPr="00ED05D1" w:rsidRDefault="000B5FD6" w:rsidP="000B5FD6">
            <w:pPr>
              <w:pStyle w:val="BodyText"/>
              <w:tabs>
                <w:tab w:val="decimal" w:pos="839"/>
              </w:tabs>
              <w:ind w:left="-108" w:right="-80"/>
              <w:rPr>
                <w:rFonts w:cs="Times New Roman"/>
                <w:color w:val="auto"/>
                <w:sz w:val="20"/>
                <w:szCs w:val="20"/>
              </w:rPr>
            </w:pPr>
          </w:p>
        </w:tc>
      </w:tr>
      <w:tr w:rsidR="000B5FD6" w:rsidRPr="00ED05D1" w14:paraId="7DBF2422" w14:textId="77777777" w:rsidTr="00ED05D1">
        <w:trPr>
          <w:cantSplit/>
        </w:trPr>
        <w:tc>
          <w:tcPr>
            <w:tcW w:w="3960" w:type="dxa"/>
          </w:tcPr>
          <w:p w14:paraId="2485A5C6" w14:textId="77777777" w:rsidR="000B5FD6" w:rsidRPr="00ED05D1" w:rsidRDefault="000B5FD6" w:rsidP="000B5FD6">
            <w:pPr>
              <w:spacing w:line="240" w:lineRule="atLeast"/>
              <w:rPr>
                <w:lang w:val="en-GB"/>
              </w:rPr>
            </w:pPr>
            <w:r w:rsidRPr="00ED05D1">
              <w:rPr>
                <w:b/>
                <w:bCs/>
              </w:rPr>
              <w:t>Key management personnel</w:t>
            </w:r>
          </w:p>
        </w:tc>
        <w:tc>
          <w:tcPr>
            <w:tcW w:w="1260" w:type="dxa"/>
          </w:tcPr>
          <w:p w14:paraId="3635520E" w14:textId="77777777" w:rsidR="000B5FD6" w:rsidRPr="00ED05D1" w:rsidRDefault="000B5FD6" w:rsidP="000B5FD6">
            <w:pPr>
              <w:pStyle w:val="BodyText"/>
              <w:tabs>
                <w:tab w:val="decimal" w:pos="641"/>
              </w:tabs>
              <w:ind w:left="-79" w:right="-79"/>
              <w:jc w:val="left"/>
              <w:rPr>
                <w:rFonts w:cs="Times New Roman"/>
                <w:color w:val="auto"/>
                <w:sz w:val="20"/>
                <w:szCs w:val="20"/>
              </w:rPr>
            </w:pPr>
          </w:p>
        </w:tc>
        <w:tc>
          <w:tcPr>
            <w:tcW w:w="178" w:type="dxa"/>
          </w:tcPr>
          <w:p w14:paraId="3699B49C" w14:textId="77777777" w:rsidR="000B5FD6" w:rsidRPr="00ED05D1" w:rsidRDefault="000B5FD6" w:rsidP="000B5FD6">
            <w:pPr>
              <w:pStyle w:val="BodyText"/>
              <w:tabs>
                <w:tab w:val="decimal" w:pos="893"/>
              </w:tabs>
              <w:ind w:left="-79" w:right="-79"/>
              <w:jc w:val="left"/>
              <w:rPr>
                <w:rFonts w:cs="Times New Roman"/>
                <w:color w:val="auto"/>
                <w:sz w:val="20"/>
                <w:szCs w:val="20"/>
              </w:rPr>
            </w:pPr>
          </w:p>
        </w:tc>
        <w:tc>
          <w:tcPr>
            <w:tcW w:w="1172" w:type="dxa"/>
          </w:tcPr>
          <w:p w14:paraId="41B29020" w14:textId="77777777" w:rsidR="000B5FD6" w:rsidRPr="00ED05D1" w:rsidRDefault="000B5FD6" w:rsidP="000B5FD6">
            <w:pPr>
              <w:pStyle w:val="BodyText"/>
              <w:tabs>
                <w:tab w:val="decimal" w:pos="645"/>
              </w:tabs>
              <w:ind w:left="-79" w:right="-79"/>
              <w:jc w:val="left"/>
              <w:rPr>
                <w:rFonts w:cs="Times New Roman"/>
                <w:color w:val="auto"/>
                <w:sz w:val="20"/>
                <w:szCs w:val="20"/>
              </w:rPr>
            </w:pPr>
          </w:p>
        </w:tc>
        <w:tc>
          <w:tcPr>
            <w:tcW w:w="180" w:type="dxa"/>
          </w:tcPr>
          <w:p w14:paraId="7A4FF217" w14:textId="77777777" w:rsidR="000B5FD6" w:rsidRPr="00ED05D1" w:rsidRDefault="000B5FD6" w:rsidP="000B5FD6">
            <w:pPr>
              <w:pStyle w:val="BodyText"/>
              <w:tabs>
                <w:tab w:val="decimal" w:pos="893"/>
              </w:tabs>
              <w:ind w:left="-79" w:right="-79"/>
              <w:jc w:val="left"/>
              <w:rPr>
                <w:rFonts w:cs="Times New Roman"/>
                <w:color w:val="auto"/>
                <w:sz w:val="20"/>
                <w:szCs w:val="20"/>
              </w:rPr>
            </w:pPr>
          </w:p>
        </w:tc>
        <w:tc>
          <w:tcPr>
            <w:tcW w:w="1170" w:type="dxa"/>
          </w:tcPr>
          <w:p w14:paraId="68074DB8" w14:textId="77777777" w:rsidR="000B5FD6" w:rsidRPr="00ED05D1" w:rsidRDefault="000B5FD6" w:rsidP="000B5FD6">
            <w:pPr>
              <w:pStyle w:val="BodyText"/>
              <w:tabs>
                <w:tab w:val="decimal" w:pos="893"/>
              </w:tabs>
              <w:ind w:left="-79" w:right="-79"/>
              <w:jc w:val="left"/>
              <w:rPr>
                <w:rFonts w:cs="Times New Roman"/>
                <w:color w:val="auto"/>
                <w:sz w:val="20"/>
                <w:szCs w:val="20"/>
              </w:rPr>
            </w:pPr>
          </w:p>
        </w:tc>
        <w:tc>
          <w:tcPr>
            <w:tcW w:w="188" w:type="dxa"/>
          </w:tcPr>
          <w:p w14:paraId="7B3D854D" w14:textId="77777777" w:rsidR="000B5FD6" w:rsidRPr="00ED05D1" w:rsidRDefault="000B5FD6" w:rsidP="000B5FD6">
            <w:pPr>
              <w:pStyle w:val="BodyText"/>
              <w:tabs>
                <w:tab w:val="decimal" w:pos="893"/>
              </w:tabs>
              <w:ind w:left="-79" w:right="-79"/>
              <w:jc w:val="left"/>
              <w:rPr>
                <w:rFonts w:cs="Times New Roman"/>
                <w:color w:val="auto"/>
                <w:sz w:val="20"/>
                <w:szCs w:val="20"/>
              </w:rPr>
            </w:pPr>
          </w:p>
        </w:tc>
        <w:tc>
          <w:tcPr>
            <w:tcW w:w="1162" w:type="dxa"/>
          </w:tcPr>
          <w:p w14:paraId="022FC5AD" w14:textId="77777777" w:rsidR="000B5FD6" w:rsidRPr="00ED05D1" w:rsidRDefault="000B5FD6" w:rsidP="000B5FD6">
            <w:pPr>
              <w:pStyle w:val="BodyText"/>
              <w:tabs>
                <w:tab w:val="decimal" w:pos="839"/>
              </w:tabs>
              <w:ind w:left="-108" w:right="-80"/>
              <w:rPr>
                <w:rFonts w:cs="Times New Roman"/>
                <w:color w:val="auto"/>
                <w:sz w:val="20"/>
                <w:szCs w:val="20"/>
              </w:rPr>
            </w:pPr>
          </w:p>
        </w:tc>
      </w:tr>
      <w:tr w:rsidR="000B5FD6" w:rsidRPr="00ED05D1" w14:paraId="51899C2E" w14:textId="77777777" w:rsidTr="00ED05D1">
        <w:trPr>
          <w:cantSplit/>
        </w:trPr>
        <w:tc>
          <w:tcPr>
            <w:tcW w:w="3960" w:type="dxa"/>
          </w:tcPr>
          <w:p w14:paraId="28DA2597" w14:textId="77777777" w:rsidR="000B5FD6" w:rsidRPr="00ED05D1" w:rsidRDefault="000B5FD6" w:rsidP="000B5FD6">
            <w:pPr>
              <w:spacing w:line="240" w:lineRule="atLeast"/>
              <w:rPr>
                <w:rFonts w:eastAsia="Arial Unicode MS"/>
              </w:rPr>
            </w:pPr>
            <w:bookmarkStart w:id="0" w:name="_Hlk39775826"/>
            <w:r w:rsidRPr="00ED05D1">
              <w:rPr>
                <w:rFonts w:eastAsia="Arial Unicode MS"/>
              </w:rPr>
              <w:t>Key management personnel compensation</w:t>
            </w:r>
          </w:p>
        </w:tc>
        <w:tc>
          <w:tcPr>
            <w:tcW w:w="1260" w:type="dxa"/>
          </w:tcPr>
          <w:p w14:paraId="53E0D85D" w14:textId="77777777" w:rsidR="000B5FD6" w:rsidRPr="00ED05D1" w:rsidRDefault="000B5FD6" w:rsidP="000B5FD6">
            <w:pPr>
              <w:pStyle w:val="BodyText"/>
              <w:tabs>
                <w:tab w:val="decimal" w:pos="641"/>
              </w:tabs>
              <w:ind w:left="-79" w:right="-79"/>
              <w:jc w:val="left"/>
              <w:rPr>
                <w:rFonts w:cs="Times New Roman"/>
                <w:color w:val="auto"/>
                <w:sz w:val="20"/>
                <w:szCs w:val="20"/>
              </w:rPr>
            </w:pPr>
          </w:p>
        </w:tc>
        <w:tc>
          <w:tcPr>
            <w:tcW w:w="178" w:type="dxa"/>
          </w:tcPr>
          <w:p w14:paraId="73D93EB3" w14:textId="77777777" w:rsidR="000B5FD6" w:rsidRPr="00ED05D1" w:rsidRDefault="000B5FD6" w:rsidP="000B5FD6">
            <w:pPr>
              <w:pStyle w:val="BodyText"/>
              <w:tabs>
                <w:tab w:val="decimal" w:pos="893"/>
              </w:tabs>
              <w:ind w:left="-79" w:right="-79"/>
              <w:jc w:val="left"/>
              <w:rPr>
                <w:rFonts w:cs="Times New Roman"/>
                <w:color w:val="auto"/>
                <w:sz w:val="20"/>
                <w:szCs w:val="20"/>
              </w:rPr>
            </w:pPr>
          </w:p>
        </w:tc>
        <w:tc>
          <w:tcPr>
            <w:tcW w:w="1172" w:type="dxa"/>
          </w:tcPr>
          <w:p w14:paraId="70474DD7" w14:textId="77777777" w:rsidR="000B5FD6" w:rsidRPr="00ED05D1" w:rsidRDefault="000B5FD6" w:rsidP="000B5FD6">
            <w:pPr>
              <w:pStyle w:val="BodyText"/>
              <w:tabs>
                <w:tab w:val="decimal" w:pos="645"/>
              </w:tabs>
              <w:ind w:left="-79" w:right="-79"/>
              <w:jc w:val="left"/>
              <w:rPr>
                <w:rFonts w:cs="Times New Roman"/>
                <w:color w:val="auto"/>
                <w:sz w:val="20"/>
                <w:szCs w:val="20"/>
              </w:rPr>
            </w:pPr>
          </w:p>
        </w:tc>
        <w:tc>
          <w:tcPr>
            <w:tcW w:w="180" w:type="dxa"/>
          </w:tcPr>
          <w:p w14:paraId="7A8211D6" w14:textId="77777777" w:rsidR="000B5FD6" w:rsidRPr="00ED05D1" w:rsidRDefault="000B5FD6" w:rsidP="000B5FD6">
            <w:pPr>
              <w:pStyle w:val="BodyText"/>
              <w:tabs>
                <w:tab w:val="decimal" w:pos="893"/>
              </w:tabs>
              <w:ind w:left="-79" w:right="-79"/>
              <w:jc w:val="left"/>
              <w:rPr>
                <w:rFonts w:cs="Times New Roman"/>
                <w:color w:val="auto"/>
                <w:sz w:val="20"/>
                <w:szCs w:val="20"/>
              </w:rPr>
            </w:pPr>
          </w:p>
        </w:tc>
        <w:tc>
          <w:tcPr>
            <w:tcW w:w="1170" w:type="dxa"/>
          </w:tcPr>
          <w:p w14:paraId="6AF32BC3" w14:textId="77777777" w:rsidR="000B5FD6" w:rsidRPr="00ED05D1" w:rsidRDefault="000B5FD6" w:rsidP="000B5FD6">
            <w:pPr>
              <w:pStyle w:val="BodyText"/>
              <w:tabs>
                <w:tab w:val="decimal" w:pos="651"/>
              </w:tabs>
              <w:ind w:left="-79" w:right="-79"/>
              <w:jc w:val="left"/>
              <w:rPr>
                <w:rFonts w:cs="Times New Roman"/>
                <w:color w:val="auto"/>
                <w:sz w:val="20"/>
                <w:szCs w:val="20"/>
              </w:rPr>
            </w:pPr>
          </w:p>
        </w:tc>
        <w:tc>
          <w:tcPr>
            <w:tcW w:w="188" w:type="dxa"/>
          </w:tcPr>
          <w:p w14:paraId="0DE2BCC6" w14:textId="77777777" w:rsidR="000B5FD6" w:rsidRPr="00ED05D1" w:rsidRDefault="000B5FD6" w:rsidP="000B5FD6">
            <w:pPr>
              <w:pStyle w:val="BodyText"/>
              <w:tabs>
                <w:tab w:val="decimal" w:pos="893"/>
              </w:tabs>
              <w:ind w:left="-79" w:right="-79"/>
              <w:jc w:val="left"/>
              <w:rPr>
                <w:rFonts w:cs="Times New Roman"/>
                <w:color w:val="auto"/>
                <w:sz w:val="20"/>
                <w:szCs w:val="20"/>
              </w:rPr>
            </w:pPr>
          </w:p>
        </w:tc>
        <w:tc>
          <w:tcPr>
            <w:tcW w:w="1162" w:type="dxa"/>
          </w:tcPr>
          <w:p w14:paraId="4E709ED1" w14:textId="77777777" w:rsidR="000B5FD6" w:rsidRPr="00ED05D1" w:rsidRDefault="000B5FD6" w:rsidP="000B5FD6">
            <w:pPr>
              <w:pStyle w:val="BodyText"/>
              <w:tabs>
                <w:tab w:val="decimal" w:pos="839"/>
              </w:tabs>
              <w:ind w:left="-108" w:right="-80"/>
              <w:rPr>
                <w:rFonts w:cs="Times New Roman"/>
                <w:color w:val="auto"/>
                <w:sz w:val="20"/>
                <w:szCs w:val="20"/>
              </w:rPr>
            </w:pPr>
          </w:p>
        </w:tc>
      </w:tr>
      <w:tr w:rsidR="000B5FD6" w:rsidRPr="00ED05D1" w14:paraId="5F9AE776" w14:textId="77777777" w:rsidTr="00ED05D1">
        <w:trPr>
          <w:cantSplit/>
        </w:trPr>
        <w:tc>
          <w:tcPr>
            <w:tcW w:w="3960" w:type="dxa"/>
          </w:tcPr>
          <w:p w14:paraId="27396BE7" w14:textId="5F4986CF" w:rsidR="000B5FD6" w:rsidRPr="00ED05D1" w:rsidRDefault="000B5FD6" w:rsidP="000B5FD6">
            <w:pPr>
              <w:spacing w:line="240" w:lineRule="atLeast"/>
              <w:ind w:left="104"/>
              <w:rPr>
                <w:rFonts w:eastAsia="Arial Unicode MS"/>
              </w:rPr>
            </w:pPr>
            <w:r w:rsidRPr="00ED05D1">
              <w:rPr>
                <w:rFonts w:eastAsia="Arial Unicode MS"/>
              </w:rPr>
              <w:t xml:space="preserve">Short-term </w:t>
            </w:r>
            <w:r w:rsidR="00FE5890" w:rsidRPr="00ED05D1">
              <w:rPr>
                <w:rFonts w:eastAsia="Arial Unicode MS"/>
              </w:rPr>
              <w:t xml:space="preserve">employee </w:t>
            </w:r>
            <w:r w:rsidRPr="00ED05D1">
              <w:rPr>
                <w:rFonts w:eastAsia="Arial Unicode MS"/>
              </w:rPr>
              <w:t>benefits</w:t>
            </w:r>
          </w:p>
        </w:tc>
        <w:tc>
          <w:tcPr>
            <w:tcW w:w="1260" w:type="dxa"/>
          </w:tcPr>
          <w:p w14:paraId="60ED3291" w14:textId="7B4C066B" w:rsidR="000B5FD6" w:rsidRPr="00ED05D1" w:rsidRDefault="004A3970" w:rsidP="00ED05D1">
            <w:pPr>
              <w:pStyle w:val="BodyText"/>
              <w:tabs>
                <w:tab w:val="decimal" w:pos="1001"/>
              </w:tabs>
              <w:ind w:left="-79" w:right="-79"/>
              <w:jc w:val="left"/>
              <w:rPr>
                <w:rFonts w:cs="Times New Roman"/>
                <w:color w:val="auto"/>
                <w:sz w:val="20"/>
                <w:szCs w:val="20"/>
              </w:rPr>
            </w:pPr>
            <w:r w:rsidRPr="00ED05D1">
              <w:rPr>
                <w:rFonts w:cs="Times New Roman"/>
                <w:color w:val="auto"/>
                <w:sz w:val="20"/>
                <w:szCs w:val="20"/>
              </w:rPr>
              <w:t>9,321</w:t>
            </w:r>
          </w:p>
        </w:tc>
        <w:tc>
          <w:tcPr>
            <w:tcW w:w="178" w:type="dxa"/>
          </w:tcPr>
          <w:p w14:paraId="06B9C09E" w14:textId="77777777" w:rsidR="000B5FD6" w:rsidRPr="00ED05D1" w:rsidRDefault="000B5FD6" w:rsidP="000B5FD6">
            <w:pPr>
              <w:pStyle w:val="BodyText"/>
              <w:tabs>
                <w:tab w:val="decimal" w:pos="893"/>
                <w:tab w:val="decimal" w:pos="1001"/>
              </w:tabs>
              <w:ind w:left="-79" w:right="-79"/>
              <w:jc w:val="left"/>
              <w:rPr>
                <w:rFonts w:cs="Times New Roman"/>
                <w:color w:val="auto"/>
                <w:sz w:val="20"/>
                <w:szCs w:val="20"/>
              </w:rPr>
            </w:pPr>
          </w:p>
        </w:tc>
        <w:tc>
          <w:tcPr>
            <w:tcW w:w="1172" w:type="dxa"/>
          </w:tcPr>
          <w:p w14:paraId="1F1F1C02" w14:textId="2F6BF1EC" w:rsidR="000B5FD6" w:rsidRPr="00ED05D1" w:rsidRDefault="000B5FD6" w:rsidP="00ED05D1">
            <w:pPr>
              <w:pStyle w:val="BodyText"/>
              <w:tabs>
                <w:tab w:val="decimal" w:pos="911"/>
              </w:tabs>
              <w:ind w:left="-79" w:right="-79"/>
              <w:jc w:val="left"/>
              <w:rPr>
                <w:rFonts w:cs="Times New Roman"/>
                <w:color w:val="auto"/>
                <w:sz w:val="20"/>
                <w:szCs w:val="20"/>
              </w:rPr>
            </w:pPr>
            <w:r w:rsidRPr="00ED05D1">
              <w:rPr>
                <w:rFonts w:cs="Times New Roman"/>
                <w:color w:val="auto"/>
                <w:sz w:val="20"/>
                <w:szCs w:val="20"/>
              </w:rPr>
              <w:t>14,928</w:t>
            </w:r>
          </w:p>
        </w:tc>
        <w:tc>
          <w:tcPr>
            <w:tcW w:w="180" w:type="dxa"/>
            <w:vAlign w:val="bottom"/>
          </w:tcPr>
          <w:p w14:paraId="07822B75" w14:textId="77777777" w:rsidR="000B5FD6" w:rsidRPr="00ED05D1" w:rsidRDefault="000B5FD6" w:rsidP="000B5FD6">
            <w:pPr>
              <w:pStyle w:val="BodyText"/>
              <w:tabs>
                <w:tab w:val="decimal" w:pos="893"/>
              </w:tabs>
              <w:ind w:left="-79" w:right="-79"/>
              <w:jc w:val="left"/>
              <w:rPr>
                <w:rFonts w:cs="Times New Roman"/>
                <w:color w:val="auto"/>
                <w:sz w:val="20"/>
                <w:szCs w:val="20"/>
              </w:rPr>
            </w:pPr>
          </w:p>
        </w:tc>
        <w:tc>
          <w:tcPr>
            <w:tcW w:w="1170" w:type="dxa"/>
            <w:vAlign w:val="bottom"/>
          </w:tcPr>
          <w:p w14:paraId="27C9D9DC" w14:textId="0B454467" w:rsidR="000B5FD6" w:rsidRPr="00ED05D1" w:rsidRDefault="00A91C16" w:rsidP="00ED05D1">
            <w:pPr>
              <w:pStyle w:val="BodyText"/>
              <w:tabs>
                <w:tab w:val="decimal" w:pos="914"/>
              </w:tabs>
              <w:ind w:left="-79" w:right="-79"/>
              <w:jc w:val="left"/>
              <w:rPr>
                <w:rFonts w:cs="Times New Roman"/>
                <w:color w:val="auto"/>
                <w:sz w:val="20"/>
                <w:szCs w:val="20"/>
              </w:rPr>
            </w:pPr>
            <w:r w:rsidRPr="00ED05D1">
              <w:rPr>
                <w:rFonts w:cs="Times New Roman"/>
                <w:color w:val="auto"/>
                <w:sz w:val="20"/>
                <w:szCs w:val="20"/>
              </w:rPr>
              <w:t>7,328</w:t>
            </w:r>
          </w:p>
        </w:tc>
        <w:tc>
          <w:tcPr>
            <w:tcW w:w="188" w:type="dxa"/>
            <w:vAlign w:val="bottom"/>
          </w:tcPr>
          <w:p w14:paraId="05B782CD" w14:textId="77777777" w:rsidR="000B5FD6" w:rsidRPr="00ED05D1" w:rsidRDefault="000B5FD6" w:rsidP="000B5FD6">
            <w:pPr>
              <w:pStyle w:val="BodyText"/>
              <w:tabs>
                <w:tab w:val="decimal" w:pos="893"/>
              </w:tabs>
              <w:ind w:left="-79" w:right="-79"/>
              <w:jc w:val="left"/>
              <w:rPr>
                <w:rFonts w:cs="Times New Roman"/>
                <w:color w:val="auto"/>
                <w:sz w:val="20"/>
                <w:szCs w:val="20"/>
              </w:rPr>
            </w:pPr>
          </w:p>
        </w:tc>
        <w:tc>
          <w:tcPr>
            <w:tcW w:w="1162" w:type="dxa"/>
            <w:vAlign w:val="bottom"/>
          </w:tcPr>
          <w:p w14:paraId="6C219696" w14:textId="4D6C47AA" w:rsidR="000B5FD6" w:rsidRPr="00ED05D1" w:rsidRDefault="000B5FD6" w:rsidP="005D6801">
            <w:pPr>
              <w:pStyle w:val="BodyText"/>
              <w:tabs>
                <w:tab w:val="decimal" w:pos="903"/>
              </w:tabs>
              <w:ind w:left="-79" w:right="-79"/>
              <w:jc w:val="left"/>
              <w:rPr>
                <w:rFonts w:cs="Times New Roman"/>
                <w:color w:val="auto"/>
                <w:sz w:val="20"/>
                <w:szCs w:val="20"/>
              </w:rPr>
            </w:pPr>
            <w:r w:rsidRPr="00ED05D1">
              <w:rPr>
                <w:rFonts w:cs="Times New Roman"/>
                <w:color w:val="auto"/>
                <w:sz w:val="20"/>
                <w:szCs w:val="20"/>
              </w:rPr>
              <w:t>12,766</w:t>
            </w:r>
          </w:p>
        </w:tc>
      </w:tr>
      <w:tr w:rsidR="000B5FD6" w:rsidRPr="00ED05D1" w14:paraId="187CA40C" w14:textId="77777777" w:rsidTr="00ED05D1">
        <w:trPr>
          <w:cantSplit/>
        </w:trPr>
        <w:tc>
          <w:tcPr>
            <w:tcW w:w="3960" w:type="dxa"/>
          </w:tcPr>
          <w:p w14:paraId="54AE7428" w14:textId="77777777" w:rsidR="000B5FD6" w:rsidRPr="00ED05D1" w:rsidRDefault="000B5FD6" w:rsidP="000B5FD6">
            <w:pPr>
              <w:spacing w:line="240" w:lineRule="atLeast"/>
              <w:ind w:left="104"/>
              <w:rPr>
                <w:rFonts w:eastAsia="Arial Unicode MS"/>
              </w:rPr>
            </w:pPr>
            <w:r w:rsidRPr="00ED05D1">
              <w:rPr>
                <w:rFonts w:eastAsia="Arial Unicode MS"/>
              </w:rPr>
              <w:t>Post-employment benefits</w:t>
            </w:r>
          </w:p>
        </w:tc>
        <w:tc>
          <w:tcPr>
            <w:tcW w:w="1260" w:type="dxa"/>
            <w:tcBorders>
              <w:bottom w:val="single" w:sz="4" w:space="0" w:color="auto"/>
            </w:tcBorders>
          </w:tcPr>
          <w:p w14:paraId="43AAF7A6" w14:textId="38AEBF0D" w:rsidR="000B5FD6" w:rsidRPr="00ED05D1" w:rsidRDefault="000D7236" w:rsidP="00ED05D1">
            <w:pPr>
              <w:pStyle w:val="BodyText"/>
              <w:tabs>
                <w:tab w:val="decimal" w:pos="1001"/>
              </w:tabs>
              <w:ind w:left="-79" w:right="-79"/>
              <w:jc w:val="left"/>
              <w:rPr>
                <w:rFonts w:eastAsia="Arial Unicode MS" w:cs="Times New Roman"/>
                <w:color w:val="auto"/>
                <w:sz w:val="20"/>
                <w:szCs w:val="20"/>
              </w:rPr>
            </w:pPr>
            <w:r w:rsidRPr="00ED05D1">
              <w:rPr>
                <w:rFonts w:eastAsia="Arial Unicode MS" w:cs="Times New Roman"/>
                <w:color w:val="auto"/>
                <w:sz w:val="20"/>
                <w:szCs w:val="20"/>
              </w:rPr>
              <w:t>41</w:t>
            </w:r>
          </w:p>
        </w:tc>
        <w:tc>
          <w:tcPr>
            <w:tcW w:w="178" w:type="dxa"/>
          </w:tcPr>
          <w:p w14:paraId="10EB8256" w14:textId="77777777" w:rsidR="000B5FD6" w:rsidRPr="00ED05D1" w:rsidRDefault="000B5FD6" w:rsidP="000B5FD6">
            <w:pPr>
              <w:pStyle w:val="BodyText"/>
              <w:tabs>
                <w:tab w:val="decimal" w:pos="893"/>
                <w:tab w:val="decimal" w:pos="1001"/>
              </w:tabs>
              <w:ind w:left="194" w:right="-79"/>
              <w:jc w:val="left"/>
              <w:rPr>
                <w:rFonts w:eastAsia="Arial Unicode MS" w:cs="Times New Roman"/>
                <w:color w:val="auto"/>
                <w:sz w:val="20"/>
                <w:szCs w:val="20"/>
              </w:rPr>
            </w:pPr>
          </w:p>
        </w:tc>
        <w:tc>
          <w:tcPr>
            <w:tcW w:w="1172" w:type="dxa"/>
            <w:tcBorders>
              <w:bottom w:val="single" w:sz="4" w:space="0" w:color="auto"/>
            </w:tcBorders>
          </w:tcPr>
          <w:p w14:paraId="35F3C75A" w14:textId="5CEEAA8F" w:rsidR="000B5FD6" w:rsidRPr="00ED05D1" w:rsidRDefault="000B5FD6" w:rsidP="00ED05D1">
            <w:pPr>
              <w:pStyle w:val="BodyText"/>
              <w:tabs>
                <w:tab w:val="decimal" w:pos="911"/>
              </w:tabs>
              <w:ind w:left="-79" w:right="-79"/>
              <w:jc w:val="left"/>
              <w:rPr>
                <w:rFonts w:eastAsia="Arial Unicode MS" w:cs="Times New Roman"/>
                <w:color w:val="auto"/>
                <w:sz w:val="20"/>
                <w:szCs w:val="20"/>
              </w:rPr>
            </w:pPr>
            <w:r w:rsidRPr="00ED05D1">
              <w:rPr>
                <w:rFonts w:eastAsia="Arial Unicode MS" w:cs="Times New Roman"/>
                <w:color w:val="auto"/>
                <w:sz w:val="20"/>
                <w:szCs w:val="20"/>
              </w:rPr>
              <w:t>55</w:t>
            </w:r>
          </w:p>
        </w:tc>
        <w:tc>
          <w:tcPr>
            <w:tcW w:w="180" w:type="dxa"/>
            <w:vAlign w:val="bottom"/>
          </w:tcPr>
          <w:p w14:paraId="6433A4AE" w14:textId="77777777" w:rsidR="000B5FD6" w:rsidRPr="00ED05D1" w:rsidRDefault="000B5FD6" w:rsidP="000B5FD6">
            <w:pPr>
              <w:pStyle w:val="BodyText"/>
              <w:tabs>
                <w:tab w:val="decimal" w:pos="893"/>
              </w:tabs>
              <w:ind w:left="194" w:right="-79"/>
              <w:jc w:val="left"/>
              <w:rPr>
                <w:rFonts w:eastAsia="Arial Unicode MS" w:cs="Times New Roman"/>
                <w:color w:val="auto"/>
                <w:sz w:val="20"/>
                <w:szCs w:val="20"/>
              </w:rPr>
            </w:pPr>
          </w:p>
        </w:tc>
        <w:tc>
          <w:tcPr>
            <w:tcW w:w="1170" w:type="dxa"/>
            <w:tcBorders>
              <w:bottom w:val="single" w:sz="4" w:space="0" w:color="auto"/>
            </w:tcBorders>
            <w:vAlign w:val="bottom"/>
          </w:tcPr>
          <w:p w14:paraId="2C419103" w14:textId="4A811671" w:rsidR="000B5FD6" w:rsidRPr="00ED05D1" w:rsidRDefault="00DC2442" w:rsidP="005D6801">
            <w:pPr>
              <w:pStyle w:val="BodyText"/>
              <w:tabs>
                <w:tab w:val="decimal" w:pos="914"/>
              </w:tabs>
              <w:ind w:left="-79" w:right="-79"/>
              <w:jc w:val="left"/>
              <w:rPr>
                <w:rFonts w:cs="Times New Roman"/>
                <w:color w:val="auto"/>
                <w:sz w:val="20"/>
                <w:szCs w:val="20"/>
              </w:rPr>
            </w:pPr>
            <w:r w:rsidRPr="00ED05D1">
              <w:rPr>
                <w:rFonts w:cs="Times New Roman"/>
                <w:color w:val="auto"/>
                <w:sz w:val="20"/>
                <w:szCs w:val="20"/>
              </w:rPr>
              <w:t>41</w:t>
            </w:r>
          </w:p>
        </w:tc>
        <w:tc>
          <w:tcPr>
            <w:tcW w:w="188" w:type="dxa"/>
            <w:vAlign w:val="bottom"/>
          </w:tcPr>
          <w:p w14:paraId="6A64E5D9" w14:textId="77777777" w:rsidR="000B5FD6" w:rsidRPr="00ED05D1" w:rsidRDefault="000B5FD6" w:rsidP="000B5FD6">
            <w:pPr>
              <w:pStyle w:val="BodyText"/>
              <w:tabs>
                <w:tab w:val="decimal" w:pos="893"/>
              </w:tabs>
              <w:ind w:left="-79" w:right="-79"/>
              <w:jc w:val="left"/>
              <w:rPr>
                <w:rFonts w:cs="Times New Roman"/>
                <w:color w:val="auto"/>
                <w:sz w:val="20"/>
                <w:szCs w:val="20"/>
              </w:rPr>
            </w:pPr>
          </w:p>
        </w:tc>
        <w:tc>
          <w:tcPr>
            <w:tcW w:w="1162" w:type="dxa"/>
            <w:tcBorders>
              <w:bottom w:val="single" w:sz="4" w:space="0" w:color="auto"/>
            </w:tcBorders>
            <w:vAlign w:val="bottom"/>
          </w:tcPr>
          <w:p w14:paraId="3BD293CB" w14:textId="5E154B21" w:rsidR="000B5FD6" w:rsidRPr="00ED05D1" w:rsidRDefault="000B5FD6" w:rsidP="005D6801">
            <w:pPr>
              <w:pStyle w:val="BodyText"/>
              <w:tabs>
                <w:tab w:val="decimal" w:pos="903"/>
              </w:tabs>
              <w:ind w:left="-79" w:right="-79"/>
              <w:jc w:val="left"/>
              <w:rPr>
                <w:rFonts w:cs="Times New Roman"/>
                <w:color w:val="auto"/>
                <w:sz w:val="20"/>
                <w:szCs w:val="20"/>
              </w:rPr>
            </w:pPr>
            <w:r w:rsidRPr="00ED05D1">
              <w:rPr>
                <w:rFonts w:cs="Times New Roman"/>
                <w:color w:val="auto"/>
                <w:sz w:val="20"/>
                <w:szCs w:val="20"/>
              </w:rPr>
              <w:t>55</w:t>
            </w:r>
          </w:p>
        </w:tc>
      </w:tr>
      <w:tr w:rsidR="000B5FD6" w:rsidRPr="00ED05D1" w14:paraId="1A3391E9" w14:textId="77777777" w:rsidTr="00ED05D1">
        <w:trPr>
          <w:cantSplit/>
        </w:trPr>
        <w:tc>
          <w:tcPr>
            <w:tcW w:w="3960" w:type="dxa"/>
          </w:tcPr>
          <w:p w14:paraId="00AE16E9" w14:textId="77777777" w:rsidR="000B5FD6" w:rsidRPr="00ED05D1" w:rsidRDefault="000B5FD6" w:rsidP="000B5FD6">
            <w:pPr>
              <w:spacing w:line="240" w:lineRule="atLeast"/>
              <w:ind w:left="284" w:hanging="180"/>
              <w:rPr>
                <w:rFonts w:eastAsia="Arial Unicode MS"/>
              </w:rPr>
            </w:pPr>
            <w:r w:rsidRPr="00ED05D1">
              <w:rPr>
                <w:rFonts w:eastAsia="Arial Unicode MS"/>
              </w:rPr>
              <w:t>Total key management personnel compensation</w:t>
            </w:r>
          </w:p>
        </w:tc>
        <w:tc>
          <w:tcPr>
            <w:tcW w:w="1260" w:type="dxa"/>
            <w:tcBorders>
              <w:top w:val="single" w:sz="4" w:space="0" w:color="auto"/>
              <w:bottom w:val="double" w:sz="4" w:space="0" w:color="auto"/>
            </w:tcBorders>
            <w:vAlign w:val="bottom"/>
          </w:tcPr>
          <w:p w14:paraId="31B1A51D" w14:textId="72DB4524" w:rsidR="000B5FD6" w:rsidRPr="00ED05D1" w:rsidRDefault="00B745D6" w:rsidP="00ED05D1">
            <w:pPr>
              <w:pStyle w:val="BodyText"/>
              <w:tabs>
                <w:tab w:val="decimal" w:pos="1001"/>
              </w:tabs>
              <w:ind w:left="-79" w:right="-79"/>
              <w:jc w:val="left"/>
              <w:rPr>
                <w:rFonts w:eastAsia="Arial Unicode MS" w:cs="Times New Roman"/>
                <w:color w:val="auto"/>
                <w:sz w:val="20"/>
                <w:szCs w:val="20"/>
              </w:rPr>
            </w:pPr>
            <w:r w:rsidRPr="00ED05D1">
              <w:rPr>
                <w:rFonts w:eastAsia="Arial Unicode MS" w:cs="Times New Roman"/>
                <w:color w:val="auto"/>
                <w:sz w:val="20"/>
                <w:szCs w:val="20"/>
              </w:rPr>
              <w:t>9,362</w:t>
            </w:r>
          </w:p>
        </w:tc>
        <w:tc>
          <w:tcPr>
            <w:tcW w:w="178" w:type="dxa"/>
          </w:tcPr>
          <w:p w14:paraId="0718136B" w14:textId="77777777" w:rsidR="000B5FD6" w:rsidRPr="00ED05D1" w:rsidRDefault="000B5FD6" w:rsidP="000B5FD6">
            <w:pPr>
              <w:pStyle w:val="BodyText"/>
              <w:tabs>
                <w:tab w:val="decimal" w:pos="893"/>
                <w:tab w:val="decimal" w:pos="1001"/>
              </w:tabs>
              <w:ind w:left="194" w:right="-79"/>
              <w:jc w:val="left"/>
              <w:rPr>
                <w:rFonts w:eastAsia="Arial Unicode MS" w:cs="Times New Roman"/>
                <w:color w:val="auto"/>
                <w:sz w:val="20"/>
                <w:szCs w:val="20"/>
              </w:rPr>
            </w:pPr>
          </w:p>
        </w:tc>
        <w:tc>
          <w:tcPr>
            <w:tcW w:w="1172" w:type="dxa"/>
            <w:tcBorders>
              <w:top w:val="single" w:sz="4" w:space="0" w:color="auto"/>
              <w:bottom w:val="double" w:sz="4" w:space="0" w:color="auto"/>
            </w:tcBorders>
            <w:vAlign w:val="bottom"/>
          </w:tcPr>
          <w:p w14:paraId="41ADB298" w14:textId="10D17C3E" w:rsidR="000B5FD6" w:rsidRPr="00ED05D1" w:rsidRDefault="000B5FD6" w:rsidP="00ED05D1">
            <w:pPr>
              <w:pStyle w:val="BodyText"/>
              <w:tabs>
                <w:tab w:val="decimal" w:pos="911"/>
              </w:tabs>
              <w:ind w:left="-79" w:right="-79"/>
              <w:jc w:val="left"/>
              <w:rPr>
                <w:rFonts w:eastAsia="Arial Unicode MS" w:cs="Times New Roman"/>
                <w:color w:val="auto"/>
                <w:sz w:val="20"/>
                <w:szCs w:val="20"/>
              </w:rPr>
            </w:pPr>
            <w:r w:rsidRPr="00ED05D1">
              <w:rPr>
                <w:rFonts w:eastAsia="Arial Unicode MS" w:cs="Times New Roman"/>
                <w:color w:val="auto"/>
                <w:sz w:val="20"/>
                <w:szCs w:val="20"/>
              </w:rPr>
              <w:t>14,983</w:t>
            </w:r>
          </w:p>
        </w:tc>
        <w:tc>
          <w:tcPr>
            <w:tcW w:w="180" w:type="dxa"/>
            <w:vAlign w:val="bottom"/>
          </w:tcPr>
          <w:p w14:paraId="3FA954B0" w14:textId="77777777" w:rsidR="000B5FD6" w:rsidRPr="00ED05D1" w:rsidRDefault="000B5FD6" w:rsidP="000B5FD6">
            <w:pPr>
              <w:pStyle w:val="BodyText"/>
              <w:tabs>
                <w:tab w:val="decimal" w:pos="893"/>
              </w:tabs>
              <w:ind w:left="194" w:right="-79"/>
              <w:jc w:val="left"/>
              <w:rPr>
                <w:rFonts w:eastAsia="Arial Unicode MS" w:cs="Times New Roman"/>
                <w:color w:val="auto"/>
                <w:sz w:val="20"/>
                <w:szCs w:val="20"/>
              </w:rPr>
            </w:pPr>
          </w:p>
        </w:tc>
        <w:tc>
          <w:tcPr>
            <w:tcW w:w="1170" w:type="dxa"/>
            <w:tcBorders>
              <w:top w:val="single" w:sz="4" w:space="0" w:color="auto"/>
              <w:bottom w:val="double" w:sz="4" w:space="0" w:color="auto"/>
            </w:tcBorders>
            <w:vAlign w:val="bottom"/>
          </w:tcPr>
          <w:p w14:paraId="5E22AF77" w14:textId="06013076" w:rsidR="000B5FD6" w:rsidRPr="00ED05D1" w:rsidRDefault="001A3A3E" w:rsidP="005D6801">
            <w:pPr>
              <w:pStyle w:val="BodyText"/>
              <w:tabs>
                <w:tab w:val="decimal" w:pos="914"/>
              </w:tabs>
              <w:ind w:left="-79" w:right="-79"/>
              <w:jc w:val="left"/>
              <w:rPr>
                <w:rFonts w:cs="Times New Roman"/>
                <w:color w:val="auto"/>
                <w:sz w:val="20"/>
                <w:szCs w:val="20"/>
              </w:rPr>
            </w:pPr>
            <w:r w:rsidRPr="00ED05D1">
              <w:rPr>
                <w:rFonts w:cs="Times New Roman"/>
                <w:color w:val="auto"/>
                <w:sz w:val="20"/>
                <w:szCs w:val="20"/>
              </w:rPr>
              <w:t>7,369</w:t>
            </w:r>
          </w:p>
        </w:tc>
        <w:tc>
          <w:tcPr>
            <w:tcW w:w="188" w:type="dxa"/>
            <w:vAlign w:val="bottom"/>
          </w:tcPr>
          <w:p w14:paraId="73B245AA" w14:textId="77777777" w:rsidR="000B5FD6" w:rsidRPr="00ED05D1" w:rsidRDefault="000B5FD6" w:rsidP="000B5FD6">
            <w:pPr>
              <w:pStyle w:val="BodyText"/>
              <w:tabs>
                <w:tab w:val="decimal" w:pos="893"/>
              </w:tabs>
              <w:ind w:left="-79" w:right="-79"/>
              <w:jc w:val="left"/>
              <w:rPr>
                <w:rFonts w:cs="Times New Roman"/>
                <w:color w:val="auto"/>
                <w:sz w:val="20"/>
                <w:szCs w:val="20"/>
              </w:rPr>
            </w:pPr>
          </w:p>
        </w:tc>
        <w:tc>
          <w:tcPr>
            <w:tcW w:w="1162" w:type="dxa"/>
            <w:tcBorders>
              <w:top w:val="single" w:sz="4" w:space="0" w:color="auto"/>
              <w:bottom w:val="double" w:sz="4" w:space="0" w:color="auto"/>
            </w:tcBorders>
            <w:vAlign w:val="bottom"/>
          </w:tcPr>
          <w:p w14:paraId="19277802" w14:textId="2285A58D" w:rsidR="000B5FD6" w:rsidRPr="00ED05D1" w:rsidRDefault="000B5FD6" w:rsidP="00ED05D1">
            <w:pPr>
              <w:pStyle w:val="BodyText"/>
              <w:tabs>
                <w:tab w:val="decimal" w:pos="903"/>
              </w:tabs>
              <w:ind w:left="-79" w:right="-79"/>
              <w:jc w:val="left"/>
              <w:rPr>
                <w:rFonts w:cs="Times New Roman"/>
                <w:color w:val="auto"/>
                <w:sz w:val="20"/>
                <w:szCs w:val="20"/>
              </w:rPr>
            </w:pPr>
            <w:r w:rsidRPr="00ED05D1">
              <w:rPr>
                <w:rFonts w:cs="Times New Roman"/>
                <w:color w:val="auto"/>
                <w:sz w:val="20"/>
                <w:szCs w:val="20"/>
              </w:rPr>
              <w:t>12,821</w:t>
            </w:r>
          </w:p>
        </w:tc>
      </w:tr>
      <w:bookmarkEnd w:id="0"/>
    </w:tbl>
    <w:p w14:paraId="2E284B0C" w14:textId="77777777" w:rsidR="000B5FD6" w:rsidRDefault="000B5FD6" w:rsidP="00F35FB6">
      <w:pPr>
        <w:ind w:firstLine="540"/>
        <w:rPr>
          <w:sz w:val="22"/>
          <w:szCs w:val="22"/>
        </w:rPr>
      </w:pPr>
    </w:p>
    <w:tbl>
      <w:tblPr>
        <w:tblW w:w="9247" w:type="dxa"/>
        <w:tblInd w:w="529" w:type="dxa"/>
        <w:tblLayout w:type="fixed"/>
        <w:tblCellMar>
          <w:left w:w="79" w:type="dxa"/>
          <w:right w:w="79" w:type="dxa"/>
        </w:tblCellMar>
        <w:tblLook w:val="0000" w:firstRow="0" w:lastRow="0" w:firstColumn="0" w:lastColumn="0" w:noHBand="0" w:noVBand="0"/>
      </w:tblPr>
      <w:tblGrid>
        <w:gridCol w:w="3958"/>
        <w:gridCol w:w="1260"/>
        <w:gridCol w:w="180"/>
        <w:gridCol w:w="1170"/>
        <w:gridCol w:w="180"/>
        <w:gridCol w:w="1170"/>
        <w:gridCol w:w="178"/>
        <w:gridCol w:w="1145"/>
        <w:gridCol w:w="6"/>
      </w:tblGrid>
      <w:tr w:rsidR="000B5FD6" w:rsidRPr="00F6695D" w14:paraId="6CE84EAA" w14:textId="77777777" w:rsidTr="00ED05D1">
        <w:trPr>
          <w:cantSplit/>
          <w:tblHeader/>
        </w:trPr>
        <w:tc>
          <w:tcPr>
            <w:tcW w:w="3960" w:type="dxa"/>
            <w:vAlign w:val="bottom"/>
          </w:tcPr>
          <w:p w14:paraId="56C02BE4" w14:textId="3ED03B95" w:rsidR="000B5FD6" w:rsidRPr="00ED05D1" w:rsidRDefault="000B5FD6" w:rsidP="00574279">
            <w:pPr>
              <w:rPr>
                <w:b/>
                <w:bCs/>
                <w:i/>
                <w:iCs/>
              </w:rPr>
            </w:pPr>
          </w:p>
        </w:tc>
        <w:tc>
          <w:tcPr>
            <w:tcW w:w="2610" w:type="dxa"/>
            <w:gridSpan w:val="3"/>
          </w:tcPr>
          <w:p w14:paraId="2560A6D2" w14:textId="77777777" w:rsidR="000B5FD6" w:rsidRPr="00ED05D1" w:rsidRDefault="000B5FD6" w:rsidP="00574279">
            <w:pPr>
              <w:pStyle w:val="acctmergecolhdg"/>
              <w:spacing w:line="240" w:lineRule="auto"/>
              <w:rPr>
                <w:sz w:val="20"/>
              </w:rPr>
            </w:pPr>
            <w:r w:rsidRPr="00ED05D1">
              <w:rPr>
                <w:sz w:val="20"/>
              </w:rPr>
              <w:t xml:space="preserve">Consolidated </w:t>
            </w:r>
          </w:p>
          <w:p w14:paraId="07EC7A5E" w14:textId="77777777" w:rsidR="000B5FD6" w:rsidRPr="00ED05D1" w:rsidRDefault="000B5FD6" w:rsidP="00574279">
            <w:pPr>
              <w:pStyle w:val="acctmergecolhdg"/>
              <w:spacing w:line="240" w:lineRule="auto"/>
              <w:rPr>
                <w:sz w:val="20"/>
              </w:rPr>
            </w:pPr>
            <w:r w:rsidRPr="00ED05D1">
              <w:rPr>
                <w:sz w:val="20"/>
              </w:rPr>
              <w:t>financial statements</w:t>
            </w:r>
          </w:p>
        </w:tc>
        <w:tc>
          <w:tcPr>
            <w:tcW w:w="180" w:type="dxa"/>
          </w:tcPr>
          <w:p w14:paraId="161F24D8" w14:textId="77777777" w:rsidR="000B5FD6" w:rsidRPr="00ED05D1" w:rsidRDefault="000B5FD6" w:rsidP="00574279">
            <w:pPr>
              <w:pStyle w:val="acctmergecolhdg"/>
              <w:spacing w:line="240" w:lineRule="auto"/>
              <w:rPr>
                <w:sz w:val="20"/>
              </w:rPr>
            </w:pPr>
          </w:p>
        </w:tc>
        <w:tc>
          <w:tcPr>
            <w:tcW w:w="2497" w:type="dxa"/>
            <w:gridSpan w:val="4"/>
          </w:tcPr>
          <w:p w14:paraId="43D52AE4" w14:textId="77777777" w:rsidR="000B5FD6" w:rsidRPr="00ED05D1" w:rsidRDefault="000B5FD6" w:rsidP="00574279">
            <w:pPr>
              <w:pStyle w:val="acctmergecolhdg"/>
              <w:spacing w:line="240" w:lineRule="auto"/>
              <w:rPr>
                <w:sz w:val="20"/>
              </w:rPr>
            </w:pPr>
            <w:r w:rsidRPr="00ED05D1">
              <w:rPr>
                <w:sz w:val="20"/>
              </w:rPr>
              <w:t xml:space="preserve">Separate </w:t>
            </w:r>
          </w:p>
          <w:p w14:paraId="63DB3E0C" w14:textId="77777777" w:rsidR="000B5FD6" w:rsidRPr="00ED05D1" w:rsidRDefault="000B5FD6" w:rsidP="00574279">
            <w:pPr>
              <w:pStyle w:val="acctmergecolhdg"/>
              <w:spacing w:line="240" w:lineRule="auto"/>
              <w:rPr>
                <w:sz w:val="20"/>
              </w:rPr>
            </w:pPr>
            <w:r w:rsidRPr="00ED05D1">
              <w:rPr>
                <w:sz w:val="20"/>
              </w:rPr>
              <w:t>financial statements</w:t>
            </w:r>
          </w:p>
        </w:tc>
      </w:tr>
      <w:tr w:rsidR="000B5FD6" w:rsidRPr="00F6695D" w14:paraId="074A3957" w14:textId="77777777" w:rsidTr="00ED05D1">
        <w:trPr>
          <w:gridAfter w:val="1"/>
          <w:wAfter w:w="6" w:type="dxa"/>
          <w:cantSplit/>
          <w:tblHeader/>
        </w:trPr>
        <w:tc>
          <w:tcPr>
            <w:tcW w:w="3960" w:type="dxa"/>
            <w:shd w:val="clear" w:color="auto" w:fill="auto"/>
          </w:tcPr>
          <w:p w14:paraId="278D04B7" w14:textId="77777777" w:rsidR="005409A5" w:rsidRPr="00ED05D1" w:rsidRDefault="005409A5" w:rsidP="005409A5">
            <w:pPr>
              <w:pStyle w:val="acctfourfigures"/>
              <w:tabs>
                <w:tab w:val="clear" w:pos="765"/>
              </w:tabs>
              <w:spacing w:line="240" w:lineRule="auto"/>
              <w:jc w:val="both"/>
              <w:rPr>
                <w:b/>
                <w:bCs/>
                <w:i/>
                <w:iCs/>
                <w:sz w:val="20"/>
              </w:rPr>
            </w:pPr>
          </w:p>
          <w:p w14:paraId="0BAB082D" w14:textId="5F3FA440" w:rsidR="000B5FD6" w:rsidRPr="00ED05D1" w:rsidRDefault="005409A5" w:rsidP="005409A5">
            <w:pPr>
              <w:pStyle w:val="acctfourfigures"/>
              <w:tabs>
                <w:tab w:val="clear" w:pos="765"/>
              </w:tabs>
              <w:spacing w:line="240" w:lineRule="auto"/>
              <w:jc w:val="both"/>
              <w:rPr>
                <w:b/>
                <w:bCs/>
                <w:i/>
                <w:iCs/>
                <w:sz w:val="20"/>
                <w:lang w:val="en-US" w:bidi="th-TH"/>
              </w:rPr>
            </w:pPr>
            <w:r w:rsidRPr="00ED05D1">
              <w:rPr>
                <w:b/>
                <w:bCs/>
                <w:i/>
                <w:iCs/>
                <w:sz w:val="20"/>
              </w:rPr>
              <w:t>Balances with related parties</w:t>
            </w:r>
            <w:r w:rsidRPr="00ED05D1">
              <w:rPr>
                <w:b/>
                <w:bCs/>
                <w:i/>
                <w:iCs/>
                <w:sz w:val="20"/>
                <w:cs/>
                <w:lang w:bidi="th-TH"/>
              </w:rPr>
              <w:t xml:space="preserve"> </w:t>
            </w:r>
            <w:r w:rsidRPr="00ED05D1">
              <w:rPr>
                <w:b/>
                <w:bCs/>
                <w:i/>
                <w:iCs/>
                <w:sz w:val="20"/>
                <w:lang w:val="en-US" w:bidi="th-TH"/>
              </w:rPr>
              <w:t>as at</w:t>
            </w:r>
          </w:p>
        </w:tc>
        <w:tc>
          <w:tcPr>
            <w:tcW w:w="1260" w:type="dxa"/>
          </w:tcPr>
          <w:p w14:paraId="150C2095" w14:textId="77777777" w:rsidR="000B5FD6" w:rsidRPr="00ED05D1" w:rsidRDefault="000B5FD6" w:rsidP="000B5FD6">
            <w:pPr>
              <w:pStyle w:val="acctmergecolhdg"/>
              <w:spacing w:line="240" w:lineRule="auto"/>
              <w:ind w:left="-110" w:right="-50"/>
              <w:rPr>
                <w:b w:val="0"/>
                <w:bCs/>
                <w:sz w:val="20"/>
              </w:rPr>
            </w:pPr>
            <w:r w:rsidRPr="00ED05D1">
              <w:rPr>
                <w:b w:val="0"/>
                <w:bCs/>
                <w:sz w:val="20"/>
              </w:rPr>
              <w:t>31 March</w:t>
            </w:r>
          </w:p>
          <w:p w14:paraId="3B656FA1" w14:textId="5815E913" w:rsidR="005409A5" w:rsidRPr="00ED05D1" w:rsidRDefault="005409A5" w:rsidP="000B5FD6">
            <w:pPr>
              <w:pStyle w:val="acctmergecolhdg"/>
              <w:spacing w:line="240" w:lineRule="auto"/>
              <w:ind w:left="-110" w:right="-50"/>
              <w:rPr>
                <w:b w:val="0"/>
                <w:bCs/>
                <w:sz w:val="20"/>
              </w:rPr>
            </w:pPr>
            <w:r w:rsidRPr="00ED05D1">
              <w:rPr>
                <w:b w:val="0"/>
                <w:bCs/>
                <w:sz w:val="20"/>
              </w:rPr>
              <w:t>2023</w:t>
            </w:r>
          </w:p>
        </w:tc>
        <w:tc>
          <w:tcPr>
            <w:tcW w:w="180" w:type="dxa"/>
          </w:tcPr>
          <w:p w14:paraId="3D783FB1" w14:textId="77777777" w:rsidR="000B5FD6" w:rsidRPr="00ED05D1" w:rsidRDefault="000B5FD6" w:rsidP="000B5FD6">
            <w:pPr>
              <w:pStyle w:val="acctmergecolhdg"/>
              <w:spacing w:line="240" w:lineRule="auto"/>
              <w:ind w:left="-110" w:right="-50"/>
              <w:rPr>
                <w:b w:val="0"/>
                <w:bCs/>
                <w:sz w:val="20"/>
              </w:rPr>
            </w:pPr>
          </w:p>
        </w:tc>
        <w:tc>
          <w:tcPr>
            <w:tcW w:w="1170" w:type="dxa"/>
          </w:tcPr>
          <w:p w14:paraId="72621B9B" w14:textId="77777777" w:rsidR="000B5FD6" w:rsidRPr="00ED05D1" w:rsidRDefault="000B5FD6" w:rsidP="000B5FD6">
            <w:pPr>
              <w:pStyle w:val="acctmergecolhdg"/>
              <w:spacing w:line="240" w:lineRule="auto"/>
              <w:ind w:left="-110" w:right="-50"/>
              <w:rPr>
                <w:b w:val="0"/>
                <w:bCs/>
                <w:sz w:val="20"/>
              </w:rPr>
            </w:pPr>
            <w:r w:rsidRPr="00ED05D1">
              <w:rPr>
                <w:b w:val="0"/>
                <w:bCs/>
                <w:sz w:val="20"/>
              </w:rPr>
              <w:t>31 December</w:t>
            </w:r>
          </w:p>
          <w:p w14:paraId="493038B9" w14:textId="1F2E8480" w:rsidR="005409A5" w:rsidRPr="00ED05D1" w:rsidRDefault="005409A5" w:rsidP="000B5FD6">
            <w:pPr>
              <w:pStyle w:val="acctmergecolhdg"/>
              <w:spacing w:line="240" w:lineRule="auto"/>
              <w:ind w:left="-110" w:right="-50"/>
              <w:rPr>
                <w:b w:val="0"/>
                <w:bCs/>
                <w:sz w:val="20"/>
              </w:rPr>
            </w:pPr>
            <w:r w:rsidRPr="00ED05D1">
              <w:rPr>
                <w:b w:val="0"/>
                <w:bCs/>
                <w:sz w:val="20"/>
              </w:rPr>
              <w:t>2022</w:t>
            </w:r>
          </w:p>
        </w:tc>
        <w:tc>
          <w:tcPr>
            <w:tcW w:w="180" w:type="dxa"/>
          </w:tcPr>
          <w:p w14:paraId="59FCFFBA" w14:textId="77777777" w:rsidR="000B5FD6" w:rsidRPr="00ED05D1" w:rsidRDefault="000B5FD6" w:rsidP="000B5FD6">
            <w:pPr>
              <w:pStyle w:val="acctmergecolhdg"/>
              <w:spacing w:line="240" w:lineRule="auto"/>
              <w:ind w:left="-110" w:right="-50"/>
              <w:rPr>
                <w:b w:val="0"/>
                <w:bCs/>
                <w:sz w:val="20"/>
              </w:rPr>
            </w:pPr>
          </w:p>
        </w:tc>
        <w:tc>
          <w:tcPr>
            <w:tcW w:w="1170" w:type="dxa"/>
          </w:tcPr>
          <w:p w14:paraId="0029895E" w14:textId="77777777" w:rsidR="000B5FD6" w:rsidRPr="00ED05D1" w:rsidRDefault="000B5FD6" w:rsidP="000B5FD6">
            <w:pPr>
              <w:pStyle w:val="acctmergecolhdg"/>
              <w:spacing w:line="240" w:lineRule="auto"/>
              <w:ind w:left="-110" w:right="-50"/>
              <w:rPr>
                <w:b w:val="0"/>
                <w:bCs/>
                <w:sz w:val="20"/>
              </w:rPr>
            </w:pPr>
            <w:r w:rsidRPr="00ED05D1">
              <w:rPr>
                <w:b w:val="0"/>
                <w:bCs/>
                <w:sz w:val="20"/>
              </w:rPr>
              <w:t>31 March</w:t>
            </w:r>
          </w:p>
          <w:p w14:paraId="59EB5956" w14:textId="2B18CF87" w:rsidR="005409A5" w:rsidRPr="00ED05D1" w:rsidRDefault="005409A5" w:rsidP="000B5FD6">
            <w:pPr>
              <w:pStyle w:val="acctmergecolhdg"/>
              <w:spacing w:line="240" w:lineRule="auto"/>
              <w:ind w:left="-110" w:right="-50"/>
              <w:rPr>
                <w:b w:val="0"/>
                <w:bCs/>
                <w:sz w:val="20"/>
              </w:rPr>
            </w:pPr>
            <w:r w:rsidRPr="00ED05D1">
              <w:rPr>
                <w:b w:val="0"/>
                <w:bCs/>
                <w:sz w:val="20"/>
              </w:rPr>
              <w:t>2023</w:t>
            </w:r>
          </w:p>
        </w:tc>
        <w:tc>
          <w:tcPr>
            <w:tcW w:w="178" w:type="dxa"/>
          </w:tcPr>
          <w:p w14:paraId="34CF1F1F" w14:textId="77777777" w:rsidR="000B5FD6" w:rsidRPr="00ED05D1" w:rsidRDefault="000B5FD6" w:rsidP="000B5FD6">
            <w:pPr>
              <w:pStyle w:val="acctmergecolhdg"/>
              <w:spacing w:line="240" w:lineRule="auto"/>
              <w:ind w:left="-110" w:right="-50"/>
              <w:rPr>
                <w:b w:val="0"/>
                <w:bCs/>
                <w:sz w:val="20"/>
              </w:rPr>
            </w:pPr>
          </w:p>
        </w:tc>
        <w:tc>
          <w:tcPr>
            <w:tcW w:w="1143" w:type="dxa"/>
          </w:tcPr>
          <w:p w14:paraId="7536B4C4" w14:textId="77777777" w:rsidR="000B5FD6" w:rsidRPr="00ED05D1" w:rsidRDefault="000B5FD6" w:rsidP="00F6695D">
            <w:pPr>
              <w:pStyle w:val="acctmergecolhdg"/>
              <w:spacing w:line="240" w:lineRule="auto"/>
              <w:ind w:left="-78" w:right="-80"/>
              <w:rPr>
                <w:b w:val="0"/>
                <w:bCs/>
                <w:spacing w:val="-4"/>
                <w:sz w:val="20"/>
              </w:rPr>
            </w:pPr>
            <w:r w:rsidRPr="00ED05D1">
              <w:rPr>
                <w:b w:val="0"/>
                <w:bCs/>
                <w:spacing w:val="-4"/>
                <w:sz w:val="20"/>
              </w:rPr>
              <w:t>31 December</w:t>
            </w:r>
          </w:p>
          <w:p w14:paraId="08E9AACD" w14:textId="5BD2AB21" w:rsidR="005409A5" w:rsidRPr="00ED05D1" w:rsidRDefault="005409A5" w:rsidP="00FE5890">
            <w:pPr>
              <w:pStyle w:val="acctmergecolhdg"/>
              <w:spacing w:line="240" w:lineRule="auto"/>
              <w:ind w:left="-78" w:right="-50"/>
              <w:rPr>
                <w:b w:val="0"/>
                <w:bCs/>
                <w:sz w:val="20"/>
              </w:rPr>
            </w:pPr>
            <w:r w:rsidRPr="00ED05D1">
              <w:rPr>
                <w:b w:val="0"/>
                <w:bCs/>
                <w:sz w:val="20"/>
              </w:rPr>
              <w:t>2022</w:t>
            </w:r>
          </w:p>
        </w:tc>
      </w:tr>
      <w:tr w:rsidR="000B5FD6" w:rsidRPr="00F6695D" w14:paraId="2F252A00" w14:textId="77777777" w:rsidTr="00ED05D1">
        <w:trPr>
          <w:gridAfter w:val="1"/>
          <w:wAfter w:w="4" w:type="dxa"/>
          <w:cantSplit/>
          <w:tblHeader/>
        </w:trPr>
        <w:tc>
          <w:tcPr>
            <w:tcW w:w="3960" w:type="dxa"/>
            <w:shd w:val="clear" w:color="auto" w:fill="auto"/>
          </w:tcPr>
          <w:p w14:paraId="3E178F2D" w14:textId="77777777" w:rsidR="000B5FD6" w:rsidRPr="00ED05D1" w:rsidRDefault="000B5FD6" w:rsidP="000B5FD6">
            <w:pPr>
              <w:rPr>
                <w:b/>
                <w:bCs/>
                <w:i/>
                <w:iCs/>
              </w:rPr>
            </w:pPr>
          </w:p>
        </w:tc>
        <w:tc>
          <w:tcPr>
            <w:tcW w:w="5283" w:type="dxa"/>
            <w:gridSpan w:val="7"/>
          </w:tcPr>
          <w:p w14:paraId="28DC869E" w14:textId="77777777" w:rsidR="000B5FD6" w:rsidRPr="00ED05D1" w:rsidRDefault="000B5FD6" w:rsidP="000B5FD6">
            <w:pPr>
              <w:pStyle w:val="acctfourfigures"/>
              <w:spacing w:line="240" w:lineRule="auto"/>
              <w:jc w:val="center"/>
              <w:rPr>
                <w:i/>
                <w:iCs/>
                <w:sz w:val="20"/>
              </w:rPr>
            </w:pPr>
            <w:r w:rsidRPr="00ED05D1">
              <w:rPr>
                <w:i/>
                <w:iCs/>
                <w:sz w:val="20"/>
              </w:rPr>
              <w:t>(</w:t>
            </w:r>
            <w:proofErr w:type="gramStart"/>
            <w:r w:rsidRPr="00ED05D1">
              <w:rPr>
                <w:i/>
                <w:iCs/>
                <w:sz w:val="20"/>
              </w:rPr>
              <w:t>in</w:t>
            </w:r>
            <w:proofErr w:type="gramEnd"/>
            <w:r w:rsidRPr="00ED05D1">
              <w:rPr>
                <w:i/>
                <w:iCs/>
                <w:sz w:val="20"/>
              </w:rPr>
              <w:t xml:space="preserve"> thousand Baht)</w:t>
            </w:r>
          </w:p>
        </w:tc>
      </w:tr>
      <w:tr w:rsidR="000B5FD6" w:rsidRPr="00F6695D" w14:paraId="220EEF61" w14:textId="77777777" w:rsidTr="00ED05D1">
        <w:trPr>
          <w:gridAfter w:val="1"/>
          <w:wAfter w:w="4" w:type="dxa"/>
          <w:cantSplit/>
          <w:tblHeader/>
        </w:trPr>
        <w:tc>
          <w:tcPr>
            <w:tcW w:w="3960" w:type="dxa"/>
            <w:shd w:val="clear" w:color="auto" w:fill="auto"/>
          </w:tcPr>
          <w:p w14:paraId="3FC90A3B" w14:textId="77777777" w:rsidR="000B5FD6" w:rsidRPr="00ED05D1" w:rsidRDefault="000B5FD6" w:rsidP="000B5FD6">
            <w:pPr>
              <w:rPr>
                <w:b/>
                <w:bCs/>
                <w:i/>
                <w:iCs/>
              </w:rPr>
            </w:pPr>
            <w:r w:rsidRPr="00ED05D1">
              <w:rPr>
                <w:b/>
                <w:bCs/>
                <w:i/>
                <w:iCs/>
              </w:rPr>
              <w:t>Other current receivables</w:t>
            </w:r>
          </w:p>
        </w:tc>
        <w:tc>
          <w:tcPr>
            <w:tcW w:w="5283" w:type="dxa"/>
            <w:gridSpan w:val="7"/>
          </w:tcPr>
          <w:p w14:paraId="1E9A572C" w14:textId="77777777" w:rsidR="000B5FD6" w:rsidRPr="00ED05D1" w:rsidRDefault="000B5FD6" w:rsidP="000B5FD6">
            <w:pPr>
              <w:pStyle w:val="acctfourfigures"/>
              <w:spacing w:line="240" w:lineRule="auto"/>
              <w:jc w:val="center"/>
              <w:rPr>
                <w:i/>
                <w:iCs/>
                <w:sz w:val="20"/>
              </w:rPr>
            </w:pPr>
          </w:p>
        </w:tc>
      </w:tr>
      <w:tr w:rsidR="000B5FD6" w:rsidRPr="00F6695D" w14:paraId="58F8F8DE" w14:textId="77777777" w:rsidTr="00ED05D1">
        <w:trPr>
          <w:gridAfter w:val="1"/>
          <w:wAfter w:w="6" w:type="dxa"/>
          <w:cantSplit/>
        </w:trPr>
        <w:tc>
          <w:tcPr>
            <w:tcW w:w="3960" w:type="dxa"/>
          </w:tcPr>
          <w:p w14:paraId="32021F27" w14:textId="77777777" w:rsidR="000B5FD6" w:rsidRPr="00ED05D1" w:rsidRDefault="000B5FD6" w:rsidP="000B5FD6">
            <w:pPr>
              <w:rPr>
                <w:cs/>
              </w:rPr>
            </w:pPr>
            <w:r w:rsidRPr="00ED05D1">
              <w:t>Subsidiaries</w:t>
            </w:r>
          </w:p>
        </w:tc>
        <w:tc>
          <w:tcPr>
            <w:tcW w:w="1260" w:type="dxa"/>
          </w:tcPr>
          <w:p w14:paraId="1671D684" w14:textId="7FFC4845" w:rsidR="000B5FD6" w:rsidRPr="00ED05D1" w:rsidRDefault="00737ADE" w:rsidP="00ED05D1">
            <w:pPr>
              <w:pStyle w:val="BodyText"/>
              <w:tabs>
                <w:tab w:val="decimal" w:pos="713"/>
              </w:tabs>
              <w:ind w:left="-79" w:right="-79"/>
              <w:jc w:val="left"/>
              <w:rPr>
                <w:rFonts w:cs="Times New Roman"/>
                <w:sz w:val="20"/>
                <w:szCs w:val="20"/>
              </w:rPr>
            </w:pPr>
            <w:r w:rsidRPr="00ED05D1">
              <w:rPr>
                <w:rFonts w:cs="Times New Roman"/>
                <w:sz w:val="20"/>
                <w:szCs w:val="20"/>
              </w:rPr>
              <w:t>-</w:t>
            </w:r>
          </w:p>
        </w:tc>
        <w:tc>
          <w:tcPr>
            <w:tcW w:w="180" w:type="dxa"/>
          </w:tcPr>
          <w:p w14:paraId="283F3409" w14:textId="77777777" w:rsidR="000B5FD6" w:rsidRPr="00ED05D1" w:rsidRDefault="000B5FD6" w:rsidP="000B5FD6">
            <w:pPr>
              <w:pStyle w:val="acctfourfigures"/>
              <w:tabs>
                <w:tab w:val="clear" w:pos="765"/>
              </w:tabs>
              <w:spacing w:line="240" w:lineRule="auto"/>
              <w:rPr>
                <w:sz w:val="20"/>
              </w:rPr>
            </w:pPr>
          </w:p>
        </w:tc>
        <w:tc>
          <w:tcPr>
            <w:tcW w:w="1170" w:type="dxa"/>
          </w:tcPr>
          <w:p w14:paraId="1BBC0BF2" w14:textId="77777777" w:rsidR="000B5FD6" w:rsidRPr="00ED05D1" w:rsidRDefault="000B5FD6" w:rsidP="00ED05D1">
            <w:pPr>
              <w:pStyle w:val="BodyText"/>
              <w:tabs>
                <w:tab w:val="decimal" w:pos="623"/>
              </w:tabs>
              <w:ind w:left="-79" w:right="-79"/>
              <w:jc w:val="left"/>
              <w:rPr>
                <w:rFonts w:cs="Times New Roman"/>
                <w:sz w:val="20"/>
                <w:szCs w:val="20"/>
              </w:rPr>
            </w:pPr>
            <w:r w:rsidRPr="00ED05D1">
              <w:rPr>
                <w:rFonts w:cs="Times New Roman"/>
                <w:sz w:val="20"/>
                <w:szCs w:val="20"/>
              </w:rPr>
              <w:t>-</w:t>
            </w:r>
          </w:p>
        </w:tc>
        <w:tc>
          <w:tcPr>
            <w:tcW w:w="180" w:type="dxa"/>
          </w:tcPr>
          <w:p w14:paraId="1823121E" w14:textId="77777777" w:rsidR="000B5FD6" w:rsidRPr="00ED05D1" w:rsidRDefault="000B5FD6" w:rsidP="000B5FD6">
            <w:pPr>
              <w:pStyle w:val="acctfourfigures"/>
              <w:tabs>
                <w:tab w:val="clear" w:pos="765"/>
                <w:tab w:val="decimal" w:pos="911"/>
              </w:tabs>
              <w:spacing w:line="240" w:lineRule="auto"/>
              <w:rPr>
                <w:sz w:val="20"/>
              </w:rPr>
            </w:pPr>
          </w:p>
        </w:tc>
        <w:tc>
          <w:tcPr>
            <w:tcW w:w="1170" w:type="dxa"/>
          </w:tcPr>
          <w:p w14:paraId="147ABC27" w14:textId="45881B0B" w:rsidR="000B5FD6" w:rsidRPr="00ED05D1" w:rsidRDefault="00D36349" w:rsidP="00ED05D1">
            <w:pPr>
              <w:pStyle w:val="BodyText"/>
              <w:tabs>
                <w:tab w:val="decimal" w:pos="914"/>
              </w:tabs>
              <w:ind w:left="-79" w:right="-79"/>
              <w:jc w:val="left"/>
              <w:rPr>
                <w:rFonts w:cs="Times New Roman"/>
                <w:sz w:val="20"/>
                <w:szCs w:val="20"/>
              </w:rPr>
            </w:pPr>
            <w:r w:rsidRPr="00ED05D1">
              <w:rPr>
                <w:rFonts w:cs="Times New Roman"/>
                <w:sz w:val="20"/>
                <w:szCs w:val="20"/>
              </w:rPr>
              <w:t>395,182</w:t>
            </w:r>
          </w:p>
        </w:tc>
        <w:tc>
          <w:tcPr>
            <w:tcW w:w="178" w:type="dxa"/>
          </w:tcPr>
          <w:p w14:paraId="4390E0EF" w14:textId="77777777" w:rsidR="000B5FD6" w:rsidRPr="00ED05D1" w:rsidRDefault="000B5FD6" w:rsidP="000B5FD6">
            <w:pPr>
              <w:pStyle w:val="acctfourfigures"/>
              <w:tabs>
                <w:tab w:val="clear" w:pos="765"/>
                <w:tab w:val="decimal" w:pos="911"/>
              </w:tabs>
              <w:spacing w:line="240" w:lineRule="auto"/>
              <w:rPr>
                <w:sz w:val="20"/>
              </w:rPr>
            </w:pPr>
          </w:p>
        </w:tc>
        <w:tc>
          <w:tcPr>
            <w:tcW w:w="1143" w:type="dxa"/>
          </w:tcPr>
          <w:p w14:paraId="28121694" w14:textId="56DD2740" w:rsidR="000B5FD6" w:rsidRPr="00ED05D1" w:rsidRDefault="000B5FD6" w:rsidP="005D6801">
            <w:pPr>
              <w:pStyle w:val="BodyText"/>
              <w:tabs>
                <w:tab w:val="decimal" w:pos="903"/>
              </w:tabs>
              <w:ind w:left="-79" w:right="-79"/>
              <w:jc w:val="left"/>
              <w:rPr>
                <w:rFonts w:cs="Times New Roman"/>
                <w:sz w:val="20"/>
                <w:szCs w:val="20"/>
              </w:rPr>
            </w:pPr>
            <w:r w:rsidRPr="00ED05D1">
              <w:rPr>
                <w:rFonts w:cs="Times New Roman"/>
                <w:sz w:val="20"/>
                <w:szCs w:val="20"/>
              </w:rPr>
              <w:t>545,546</w:t>
            </w:r>
          </w:p>
        </w:tc>
      </w:tr>
      <w:tr w:rsidR="000B5FD6" w:rsidRPr="00F6695D" w14:paraId="1FFD508B" w14:textId="77777777" w:rsidTr="00ED05D1">
        <w:trPr>
          <w:gridAfter w:val="1"/>
          <w:wAfter w:w="6" w:type="dxa"/>
          <w:cantSplit/>
        </w:trPr>
        <w:tc>
          <w:tcPr>
            <w:tcW w:w="3960" w:type="dxa"/>
            <w:vAlign w:val="bottom"/>
          </w:tcPr>
          <w:p w14:paraId="627032F7" w14:textId="77777777" w:rsidR="000B5FD6" w:rsidRPr="00ED05D1" w:rsidRDefault="000B5FD6" w:rsidP="000B5FD6">
            <w:r w:rsidRPr="00ED05D1">
              <w:rPr>
                <w:i/>
                <w:iCs/>
              </w:rPr>
              <w:t>Less</w:t>
            </w:r>
            <w:r w:rsidRPr="00ED05D1">
              <w:t xml:space="preserve"> allowance for expected credit loss</w:t>
            </w:r>
          </w:p>
        </w:tc>
        <w:tc>
          <w:tcPr>
            <w:tcW w:w="1260" w:type="dxa"/>
          </w:tcPr>
          <w:p w14:paraId="0560112A" w14:textId="75007B08" w:rsidR="000B5FD6" w:rsidRPr="00ED05D1" w:rsidRDefault="00737ADE" w:rsidP="00ED05D1">
            <w:pPr>
              <w:pStyle w:val="BodyText"/>
              <w:tabs>
                <w:tab w:val="decimal" w:pos="713"/>
              </w:tabs>
              <w:ind w:left="-79" w:right="-79"/>
              <w:jc w:val="left"/>
              <w:rPr>
                <w:rFonts w:cs="Times New Roman"/>
                <w:sz w:val="20"/>
                <w:szCs w:val="20"/>
              </w:rPr>
            </w:pPr>
            <w:r w:rsidRPr="00ED05D1">
              <w:rPr>
                <w:rFonts w:cs="Times New Roman"/>
                <w:sz w:val="20"/>
                <w:szCs w:val="20"/>
              </w:rPr>
              <w:t>-</w:t>
            </w:r>
          </w:p>
        </w:tc>
        <w:tc>
          <w:tcPr>
            <w:tcW w:w="180" w:type="dxa"/>
          </w:tcPr>
          <w:p w14:paraId="517F2D28" w14:textId="77777777" w:rsidR="000B5FD6" w:rsidRPr="00ED05D1" w:rsidRDefault="000B5FD6" w:rsidP="000B5FD6">
            <w:pPr>
              <w:pStyle w:val="acctfourfigures"/>
              <w:tabs>
                <w:tab w:val="clear" w:pos="765"/>
              </w:tabs>
              <w:spacing w:line="240" w:lineRule="auto"/>
              <w:rPr>
                <w:sz w:val="20"/>
              </w:rPr>
            </w:pPr>
          </w:p>
        </w:tc>
        <w:tc>
          <w:tcPr>
            <w:tcW w:w="1170" w:type="dxa"/>
          </w:tcPr>
          <w:p w14:paraId="16F43A84" w14:textId="77777777" w:rsidR="000B5FD6" w:rsidRPr="00ED05D1" w:rsidRDefault="000B5FD6" w:rsidP="00ED05D1">
            <w:pPr>
              <w:pStyle w:val="BodyText"/>
              <w:tabs>
                <w:tab w:val="decimal" w:pos="623"/>
              </w:tabs>
              <w:ind w:left="-79" w:right="-79"/>
              <w:jc w:val="left"/>
              <w:rPr>
                <w:rFonts w:cs="Times New Roman"/>
                <w:sz w:val="20"/>
                <w:szCs w:val="20"/>
              </w:rPr>
            </w:pPr>
            <w:r w:rsidRPr="00ED05D1">
              <w:rPr>
                <w:rFonts w:cs="Times New Roman"/>
                <w:sz w:val="20"/>
                <w:szCs w:val="20"/>
              </w:rPr>
              <w:t>-</w:t>
            </w:r>
          </w:p>
        </w:tc>
        <w:tc>
          <w:tcPr>
            <w:tcW w:w="180" w:type="dxa"/>
          </w:tcPr>
          <w:p w14:paraId="32758B68" w14:textId="77777777" w:rsidR="000B5FD6" w:rsidRPr="00ED05D1" w:rsidRDefault="000B5FD6" w:rsidP="000B5FD6">
            <w:pPr>
              <w:pStyle w:val="acctfourfigures"/>
              <w:tabs>
                <w:tab w:val="clear" w:pos="765"/>
                <w:tab w:val="decimal" w:pos="911"/>
              </w:tabs>
              <w:spacing w:line="240" w:lineRule="auto"/>
              <w:rPr>
                <w:sz w:val="20"/>
              </w:rPr>
            </w:pPr>
          </w:p>
        </w:tc>
        <w:tc>
          <w:tcPr>
            <w:tcW w:w="1170" w:type="dxa"/>
          </w:tcPr>
          <w:p w14:paraId="6271EA1F" w14:textId="2CCAA3AF" w:rsidR="000B5FD6" w:rsidRPr="00ED05D1" w:rsidRDefault="00AB779E" w:rsidP="005D6801">
            <w:pPr>
              <w:pStyle w:val="BodyText"/>
              <w:tabs>
                <w:tab w:val="decimal" w:pos="914"/>
              </w:tabs>
              <w:ind w:left="-79" w:right="-79"/>
              <w:jc w:val="left"/>
              <w:rPr>
                <w:rFonts w:cs="Times New Roman"/>
                <w:sz w:val="20"/>
                <w:szCs w:val="20"/>
              </w:rPr>
            </w:pPr>
            <w:r w:rsidRPr="00ED05D1">
              <w:rPr>
                <w:rFonts w:cs="Times New Roman"/>
                <w:sz w:val="20"/>
                <w:szCs w:val="20"/>
              </w:rPr>
              <w:t>(16,486)</w:t>
            </w:r>
          </w:p>
        </w:tc>
        <w:tc>
          <w:tcPr>
            <w:tcW w:w="178" w:type="dxa"/>
          </w:tcPr>
          <w:p w14:paraId="472FA331" w14:textId="77777777" w:rsidR="000B5FD6" w:rsidRPr="00ED05D1" w:rsidRDefault="000B5FD6" w:rsidP="000B5FD6">
            <w:pPr>
              <w:pStyle w:val="acctfourfigures"/>
              <w:tabs>
                <w:tab w:val="clear" w:pos="765"/>
                <w:tab w:val="decimal" w:pos="911"/>
              </w:tabs>
              <w:spacing w:line="240" w:lineRule="auto"/>
              <w:rPr>
                <w:sz w:val="20"/>
              </w:rPr>
            </w:pPr>
          </w:p>
        </w:tc>
        <w:tc>
          <w:tcPr>
            <w:tcW w:w="1143" w:type="dxa"/>
          </w:tcPr>
          <w:p w14:paraId="09947947" w14:textId="5CF84729" w:rsidR="000B5FD6" w:rsidRPr="00ED05D1" w:rsidRDefault="000B5FD6" w:rsidP="005D6801">
            <w:pPr>
              <w:pStyle w:val="BodyText"/>
              <w:tabs>
                <w:tab w:val="decimal" w:pos="903"/>
              </w:tabs>
              <w:ind w:left="-79" w:right="-79"/>
              <w:jc w:val="left"/>
              <w:rPr>
                <w:rFonts w:cs="Times New Roman"/>
                <w:sz w:val="20"/>
                <w:szCs w:val="20"/>
              </w:rPr>
            </w:pPr>
            <w:r w:rsidRPr="00ED05D1">
              <w:rPr>
                <w:rFonts w:cs="Times New Roman"/>
                <w:sz w:val="20"/>
                <w:szCs w:val="20"/>
              </w:rPr>
              <w:t>(16,779)</w:t>
            </w:r>
          </w:p>
        </w:tc>
      </w:tr>
      <w:tr w:rsidR="000B5FD6" w:rsidRPr="00F6695D" w14:paraId="6249E53F" w14:textId="77777777" w:rsidTr="00ED05D1">
        <w:trPr>
          <w:gridAfter w:val="1"/>
          <w:wAfter w:w="6" w:type="dxa"/>
          <w:cantSplit/>
        </w:trPr>
        <w:tc>
          <w:tcPr>
            <w:tcW w:w="3960" w:type="dxa"/>
          </w:tcPr>
          <w:p w14:paraId="54079D5E" w14:textId="77777777" w:rsidR="000B5FD6" w:rsidRPr="00ED05D1" w:rsidRDefault="000B5FD6" w:rsidP="000B5FD6">
            <w:pPr>
              <w:rPr>
                <w:b/>
                <w:bCs/>
              </w:rPr>
            </w:pPr>
            <w:r w:rsidRPr="00ED05D1">
              <w:rPr>
                <w:b/>
                <w:bCs/>
              </w:rPr>
              <w:t>Net</w:t>
            </w:r>
          </w:p>
        </w:tc>
        <w:tc>
          <w:tcPr>
            <w:tcW w:w="1260" w:type="dxa"/>
            <w:tcBorders>
              <w:top w:val="single" w:sz="4" w:space="0" w:color="auto"/>
              <w:bottom w:val="double" w:sz="4" w:space="0" w:color="auto"/>
            </w:tcBorders>
          </w:tcPr>
          <w:p w14:paraId="432CF3D1" w14:textId="2E7CCC15" w:rsidR="000B5FD6" w:rsidRPr="00ED05D1" w:rsidRDefault="00737ADE" w:rsidP="00ED05D1">
            <w:pPr>
              <w:pStyle w:val="BodyText"/>
              <w:tabs>
                <w:tab w:val="decimal" w:pos="713"/>
              </w:tabs>
              <w:ind w:left="-79" w:right="-79"/>
              <w:jc w:val="left"/>
              <w:rPr>
                <w:rFonts w:cs="Times New Roman"/>
                <w:b/>
                <w:bCs/>
                <w:sz w:val="20"/>
                <w:szCs w:val="20"/>
              </w:rPr>
            </w:pPr>
            <w:r w:rsidRPr="00ED05D1">
              <w:rPr>
                <w:rFonts w:cs="Times New Roman"/>
                <w:b/>
                <w:bCs/>
                <w:sz w:val="20"/>
                <w:szCs w:val="20"/>
              </w:rPr>
              <w:t>-</w:t>
            </w:r>
          </w:p>
        </w:tc>
        <w:tc>
          <w:tcPr>
            <w:tcW w:w="180" w:type="dxa"/>
          </w:tcPr>
          <w:p w14:paraId="2E927C82" w14:textId="77777777" w:rsidR="000B5FD6" w:rsidRPr="00ED05D1" w:rsidRDefault="000B5FD6" w:rsidP="000B5FD6">
            <w:pPr>
              <w:pStyle w:val="acctfourfigures"/>
              <w:tabs>
                <w:tab w:val="clear" w:pos="765"/>
                <w:tab w:val="decimal" w:pos="911"/>
              </w:tabs>
              <w:spacing w:line="240" w:lineRule="auto"/>
              <w:rPr>
                <w:b/>
                <w:bCs/>
                <w:sz w:val="20"/>
              </w:rPr>
            </w:pPr>
          </w:p>
        </w:tc>
        <w:tc>
          <w:tcPr>
            <w:tcW w:w="1170" w:type="dxa"/>
            <w:tcBorders>
              <w:top w:val="single" w:sz="4" w:space="0" w:color="auto"/>
              <w:bottom w:val="double" w:sz="4" w:space="0" w:color="auto"/>
            </w:tcBorders>
          </w:tcPr>
          <w:p w14:paraId="44BF4A10" w14:textId="77777777" w:rsidR="000B5FD6" w:rsidRPr="00ED05D1" w:rsidRDefault="000B5FD6" w:rsidP="00ED05D1">
            <w:pPr>
              <w:pStyle w:val="BodyText"/>
              <w:tabs>
                <w:tab w:val="decimal" w:pos="623"/>
              </w:tabs>
              <w:ind w:left="-79" w:right="-79"/>
              <w:jc w:val="left"/>
              <w:rPr>
                <w:rFonts w:cs="Times New Roman"/>
                <w:b/>
                <w:bCs/>
                <w:sz w:val="20"/>
                <w:szCs w:val="20"/>
              </w:rPr>
            </w:pPr>
            <w:r w:rsidRPr="00ED05D1">
              <w:rPr>
                <w:rFonts w:cs="Times New Roman"/>
                <w:b/>
                <w:bCs/>
                <w:sz w:val="20"/>
                <w:szCs w:val="20"/>
              </w:rPr>
              <w:t>-</w:t>
            </w:r>
          </w:p>
        </w:tc>
        <w:tc>
          <w:tcPr>
            <w:tcW w:w="180" w:type="dxa"/>
          </w:tcPr>
          <w:p w14:paraId="7989228C" w14:textId="77777777" w:rsidR="000B5FD6" w:rsidRPr="00ED05D1" w:rsidRDefault="000B5FD6" w:rsidP="000B5FD6">
            <w:pPr>
              <w:pStyle w:val="acctfourfigures"/>
              <w:tabs>
                <w:tab w:val="clear" w:pos="765"/>
                <w:tab w:val="decimal" w:pos="911"/>
              </w:tabs>
              <w:spacing w:line="240" w:lineRule="auto"/>
              <w:rPr>
                <w:b/>
                <w:bCs/>
                <w:sz w:val="20"/>
              </w:rPr>
            </w:pPr>
          </w:p>
        </w:tc>
        <w:tc>
          <w:tcPr>
            <w:tcW w:w="1170" w:type="dxa"/>
            <w:tcBorders>
              <w:top w:val="single" w:sz="4" w:space="0" w:color="auto"/>
              <w:bottom w:val="double" w:sz="4" w:space="0" w:color="auto"/>
            </w:tcBorders>
          </w:tcPr>
          <w:p w14:paraId="1CFF53CA" w14:textId="56C98983" w:rsidR="000B5FD6" w:rsidRPr="00ED05D1" w:rsidRDefault="00D36349" w:rsidP="005D6801">
            <w:pPr>
              <w:pStyle w:val="BodyText"/>
              <w:tabs>
                <w:tab w:val="decimal" w:pos="914"/>
              </w:tabs>
              <w:ind w:left="-79" w:right="-79"/>
              <w:jc w:val="left"/>
              <w:rPr>
                <w:rFonts w:cs="Times New Roman"/>
                <w:b/>
                <w:bCs/>
                <w:sz w:val="20"/>
                <w:szCs w:val="20"/>
              </w:rPr>
            </w:pPr>
            <w:r w:rsidRPr="00ED05D1">
              <w:rPr>
                <w:rFonts w:cs="Times New Roman"/>
                <w:b/>
                <w:bCs/>
                <w:sz w:val="20"/>
                <w:szCs w:val="20"/>
              </w:rPr>
              <w:t>378,696</w:t>
            </w:r>
          </w:p>
        </w:tc>
        <w:tc>
          <w:tcPr>
            <w:tcW w:w="178" w:type="dxa"/>
          </w:tcPr>
          <w:p w14:paraId="0A3E3AD6" w14:textId="77777777" w:rsidR="000B5FD6" w:rsidRPr="00ED05D1" w:rsidRDefault="000B5FD6" w:rsidP="000B5FD6">
            <w:pPr>
              <w:pStyle w:val="acctfourfigures"/>
              <w:tabs>
                <w:tab w:val="clear" w:pos="765"/>
                <w:tab w:val="decimal" w:pos="911"/>
              </w:tabs>
              <w:spacing w:line="240" w:lineRule="auto"/>
              <w:rPr>
                <w:b/>
                <w:bCs/>
                <w:sz w:val="20"/>
              </w:rPr>
            </w:pPr>
          </w:p>
        </w:tc>
        <w:tc>
          <w:tcPr>
            <w:tcW w:w="1143" w:type="dxa"/>
            <w:tcBorders>
              <w:top w:val="single" w:sz="4" w:space="0" w:color="auto"/>
              <w:bottom w:val="double" w:sz="4" w:space="0" w:color="auto"/>
            </w:tcBorders>
          </w:tcPr>
          <w:p w14:paraId="1063DE0A" w14:textId="0762FFDE" w:rsidR="000B5FD6" w:rsidRPr="00ED05D1" w:rsidRDefault="000B5FD6" w:rsidP="005D6801">
            <w:pPr>
              <w:pStyle w:val="BodyText"/>
              <w:tabs>
                <w:tab w:val="decimal" w:pos="903"/>
              </w:tabs>
              <w:ind w:left="-79" w:right="-79"/>
              <w:jc w:val="left"/>
              <w:rPr>
                <w:rFonts w:cs="Times New Roman"/>
                <w:b/>
                <w:bCs/>
                <w:sz w:val="20"/>
                <w:szCs w:val="20"/>
              </w:rPr>
            </w:pPr>
            <w:r w:rsidRPr="00ED05D1">
              <w:rPr>
                <w:rFonts w:cs="Times New Roman"/>
                <w:b/>
                <w:bCs/>
                <w:sz w:val="20"/>
                <w:szCs w:val="20"/>
              </w:rPr>
              <w:t>528,767</w:t>
            </w:r>
          </w:p>
        </w:tc>
      </w:tr>
    </w:tbl>
    <w:p w14:paraId="5BA1675A" w14:textId="77777777" w:rsidR="00CF5B2B" w:rsidRDefault="00CF5B2B">
      <w:pPr>
        <w:rPr>
          <w:sz w:val="2"/>
          <w:szCs w:val="2"/>
        </w:rPr>
      </w:pPr>
    </w:p>
    <w:p w14:paraId="5A06CCB3" w14:textId="77777777" w:rsidR="00481B41" w:rsidRDefault="00481B41">
      <w:pPr>
        <w:rPr>
          <w:sz w:val="2"/>
          <w:szCs w:val="2"/>
        </w:rPr>
      </w:pPr>
    </w:p>
    <w:p w14:paraId="51E7C32C" w14:textId="6200A371" w:rsidR="001D576F" w:rsidRPr="00ED05D1" w:rsidRDefault="001D576F" w:rsidP="00F6695D">
      <w:pPr>
        <w:spacing w:line="240" w:lineRule="atLeast"/>
        <w:ind w:left="540" w:right="-25"/>
        <w:jc w:val="both"/>
      </w:pPr>
    </w:p>
    <w:p w14:paraId="7F77CBE0" w14:textId="50284808" w:rsidR="00F6695D" w:rsidRPr="00ED05D1" w:rsidRDefault="00F6695D" w:rsidP="00F6695D">
      <w:pPr>
        <w:spacing w:line="240" w:lineRule="atLeast"/>
        <w:ind w:left="540" w:right="-25"/>
        <w:jc w:val="both"/>
        <w:rPr>
          <w:b/>
          <w:bCs/>
          <w:i/>
          <w:iCs/>
        </w:rPr>
      </w:pPr>
      <w:r w:rsidRPr="00ED05D1">
        <w:rPr>
          <w:b/>
          <w:bCs/>
          <w:i/>
          <w:iCs/>
        </w:rPr>
        <w:t>Movement of long-term loans to related party</w:t>
      </w:r>
    </w:p>
    <w:p w14:paraId="7655C565" w14:textId="0DF8D265" w:rsidR="00F6695D" w:rsidRPr="00ED05D1" w:rsidRDefault="00F6695D"/>
    <w:tbl>
      <w:tblPr>
        <w:tblW w:w="9290" w:type="dxa"/>
        <w:tblInd w:w="529" w:type="dxa"/>
        <w:tblLayout w:type="fixed"/>
        <w:tblCellMar>
          <w:left w:w="79" w:type="dxa"/>
          <w:right w:w="79" w:type="dxa"/>
        </w:tblCellMar>
        <w:tblLook w:val="04A0" w:firstRow="1" w:lastRow="0" w:firstColumn="1" w:lastColumn="0" w:noHBand="0" w:noVBand="1"/>
      </w:tblPr>
      <w:tblGrid>
        <w:gridCol w:w="2070"/>
        <w:gridCol w:w="1170"/>
        <w:gridCol w:w="180"/>
        <w:gridCol w:w="1080"/>
        <w:gridCol w:w="180"/>
        <w:gridCol w:w="900"/>
        <w:gridCol w:w="181"/>
        <w:gridCol w:w="899"/>
        <w:gridCol w:w="180"/>
        <w:gridCol w:w="1086"/>
        <w:gridCol w:w="178"/>
        <w:gridCol w:w="1186"/>
      </w:tblGrid>
      <w:tr w:rsidR="00F6695D" w:rsidRPr="00ED05D1" w14:paraId="3BD282BA" w14:textId="77777777" w:rsidTr="00ED05D1">
        <w:trPr>
          <w:cantSplit/>
          <w:tblHeader/>
        </w:trPr>
        <w:tc>
          <w:tcPr>
            <w:tcW w:w="2070" w:type="dxa"/>
            <w:vAlign w:val="bottom"/>
          </w:tcPr>
          <w:p w14:paraId="126D6B14" w14:textId="77777777" w:rsidR="00F6695D" w:rsidRPr="00ED05D1" w:rsidRDefault="00F6695D" w:rsidP="004E4118">
            <w:pPr>
              <w:pStyle w:val="acctfourfigures"/>
              <w:tabs>
                <w:tab w:val="left" w:pos="720"/>
              </w:tabs>
              <w:spacing w:line="240" w:lineRule="auto"/>
              <w:rPr>
                <w:b/>
                <w:bCs/>
                <w:i/>
                <w:iCs/>
                <w:sz w:val="20"/>
              </w:rPr>
            </w:pPr>
          </w:p>
        </w:tc>
        <w:tc>
          <w:tcPr>
            <w:tcW w:w="1170" w:type="dxa"/>
            <w:vAlign w:val="bottom"/>
          </w:tcPr>
          <w:p w14:paraId="0AB19CFC" w14:textId="77777777" w:rsidR="00F6695D" w:rsidRPr="00ED05D1" w:rsidRDefault="00F6695D" w:rsidP="004E4118">
            <w:pPr>
              <w:pStyle w:val="acctmergecolhdg"/>
              <w:spacing w:line="240" w:lineRule="auto"/>
              <w:ind w:left="-83" w:right="-79" w:firstLine="4"/>
              <w:rPr>
                <w:b w:val="0"/>
                <w:sz w:val="20"/>
              </w:rPr>
            </w:pPr>
          </w:p>
        </w:tc>
        <w:tc>
          <w:tcPr>
            <w:tcW w:w="180" w:type="dxa"/>
          </w:tcPr>
          <w:p w14:paraId="5AE0244C" w14:textId="77777777" w:rsidR="00F6695D" w:rsidRPr="00ED05D1" w:rsidRDefault="00F6695D" w:rsidP="004E4118">
            <w:pPr>
              <w:pStyle w:val="acctmergecolhdg"/>
              <w:spacing w:line="240" w:lineRule="auto"/>
              <w:ind w:left="-83" w:right="-79" w:firstLine="4"/>
              <w:rPr>
                <w:b w:val="0"/>
                <w:bCs/>
                <w:sz w:val="20"/>
              </w:rPr>
            </w:pPr>
          </w:p>
        </w:tc>
        <w:tc>
          <w:tcPr>
            <w:tcW w:w="5870" w:type="dxa"/>
            <w:gridSpan w:val="9"/>
            <w:vAlign w:val="bottom"/>
          </w:tcPr>
          <w:p w14:paraId="63DD4CA7" w14:textId="77777777" w:rsidR="00F6695D" w:rsidRPr="00ED05D1" w:rsidRDefault="00F6695D" w:rsidP="004E4118">
            <w:pPr>
              <w:pStyle w:val="acctmergecolhdg"/>
              <w:spacing w:line="240" w:lineRule="auto"/>
              <w:ind w:left="-83" w:right="-79" w:firstLine="4"/>
              <w:rPr>
                <w:sz w:val="20"/>
              </w:rPr>
            </w:pPr>
            <w:r w:rsidRPr="00ED05D1">
              <w:rPr>
                <w:sz w:val="20"/>
              </w:rPr>
              <w:t>Separate financial statements</w:t>
            </w:r>
          </w:p>
        </w:tc>
      </w:tr>
      <w:tr w:rsidR="00F6695D" w:rsidRPr="00ED05D1" w14:paraId="608EC51D" w14:textId="77777777" w:rsidTr="00ED05D1">
        <w:trPr>
          <w:cantSplit/>
          <w:tblHeader/>
        </w:trPr>
        <w:tc>
          <w:tcPr>
            <w:tcW w:w="2070" w:type="dxa"/>
            <w:vAlign w:val="bottom"/>
          </w:tcPr>
          <w:p w14:paraId="15EDEE2B" w14:textId="77777777" w:rsidR="00F6695D" w:rsidRPr="00ED05D1" w:rsidRDefault="00F6695D" w:rsidP="004E4118">
            <w:pPr>
              <w:pStyle w:val="acctfourfigures"/>
              <w:tabs>
                <w:tab w:val="left" w:pos="720"/>
              </w:tabs>
              <w:spacing w:line="240" w:lineRule="auto"/>
              <w:rPr>
                <w:b/>
                <w:bCs/>
                <w:i/>
                <w:iCs/>
                <w:sz w:val="20"/>
              </w:rPr>
            </w:pPr>
          </w:p>
          <w:p w14:paraId="63D69DDE" w14:textId="77777777" w:rsidR="00F6695D" w:rsidRPr="00ED05D1" w:rsidRDefault="00F6695D" w:rsidP="004E4118">
            <w:pPr>
              <w:pStyle w:val="acctfourfigures"/>
              <w:tabs>
                <w:tab w:val="left" w:pos="720"/>
              </w:tabs>
              <w:spacing w:line="240" w:lineRule="auto"/>
              <w:rPr>
                <w:b/>
                <w:bCs/>
                <w:i/>
                <w:iCs/>
                <w:sz w:val="20"/>
              </w:rPr>
            </w:pPr>
          </w:p>
        </w:tc>
        <w:tc>
          <w:tcPr>
            <w:tcW w:w="1170" w:type="dxa"/>
            <w:vAlign w:val="bottom"/>
            <w:hideMark/>
          </w:tcPr>
          <w:p w14:paraId="3B733AF8" w14:textId="77777777" w:rsidR="00F6695D" w:rsidRPr="00ED05D1" w:rsidRDefault="00F6695D" w:rsidP="004E4118">
            <w:pPr>
              <w:pStyle w:val="acctmergecolhdg"/>
              <w:spacing w:line="240" w:lineRule="auto"/>
              <w:ind w:left="-83" w:right="-79" w:firstLine="4"/>
              <w:rPr>
                <w:b w:val="0"/>
                <w:sz w:val="20"/>
              </w:rPr>
            </w:pPr>
            <w:r w:rsidRPr="00ED05D1">
              <w:rPr>
                <w:b w:val="0"/>
                <w:sz w:val="20"/>
              </w:rPr>
              <w:t>Interest rate</w:t>
            </w:r>
          </w:p>
        </w:tc>
        <w:tc>
          <w:tcPr>
            <w:tcW w:w="180" w:type="dxa"/>
          </w:tcPr>
          <w:p w14:paraId="4EAA1675" w14:textId="77777777" w:rsidR="00F6695D" w:rsidRPr="00ED05D1" w:rsidRDefault="00F6695D" w:rsidP="004E4118">
            <w:pPr>
              <w:pStyle w:val="acctmergecolhdg"/>
              <w:spacing w:line="240" w:lineRule="auto"/>
              <w:ind w:left="-83" w:right="-79" w:firstLine="4"/>
              <w:rPr>
                <w:b w:val="0"/>
                <w:bCs/>
                <w:sz w:val="20"/>
              </w:rPr>
            </w:pPr>
          </w:p>
        </w:tc>
        <w:tc>
          <w:tcPr>
            <w:tcW w:w="1080" w:type="dxa"/>
            <w:vAlign w:val="bottom"/>
            <w:hideMark/>
          </w:tcPr>
          <w:p w14:paraId="5639500F" w14:textId="77777777" w:rsidR="000415AE" w:rsidRPr="00ED05D1" w:rsidRDefault="00F6695D" w:rsidP="004E4118">
            <w:pPr>
              <w:pStyle w:val="acctmergecolhdg"/>
              <w:spacing w:line="240" w:lineRule="auto"/>
              <w:ind w:left="-83" w:right="-79" w:firstLine="4"/>
              <w:rPr>
                <w:b w:val="0"/>
                <w:bCs/>
                <w:sz w:val="20"/>
              </w:rPr>
            </w:pPr>
            <w:r w:rsidRPr="00ED05D1">
              <w:rPr>
                <w:b w:val="0"/>
                <w:bCs/>
                <w:sz w:val="20"/>
              </w:rPr>
              <w:t xml:space="preserve">At </w:t>
            </w:r>
          </w:p>
          <w:p w14:paraId="6E2C6297" w14:textId="6B69D5BB" w:rsidR="00F6695D" w:rsidRPr="00ED05D1" w:rsidRDefault="000415AE" w:rsidP="004E4118">
            <w:pPr>
              <w:pStyle w:val="acctmergecolhdg"/>
              <w:spacing w:line="240" w:lineRule="auto"/>
              <w:ind w:left="-83" w:right="-79" w:firstLine="4"/>
              <w:rPr>
                <w:b w:val="0"/>
                <w:bCs/>
                <w:sz w:val="20"/>
              </w:rPr>
            </w:pPr>
            <w:r w:rsidRPr="00ED05D1">
              <w:rPr>
                <w:b w:val="0"/>
                <w:bCs/>
                <w:sz w:val="20"/>
              </w:rPr>
              <w:t xml:space="preserve">1 </w:t>
            </w:r>
            <w:r w:rsidR="00F6695D" w:rsidRPr="00ED05D1">
              <w:rPr>
                <w:b w:val="0"/>
                <w:bCs/>
                <w:sz w:val="20"/>
              </w:rPr>
              <w:t>January</w:t>
            </w:r>
          </w:p>
        </w:tc>
        <w:tc>
          <w:tcPr>
            <w:tcW w:w="180" w:type="dxa"/>
            <w:vAlign w:val="bottom"/>
          </w:tcPr>
          <w:p w14:paraId="37CF1DC3" w14:textId="77777777" w:rsidR="00F6695D" w:rsidRPr="00ED05D1" w:rsidRDefault="00F6695D" w:rsidP="004E4118">
            <w:pPr>
              <w:pStyle w:val="acctmergecolhdg"/>
              <w:spacing w:line="240" w:lineRule="auto"/>
              <w:rPr>
                <w:b w:val="0"/>
                <w:bCs/>
                <w:sz w:val="20"/>
              </w:rPr>
            </w:pPr>
          </w:p>
        </w:tc>
        <w:tc>
          <w:tcPr>
            <w:tcW w:w="900" w:type="dxa"/>
            <w:vAlign w:val="bottom"/>
            <w:hideMark/>
          </w:tcPr>
          <w:p w14:paraId="1FB592B1" w14:textId="77777777" w:rsidR="00F6695D" w:rsidRPr="00ED05D1" w:rsidRDefault="00F6695D" w:rsidP="004E4118">
            <w:pPr>
              <w:pStyle w:val="acctmergecolhdg"/>
              <w:spacing w:line="240" w:lineRule="auto"/>
              <w:ind w:left="-83" w:right="-79" w:firstLine="4"/>
              <w:rPr>
                <w:b w:val="0"/>
                <w:bCs/>
                <w:sz w:val="20"/>
              </w:rPr>
            </w:pPr>
            <w:r w:rsidRPr="00ED05D1">
              <w:rPr>
                <w:b w:val="0"/>
                <w:bCs/>
                <w:sz w:val="20"/>
              </w:rPr>
              <w:t>Increase</w:t>
            </w:r>
          </w:p>
        </w:tc>
        <w:tc>
          <w:tcPr>
            <w:tcW w:w="181" w:type="dxa"/>
            <w:vAlign w:val="bottom"/>
          </w:tcPr>
          <w:p w14:paraId="13C94368" w14:textId="77777777" w:rsidR="00F6695D" w:rsidRPr="00ED05D1" w:rsidRDefault="00F6695D" w:rsidP="004E4118">
            <w:pPr>
              <w:pStyle w:val="acctmergecolhdg"/>
              <w:spacing w:line="240" w:lineRule="auto"/>
              <w:rPr>
                <w:b w:val="0"/>
                <w:bCs/>
                <w:sz w:val="20"/>
              </w:rPr>
            </w:pPr>
          </w:p>
        </w:tc>
        <w:tc>
          <w:tcPr>
            <w:tcW w:w="899" w:type="dxa"/>
            <w:vAlign w:val="bottom"/>
            <w:hideMark/>
          </w:tcPr>
          <w:p w14:paraId="2B2B9B9D" w14:textId="77777777" w:rsidR="00F6695D" w:rsidRPr="00ED05D1" w:rsidRDefault="00F6695D" w:rsidP="004E4118">
            <w:pPr>
              <w:pStyle w:val="acctmergecolhdg"/>
              <w:spacing w:line="240" w:lineRule="auto"/>
              <w:ind w:left="-83" w:right="-79" w:firstLine="4"/>
              <w:rPr>
                <w:b w:val="0"/>
                <w:bCs/>
                <w:sz w:val="20"/>
              </w:rPr>
            </w:pPr>
            <w:r w:rsidRPr="00ED05D1">
              <w:rPr>
                <w:b w:val="0"/>
                <w:bCs/>
                <w:sz w:val="20"/>
              </w:rPr>
              <w:t>Decrease</w:t>
            </w:r>
          </w:p>
        </w:tc>
        <w:tc>
          <w:tcPr>
            <w:tcW w:w="180" w:type="dxa"/>
            <w:vAlign w:val="bottom"/>
          </w:tcPr>
          <w:p w14:paraId="42FD9DAB" w14:textId="77777777" w:rsidR="00F6695D" w:rsidRPr="00ED05D1" w:rsidRDefault="00F6695D" w:rsidP="004E4118">
            <w:pPr>
              <w:pStyle w:val="acctmergecolhdg"/>
              <w:spacing w:line="240" w:lineRule="auto"/>
              <w:rPr>
                <w:b w:val="0"/>
                <w:bCs/>
                <w:sz w:val="20"/>
              </w:rPr>
            </w:pPr>
          </w:p>
        </w:tc>
        <w:tc>
          <w:tcPr>
            <w:tcW w:w="1086" w:type="dxa"/>
          </w:tcPr>
          <w:p w14:paraId="5F73D7E6" w14:textId="77777777" w:rsidR="000415AE" w:rsidRPr="00ED05D1" w:rsidRDefault="000415AE" w:rsidP="004E4118">
            <w:pPr>
              <w:pStyle w:val="acctmergecolhdg"/>
              <w:spacing w:line="240" w:lineRule="auto"/>
              <w:ind w:left="-83" w:right="-81" w:firstLine="4"/>
              <w:rPr>
                <w:b w:val="0"/>
                <w:bCs/>
                <w:sz w:val="20"/>
              </w:rPr>
            </w:pPr>
          </w:p>
          <w:p w14:paraId="1696757A" w14:textId="6FC1234B" w:rsidR="00F6695D" w:rsidRPr="00ED05D1" w:rsidRDefault="00F6695D" w:rsidP="004E4118">
            <w:pPr>
              <w:pStyle w:val="acctmergecolhdg"/>
              <w:spacing w:line="240" w:lineRule="auto"/>
              <w:ind w:left="-83" w:right="-81" w:firstLine="4"/>
              <w:rPr>
                <w:b w:val="0"/>
                <w:bCs/>
                <w:sz w:val="20"/>
              </w:rPr>
            </w:pPr>
            <w:r w:rsidRPr="00ED05D1">
              <w:rPr>
                <w:b w:val="0"/>
                <w:bCs/>
                <w:sz w:val="20"/>
              </w:rPr>
              <w:t>Translation adjustment</w:t>
            </w:r>
          </w:p>
        </w:tc>
        <w:tc>
          <w:tcPr>
            <w:tcW w:w="178" w:type="dxa"/>
          </w:tcPr>
          <w:p w14:paraId="25258052" w14:textId="77777777" w:rsidR="00F6695D" w:rsidRPr="00ED05D1" w:rsidRDefault="00F6695D" w:rsidP="004E4118">
            <w:pPr>
              <w:pStyle w:val="acctmergecolhdg"/>
              <w:spacing w:line="240" w:lineRule="auto"/>
              <w:ind w:left="-83" w:firstLine="4"/>
              <w:rPr>
                <w:b w:val="0"/>
                <w:bCs/>
                <w:sz w:val="20"/>
              </w:rPr>
            </w:pPr>
          </w:p>
        </w:tc>
        <w:tc>
          <w:tcPr>
            <w:tcW w:w="1186" w:type="dxa"/>
            <w:vAlign w:val="bottom"/>
            <w:hideMark/>
          </w:tcPr>
          <w:p w14:paraId="655F8990" w14:textId="77777777" w:rsidR="000415AE" w:rsidRPr="00ED05D1" w:rsidRDefault="00F6695D" w:rsidP="004E4118">
            <w:pPr>
              <w:pStyle w:val="acctmergecolhdg"/>
              <w:spacing w:line="240" w:lineRule="auto"/>
              <w:ind w:left="-83" w:right="-79" w:firstLine="4"/>
              <w:rPr>
                <w:b w:val="0"/>
                <w:bCs/>
                <w:sz w:val="20"/>
              </w:rPr>
            </w:pPr>
            <w:r w:rsidRPr="00ED05D1">
              <w:rPr>
                <w:b w:val="0"/>
                <w:bCs/>
                <w:sz w:val="20"/>
              </w:rPr>
              <w:t xml:space="preserve">At </w:t>
            </w:r>
          </w:p>
          <w:p w14:paraId="420582EC" w14:textId="77777777" w:rsidR="000415AE" w:rsidRPr="00ED05D1" w:rsidRDefault="005D6801" w:rsidP="004E4118">
            <w:pPr>
              <w:pStyle w:val="acctmergecolhdg"/>
              <w:spacing w:line="240" w:lineRule="auto"/>
              <w:ind w:left="-83" w:right="-79" w:firstLine="4"/>
              <w:rPr>
                <w:b w:val="0"/>
                <w:bCs/>
                <w:sz w:val="20"/>
              </w:rPr>
            </w:pPr>
            <w:r w:rsidRPr="00ED05D1">
              <w:rPr>
                <w:b w:val="0"/>
                <w:bCs/>
                <w:sz w:val="20"/>
              </w:rPr>
              <w:t>31</w:t>
            </w:r>
            <w:r w:rsidR="000415AE" w:rsidRPr="00ED05D1">
              <w:rPr>
                <w:b w:val="0"/>
                <w:bCs/>
                <w:sz w:val="20"/>
              </w:rPr>
              <w:t xml:space="preserve"> </w:t>
            </w:r>
            <w:r w:rsidRPr="00ED05D1">
              <w:rPr>
                <w:b w:val="0"/>
                <w:bCs/>
                <w:sz w:val="20"/>
              </w:rPr>
              <w:t xml:space="preserve">March/ </w:t>
            </w:r>
          </w:p>
          <w:p w14:paraId="048795E9" w14:textId="0823D154" w:rsidR="00F6695D" w:rsidRPr="00ED05D1" w:rsidRDefault="00F6695D" w:rsidP="000415AE">
            <w:pPr>
              <w:pStyle w:val="acctmergecolhdg"/>
              <w:spacing w:line="240" w:lineRule="auto"/>
              <w:ind w:left="-83" w:right="-79" w:firstLine="4"/>
              <w:rPr>
                <w:b w:val="0"/>
                <w:bCs/>
                <w:sz w:val="20"/>
              </w:rPr>
            </w:pPr>
            <w:r w:rsidRPr="00ED05D1">
              <w:rPr>
                <w:b w:val="0"/>
                <w:bCs/>
                <w:sz w:val="20"/>
              </w:rPr>
              <w:t>31</w:t>
            </w:r>
            <w:r w:rsidR="000415AE" w:rsidRPr="00ED05D1">
              <w:rPr>
                <w:b w:val="0"/>
                <w:bCs/>
                <w:sz w:val="20"/>
              </w:rPr>
              <w:t xml:space="preserve"> </w:t>
            </w:r>
            <w:r w:rsidRPr="00ED05D1">
              <w:rPr>
                <w:b w:val="0"/>
                <w:bCs/>
                <w:sz w:val="20"/>
              </w:rPr>
              <w:t>December</w:t>
            </w:r>
          </w:p>
        </w:tc>
      </w:tr>
      <w:tr w:rsidR="00F6695D" w:rsidRPr="00ED05D1" w14:paraId="51671D86" w14:textId="77777777" w:rsidTr="00ED05D1">
        <w:trPr>
          <w:cantSplit/>
          <w:tblHeader/>
        </w:trPr>
        <w:tc>
          <w:tcPr>
            <w:tcW w:w="2070" w:type="dxa"/>
            <w:vAlign w:val="bottom"/>
          </w:tcPr>
          <w:p w14:paraId="602CCF96" w14:textId="77777777" w:rsidR="00F6695D" w:rsidRPr="00ED05D1" w:rsidRDefault="00F6695D" w:rsidP="004E4118">
            <w:pPr>
              <w:pStyle w:val="acctfourfigures"/>
              <w:tabs>
                <w:tab w:val="left" w:pos="720"/>
              </w:tabs>
              <w:spacing w:line="240" w:lineRule="auto"/>
              <w:rPr>
                <w:b/>
                <w:bCs/>
                <w:i/>
                <w:iCs/>
                <w:sz w:val="20"/>
              </w:rPr>
            </w:pPr>
          </w:p>
        </w:tc>
        <w:tc>
          <w:tcPr>
            <w:tcW w:w="1170" w:type="dxa"/>
            <w:vAlign w:val="bottom"/>
            <w:hideMark/>
          </w:tcPr>
          <w:p w14:paraId="32249678" w14:textId="77777777" w:rsidR="00F6695D" w:rsidRPr="00ED05D1" w:rsidRDefault="00F6695D" w:rsidP="004E4118">
            <w:pPr>
              <w:pStyle w:val="acctmergecolhdg"/>
              <w:spacing w:line="240" w:lineRule="auto"/>
              <w:ind w:left="-72" w:right="-83" w:hanging="7"/>
              <w:rPr>
                <w:b w:val="0"/>
                <w:bCs/>
                <w:i/>
                <w:iCs/>
                <w:sz w:val="20"/>
              </w:rPr>
            </w:pPr>
            <w:r w:rsidRPr="00ED05D1">
              <w:rPr>
                <w:b w:val="0"/>
                <w:bCs/>
                <w:i/>
                <w:iCs/>
                <w:sz w:val="20"/>
              </w:rPr>
              <w:t>(% per annum)</w:t>
            </w:r>
          </w:p>
        </w:tc>
        <w:tc>
          <w:tcPr>
            <w:tcW w:w="6050" w:type="dxa"/>
            <w:gridSpan w:val="10"/>
          </w:tcPr>
          <w:p w14:paraId="40AD3F6D" w14:textId="77777777" w:rsidR="00F6695D" w:rsidRPr="00ED05D1" w:rsidRDefault="00F6695D" w:rsidP="004E4118">
            <w:pPr>
              <w:pStyle w:val="acctmergecolhdg"/>
              <w:spacing w:line="240" w:lineRule="auto"/>
              <w:ind w:left="-83" w:firstLine="4"/>
              <w:rPr>
                <w:b w:val="0"/>
                <w:bCs/>
                <w:i/>
                <w:iCs/>
                <w:sz w:val="20"/>
              </w:rPr>
            </w:pPr>
            <w:r w:rsidRPr="00ED05D1">
              <w:rPr>
                <w:b w:val="0"/>
                <w:bCs/>
                <w:i/>
                <w:iCs/>
                <w:sz w:val="20"/>
              </w:rPr>
              <w:t>(</w:t>
            </w:r>
            <w:proofErr w:type="gramStart"/>
            <w:r w:rsidRPr="00ED05D1">
              <w:rPr>
                <w:b w:val="0"/>
                <w:bCs/>
                <w:i/>
                <w:iCs/>
                <w:sz w:val="20"/>
              </w:rPr>
              <w:t>in</w:t>
            </w:r>
            <w:proofErr w:type="gramEnd"/>
            <w:r w:rsidRPr="00ED05D1">
              <w:rPr>
                <w:b w:val="0"/>
                <w:bCs/>
                <w:i/>
                <w:iCs/>
                <w:sz w:val="20"/>
              </w:rPr>
              <w:t xml:space="preserve"> thousand Baht)</w:t>
            </w:r>
          </w:p>
        </w:tc>
      </w:tr>
      <w:tr w:rsidR="00F6695D" w:rsidRPr="00ED05D1" w14:paraId="0FEB23F3" w14:textId="77777777" w:rsidTr="00ED05D1">
        <w:trPr>
          <w:cantSplit/>
          <w:trHeight w:val="140"/>
        </w:trPr>
        <w:tc>
          <w:tcPr>
            <w:tcW w:w="2070" w:type="dxa"/>
          </w:tcPr>
          <w:p w14:paraId="7BE49137" w14:textId="1F5C7772" w:rsidR="00F6695D" w:rsidRPr="00ED05D1" w:rsidRDefault="00F6695D" w:rsidP="004E4118">
            <w:pPr>
              <w:rPr>
                <w:b/>
                <w:bCs/>
                <w:i/>
                <w:iCs/>
              </w:rPr>
            </w:pPr>
            <w:r w:rsidRPr="00ED05D1">
              <w:rPr>
                <w:b/>
                <w:bCs/>
                <w:i/>
                <w:iCs/>
              </w:rPr>
              <w:t>202</w:t>
            </w:r>
            <w:r w:rsidR="00DA4153" w:rsidRPr="00ED05D1">
              <w:rPr>
                <w:b/>
                <w:bCs/>
                <w:i/>
                <w:iCs/>
              </w:rPr>
              <w:t>3</w:t>
            </w:r>
          </w:p>
        </w:tc>
        <w:tc>
          <w:tcPr>
            <w:tcW w:w="1170" w:type="dxa"/>
          </w:tcPr>
          <w:p w14:paraId="0AA3EEA2" w14:textId="77777777" w:rsidR="00F6695D" w:rsidRPr="00ED05D1" w:rsidRDefault="00F6695D" w:rsidP="004E4118"/>
        </w:tc>
        <w:tc>
          <w:tcPr>
            <w:tcW w:w="180" w:type="dxa"/>
          </w:tcPr>
          <w:p w14:paraId="4E0675DF" w14:textId="77777777" w:rsidR="00F6695D" w:rsidRPr="00ED05D1" w:rsidRDefault="00F6695D" w:rsidP="004E4118"/>
        </w:tc>
        <w:tc>
          <w:tcPr>
            <w:tcW w:w="1080" w:type="dxa"/>
          </w:tcPr>
          <w:p w14:paraId="68E4CE9D" w14:textId="77777777" w:rsidR="00F6695D" w:rsidRPr="00ED05D1" w:rsidRDefault="00F6695D" w:rsidP="004E4118"/>
        </w:tc>
        <w:tc>
          <w:tcPr>
            <w:tcW w:w="180" w:type="dxa"/>
          </w:tcPr>
          <w:p w14:paraId="2CD75EBD" w14:textId="77777777" w:rsidR="00F6695D" w:rsidRPr="00ED05D1" w:rsidRDefault="00F6695D" w:rsidP="004E4118"/>
        </w:tc>
        <w:tc>
          <w:tcPr>
            <w:tcW w:w="900" w:type="dxa"/>
          </w:tcPr>
          <w:p w14:paraId="5D5A3C3E" w14:textId="77777777" w:rsidR="00F6695D" w:rsidRPr="00ED05D1" w:rsidRDefault="00F6695D" w:rsidP="004E4118"/>
        </w:tc>
        <w:tc>
          <w:tcPr>
            <w:tcW w:w="181" w:type="dxa"/>
          </w:tcPr>
          <w:p w14:paraId="69C61094" w14:textId="77777777" w:rsidR="00F6695D" w:rsidRPr="00ED05D1" w:rsidRDefault="00F6695D" w:rsidP="004E4118"/>
        </w:tc>
        <w:tc>
          <w:tcPr>
            <w:tcW w:w="899" w:type="dxa"/>
          </w:tcPr>
          <w:p w14:paraId="6E76F9D8" w14:textId="77777777" w:rsidR="00F6695D" w:rsidRPr="00ED05D1" w:rsidRDefault="00F6695D" w:rsidP="004E4118"/>
        </w:tc>
        <w:tc>
          <w:tcPr>
            <w:tcW w:w="180" w:type="dxa"/>
          </w:tcPr>
          <w:p w14:paraId="655BCBE0" w14:textId="77777777" w:rsidR="00F6695D" w:rsidRPr="00ED05D1" w:rsidRDefault="00F6695D" w:rsidP="004E4118"/>
        </w:tc>
        <w:tc>
          <w:tcPr>
            <w:tcW w:w="1086" w:type="dxa"/>
          </w:tcPr>
          <w:p w14:paraId="0DA94CAF" w14:textId="77777777" w:rsidR="00F6695D" w:rsidRPr="00ED05D1" w:rsidRDefault="00F6695D" w:rsidP="004E4118"/>
        </w:tc>
        <w:tc>
          <w:tcPr>
            <w:tcW w:w="178" w:type="dxa"/>
          </w:tcPr>
          <w:p w14:paraId="32EF962A" w14:textId="77777777" w:rsidR="00F6695D" w:rsidRPr="00ED05D1" w:rsidRDefault="00F6695D" w:rsidP="004E4118"/>
        </w:tc>
        <w:tc>
          <w:tcPr>
            <w:tcW w:w="1186" w:type="dxa"/>
          </w:tcPr>
          <w:p w14:paraId="2C6092C4" w14:textId="77777777" w:rsidR="00F6695D" w:rsidRPr="00ED05D1" w:rsidRDefault="00F6695D" w:rsidP="004E4118"/>
        </w:tc>
      </w:tr>
      <w:tr w:rsidR="00F6695D" w:rsidRPr="00ED05D1" w14:paraId="7B57062F" w14:textId="77777777" w:rsidTr="00ED05D1">
        <w:trPr>
          <w:cantSplit/>
        </w:trPr>
        <w:tc>
          <w:tcPr>
            <w:tcW w:w="2070" w:type="dxa"/>
            <w:hideMark/>
          </w:tcPr>
          <w:p w14:paraId="4ACEE456" w14:textId="77777777" w:rsidR="00F6695D" w:rsidRPr="00ED05D1" w:rsidRDefault="00F6695D" w:rsidP="004E4118">
            <w:r w:rsidRPr="00ED05D1">
              <w:t>Subsidiary</w:t>
            </w:r>
          </w:p>
        </w:tc>
        <w:tc>
          <w:tcPr>
            <w:tcW w:w="1170" w:type="dxa"/>
          </w:tcPr>
          <w:p w14:paraId="7E1AA6E2" w14:textId="77777777" w:rsidR="00F6695D" w:rsidRPr="00ED05D1" w:rsidRDefault="00F6695D" w:rsidP="004E4118">
            <w:pPr>
              <w:jc w:val="center"/>
            </w:pPr>
            <w:r w:rsidRPr="00ED05D1">
              <w:t>1.00</w:t>
            </w:r>
          </w:p>
        </w:tc>
        <w:tc>
          <w:tcPr>
            <w:tcW w:w="180" w:type="dxa"/>
          </w:tcPr>
          <w:p w14:paraId="5F811EAA" w14:textId="77777777" w:rsidR="00F6695D" w:rsidRPr="00ED05D1" w:rsidRDefault="00F6695D" w:rsidP="004E4118">
            <w:pPr>
              <w:pStyle w:val="acctfourfigures"/>
              <w:tabs>
                <w:tab w:val="decimal" w:pos="731"/>
              </w:tabs>
              <w:spacing w:line="240" w:lineRule="auto"/>
              <w:ind w:left="-79" w:right="-72"/>
              <w:rPr>
                <w:sz w:val="20"/>
              </w:rPr>
            </w:pPr>
          </w:p>
        </w:tc>
        <w:tc>
          <w:tcPr>
            <w:tcW w:w="1080" w:type="dxa"/>
          </w:tcPr>
          <w:p w14:paraId="7782559E" w14:textId="5C3FC38A" w:rsidR="00F6695D" w:rsidRPr="00ED05D1" w:rsidRDefault="00F6695D" w:rsidP="004E4118">
            <w:pPr>
              <w:ind w:right="65"/>
              <w:jc w:val="right"/>
            </w:pPr>
            <w:r w:rsidRPr="00ED05D1">
              <w:t>446,488</w:t>
            </w:r>
          </w:p>
        </w:tc>
        <w:tc>
          <w:tcPr>
            <w:tcW w:w="180" w:type="dxa"/>
          </w:tcPr>
          <w:p w14:paraId="5E1B83E2" w14:textId="77777777" w:rsidR="00F6695D" w:rsidRPr="00ED05D1" w:rsidRDefault="00F6695D" w:rsidP="004E4118">
            <w:pPr>
              <w:pStyle w:val="acctfourfigures"/>
              <w:spacing w:line="240" w:lineRule="auto"/>
              <w:rPr>
                <w:sz w:val="20"/>
              </w:rPr>
            </w:pPr>
          </w:p>
        </w:tc>
        <w:tc>
          <w:tcPr>
            <w:tcW w:w="900" w:type="dxa"/>
          </w:tcPr>
          <w:p w14:paraId="609F6E1C" w14:textId="2ECDAE85" w:rsidR="00F6695D" w:rsidRPr="00ED05D1" w:rsidRDefault="00F6695D" w:rsidP="00F6695D">
            <w:pPr>
              <w:jc w:val="center"/>
            </w:pPr>
            <w:r w:rsidRPr="00ED05D1">
              <w:t>-</w:t>
            </w:r>
          </w:p>
        </w:tc>
        <w:tc>
          <w:tcPr>
            <w:tcW w:w="181" w:type="dxa"/>
          </w:tcPr>
          <w:p w14:paraId="5F500F6C" w14:textId="77777777" w:rsidR="00F6695D" w:rsidRPr="00ED05D1" w:rsidRDefault="00F6695D" w:rsidP="004E4118">
            <w:pPr>
              <w:pStyle w:val="acctfourfigures"/>
              <w:spacing w:line="240" w:lineRule="auto"/>
              <w:rPr>
                <w:sz w:val="20"/>
              </w:rPr>
            </w:pPr>
          </w:p>
        </w:tc>
        <w:tc>
          <w:tcPr>
            <w:tcW w:w="899" w:type="dxa"/>
          </w:tcPr>
          <w:p w14:paraId="1D6C879D" w14:textId="77777777" w:rsidR="00F6695D" w:rsidRPr="00ED05D1" w:rsidRDefault="00F6695D" w:rsidP="004E4118">
            <w:pPr>
              <w:jc w:val="center"/>
            </w:pPr>
            <w:r w:rsidRPr="00ED05D1">
              <w:t>-</w:t>
            </w:r>
          </w:p>
        </w:tc>
        <w:tc>
          <w:tcPr>
            <w:tcW w:w="180" w:type="dxa"/>
          </w:tcPr>
          <w:p w14:paraId="679B62A8" w14:textId="77777777" w:rsidR="00F6695D" w:rsidRPr="00ED05D1" w:rsidRDefault="00F6695D" w:rsidP="004E4118">
            <w:pPr>
              <w:pStyle w:val="acctfourfigures"/>
              <w:spacing w:line="240" w:lineRule="auto"/>
              <w:rPr>
                <w:sz w:val="20"/>
              </w:rPr>
            </w:pPr>
          </w:p>
        </w:tc>
        <w:tc>
          <w:tcPr>
            <w:tcW w:w="1086" w:type="dxa"/>
          </w:tcPr>
          <w:p w14:paraId="4F24B1F4" w14:textId="2BE85385" w:rsidR="00F6695D" w:rsidRPr="00ED05D1" w:rsidRDefault="00F6695D" w:rsidP="004E4118">
            <w:pPr>
              <w:ind w:right="-10"/>
              <w:jc w:val="right"/>
            </w:pPr>
            <w:r w:rsidRPr="00ED05D1">
              <w:t>(7,800)</w:t>
            </w:r>
          </w:p>
        </w:tc>
        <w:tc>
          <w:tcPr>
            <w:tcW w:w="178" w:type="dxa"/>
          </w:tcPr>
          <w:p w14:paraId="4DCBBF32" w14:textId="77777777" w:rsidR="00F6695D" w:rsidRPr="00ED05D1" w:rsidRDefault="00F6695D" w:rsidP="004E4118">
            <w:pPr>
              <w:pStyle w:val="acctfourfigures"/>
              <w:spacing w:line="240" w:lineRule="auto"/>
              <w:ind w:right="-150"/>
              <w:rPr>
                <w:sz w:val="20"/>
              </w:rPr>
            </w:pPr>
          </w:p>
        </w:tc>
        <w:tc>
          <w:tcPr>
            <w:tcW w:w="1186" w:type="dxa"/>
          </w:tcPr>
          <w:p w14:paraId="1C72CE0A" w14:textId="62B14C43" w:rsidR="00F6695D" w:rsidRPr="00ED05D1" w:rsidRDefault="00F6695D" w:rsidP="004E4118">
            <w:pPr>
              <w:ind w:right="65"/>
              <w:jc w:val="right"/>
            </w:pPr>
            <w:r w:rsidRPr="00ED05D1">
              <w:t>438,688</w:t>
            </w:r>
          </w:p>
        </w:tc>
      </w:tr>
      <w:tr w:rsidR="00F6695D" w:rsidRPr="00ED05D1" w14:paraId="2554B955" w14:textId="77777777" w:rsidTr="00ED05D1">
        <w:trPr>
          <w:cantSplit/>
        </w:trPr>
        <w:tc>
          <w:tcPr>
            <w:tcW w:w="2070" w:type="dxa"/>
          </w:tcPr>
          <w:p w14:paraId="54952DE3" w14:textId="77777777" w:rsidR="00F6695D" w:rsidRPr="00ED05D1" w:rsidRDefault="00F6695D" w:rsidP="000415AE">
            <w:pPr>
              <w:ind w:left="199" w:right="-78" w:hanging="199"/>
            </w:pPr>
            <w:r w:rsidRPr="00ED05D1">
              <w:rPr>
                <w:i/>
                <w:iCs/>
              </w:rPr>
              <w:t xml:space="preserve">Less </w:t>
            </w:r>
            <w:r w:rsidRPr="00ED05D1">
              <w:t>allowance for expected credit loss</w:t>
            </w:r>
          </w:p>
        </w:tc>
        <w:tc>
          <w:tcPr>
            <w:tcW w:w="1170" w:type="dxa"/>
          </w:tcPr>
          <w:p w14:paraId="7A0E3E32" w14:textId="77777777" w:rsidR="00F6695D" w:rsidRPr="00ED05D1" w:rsidRDefault="00F6695D" w:rsidP="004E4118">
            <w:pPr>
              <w:pStyle w:val="acctfourfigures"/>
              <w:tabs>
                <w:tab w:val="decimal" w:pos="191"/>
              </w:tabs>
              <w:spacing w:line="240" w:lineRule="auto"/>
              <w:ind w:left="-83" w:right="11" w:firstLine="4"/>
              <w:jc w:val="center"/>
              <w:rPr>
                <w:sz w:val="20"/>
                <w:lang w:val="en-US" w:bidi="th-TH"/>
              </w:rPr>
            </w:pPr>
          </w:p>
        </w:tc>
        <w:tc>
          <w:tcPr>
            <w:tcW w:w="180" w:type="dxa"/>
          </w:tcPr>
          <w:p w14:paraId="0F74F11D" w14:textId="77777777" w:rsidR="00F6695D" w:rsidRPr="00ED05D1" w:rsidRDefault="00F6695D" w:rsidP="004E4118">
            <w:pPr>
              <w:pStyle w:val="acctfourfigures"/>
              <w:tabs>
                <w:tab w:val="decimal" w:pos="731"/>
              </w:tabs>
              <w:spacing w:line="240" w:lineRule="auto"/>
              <w:ind w:left="-79" w:right="-72"/>
              <w:rPr>
                <w:sz w:val="20"/>
              </w:rPr>
            </w:pPr>
          </w:p>
        </w:tc>
        <w:tc>
          <w:tcPr>
            <w:tcW w:w="1080" w:type="dxa"/>
          </w:tcPr>
          <w:p w14:paraId="14529D36" w14:textId="77777777" w:rsidR="00F6695D" w:rsidRPr="00ED05D1" w:rsidRDefault="00F6695D" w:rsidP="004E4118">
            <w:pPr>
              <w:pStyle w:val="acctfourfigures"/>
              <w:tabs>
                <w:tab w:val="clear" w:pos="765"/>
                <w:tab w:val="decimal" w:pos="786"/>
              </w:tabs>
              <w:spacing w:line="240" w:lineRule="auto"/>
              <w:ind w:left="-79" w:right="-86"/>
              <w:rPr>
                <w:sz w:val="20"/>
              </w:rPr>
            </w:pPr>
          </w:p>
          <w:p w14:paraId="4065D285" w14:textId="23C1BE3A" w:rsidR="00F6695D" w:rsidRPr="00ED05D1" w:rsidRDefault="00F6695D" w:rsidP="004E4118">
            <w:pPr>
              <w:ind w:right="-10"/>
              <w:jc w:val="right"/>
            </w:pPr>
            <w:r w:rsidRPr="00ED05D1">
              <w:t>(21,977)</w:t>
            </w:r>
          </w:p>
        </w:tc>
        <w:tc>
          <w:tcPr>
            <w:tcW w:w="180" w:type="dxa"/>
          </w:tcPr>
          <w:p w14:paraId="1D4A111C" w14:textId="77777777" w:rsidR="00F6695D" w:rsidRPr="00ED05D1" w:rsidRDefault="00F6695D" w:rsidP="004E4118">
            <w:pPr>
              <w:pStyle w:val="acctfourfigures"/>
              <w:spacing w:line="240" w:lineRule="auto"/>
              <w:rPr>
                <w:sz w:val="20"/>
              </w:rPr>
            </w:pPr>
          </w:p>
        </w:tc>
        <w:tc>
          <w:tcPr>
            <w:tcW w:w="900" w:type="dxa"/>
          </w:tcPr>
          <w:p w14:paraId="3D7F1C04" w14:textId="77777777" w:rsidR="00F6695D" w:rsidRPr="00ED05D1" w:rsidRDefault="00F6695D" w:rsidP="004E4118">
            <w:pPr>
              <w:pStyle w:val="acctfourfigures"/>
              <w:tabs>
                <w:tab w:val="clear" w:pos="765"/>
                <w:tab w:val="decimal" w:pos="734"/>
              </w:tabs>
              <w:spacing w:line="240" w:lineRule="auto"/>
              <w:ind w:left="-79" w:right="-86"/>
              <w:rPr>
                <w:sz w:val="20"/>
              </w:rPr>
            </w:pPr>
          </w:p>
          <w:p w14:paraId="50628BCF" w14:textId="77777777" w:rsidR="00F6695D" w:rsidRPr="00ED05D1" w:rsidRDefault="00F6695D" w:rsidP="004E4118">
            <w:pPr>
              <w:jc w:val="center"/>
            </w:pPr>
            <w:r w:rsidRPr="00ED05D1">
              <w:t>-</w:t>
            </w:r>
          </w:p>
        </w:tc>
        <w:tc>
          <w:tcPr>
            <w:tcW w:w="181" w:type="dxa"/>
          </w:tcPr>
          <w:p w14:paraId="6F9A738A" w14:textId="77777777" w:rsidR="00F6695D" w:rsidRPr="00ED05D1" w:rsidRDefault="00F6695D" w:rsidP="004E4118">
            <w:pPr>
              <w:pStyle w:val="acctfourfigures"/>
              <w:spacing w:line="240" w:lineRule="auto"/>
              <w:rPr>
                <w:sz w:val="20"/>
              </w:rPr>
            </w:pPr>
          </w:p>
        </w:tc>
        <w:tc>
          <w:tcPr>
            <w:tcW w:w="899" w:type="dxa"/>
          </w:tcPr>
          <w:p w14:paraId="134F7231" w14:textId="77777777" w:rsidR="00F6695D" w:rsidRPr="00ED05D1" w:rsidRDefault="00F6695D" w:rsidP="004E4118">
            <w:pPr>
              <w:pStyle w:val="acctfourfigures"/>
              <w:tabs>
                <w:tab w:val="clear" w:pos="765"/>
                <w:tab w:val="decimal" w:pos="371"/>
              </w:tabs>
              <w:spacing w:line="240" w:lineRule="auto"/>
              <w:ind w:right="11"/>
              <w:rPr>
                <w:sz w:val="20"/>
              </w:rPr>
            </w:pPr>
          </w:p>
          <w:p w14:paraId="69DC7B6B" w14:textId="77777777" w:rsidR="00F6695D" w:rsidRPr="00ED05D1" w:rsidRDefault="00F6695D" w:rsidP="004E4118">
            <w:pPr>
              <w:jc w:val="center"/>
            </w:pPr>
            <w:r w:rsidRPr="00ED05D1">
              <w:t>-</w:t>
            </w:r>
          </w:p>
        </w:tc>
        <w:tc>
          <w:tcPr>
            <w:tcW w:w="180" w:type="dxa"/>
          </w:tcPr>
          <w:p w14:paraId="4A77ABDC" w14:textId="77777777" w:rsidR="00F6695D" w:rsidRPr="00ED05D1" w:rsidRDefault="00F6695D" w:rsidP="004E4118">
            <w:pPr>
              <w:pStyle w:val="acctfourfigures"/>
              <w:spacing w:line="240" w:lineRule="auto"/>
              <w:rPr>
                <w:sz w:val="20"/>
              </w:rPr>
            </w:pPr>
          </w:p>
        </w:tc>
        <w:tc>
          <w:tcPr>
            <w:tcW w:w="1086" w:type="dxa"/>
          </w:tcPr>
          <w:p w14:paraId="6C08F7A7" w14:textId="77777777" w:rsidR="00F6695D" w:rsidRPr="00ED05D1" w:rsidRDefault="00F6695D" w:rsidP="004E4118">
            <w:pPr>
              <w:pStyle w:val="acctfourfigures"/>
              <w:tabs>
                <w:tab w:val="clear" w:pos="765"/>
                <w:tab w:val="decimal" w:pos="910"/>
              </w:tabs>
              <w:spacing w:line="240" w:lineRule="auto"/>
              <w:ind w:right="-150"/>
              <w:rPr>
                <w:sz w:val="20"/>
              </w:rPr>
            </w:pPr>
          </w:p>
          <w:p w14:paraId="2F11AE9D" w14:textId="0ECA29E3" w:rsidR="00F6695D" w:rsidRPr="00ED05D1" w:rsidRDefault="00F6695D" w:rsidP="004E4118">
            <w:pPr>
              <w:ind w:right="65"/>
              <w:jc w:val="right"/>
            </w:pPr>
            <w:r w:rsidRPr="00ED05D1">
              <w:t>384</w:t>
            </w:r>
          </w:p>
        </w:tc>
        <w:tc>
          <w:tcPr>
            <w:tcW w:w="178" w:type="dxa"/>
          </w:tcPr>
          <w:p w14:paraId="54649B12" w14:textId="77777777" w:rsidR="00F6695D" w:rsidRPr="00ED05D1" w:rsidRDefault="00F6695D" w:rsidP="004E4118">
            <w:pPr>
              <w:pStyle w:val="acctfourfigures"/>
              <w:spacing w:line="240" w:lineRule="auto"/>
              <w:ind w:right="-150"/>
              <w:rPr>
                <w:sz w:val="20"/>
              </w:rPr>
            </w:pPr>
          </w:p>
        </w:tc>
        <w:tc>
          <w:tcPr>
            <w:tcW w:w="1186" w:type="dxa"/>
          </w:tcPr>
          <w:p w14:paraId="329DD9CE" w14:textId="77777777" w:rsidR="00F6695D" w:rsidRPr="00ED05D1" w:rsidRDefault="00F6695D" w:rsidP="004E4118">
            <w:pPr>
              <w:pStyle w:val="acctfourfigures"/>
              <w:tabs>
                <w:tab w:val="clear" w:pos="765"/>
                <w:tab w:val="decimal" w:pos="775"/>
              </w:tabs>
              <w:spacing w:line="240" w:lineRule="auto"/>
              <w:ind w:right="-150"/>
              <w:rPr>
                <w:sz w:val="20"/>
              </w:rPr>
            </w:pPr>
          </w:p>
          <w:p w14:paraId="6CB98CA0" w14:textId="3E51D516" w:rsidR="00F6695D" w:rsidRPr="00ED05D1" w:rsidRDefault="00F6695D" w:rsidP="004E4118">
            <w:pPr>
              <w:ind w:right="-10"/>
              <w:jc w:val="right"/>
            </w:pPr>
            <w:r w:rsidRPr="00ED05D1">
              <w:t>(21,593)</w:t>
            </w:r>
          </w:p>
        </w:tc>
      </w:tr>
      <w:tr w:rsidR="00F6695D" w:rsidRPr="00ED05D1" w14:paraId="46034BE0" w14:textId="77777777" w:rsidTr="00ED05D1">
        <w:trPr>
          <w:cantSplit/>
        </w:trPr>
        <w:tc>
          <w:tcPr>
            <w:tcW w:w="2070" w:type="dxa"/>
            <w:hideMark/>
          </w:tcPr>
          <w:p w14:paraId="3E56B83D" w14:textId="77777777" w:rsidR="00F6695D" w:rsidRPr="00ED05D1" w:rsidRDefault="00F6695D" w:rsidP="004E4118">
            <w:pPr>
              <w:rPr>
                <w:b/>
                <w:bCs/>
              </w:rPr>
            </w:pPr>
            <w:r w:rsidRPr="00ED05D1">
              <w:rPr>
                <w:b/>
                <w:bCs/>
              </w:rPr>
              <w:t>Net</w:t>
            </w:r>
          </w:p>
        </w:tc>
        <w:tc>
          <w:tcPr>
            <w:tcW w:w="1170" w:type="dxa"/>
          </w:tcPr>
          <w:p w14:paraId="1FE6C525" w14:textId="77777777" w:rsidR="00F6695D" w:rsidRPr="00ED05D1" w:rsidRDefault="00F6695D" w:rsidP="004E4118">
            <w:pPr>
              <w:pStyle w:val="acctfourfigures"/>
              <w:tabs>
                <w:tab w:val="decimal" w:pos="731"/>
              </w:tabs>
              <w:spacing w:line="240" w:lineRule="auto"/>
              <w:ind w:left="-83" w:right="11" w:firstLine="4"/>
              <w:rPr>
                <w:b/>
                <w:bCs/>
                <w:sz w:val="20"/>
              </w:rPr>
            </w:pPr>
          </w:p>
        </w:tc>
        <w:tc>
          <w:tcPr>
            <w:tcW w:w="180" w:type="dxa"/>
          </w:tcPr>
          <w:p w14:paraId="7325CCC4" w14:textId="77777777" w:rsidR="00F6695D" w:rsidRPr="00ED05D1" w:rsidRDefault="00F6695D" w:rsidP="004E4118">
            <w:pPr>
              <w:pStyle w:val="acctfourfigures"/>
              <w:tabs>
                <w:tab w:val="decimal" w:pos="731"/>
              </w:tabs>
              <w:spacing w:line="240" w:lineRule="auto"/>
              <w:ind w:left="-79" w:right="-72"/>
              <w:rPr>
                <w:b/>
                <w:bCs/>
                <w:sz w:val="20"/>
              </w:rPr>
            </w:pPr>
          </w:p>
        </w:tc>
        <w:tc>
          <w:tcPr>
            <w:tcW w:w="1080" w:type="dxa"/>
            <w:tcBorders>
              <w:top w:val="single" w:sz="4" w:space="0" w:color="auto"/>
              <w:left w:val="nil"/>
              <w:bottom w:val="double" w:sz="4" w:space="0" w:color="auto"/>
              <w:right w:val="nil"/>
            </w:tcBorders>
          </w:tcPr>
          <w:p w14:paraId="0C2D817A" w14:textId="06C080A8" w:rsidR="00F6695D" w:rsidRPr="00ED05D1" w:rsidRDefault="00F6695D" w:rsidP="004E4118">
            <w:pPr>
              <w:ind w:right="65"/>
              <w:jc w:val="right"/>
              <w:rPr>
                <w:b/>
                <w:bCs/>
              </w:rPr>
            </w:pPr>
            <w:r w:rsidRPr="00ED05D1">
              <w:rPr>
                <w:b/>
                <w:bCs/>
              </w:rPr>
              <w:t>424,511</w:t>
            </w:r>
          </w:p>
        </w:tc>
        <w:tc>
          <w:tcPr>
            <w:tcW w:w="180" w:type="dxa"/>
          </w:tcPr>
          <w:p w14:paraId="48CCEBFA" w14:textId="77777777" w:rsidR="00F6695D" w:rsidRPr="00ED05D1" w:rsidRDefault="00F6695D" w:rsidP="004E4118">
            <w:pPr>
              <w:pStyle w:val="acctfourfigures"/>
              <w:spacing w:line="240" w:lineRule="auto"/>
              <w:rPr>
                <w:b/>
                <w:bCs/>
                <w:sz w:val="20"/>
              </w:rPr>
            </w:pPr>
          </w:p>
        </w:tc>
        <w:tc>
          <w:tcPr>
            <w:tcW w:w="900" w:type="dxa"/>
          </w:tcPr>
          <w:p w14:paraId="7885BAAC" w14:textId="77777777" w:rsidR="00F6695D" w:rsidRPr="00ED05D1" w:rsidRDefault="00F6695D" w:rsidP="004E4118">
            <w:pPr>
              <w:pStyle w:val="acctfourfigures"/>
              <w:tabs>
                <w:tab w:val="clear" w:pos="765"/>
                <w:tab w:val="decimal" w:pos="911"/>
              </w:tabs>
              <w:spacing w:line="240" w:lineRule="auto"/>
              <w:ind w:right="11"/>
              <w:rPr>
                <w:b/>
                <w:bCs/>
                <w:sz w:val="20"/>
              </w:rPr>
            </w:pPr>
          </w:p>
        </w:tc>
        <w:tc>
          <w:tcPr>
            <w:tcW w:w="181" w:type="dxa"/>
          </w:tcPr>
          <w:p w14:paraId="3D57450E" w14:textId="77777777" w:rsidR="00F6695D" w:rsidRPr="00ED05D1" w:rsidRDefault="00F6695D" w:rsidP="004E4118">
            <w:pPr>
              <w:pStyle w:val="acctfourfigures"/>
              <w:spacing w:line="240" w:lineRule="auto"/>
              <w:rPr>
                <w:b/>
                <w:bCs/>
                <w:sz w:val="20"/>
              </w:rPr>
            </w:pPr>
          </w:p>
        </w:tc>
        <w:tc>
          <w:tcPr>
            <w:tcW w:w="899" w:type="dxa"/>
          </w:tcPr>
          <w:p w14:paraId="58010B91" w14:textId="77777777" w:rsidR="00F6695D" w:rsidRPr="00ED05D1" w:rsidRDefault="00F6695D" w:rsidP="004E4118">
            <w:pPr>
              <w:pStyle w:val="acctfourfigures"/>
              <w:tabs>
                <w:tab w:val="decimal" w:pos="731"/>
              </w:tabs>
              <w:spacing w:line="240" w:lineRule="auto"/>
              <w:ind w:right="11"/>
              <w:rPr>
                <w:b/>
                <w:bCs/>
                <w:sz w:val="20"/>
              </w:rPr>
            </w:pPr>
          </w:p>
        </w:tc>
        <w:tc>
          <w:tcPr>
            <w:tcW w:w="180" w:type="dxa"/>
          </w:tcPr>
          <w:p w14:paraId="3B259F94" w14:textId="77777777" w:rsidR="00F6695D" w:rsidRPr="00ED05D1" w:rsidRDefault="00F6695D" w:rsidP="004E4118">
            <w:pPr>
              <w:pStyle w:val="acctfourfigures"/>
              <w:spacing w:line="240" w:lineRule="auto"/>
              <w:rPr>
                <w:b/>
                <w:bCs/>
                <w:sz w:val="20"/>
              </w:rPr>
            </w:pPr>
          </w:p>
        </w:tc>
        <w:tc>
          <w:tcPr>
            <w:tcW w:w="1086" w:type="dxa"/>
          </w:tcPr>
          <w:p w14:paraId="2D67CBCE" w14:textId="77777777" w:rsidR="00F6695D" w:rsidRPr="00ED05D1" w:rsidRDefault="00F6695D" w:rsidP="004E4118">
            <w:pPr>
              <w:pStyle w:val="acctfourfigures"/>
              <w:spacing w:line="240" w:lineRule="auto"/>
              <w:ind w:right="-150"/>
              <w:rPr>
                <w:b/>
                <w:bCs/>
                <w:sz w:val="20"/>
              </w:rPr>
            </w:pPr>
          </w:p>
        </w:tc>
        <w:tc>
          <w:tcPr>
            <w:tcW w:w="178" w:type="dxa"/>
          </w:tcPr>
          <w:p w14:paraId="02026BEA" w14:textId="77777777" w:rsidR="00F6695D" w:rsidRPr="00ED05D1" w:rsidRDefault="00F6695D" w:rsidP="004E4118">
            <w:pPr>
              <w:pStyle w:val="acctfourfigures"/>
              <w:spacing w:line="240" w:lineRule="auto"/>
              <w:ind w:right="-150"/>
              <w:rPr>
                <w:b/>
                <w:bCs/>
                <w:sz w:val="20"/>
              </w:rPr>
            </w:pPr>
          </w:p>
        </w:tc>
        <w:tc>
          <w:tcPr>
            <w:tcW w:w="1186" w:type="dxa"/>
            <w:tcBorders>
              <w:top w:val="single" w:sz="4" w:space="0" w:color="auto"/>
              <w:left w:val="nil"/>
              <w:bottom w:val="double" w:sz="4" w:space="0" w:color="auto"/>
              <w:right w:val="nil"/>
            </w:tcBorders>
          </w:tcPr>
          <w:p w14:paraId="31F2ADD3" w14:textId="62B4EE08" w:rsidR="00F6695D" w:rsidRPr="00ED05D1" w:rsidRDefault="00F6695D" w:rsidP="004E4118">
            <w:pPr>
              <w:ind w:right="65"/>
              <w:jc w:val="right"/>
              <w:rPr>
                <w:b/>
                <w:bCs/>
              </w:rPr>
            </w:pPr>
            <w:r w:rsidRPr="00ED05D1">
              <w:rPr>
                <w:b/>
                <w:bCs/>
              </w:rPr>
              <w:t>417,095</w:t>
            </w:r>
          </w:p>
        </w:tc>
      </w:tr>
      <w:tr w:rsidR="00F6695D" w:rsidRPr="00ED05D1" w14:paraId="473F611B" w14:textId="77777777" w:rsidTr="00ED05D1">
        <w:trPr>
          <w:cantSplit/>
        </w:trPr>
        <w:tc>
          <w:tcPr>
            <w:tcW w:w="2070" w:type="dxa"/>
          </w:tcPr>
          <w:p w14:paraId="0782A127" w14:textId="77777777" w:rsidR="00F6695D" w:rsidRPr="00ED05D1" w:rsidRDefault="00F6695D" w:rsidP="004E4118"/>
        </w:tc>
        <w:tc>
          <w:tcPr>
            <w:tcW w:w="1170" w:type="dxa"/>
          </w:tcPr>
          <w:p w14:paraId="396D014D" w14:textId="77777777" w:rsidR="00F6695D" w:rsidRPr="00ED05D1" w:rsidRDefault="00F6695D" w:rsidP="004E4118"/>
        </w:tc>
        <w:tc>
          <w:tcPr>
            <w:tcW w:w="180" w:type="dxa"/>
          </w:tcPr>
          <w:p w14:paraId="25D7C04A" w14:textId="77777777" w:rsidR="00F6695D" w:rsidRPr="00ED05D1" w:rsidRDefault="00F6695D" w:rsidP="004E4118"/>
        </w:tc>
        <w:tc>
          <w:tcPr>
            <w:tcW w:w="1080" w:type="dxa"/>
            <w:tcBorders>
              <w:top w:val="double" w:sz="4" w:space="0" w:color="auto"/>
              <w:left w:val="nil"/>
              <w:right w:val="nil"/>
            </w:tcBorders>
          </w:tcPr>
          <w:p w14:paraId="60F89E23" w14:textId="77777777" w:rsidR="00F6695D" w:rsidRPr="00ED05D1" w:rsidRDefault="00F6695D" w:rsidP="004E4118"/>
        </w:tc>
        <w:tc>
          <w:tcPr>
            <w:tcW w:w="180" w:type="dxa"/>
          </w:tcPr>
          <w:p w14:paraId="3CD79AF4" w14:textId="77777777" w:rsidR="00F6695D" w:rsidRPr="00ED05D1" w:rsidRDefault="00F6695D" w:rsidP="004E4118"/>
        </w:tc>
        <w:tc>
          <w:tcPr>
            <w:tcW w:w="900" w:type="dxa"/>
          </w:tcPr>
          <w:p w14:paraId="36604E3F" w14:textId="77777777" w:rsidR="00F6695D" w:rsidRPr="00ED05D1" w:rsidRDefault="00F6695D" w:rsidP="004E4118"/>
        </w:tc>
        <w:tc>
          <w:tcPr>
            <w:tcW w:w="181" w:type="dxa"/>
          </w:tcPr>
          <w:p w14:paraId="27A684EE" w14:textId="77777777" w:rsidR="00F6695D" w:rsidRPr="00ED05D1" w:rsidRDefault="00F6695D" w:rsidP="004E4118"/>
        </w:tc>
        <w:tc>
          <w:tcPr>
            <w:tcW w:w="899" w:type="dxa"/>
          </w:tcPr>
          <w:p w14:paraId="3A466139" w14:textId="77777777" w:rsidR="00F6695D" w:rsidRPr="00ED05D1" w:rsidRDefault="00F6695D" w:rsidP="004E4118"/>
        </w:tc>
        <w:tc>
          <w:tcPr>
            <w:tcW w:w="180" w:type="dxa"/>
          </w:tcPr>
          <w:p w14:paraId="390C9B7A" w14:textId="77777777" w:rsidR="00F6695D" w:rsidRPr="00ED05D1" w:rsidRDefault="00F6695D" w:rsidP="004E4118"/>
        </w:tc>
        <w:tc>
          <w:tcPr>
            <w:tcW w:w="1086" w:type="dxa"/>
          </w:tcPr>
          <w:p w14:paraId="33B57402" w14:textId="77777777" w:rsidR="00F6695D" w:rsidRPr="00ED05D1" w:rsidRDefault="00F6695D" w:rsidP="004E4118"/>
        </w:tc>
        <w:tc>
          <w:tcPr>
            <w:tcW w:w="178" w:type="dxa"/>
          </w:tcPr>
          <w:p w14:paraId="53303EA7" w14:textId="77777777" w:rsidR="00F6695D" w:rsidRPr="00ED05D1" w:rsidRDefault="00F6695D" w:rsidP="004E4118"/>
        </w:tc>
        <w:tc>
          <w:tcPr>
            <w:tcW w:w="1186" w:type="dxa"/>
            <w:tcBorders>
              <w:top w:val="double" w:sz="4" w:space="0" w:color="auto"/>
              <w:left w:val="nil"/>
              <w:right w:val="nil"/>
            </w:tcBorders>
          </w:tcPr>
          <w:p w14:paraId="7CE062E8" w14:textId="77777777" w:rsidR="00F6695D" w:rsidRPr="00ED05D1" w:rsidRDefault="00F6695D" w:rsidP="004E4118"/>
        </w:tc>
      </w:tr>
      <w:tr w:rsidR="00F6695D" w:rsidRPr="00ED05D1" w14:paraId="4B632574" w14:textId="77777777" w:rsidTr="00ED05D1">
        <w:trPr>
          <w:cantSplit/>
          <w:trHeight w:val="140"/>
        </w:trPr>
        <w:tc>
          <w:tcPr>
            <w:tcW w:w="2070" w:type="dxa"/>
          </w:tcPr>
          <w:p w14:paraId="5C5D5B63" w14:textId="77777777" w:rsidR="00F6695D" w:rsidRPr="00ED05D1" w:rsidRDefault="00F6695D" w:rsidP="004E4118">
            <w:pPr>
              <w:rPr>
                <w:b/>
                <w:bCs/>
                <w:i/>
                <w:iCs/>
              </w:rPr>
            </w:pPr>
            <w:r w:rsidRPr="00ED05D1">
              <w:rPr>
                <w:b/>
                <w:bCs/>
                <w:i/>
                <w:iCs/>
              </w:rPr>
              <w:t>2022</w:t>
            </w:r>
          </w:p>
        </w:tc>
        <w:tc>
          <w:tcPr>
            <w:tcW w:w="1170" w:type="dxa"/>
          </w:tcPr>
          <w:p w14:paraId="0487CB3F" w14:textId="77777777" w:rsidR="00F6695D" w:rsidRPr="00ED05D1" w:rsidRDefault="00F6695D" w:rsidP="004E4118"/>
        </w:tc>
        <w:tc>
          <w:tcPr>
            <w:tcW w:w="180" w:type="dxa"/>
          </w:tcPr>
          <w:p w14:paraId="688CE10A" w14:textId="77777777" w:rsidR="00F6695D" w:rsidRPr="00ED05D1" w:rsidRDefault="00F6695D" w:rsidP="004E4118"/>
        </w:tc>
        <w:tc>
          <w:tcPr>
            <w:tcW w:w="1080" w:type="dxa"/>
          </w:tcPr>
          <w:p w14:paraId="7FA21C76" w14:textId="77777777" w:rsidR="00F6695D" w:rsidRPr="00ED05D1" w:rsidRDefault="00F6695D" w:rsidP="004E4118"/>
        </w:tc>
        <w:tc>
          <w:tcPr>
            <w:tcW w:w="180" w:type="dxa"/>
          </w:tcPr>
          <w:p w14:paraId="092AE749" w14:textId="77777777" w:rsidR="00F6695D" w:rsidRPr="00ED05D1" w:rsidRDefault="00F6695D" w:rsidP="004E4118"/>
        </w:tc>
        <w:tc>
          <w:tcPr>
            <w:tcW w:w="900" w:type="dxa"/>
          </w:tcPr>
          <w:p w14:paraId="4DF79E48" w14:textId="77777777" w:rsidR="00F6695D" w:rsidRPr="00ED05D1" w:rsidRDefault="00F6695D" w:rsidP="004E4118"/>
        </w:tc>
        <w:tc>
          <w:tcPr>
            <w:tcW w:w="181" w:type="dxa"/>
          </w:tcPr>
          <w:p w14:paraId="2F8003ED" w14:textId="77777777" w:rsidR="00F6695D" w:rsidRPr="00ED05D1" w:rsidRDefault="00F6695D" w:rsidP="004E4118"/>
        </w:tc>
        <w:tc>
          <w:tcPr>
            <w:tcW w:w="899" w:type="dxa"/>
          </w:tcPr>
          <w:p w14:paraId="5D2377C8" w14:textId="77777777" w:rsidR="00F6695D" w:rsidRPr="00ED05D1" w:rsidRDefault="00F6695D" w:rsidP="004E4118"/>
        </w:tc>
        <w:tc>
          <w:tcPr>
            <w:tcW w:w="180" w:type="dxa"/>
          </w:tcPr>
          <w:p w14:paraId="34B727F2" w14:textId="77777777" w:rsidR="00F6695D" w:rsidRPr="00ED05D1" w:rsidRDefault="00F6695D" w:rsidP="004E4118"/>
        </w:tc>
        <w:tc>
          <w:tcPr>
            <w:tcW w:w="1086" w:type="dxa"/>
          </w:tcPr>
          <w:p w14:paraId="71844527" w14:textId="77777777" w:rsidR="00F6695D" w:rsidRPr="00ED05D1" w:rsidRDefault="00F6695D" w:rsidP="004E4118"/>
        </w:tc>
        <w:tc>
          <w:tcPr>
            <w:tcW w:w="178" w:type="dxa"/>
          </w:tcPr>
          <w:p w14:paraId="7A5DEBFD" w14:textId="77777777" w:rsidR="00F6695D" w:rsidRPr="00ED05D1" w:rsidRDefault="00F6695D" w:rsidP="004E4118"/>
        </w:tc>
        <w:tc>
          <w:tcPr>
            <w:tcW w:w="1186" w:type="dxa"/>
          </w:tcPr>
          <w:p w14:paraId="00334ED0" w14:textId="77777777" w:rsidR="00F6695D" w:rsidRPr="00ED05D1" w:rsidRDefault="00F6695D" w:rsidP="004E4118"/>
        </w:tc>
      </w:tr>
      <w:tr w:rsidR="00F6695D" w:rsidRPr="00ED05D1" w14:paraId="6E400726" w14:textId="77777777" w:rsidTr="00ED05D1">
        <w:trPr>
          <w:cantSplit/>
        </w:trPr>
        <w:tc>
          <w:tcPr>
            <w:tcW w:w="2070" w:type="dxa"/>
            <w:hideMark/>
          </w:tcPr>
          <w:p w14:paraId="35A0AD35" w14:textId="77777777" w:rsidR="00F6695D" w:rsidRPr="00ED05D1" w:rsidRDefault="00F6695D" w:rsidP="004E4118">
            <w:r w:rsidRPr="00ED05D1">
              <w:t>Subsidiary</w:t>
            </w:r>
          </w:p>
        </w:tc>
        <w:tc>
          <w:tcPr>
            <w:tcW w:w="1170" w:type="dxa"/>
          </w:tcPr>
          <w:p w14:paraId="702198DA" w14:textId="77777777" w:rsidR="00F6695D" w:rsidRPr="00ED05D1" w:rsidRDefault="00F6695D" w:rsidP="004E4118">
            <w:pPr>
              <w:jc w:val="center"/>
            </w:pPr>
            <w:r w:rsidRPr="00ED05D1">
              <w:t>1.00</w:t>
            </w:r>
          </w:p>
        </w:tc>
        <w:tc>
          <w:tcPr>
            <w:tcW w:w="180" w:type="dxa"/>
          </w:tcPr>
          <w:p w14:paraId="53F1D1CA" w14:textId="77777777" w:rsidR="00F6695D" w:rsidRPr="00ED05D1" w:rsidRDefault="00F6695D" w:rsidP="004E4118">
            <w:pPr>
              <w:pStyle w:val="acctfourfigures"/>
              <w:tabs>
                <w:tab w:val="decimal" w:pos="731"/>
              </w:tabs>
              <w:spacing w:line="240" w:lineRule="auto"/>
              <w:ind w:left="-79" w:right="-72"/>
              <w:rPr>
                <w:sz w:val="20"/>
              </w:rPr>
            </w:pPr>
          </w:p>
        </w:tc>
        <w:tc>
          <w:tcPr>
            <w:tcW w:w="1080" w:type="dxa"/>
          </w:tcPr>
          <w:p w14:paraId="7F0A101D" w14:textId="77777777" w:rsidR="00F6695D" w:rsidRPr="00ED05D1" w:rsidRDefault="00F6695D" w:rsidP="004E4118">
            <w:pPr>
              <w:ind w:right="65"/>
              <w:jc w:val="right"/>
            </w:pPr>
            <w:r w:rsidRPr="00ED05D1">
              <w:t>454,754</w:t>
            </w:r>
          </w:p>
        </w:tc>
        <w:tc>
          <w:tcPr>
            <w:tcW w:w="180" w:type="dxa"/>
          </w:tcPr>
          <w:p w14:paraId="401931A7" w14:textId="77777777" w:rsidR="00F6695D" w:rsidRPr="00ED05D1" w:rsidRDefault="00F6695D" w:rsidP="004E4118">
            <w:pPr>
              <w:pStyle w:val="acctfourfigures"/>
              <w:spacing w:line="240" w:lineRule="auto"/>
              <w:rPr>
                <w:sz w:val="20"/>
              </w:rPr>
            </w:pPr>
          </w:p>
        </w:tc>
        <w:tc>
          <w:tcPr>
            <w:tcW w:w="900" w:type="dxa"/>
          </w:tcPr>
          <w:p w14:paraId="2192BD18" w14:textId="77777777" w:rsidR="00F6695D" w:rsidRPr="00ED05D1" w:rsidRDefault="00F6695D" w:rsidP="004E4118">
            <w:pPr>
              <w:ind w:right="65"/>
              <w:jc w:val="right"/>
            </w:pPr>
            <w:r w:rsidRPr="00ED05D1">
              <w:t>38,601</w:t>
            </w:r>
          </w:p>
        </w:tc>
        <w:tc>
          <w:tcPr>
            <w:tcW w:w="181" w:type="dxa"/>
          </w:tcPr>
          <w:p w14:paraId="156D0B00" w14:textId="77777777" w:rsidR="00F6695D" w:rsidRPr="00ED05D1" w:rsidRDefault="00F6695D" w:rsidP="004E4118">
            <w:pPr>
              <w:pStyle w:val="acctfourfigures"/>
              <w:spacing w:line="240" w:lineRule="auto"/>
              <w:rPr>
                <w:sz w:val="20"/>
              </w:rPr>
            </w:pPr>
          </w:p>
        </w:tc>
        <w:tc>
          <w:tcPr>
            <w:tcW w:w="899" w:type="dxa"/>
          </w:tcPr>
          <w:p w14:paraId="134BCB35" w14:textId="77777777" w:rsidR="00F6695D" w:rsidRPr="00ED05D1" w:rsidRDefault="00F6695D" w:rsidP="004E4118">
            <w:pPr>
              <w:jc w:val="center"/>
            </w:pPr>
            <w:r w:rsidRPr="00ED05D1">
              <w:t>-</w:t>
            </w:r>
          </w:p>
        </w:tc>
        <w:tc>
          <w:tcPr>
            <w:tcW w:w="180" w:type="dxa"/>
          </w:tcPr>
          <w:p w14:paraId="5DBF5950" w14:textId="77777777" w:rsidR="00F6695D" w:rsidRPr="00ED05D1" w:rsidRDefault="00F6695D" w:rsidP="004E4118">
            <w:pPr>
              <w:pStyle w:val="acctfourfigures"/>
              <w:spacing w:line="240" w:lineRule="auto"/>
              <w:rPr>
                <w:sz w:val="20"/>
              </w:rPr>
            </w:pPr>
          </w:p>
        </w:tc>
        <w:tc>
          <w:tcPr>
            <w:tcW w:w="1086" w:type="dxa"/>
          </w:tcPr>
          <w:p w14:paraId="10D24096" w14:textId="77777777" w:rsidR="00F6695D" w:rsidRPr="00ED05D1" w:rsidRDefault="00F6695D" w:rsidP="004E4118">
            <w:pPr>
              <w:ind w:right="-10"/>
              <w:jc w:val="right"/>
            </w:pPr>
            <w:r w:rsidRPr="00ED05D1">
              <w:t>(46,867)</w:t>
            </w:r>
          </w:p>
        </w:tc>
        <w:tc>
          <w:tcPr>
            <w:tcW w:w="178" w:type="dxa"/>
          </w:tcPr>
          <w:p w14:paraId="6D046AE5" w14:textId="77777777" w:rsidR="00F6695D" w:rsidRPr="00ED05D1" w:rsidRDefault="00F6695D" w:rsidP="004E4118">
            <w:pPr>
              <w:pStyle w:val="acctfourfigures"/>
              <w:spacing w:line="240" w:lineRule="auto"/>
              <w:ind w:right="-150"/>
              <w:rPr>
                <w:sz w:val="20"/>
              </w:rPr>
            </w:pPr>
          </w:p>
        </w:tc>
        <w:tc>
          <w:tcPr>
            <w:tcW w:w="1186" w:type="dxa"/>
          </w:tcPr>
          <w:p w14:paraId="5D85BA11" w14:textId="77777777" w:rsidR="00F6695D" w:rsidRPr="00ED05D1" w:rsidRDefault="00F6695D" w:rsidP="004E4118">
            <w:pPr>
              <w:ind w:right="65"/>
              <w:jc w:val="right"/>
            </w:pPr>
            <w:r w:rsidRPr="00ED05D1">
              <w:t>446,488</w:t>
            </w:r>
          </w:p>
        </w:tc>
      </w:tr>
      <w:tr w:rsidR="00F6695D" w:rsidRPr="00ED05D1" w14:paraId="654B749D" w14:textId="77777777" w:rsidTr="00ED05D1">
        <w:trPr>
          <w:cantSplit/>
        </w:trPr>
        <w:tc>
          <w:tcPr>
            <w:tcW w:w="2070" w:type="dxa"/>
          </w:tcPr>
          <w:p w14:paraId="295F2901" w14:textId="77777777" w:rsidR="00F6695D" w:rsidRPr="00ED05D1" w:rsidRDefault="00F6695D" w:rsidP="000415AE">
            <w:pPr>
              <w:ind w:left="199" w:right="-78" w:hanging="199"/>
            </w:pPr>
            <w:r w:rsidRPr="00ED05D1">
              <w:rPr>
                <w:i/>
                <w:iCs/>
              </w:rPr>
              <w:t xml:space="preserve">Less </w:t>
            </w:r>
            <w:r w:rsidRPr="00ED05D1">
              <w:t>allowance for expected credit loss</w:t>
            </w:r>
          </w:p>
        </w:tc>
        <w:tc>
          <w:tcPr>
            <w:tcW w:w="1170" w:type="dxa"/>
          </w:tcPr>
          <w:p w14:paraId="42B4C9EE" w14:textId="77777777" w:rsidR="00F6695D" w:rsidRPr="00ED05D1" w:rsidRDefault="00F6695D" w:rsidP="004E4118">
            <w:pPr>
              <w:pStyle w:val="acctfourfigures"/>
              <w:tabs>
                <w:tab w:val="decimal" w:pos="191"/>
              </w:tabs>
              <w:spacing w:line="240" w:lineRule="auto"/>
              <w:ind w:left="-83" w:right="11" w:firstLine="4"/>
              <w:jc w:val="center"/>
              <w:rPr>
                <w:sz w:val="20"/>
                <w:lang w:val="en-US" w:bidi="th-TH"/>
              </w:rPr>
            </w:pPr>
          </w:p>
        </w:tc>
        <w:tc>
          <w:tcPr>
            <w:tcW w:w="180" w:type="dxa"/>
          </w:tcPr>
          <w:p w14:paraId="2CB37CA3" w14:textId="77777777" w:rsidR="00F6695D" w:rsidRPr="00ED05D1" w:rsidRDefault="00F6695D" w:rsidP="004E4118">
            <w:pPr>
              <w:pStyle w:val="acctfourfigures"/>
              <w:tabs>
                <w:tab w:val="decimal" w:pos="731"/>
              </w:tabs>
              <w:spacing w:line="240" w:lineRule="auto"/>
              <w:ind w:left="-79" w:right="-72"/>
              <w:rPr>
                <w:sz w:val="20"/>
              </w:rPr>
            </w:pPr>
          </w:p>
        </w:tc>
        <w:tc>
          <w:tcPr>
            <w:tcW w:w="1080" w:type="dxa"/>
          </w:tcPr>
          <w:p w14:paraId="7CC1567F" w14:textId="77777777" w:rsidR="00F6695D" w:rsidRPr="00ED05D1" w:rsidRDefault="00F6695D" w:rsidP="004E4118">
            <w:pPr>
              <w:pStyle w:val="acctfourfigures"/>
              <w:tabs>
                <w:tab w:val="clear" w:pos="765"/>
                <w:tab w:val="decimal" w:pos="786"/>
              </w:tabs>
              <w:spacing w:line="240" w:lineRule="auto"/>
              <w:ind w:left="-79" w:right="-86"/>
              <w:rPr>
                <w:sz w:val="20"/>
              </w:rPr>
            </w:pPr>
          </w:p>
          <w:p w14:paraId="20204BD0" w14:textId="77777777" w:rsidR="00F6695D" w:rsidRPr="00ED05D1" w:rsidRDefault="00F6695D" w:rsidP="004E4118">
            <w:pPr>
              <w:ind w:right="-10"/>
              <w:jc w:val="right"/>
            </w:pPr>
            <w:r w:rsidRPr="00ED05D1">
              <w:t>(24,502)</w:t>
            </w:r>
          </w:p>
        </w:tc>
        <w:tc>
          <w:tcPr>
            <w:tcW w:w="180" w:type="dxa"/>
          </w:tcPr>
          <w:p w14:paraId="12091FD7" w14:textId="77777777" w:rsidR="00F6695D" w:rsidRPr="00ED05D1" w:rsidRDefault="00F6695D" w:rsidP="004E4118">
            <w:pPr>
              <w:pStyle w:val="acctfourfigures"/>
              <w:spacing w:line="240" w:lineRule="auto"/>
              <w:rPr>
                <w:sz w:val="20"/>
              </w:rPr>
            </w:pPr>
          </w:p>
        </w:tc>
        <w:tc>
          <w:tcPr>
            <w:tcW w:w="900" w:type="dxa"/>
          </w:tcPr>
          <w:p w14:paraId="03173434" w14:textId="77777777" w:rsidR="00F6695D" w:rsidRPr="00ED05D1" w:rsidRDefault="00F6695D" w:rsidP="004E4118">
            <w:pPr>
              <w:pStyle w:val="acctfourfigures"/>
              <w:tabs>
                <w:tab w:val="clear" w:pos="765"/>
                <w:tab w:val="decimal" w:pos="734"/>
              </w:tabs>
              <w:spacing w:line="240" w:lineRule="auto"/>
              <w:ind w:left="-79" w:right="-86"/>
              <w:rPr>
                <w:sz w:val="20"/>
              </w:rPr>
            </w:pPr>
          </w:p>
          <w:p w14:paraId="2C3A721A" w14:textId="77777777" w:rsidR="00F6695D" w:rsidRPr="00ED05D1" w:rsidRDefault="00F6695D" w:rsidP="004E4118">
            <w:pPr>
              <w:jc w:val="center"/>
            </w:pPr>
            <w:r w:rsidRPr="00ED05D1">
              <w:t>-</w:t>
            </w:r>
          </w:p>
        </w:tc>
        <w:tc>
          <w:tcPr>
            <w:tcW w:w="181" w:type="dxa"/>
          </w:tcPr>
          <w:p w14:paraId="593826AA" w14:textId="77777777" w:rsidR="00F6695D" w:rsidRPr="00ED05D1" w:rsidRDefault="00F6695D" w:rsidP="004E4118">
            <w:pPr>
              <w:pStyle w:val="acctfourfigures"/>
              <w:spacing w:line="240" w:lineRule="auto"/>
              <w:rPr>
                <w:sz w:val="20"/>
              </w:rPr>
            </w:pPr>
          </w:p>
        </w:tc>
        <w:tc>
          <w:tcPr>
            <w:tcW w:w="899" w:type="dxa"/>
          </w:tcPr>
          <w:p w14:paraId="5A3022B8" w14:textId="77777777" w:rsidR="00F6695D" w:rsidRPr="00ED05D1" w:rsidRDefault="00F6695D" w:rsidP="004E4118">
            <w:pPr>
              <w:pStyle w:val="acctfourfigures"/>
              <w:tabs>
                <w:tab w:val="clear" w:pos="765"/>
                <w:tab w:val="decimal" w:pos="371"/>
              </w:tabs>
              <w:spacing w:line="240" w:lineRule="auto"/>
              <w:ind w:right="11"/>
              <w:rPr>
                <w:sz w:val="20"/>
              </w:rPr>
            </w:pPr>
          </w:p>
          <w:p w14:paraId="03B0DA51" w14:textId="77777777" w:rsidR="00F6695D" w:rsidRPr="00ED05D1" w:rsidRDefault="00F6695D" w:rsidP="004E4118">
            <w:pPr>
              <w:jc w:val="center"/>
            </w:pPr>
            <w:r w:rsidRPr="00ED05D1">
              <w:t>-</w:t>
            </w:r>
          </w:p>
        </w:tc>
        <w:tc>
          <w:tcPr>
            <w:tcW w:w="180" w:type="dxa"/>
          </w:tcPr>
          <w:p w14:paraId="32B4175D" w14:textId="77777777" w:rsidR="00F6695D" w:rsidRPr="00ED05D1" w:rsidRDefault="00F6695D" w:rsidP="004E4118">
            <w:pPr>
              <w:pStyle w:val="acctfourfigures"/>
              <w:spacing w:line="240" w:lineRule="auto"/>
              <w:rPr>
                <w:sz w:val="20"/>
              </w:rPr>
            </w:pPr>
          </w:p>
        </w:tc>
        <w:tc>
          <w:tcPr>
            <w:tcW w:w="1086" w:type="dxa"/>
          </w:tcPr>
          <w:p w14:paraId="41F11EA1" w14:textId="77777777" w:rsidR="00F6695D" w:rsidRPr="00ED05D1" w:rsidRDefault="00F6695D" w:rsidP="004E4118">
            <w:pPr>
              <w:pStyle w:val="acctfourfigures"/>
              <w:tabs>
                <w:tab w:val="clear" w:pos="765"/>
                <w:tab w:val="decimal" w:pos="910"/>
              </w:tabs>
              <w:spacing w:line="240" w:lineRule="auto"/>
              <w:ind w:right="-150"/>
              <w:rPr>
                <w:sz w:val="20"/>
              </w:rPr>
            </w:pPr>
          </w:p>
          <w:p w14:paraId="5A30EA24" w14:textId="77777777" w:rsidR="00F6695D" w:rsidRPr="00ED05D1" w:rsidRDefault="00F6695D" w:rsidP="004E4118">
            <w:pPr>
              <w:ind w:right="65"/>
              <w:jc w:val="right"/>
            </w:pPr>
            <w:r w:rsidRPr="00ED05D1">
              <w:t>2,525</w:t>
            </w:r>
          </w:p>
        </w:tc>
        <w:tc>
          <w:tcPr>
            <w:tcW w:w="178" w:type="dxa"/>
          </w:tcPr>
          <w:p w14:paraId="2193573F" w14:textId="77777777" w:rsidR="00F6695D" w:rsidRPr="00ED05D1" w:rsidRDefault="00F6695D" w:rsidP="004E4118">
            <w:pPr>
              <w:pStyle w:val="acctfourfigures"/>
              <w:spacing w:line="240" w:lineRule="auto"/>
              <w:ind w:right="-150"/>
              <w:rPr>
                <w:sz w:val="20"/>
              </w:rPr>
            </w:pPr>
          </w:p>
        </w:tc>
        <w:tc>
          <w:tcPr>
            <w:tcW w:w="1186" w:type="dxa"/>
          </w:tcPr>
          <w:p w14:paraId="2C86E281" w14:textId="77777777" w:rsidR="00F6695D" w:rsidRPr="00ED05D1" w:rsidRDefault="00F6695D" w:rsidP="004E4118">
            <w:pPr>
              <w:pStyle w:val="acctfourfigures"/>
              <w:tabs>
                <w:tab w:val="clear" w:pos="765"/>
                <w:tab w:val="decimal" w:pos="775"/>
              </w:tabs>
              <w:spacing w:line="240" w:lineRule="auto"/>
              <w:ind w:right="-150"/>
              <w:rPr>
                <w:sz w:val="20"/>
              </w:rPr>
            </w:pPr>
          </w:p>
          <w:p w14:paraId="4DAC47CD" w14:textId="77777777" w:rsidR="00F6695D" w:rsidRPr="00ED05D1" w:rsidRDefault="00F6695D" w:rsidP="004E4118">
            <w:pPr>
              <w:ind w:right="-10"/>
              <w:jc w:val="right"/>
            </w:pPr>
            <w:r w:rsidRPr="00ED05D1">
              <w:t>(21,977)</w:t>
            </w:r>
          </w:p>
        </w:tc>
      </w:tr>
      <w:tr w:rsidR="00F6695D" w:rsidRPr="00ED05D1" w14:paraId="0726FAAF" w14:textId="77777777" w:rsidTr="00ED05D1">
        <w:trPr>
          <w:cantSplit/>
        </w:trPr>
        <w:tc>
          <w:tcPr>
            <w:tcW w:w="2070" w:type="dxa"/>
            <w:hideMark/>
          </w:tcPr>
          <w:p w14:paraId="1AC58F84" w14:textId="77777777" w:rsidR="00F6695D" w:rsidRPr="00ED05D1" w:rsidRDefault="00F6695D" w:rsidP="004E4118">
            <w:pPr>
              <w:rPr>
                <w:b/>
                <w:bCs/>
              </w:rPr>
            </w:pPr>
            <w:r w:rsidRPr="00ED05D1">
              <w:rPr>
                <w:b/>
                <w:bCs/>
              </w:rPr>
              <w:t>Net</w:t>
            </w:r>
          </w:p>
        </w:tc>
        <w:tc>
          <w:tcPr>
            <w:tcW w:w="1170" w:type="dxa"/>
          </w:tcPr>
          <w:p w14:paraId="281F84AF" w14:textId="77777777" w:rsidR="00F6695D" w:rsidRPr="00ED05D1" w:rsidRDefault="00F6695D" w:rsidP="004E4118">
            <w:pPr>
              <w:pStyle w:val="acctfourfigures"/>
              <w:tabs>
                <w:tab w:val="decimal" w:pos="731"/>
              </w:tabs>
              <w:spacing w:line="240" w:lineRule="auto"/>
              <w:ind w:left="-83" w:right="11" w:firstLine="4"/>
              <w:rPr>
                <w:b/>
                <w:bCs/>
                <w:sz w:val="20"/>
              </w:rPr>
            </w:pPr>
          </w:p>
        </w:tc>
        <w:tc>
          <w:tcPr>
            <w:tcW w:w="180" w:type="dxa"/>
          </w:tcPr>
          <w:p w14:paraId="5C31FD39" w14:textId="77777777" w:rsidR="00F6695D" w:rsidRPr="00ED05D1" w:rsidRDefault="00F6695D" w:rsidP="004E4118">
            <w:pPr>
              <w:pStyle w:val="acctfourfigures"/>
              <w:tabs>
                <w:tab w:val="decimal" w:pos="731"/>
              </w:tabs>
              <w:spacing w:line="240" w:lineRule="auto"/>
              <w:ind w:left="-79" w:right="-72"/>
              <w:rPr>
                <w:b/>
                <w:bCs/>
                <w:sz w:val="20"/>
              </w:rPr>
            </w:pPr>
          </w:p>
        </w:tc>
        <w:tc>
          <w:tcPr>
            <w:tcW w:w="1080" w:type="dxa"/>
            <w:tcBorders>
              <w:top w:val="single" w:sz="4" w:space="0" w:color="auto"/>
              <w:left w:val="nil"/>
              <w:bottom w:val="double" w:sz="4" w:space="0" w:color="auto"/>
              <w:right w:val="nil"/>
            </w:tcBorders>
          </w:tcPr>
          <w:p w14:paraId="04CC50C6" w14:textId="77777777" w:rsidR="00F6695D" w:rsidRPr="00ED05D1" w:rsidRDefault="00F6695D" w:rsidP="004E4118">
            <w:pPr>
              <w:ind w:right="65"/>
              <w:jc w:val="right"/>
              <w:rPr>
                <w:b/>
                <w:bCs/>
              </w:rPr>
            </w:pPr>
            <w:r w:rsidRPr="00ED05D1">
              <w:rPr>
                <w:b/>
                <w:bCs/>
              </w:rPr>
              <w:t>430,252</w:t>
            </w:r>
          </w:p>
        </w:tc>
        <w:tc>
          <w:tcPr>
            <w:tcW w:w="180" w:type="dxa"/>
          </w:tcPr>
          <w:p w14:paraId="2D435FF9" w14:textId="77777777" w:rsidR="00F6695D" w:rsidRPr="00ED05D1" w:rsidRDefault="00F6695D" w:rsidP="004E4118">
            <w:pPr>
              <w:pStyle w:val="acctfourfigures"/>
              <w:spacing w:line="240" w:lineRule="auto"/>
              <w:rPr>
                <w:b/>
                <w:bCs/>
                <w:sz w:val="20"/>
              </w:rPr>
            </w:pPr>
          </w:p>
        </w:tc>
        <w:tc>
          <w:tcPr>
            <w:tcW w:w="900" w:type="dxa"/>
          </w:tcPr>
          <w:p w14:paraId="0CC59519" w14:textId="77777777" w:rsidR="00F6695D" w:rsidRPr="00ED05D1" w:rsidRDefault="00F6695D" w:rsidP="004E4118">
            <w:pPr>
              <w:pStyle w:val="acctfourfigures"/>
              <w:tabs>
                <w:tab w:val="clear" w:pos="765"/>
                <w:tab w:val="decimal" w:pos="911"/>
              </w:tabs>
              <w:spacing w:line="240" w:lineRule="auto"/>
              <w:ind w:right="11"/>
              <w:rPr>
                <w:b/>
                <w:bCs/>
                <w:sz w:val="20"/>
              </w:rPr>
            </w:pPr>
          </w:p>
        </w:tc>
        <w:tc>
          <w:tcPr>
            <w:tcW w:w="181" w:type="dxa"/>
          </w:tcPr>
          <w:p w14:paraId="12F5980E" w14:textId="77777777" w:rsidR="00F6695D" w:rsidRPr="00ED05D1" w:rsidRDefault="00F6695D" w:rsidP="004E4118">
            <w:pPr>
              <w:pStyle w:val="acctfourfigures"/>
              <w:spacing w:line="240" w:lineRule="auto"/>
              <w:rPr>
                <w:b/>
                <w:bCs/>
                <w:sz w:val="20"/>
              </w:rPr>
            </w:pPr>
          </w:p>
        </w:tc>
        <w:tc>
          <w:tcPr>
            <w:tcW w:w="899" w:type="dxa"/>
          </w:tcPr>
          <w:p w14:paraId="72D71EDC" w14:textId="77777777" w:rsidR="00F6695D" w:rsidRPr="00ED05D1" w:rsidRDefault="00F6695D" w:rsidP="004E4118">
            <w:pPr>
              <w:pStyle w:val="acctfourfigures"/>
              <w:tabs>
                <w:tab w:val="decimal" w:pos="731"/>
              </w:tabs>
              <w:spacing w:line="240" w:lineRule="auto"/>
              <w:ind w:right="11"/>
              <w:rPr>
                <w:b/>
                <w:bCs/>
                <w:sz w:val="20"/>
              </w:rPr>
            </w:pPr>
          </w:p>
        </w:tc>
        <w:tc>
          <w:tcPr>
            <w:tcW w:w="180" w:type="dxa"/>
          </w:tcPr>
          <w:p w14:paraId="41C7CC97" w14:textId="77777777" w:rsidR="00F6695D" w:rsidRPr="00ED05D1" w:rsidRDefault="00F6695D" w:rsidP="004E4118">
            <w:pPr>
              <w:pStyle w:val="acctfourfigures"/>
              <w:spacing w:line="240" w:lineRule="auto"/>
              <w:rPr>
                <w:b/>
                <w:bCs/>
                <w:sz w:val="20"/>
              </w:rPr>
            </w:pPr>
          </w:p>
        </w:tc>
        <w:tc>
          <w:tcPr>
            <w:tcW w:w="1086" w:type="dxa"/>
          </w:tcPr>
          <w:p w14:paraId="2900A1A3" w14:textId="77777777" w:rsidR="00F6695D" w:rsidRPr="00ED05D1" w:rsidRDefault="00F6695D" w:rsidP="004E4118">
            <w:pPr>
              <w:pStyle w:val="acctfourfigures"/>
              <w:spacing w:line="240" w:lineRule="auto"/>
              <w:ind w:right="-150"/>
              <w:rPr>
                <w:b/>
                <w:bCs/>
                <w:sz w:val="20"/>
              </w:rPr>
            </w:pPr>
          </w:p>
        </w:tc>
        <w:tc>
          <w:tcPr>
            <w:tcW w:w="178" w:type="dxa"/>
          </w:tcPr>
          <w:p w14:paraId="1845A975" w14:textId="77777777" w:rsidR="00F6695D" w:rsidRPr="00ED05D1" w:rsidRDefault="00F6695D" w:rsidP="004E4118">
            <w:pPr>
              <w:pStyle w:val="acctfourfigures"/>
              <w:spacing w:line="240" w:lineRule="auto"/>
              <w:ind w:right="-150"/>
              <w:rPr>
                <w:b/>
                <w:bCs/>
                <w:sz w:val="20"/>
              </w:rPr>
            </w:pPr>
          </w:p>
        </w:tc>
        <w:tc>
          <w:tcPr>
            <w:tcW w:w="1186" w:type="dxa"/>
            <w:tcBorders>
              <w:top w:val="single" w:sz="4" w:space="0" w:color="auto"/>
              <w:left w:val="nil"/>
              <w:bottom w:val="double" w:sz="4" w:space="0" w:color="auto"/>
              <w:right w:val="nil"/>
            </w:tcBorders>
          </w:tcPr>
          <w:p w14:paraId="4382ACAB" w14:textId="77777777" w:rsidR="00F6695D" w:rsidRPr="00ED05D1" w:rsidRDefault="00F6695D" w:rsidP="004E4118">
            <w:pPr>
              <w:ind w:right="65"/>
              <w:jc w:val="right"/>
              <w:rPr>
                <w:b/>
                <w:bCs/>
              </w:rPr>
            </w:pPr>
            <w:r w:rsidRPr="00ED05D1">
              <w:rPr>
                <w:b/>
                <w:bCs/>
              </w:rPr>
              <w:t>424,511</w:t>
            </w:r>
          </w:p>
        </w:tc>
      </w:tr>
    </w:tbl>
    <w:p w14:paraId="6DEB304E" w14:textId="59972AE8" w:rsidR="00C4541F" w:rsidRPr="00ED05D1" w:rsidRDefault="00C4541F" w:rsidP="0044477A">
      <w:pPr>
        <w:pStyle w:val="block"/>
        <w:spacing w:after="0" w:line="240" w:lineRule="atLeast"/>
        <w:ind w:left="540"/>
        <w:jc w:val="both"/>
        <w:rPr>
          <w:rFonts w:cs="Times New Roman"/>
          <w:sz w:val="20"/>
          <w:lang w:val="en-US"/>
        </w:rPr>
      </w:pPr>
    </w:p>
    <w:tbl>
      <w:tblPr>
        <w:tblW w:w="9270" w:type="dxa"/>
        <w:tblInd w:w="529" w:type="dxa"/>
        <w:tblLayout w:type="fixed"/>
        <w:tblCellMar>
          <w:left w:w="79" w:type="dxa"/>
          <w:right w:w="79" w:type="dxa"/>
        </w:tblCellMar>
        <w:tblLook w:val="0000" w:firstRow="0" w:lastRow="0" w:firstColumn="0" w:lastColumn="0" w:noHBand="0" w:noVBand="0"/>
      </w:tblPr>
      <w:tblGrid>
        <w:gridCol w:w="3960"/>
        <w:gridCol w:w="1260"/>
        <w:gridCol w:w="182"/>
        <w:gridCol w:w="1168"/>
        <w:gridCol w:w="180"/>
        <w:gridCol w:w="1170"/>
        <w:gridCol w:w="180"/>
        <w:gridCol w:w="1170"/>
      </w:tblGrid>
      <w:tr w:rsidR="00DA4153" w:rsidRPr="00ED05D1" w14:paraId="1B5995BF" w14:textId="77777777" w:rsidTr="00ED05D1">
        <w:trPr>
          <w:cantSplit/>
          <w:tblHeader/>
        </w:trPr>
        <w:tc>
          <w:tcPr>
            <w:tcW w:w="3960" w:type="dxa"/>
            <w:vAlign w:val="bottom"/>
          </w:tcPr>
          <w:p w14:paraId="4193263E" w14:textId="7BE138D7" w:rsidR="00DA4153" w:rsidRPr="00ED05D1" w:rsidRDefault="00C4541F" w:rsidP="004E4118">
            <w:pPr>
              <w:ind w:left="281" w:hanging="281"/>
              <w:rPr>
                <w:b/>
                <w:bCs/>
                <w:i/>
                <w:iCs/>
              </w:rPr>
            </w:pPr>
            <w:r w:rsidRPr="00ED05D1">
              <w:br w:type="page"/>
            </w:r>
          </w:p>
        </w:tc>
        <w:tc>
          <w:tcPr>
            <w:tcW w:w="2610" w:type="dxa"/>
            <w:gridSpan w:val="3"/>
          </w:tcPr>
          <w:p w14:paraId="452EE33A" w14:textId="77777777" w:rsidR="00DA4153" w:rsidRPr="00ED05D1" w:rsidRDefault="00DA4153" w:rsidP="004E4118">
            <w:pPr>
              <w:pStyle w:val="acctmergecolhdg"/>
              <w:spacing w:line="240" w:lineRule="auto"/>
              <w:rPr>
                <w:sz w:val="20"/>
              </w:rPr>
            </w:pPr>
            <w:r w:rsidRPr="00ED05D1">
              <w:rPr>
                <w:sz w:val="20"/>
              </w:rPr>
              <w:t xml:space="preserve">Consolidated </w:t>
            </w:r>
          </w:p>
          <w:p w14:paraId="32D00595" w14:textId="77777777" w:rsidR="00DA4153" w:rsidRPr="00ED05D1" w:rsidRDefault="00DA4153" w:rsidP="004E4118">
            <w:pPr>
              <w:pStyle w:val="acctmergecolhdg"/>
              <w:spacing w:line="240" w:lineRule="auto"/>
              <w:rPr>
                <w:sz w:val="20"/>
              </w:rPr>
            </w:pPr>
            <w:r w:rsidRPr="00ED05D1">
              <w:rPr>
                <w:sz w:val="20"/>
              </w:rPr>
              <w:t>financial statements</w:t>
            </w:r>
          </w:p>
        </w:tc>
        <w:tc>
          <w:tcPr>
            <w:tcW w:w="180" w:type="dxa"/>
          </w:tcPr>
          <w:p w14:paraId="7172F2FA" w14:textId="77777777" w:rsidR="00DA4153" w:rsidRPr="00ED05D1" w:rsidRDefault="00DA4153" w:rsidP="004E4118">
            <w:pPr>
              <w:pStyle w:val="acctmergecolhdg"/>
              <w:spacing w:line="240" w:lineRule="auto"/>
              <w:rPr>
                <w:sz w:val="20"/>
              </w:rPr>
            </w:pPr>
          </w:p>
        </w:tc>
        <w:tc>
          <w:tcPr>
            <w:tcW w:w="2520" w:type="dxa"/>
            <w:gridSpan w:val="3"/>
          </w:tcPr>
          <w:p w14:paraId="61E05675" w14:textId="77777777" w:rsidR="00DA4153" w:rsidRPr="00ED05D1" w:rsidRDefault="00DA4153" w:rsidP="004E4118">
            <w:pPr>
              <w:pStyle w:val="acctmergecolhdg"/>
              <w:spacing w:line="240" w:lineRule="auto"/>
              <w:rPr>
                <w:sz w:val="20"/>
              </w:rPr>
            </w:pPr>
            <w:r w:rsidRPr="00ED05D1">
              <w:rPr>
                <w:sz w:val="20"/>
              </w:rPr>
              <w:t xml:space="preserve">Separate </w:t>
            </w:r>
          </w:p>
          <w:p w14:paraId="7661A73C" w14:textId="77777777" w:rsidR="00DA4153" w:rsidRPr="00ED05D1" w:rsidRDefault="00DA4153" w:rsidP="004E4118">
            <w:pPr>
              <w:pStyle w:val="acctmergecolhdg"/>
              <w:spacing w:line="240" w:lineRule="auto"/>
              <w:rPr>
                <w:sz w:val="20"/>
              </w:rPr>
            </w:pPr>
            <w:r w:rsidRPr="00ED05D1">
              <w:rPr>
                <w:sz w:val="20"/>
              </w:rPr>
              <w:t>financial statements</w:t>
            </w:r>
          </w:p>
        </w:tc>
      </w:tr>
      <w:tr w:rsidR="00DA4153" w:rsidRPr="00ED05D1" w14:paraId="0D865032" w14:textId="77777777" w:rsidTr="00ED05D1">
        <w:trPr>
          <w:cantSplit/>
          <w:tblHeader/>
        </w:trPr>
        <w:tc>
          <w:tcPr>
            <w:tcW w:w="3960" w:type="dxa"/>
            <w:shd w:val="clear" w:color="auto" w:fill="auto"/>
          </w:tcPr>
          <w:p w14:paraId="56D2780F" w14:textId="77777777" w:rsidR="00DA4153" w:rsidRPr="00ED05D1" w:rsidRDefault="00DA4153" w:rsidP="004E4118">
            <w:pPr>
              <w:pStyle w:val="acctfourfigures"/>
              <w:tabs>
                <w:tab w:val="clear" w:pos="765"/>
              </w:tabs>
              <w:spacing w:line="240" w:lineRule="auto"/>
              <w:ind w:left="190"/>
              <w:jc w:val="both"/>
              <w:rPr>
                <w:sz w:val="20"/>
              </w:rPr>
            </w:pPr>
          </w:p>
          <w:p w14:paraId="6354AFB7" w14:textId="77777777" w:rsidR="00DA4153" w:rsidRPr="00ED05D1" w:rsidRDefault="00DA4153" w:rsidP="004E4118">
            <w:pPr>
              <w:pStyle w:val="acctfourfigures"/>
              <w:tabs>
                <w:tab w:val="clear" w:pos="765"/>
              </w:tabs>
              <w:spacing w:line="240" w:lineRule="auto"/>
              <w:jc w:val="both"/>
              <w:rPr>
                <w:b/>
                <w:bCs/>
                <w:i/>
                <w:iCs/>
                <w:sz w:val="20"/>
              </w:rPr>
            </w:pPr>
            <w:r w:rsidRPr="00ED05D1">
              <w:rPr>
                <w:b/>
                <w:bCs/>
                <w:i/>
                <w:iCs/>
                <w:sz w:val="20"/>
              </w:rPr>
              <w:t>Balances with related parties as at</w:t>
            </w:r>
          </w:p>
        </w:tc>
        <w:tc>
          <w:tcPr>
            <w:tcW w:w="1260" w:type="dxa"/>
          </w:tcPr>
          <w:p w14:paraId="42E5D845" w14:textId="77777777" w:rsidR="00DA4153" w:rsidRPr="00ED05D1" w:rsidRDefault="00DA4153" w:rsidP="004E4118">
            <w:pPr>
              <w:pStyle w:val="acctmergecolhdg"/>
              <w:spacing w:line="240" w:lineRule="auto"/>
              <w:ind w:left="-110" w:right="-50"/>
              <w:rPr>
                <w:b w:val="0"/>
                <w:bCs/>
                <w:sz w:val="20"/>
              </w:rPr>
            </w:pPr>
            <w:r w:rsidRPr="00ED05D1">
              <w:rPr>
                <w:b w:val="0"/>
                <w:bCs/>
                <w:sz w:val="20"/>
              </w:rPr>
              <w:t>31 March</w:t>
            </w:r>
          </w:p>
          <w:p w14:paraId="06A6B246" w14:textId="77777777" w:rsidR="00DA4153" w:rsidRPr="00ED05D1" w:rsidRDefault="00DA4153" w:rsidP="004E4118">
            <w:pPr>
              <w:pStyle w:val="acctmergecolhdg"/>
              <w:spacing w:line="240" w:lineRule="auto"/>
              <w:ind w:left="-110" w:right="-50"/>
              <w:rPr>
                <w:b w:val="0"/>
                <w:bCs/>
                <w:sz w:val="20"/>
              </w:rPr>
            </w:pPr>
            <w:r w:rsidRPr="00ED05D1">
              <w:rPr>
                <w:b w:val="0"/>
                <w:bCs/>
                <w:sz w:val="20"/>
              </w:rPr>
              <w:t>2023</w:t>
            </w:r>
          </w:p>
        </w:tc>
        <w:tc>
          <w:tcPr>
            <w:tcW w:w="182" w:type="dxa"/>
          </w:tcPr>
          <w:p w14:paraId="4411EDCA" w14:textId="77777777" w:rsidR="00DA4153" w:rsidRPr="00ED05D1" w:rsidRDefault="00DA4153" w:rsidP="004E4118">
            <w:pPr>
              <w:pStyle w:val="acctmergecolhdg"/>
              <w:spacing w:line="240" w:lineRule="auto"/>
              <w:ind w:left="-110" w:right="-50"/>
              <w:rPr>
                <w:b w:val="0"/>
                <w:bCs/>
                <w:sz w:val="20"/>
              </w:rPr>
            </w:pPr>
          </w:p>
        </w:tc>
        <w:tc>
          <w:tcPr>
            <w:tcW w:w="1168" w:type="dxa"/>
          </w:tcPr>
          <w:p w14:paraId="7EDC275C" w14:textId="77777777" w:rsidR="00DA4153" w:rsidRPr="00ED05D1" w:rsidRDefault="00DA4153" w:rsidP="004E4118">
            <w:pPr>
              <w:pStyle w:val="acctmergecolhdg"/>
              <w:spacing w:line="240" w:lineRule="auto"/>
              <w:ind w:left="-110" w:right="-50"/>
              <w:rPr>
                <w:b w:val="0"/>
                <w:bCs/>
                <w:sz w:val="20"/>
              </w:rPr>
            </w:pPr>
            <w:r w:rsidRPr="00ED05D1">
              <w:rPr>
                <w:b w:val="0"/>
                <w:bCs/>
                <w:sz w:val="20"/>
              </w:rPr>
              <w:t>31 December</w:t>
            </w:r>
          </w:p>
          <w:p w14:paraId="5EDEF17A" w14:textId="77777777" w:rsidR="00DA4153" w:rsidRPr="00ED05D1" w:rsidRDefault="00DA4153" w:rsidP="004E4118">
            <w:pPr>
              <w:pStyle w:val="acctmergecolhdg"/>
              <w:spacing w:line="240" w:lineRule="auto"/>
              <w:ind w:left="-110" w:right="-50"/>
              <w:rPr>
                <w:b w:val="0"/>
                <w:bCs/>
                <w:sz w:val="20"/>
              </w:rPr>
            </w:pPr>
            <w:r w:rsidRPr="00ED05D1">
              <w:rPr>
                <w:b w:val="0"/>
                <w:bCs/>
                <w:sz w:val="20"/>
              </w:rPr>
              <w:t>2022</w:t>
            </w:r>
          </w:p>
        </w:tc>
        <w:tc>
          <w:tcPr>
            <w:tcW w:w="180" w:type="dxa"/>
          </w:tcPr>
          <w:p w14:paraId="29E2B54E" w14:textId="77777777" w:rsidR="00DA4153" w:rsidRPr="00ED05D1" w:rsidRDefault="00DA4153" w:rsidP="004E4118">
            <w:pPr>
              <w:pStyle w:val="acctmergecolhdg"/>
              <w:spacing w:line="240" w:lineRule="auto"/>
              <w:ind w:left="-110" w:right="-50"/>
              <w:rPr>
                <w:b w:val="0"/>
                <w:bCs/>
                <w:sz w:val="20"/>
              </w:rPr>
            </w:pPr>
          </w:p>
        </w:tc>
        <w:tc>
          <w:tcPr>
            <w:tcW w:w="1170" w:type="dxa"/>
          </w:tcPr>
          <w:p w14:paraId="79523EF5" w14:textId="77777777" w:rsidR="00DA4153" w:rsidRPr="00ED05D1" w:rsidRDefault="00DA4153" w:rsidP="004E4118">
            <w:pPr>
              <w:pStyle w:val="acctmergecolhdg"/>
              <w:spacing w:line="240" w:lineRule="auto"/>
              <w:ind w:left="-110" w:right="-50"/>
              <w:rPr>
                <w:b w:val="0"/>
                <w:bCs/>
                <w:sz w:val="20"/>
              </w:rPr>
            </w:pPr>
            <w:r w:rsidRPr="00ED05D1">
              <w:rPr>
                <w:b w:val="0"/>
                <w:bCs/>
                <w:sz w:val="20"/>
              </w:rPr>
              <w:t>31 March</w:t>
            </w:r>
          </w:p>
          <w:p w14:paraId="63464419" w14:textId="77777777" w:rsidR="00DA4153" w:rsidRPr="00ED05D1" w:rsidRDefault="00DA4153" w:rsidP="004E4118">
            <w:pPr>
              <w:pStyle w:val="acctmergecolhdg"/>
              <w:spacing w:line="240" w:lineRule="auto"/>
              <w:ind w:left="-110" w:right="-50"/>
              <w:rPr>
                <w:b w:val="0"/>
                <w:bCs/>
                <w:sz w:val="20"/>
              </w:rPr>
            </w:pPr>
            <w:r w:rsidRPr="00ED05D1">
              <w:rPr>
                <w:b w:val="0"/>
                <w:bCs/>
                <w:sz w:val="20"/>
              </w:rPr>
              <w:t>2023</w:t>
            </w:r>
          </w:p>
        </w:tc>
        <w:tc>
          <w:tcPr>
            <w:tcW w:w="180" w:type="dxa"/>
          </w:tcPr>
          <w:p w14:paraId="19AF601B" w14:textId="77777777" w:rsidR="00DA4153" w:rsidRPr="00ED05D1" w:rsidRDefault="00DA4153" w:rsidP="004E4118">
            <w:pPr>
              <w:pStyle w:val="acctmergecolhdg"/>
              <w:spacing w:line="240" w:lineRule="auto"/>
              <w:ind w:left="-110" w:right="-50"/>
              <w:rPr>
                <w:b w:val="0"/>
                <w:bCs/>
                <w:sz w:val="20"/>
              </w:rPr>
            </w:pPr>
          </w:p>
        </w:tc>
        <w:tc>
          <w:tcPr>
            <w:tcW w:w="1170" w:type="dxa"/>
          </w:tcPr>
          <w:p w14:paraId="7806AA4C" w14:textId="77777777" w:rsidR="00DA4153" w:rsidRPr="00ED05D1" w:rsidRDefault="00DA4153" w:rsidP="004E4118">
            <w:pPr>
              <w:pStyle w:val="acctmergecolhdg"/>
              <w:spacing w:line="240" w:lineRule="auto"/>
              <w:ind w:left="-110" w:right="-50"/>
              <w:rPr>
                <w:b w:val="0"/>
                <w:bCs/>
                <w:spacing w:val="-4"/>
                <w:sz w:val="20"/>
              </w:rPr>
            </w:pPr>
            <w:r w:rsidRPr="00ED05D1">
              <w:rPr>
                <w:b w:val="0"/>
                <w:bCs/>
                <w:spacing w:val="-4"/>
                <w:sz w:val="20"/>
              </w:rPr>
              <w:t>31 December</w:t>
            </w:r>
          </w:p>
          <w:p w14:paraId="32C0122E" w14:textId="77777777" w:rsidR="00DA4153" w:rsidRPr="00ED05D1" w:rsidRDefault="00DA4153" w:rsidP="004E4118">
            <w:pPr>
              <w:pStyle w:val="acctmergecolhdg"/>
              <w:spacing w:line="240" w:lineRule="auto"/>
              <w:ind w:left="-110" w:right="-50"/>
              <w:rPr>
                <w:b w:val="0"/>
                <w:bCs/>
                <w:sz w:val="20"/>
              </w:rPr>
            </w:pPr>
            <w:r w:rsidRPr="00ED05D1">
              <w:rPr>
                <w:b w:val="0"/>
                <w:bCs/>
                <w:sz w:val="20"/>
              </w:rPr>
              <w:t>2022</w:t>
            </w:r>
          </w:p>
        </w:tc>
      </w:tr>
      <w:tr w:rsidR="00DA4153" w:rsidRPr="00ED05D1" w14:paraId="3B19C31D" w14:textId="77777777" w:rsidTr="00ED05D1">
        <w:trPr>
          <w:cantSplit/>
          <w:tblHeader/>
        </w:trPr>
        <w:tc>
          <w:tcPr>
            <w:tcW w:w="3960" w:type="dxa"/>
            <w:shd w:val="clear" w:color="auto" w:fill="auto"/>
          </w:tcPr>
          <w:p w14:paraId="74BF4DB3" w14:textId="77777777" w:rsidR="00DA4153" w:rsidRPr="00ED05D1" w:rsidRDefault="00DA4153" w:rsidP="004E4118">
            <w:pPr>
              <w:rPr>
                <w:b/>
                <w:bCs/>
                <w:i/>
                <w:iCs/>
              </w:rPr>
            </w:pPr>
          </w:p>
        </w:tc>
        <w:tc>
          <w:tcPr>
            <w:tcW w:w="5308" w:type="dxa"/>
            <w:gridSpan w:val="7"/>
          </w:tcPr>
          <w:p w14:paraId="6A14CD6D" w14:textId="77777777" w:rsidR="00DA4153" w:rsidRPr="00ED05D1" w:rsidRDefault="00DA4153" w:rsidP="004E4118">
            <w:pPr>
              <w:pStyle w:val="acctfourfigures"/>
              <w:spacing w:line="240" w:lineRule="auto"/>
              <w:jc w:val="center"/>
              <w:rPr>
                <w:i/>
                <w:iCs/>
                <w:sz w:val="20"/>
              </w:rPr>
            </w:pPr>
            <w:r w:rsidRPr="00ED05D1">
              <w:rPr>
                <w:i/>
                <w:iCs/>
                <w:sz w:val="20"/>
              </w:rPr>
              <w:t>(</w:t>
            </w:r>
            <w:proofErr w:type="gramStart"/>
            <w:r w:rsidRPr="00ED05D1">
              <w:rPr>
                <w:i/>
                <w:iCs/>
                <w:sz w:val="20"/>
              </w:rPr>
              <w:t>in</w:t>
            </w:r>
            <w:proofErr w:type="gramEnd"/>
            <w:r w:rsidRPr="00ED05D1">
              <w:rPr>
                <w:i/>
                <w:iCs/>
                <w:sz w:val="20"/>
              </w:rPr>
              <w:t xml:space="preserve"> thousand Baht)</w:t>
            </w:r>
          </w:p>
        </w:tc>
      </w:tr>
      <w:tr w:rsidR="00DA4153" w:rsidRPr="00ED05D1" w14:paraId="24206C9D" w14:textId="77777777" w:rsidTr="00ED05D1">
        <w:trPr>
          <w:cantSplit/>
        </w:trPr>
        <w:tc>
          <w:tcPr>
            <w:tcW w:w="3960" w:type="dxa"/>
          </w:tcPr>
          <w:p w14:paraId="665EF451" w14:textId="77777777" w:rsidR="00DA4153" w:rsidRPr="00ED05D1" w:rsidRDefault="00DA4153" w:rsidP="004E4118">
            <w:pPr>
              <w:rPr>
                <w:b/>
                <w:bCs/>
              </w:rPr>
            </w:pPr>
            <w:r w:rsidRPr="00ED05D1">
              <w:rPr>
                <w:b/>
                <w:bCs/>
                <w:i/>
                <w:iCs/>
              </w:rPr>
              <w:t>Trade accounts payable</w:t>
            </w:r>
          </w:p>
        </w:tc>
        <w:tc>
          <w:tcPr>
            <w:tcW w:w="1260" w:type="dxa"/>
          </w:tcPr>
          <w:p w14:paraId="63CFBDE3" w14:textId="77777777" w:rsidR="00DA4153" w:rsidRPr="00ED05D1" w:rsidRDefault="00DA4153" w:rsidP="004E4118">
            <w:pPr>
              <w:pStyle w:val="acctfourfigures"/>
              <w:tabs>
                <w:tab w:val="clear" w:pos="765"/>
                <w:tab w:val="decimal" w:pos="657"/>
              </w:tabs>
              <w:spacing w:line="240" w:lineRule="auto"/>
              <w:ind w:right="11"/>
              <w:rPr>
                <w:b/>
                <w:bCs/>
                <w:sz w:val="20"/>
              </w:rPr>
            </w:pPr>
          </w:p>
        </w:tc>
        <w:tc>
          <w:tcPr>
            <w:tcW w:w="182" w:type="dxa"/>
          </w:tcPr>
          <w:p w14:paraId="33B48DF9" w14:textId="77777777" w:rsidR="00DA4153" w:rsidRPr="00ED05D1" w:rsidRDefault="00DA4153" w:rsidP="004E4118">
            <w:pPr>
              <w:pStyle w:val="acctfourfigures"/>
              <w:tabs>
                <w:tab w:val="clear" w:pos="765"/>
                <w:tab w:val="decimal" w:pos="911"/>
              </w:tabs>
              <w:spacing w:line="240" w:lineRule="auto"/>
              <w:rPr>
                <w:b/>
                <w:bCs/>
                <w:sz w:val="20"/>
              </w:rPr>
            </w:pPr>
          </w:p>
        </w:tc>
        <w:tc>
          <w:tcPr>
            <w:tcW w:w="1168" w:type="dxa"/>
          </w:tcPr>
          <w:p w14:paraId="30B76180" w14:textId="77777777" w:rsidR="00DA4153" w:rsidRPr="00ED05D1" w:rsidRDefault="00DA4153" w:rsidP="004E4118">
            <w:pPr>
              <w:pStyle w:val="acctfourfigures"/>
              <w:tabs>
                <w:tab w:val="clear" w:pos="765"/>
                <w:tab w:val="decimal" w:pos="657"/>
              </w:tabs>
              <w:spacing w:line="240" w:lineRule="auto"/>
              <w:ind w:right="11"/>
              <w:rPr>
                <w:b/>
                <w:bCs/>
                <w:sz w:val="20"/>
              </w:rPr>
            </w:pPr>
          </w:p>
        </w:tc>
        <w:tc>
          <w:tcPr>
            <w:tcW w:w="180" w:type="dxa"/>
          </w:tcPr>
          <w:p w14:paraId="06242F64" w14:textId="77777777" w:rsidR="00DA4153" w:rsidRPr="00ED05D1" w:rsidRDefault="00DA4153" w:rsidP="004E4118">
            <w:pPr>
              <w:pStyle w:val="acctfourfigures"/>
              <w:tabs>
                <w:tab w:val="clear" w:pos="765"/>
                <w:tab w:val="decimal" w:pos="911"/>
              </w:tabs>
              <w:spacing w:line="240" w:lineRule="auto"/>
              <w:rPr>
                <w:b/>
                <w:bCs/>
                <w:sz w:val="20"/>
              </w:rPr>
            </w:pPr>
          </w:p>
        </w:tc>
        <w:tc>
          <w:tcPr>
            <w:tcW w:w="1170" w:type="dxa"/>
          </w:tcPr>
          <w:p w14:paraId="353AB22C" w14:textId="77777777" w:rsidR="00DA4153" w:rsidRPr="00ED05D1" w:rsidRDefault="00DA4153" w:rsidP="004E4118">
            <w:pPr>
              <w:pStyle w:val="acctfourfigures"/>
              <w:tabs>
                <w:tab w:val="clear" w:pos="765"/>
                <w:tab w:val="decimal" w:pos="821"/>
              </w:tabs>
              <w:spacing w:line="240" w:lineRule="auto"/>
              <w:ind w:right="11"/>
              <w:rPr>
                <w:b/>
                <w:bCs/>
                <w:sz w:val="20"/>
              </w:rPr>
            </w:pPr>
          </w:p>
        </w:tc>
        <w:tc>
          <w:tcPr>
            <w:tcW w:w="180" w:type="dxa"/>
          </w:tcPr>
          <w:p w14:paraId="27D20738" w14:textId="77777777" w:rsidR="00DA4153" w:rsidRPr="00ED05D1" w:rsidRDefault="00DA4153" w:rsidP="004E4118">
            <w:pPr>
              <w:pStyle w:val="acctfourfigures"/>
              <w:tabs>
                <w:tab w:val="clear" w:pos="765"/>
                <w:tab w:val="decimal" w:pos="911"/>
              </w:tabs>
              <w:spacing w:line="240" w:lineRule="auto"/>
              <w:rPr>
                <w:b/>
                <w:bCs/>
                <w:sz w:val="20"/>
              </w:rPr>
            </w:pPr>
          </w:p>
        </w:tc>
        <w:tc>
          <w:tcPr>
            <w:tcW w:w="1170" w:type="dxa"/>
          </w:tcPr>
          <w:p w14:paraId="3F6BC2E4" w14:textId="77777777" w:rsidR="00DA4153" w:rsidRPr="00ED05D1" w:rsidRDefault="00DA4153" w:rsidP="004E4118">
            <w:pPr>
              <w:pStyle w:val="acctfourfigures"/>
              <w:tabs>
                <w:tab w:val="clear" w:pos="765"/>
                <w:tab w:val="decimal" w:pos="911"/>
              </w:tabs>
              <w:spacing w:line="240" w:lineRule="auto"/>
              <w:ind w:right="11"/>
              <w:rPr>
                <w:b/>
                <w:bCs/>
                <w:sz w:val="20"/>
              </w:rPr>
            </w:pPr>
          </w:p>
        </w:tc>
      </w:tr>
      <w:tr w:rsidR="00DA4153" w:rsidRPr="00ED05D1" w14:paraId="5FDF3799" w14:textId="77777777" w:rsidTr="00ED05D1">
        <w:trPr>
          <w:cantSplit/>
        </w:trPr>
        <w:tc>
          <w:tcPr>
            <w:tcW w:w="3960" w:type="dxa"/>
          </w:tcPr>
          <w:p w14:paraId="0AF376F7" w14:textId="77777777" w:rsidR="00DA4153" w:rsidRPr="00ED05D1" w:rsidRDefault="00DA4153" w:rsidP="004E4118">
            <w:pPr>
              <w:rPr>
                <w:b/>
                <w:bCs/>
              </w:rPr>
            </w:pPr>
            <w:r w:rsidRPr="00ED05D1">
              <w:t>Subsidiaries</w:t>
            </w:r>
          </w:p>
        </w:tc>
        <w:tc>
          <w:tcPr>
            <w:tcW w:w="1260" w:type="dxa"/>
            <w:tcBorders>
              <w:bottom w:val="single" w:sz="4" w:space="0" w:color="auto"/>
            </w:tcBorders>
          </w:tcPr>
          <w:p w14:paraId="3927907D" w14:textId="77777777" w:rsidR="00DA4153" w:rsidRPr="00ED05D1" w:rsidRDefault="00DA4153" w:rsidP="00ED05D1">
            <w:pPr>
              <w:pStyle w:val="BodyText"/>
              <w:tabs>
                <w:tab w:val="decimal" w:pos="713"/>
              </w:tabs>
              <w:ind w:left="-79" w:right="-79"/>
              <w:jc w:val="left"/>
              <w:rPr>
                <w:sz w:val="20"/>
                <w:szCs w:val="20"/>
              </w:rPr>
            </w:pPr>
            <w:r w:rsidRPr="00ED05D1">
              <w:rPr>
                <w:sz w:val="20"/>
                <w:szCs w:val="20"/>
              </w:rPr>
              <w:t>-</w:t>
            </w:r>
          </w:p>
        </w:tc>
        <w:tc>
          <w:tcPr>
            <w:tcW w:w="182" w:type="dxa"/>
          </w:tcPr>
          <w:p w14:paraId="3DDECC13" w14:textId="77777777" w:rsidR="00DA4153" w:rsidRPr="00ED05D1" w:rsidRDefault="00DA4153" w:rsidP="004E4118">
            <w:pPr>
              <w:pStyle w:val="acctfourfigures"/>
              <w:tabs>
                <w:tab w:val="clear" w:pos="765"/>
                <w:tab w:val="decimal" w:pos="911"/>
              </w:tabs>
              <w:spacing w:line="240" w:lineRule="auto"/>
              <w:rPr>
                <w:b/>
                <w:bCs/>
                <w:sz w:val="20"/>
              </w:rPr>
            </w:pPr>
          </w:p>
        </w:tc>
        <w:tc>
          <w:tcPr>
            <w:tcW w:w="1168" w:type="dxa"/>
            <w:tcBorders>
              <w:bottom w:val="single" w:sz="4" w:space="0" w:color="auto"/>
            </w:tcBorders>
          </w:tcPr>
          <w:p w14:paraId="2747C561" w14:textId="77777777" w:rsidR="00DA4153" w:rsidRPr="00ED05D1" w:rsidRDefault="00DA4153" w:rsidP="00ED05D1">
            <w:pPr>
              <w:pStyle w:val="BodyText"/>
              <w:tabs>
                <w:tab w:val="decimal" w:pos="623"/>
              </w:tabs>
              <w:ind w:left="-79" w:right="-79"/>
              <w:jc w:val="left"/>
              <w:rPr>
                <w:b/>
                <w:bCs/>
                <w:sz w:val="20"/>
                <w:szCs w:val="20"/>
              </w:rPr>
            </w:pPr>
            <w:r w:rsidRPr="00ED05D1">
              <w:rPr>
                <w:sz w:val="20"/>
                <w:szCs w:val="20"/>
              </w:rPr>
              <w:t>-</w:t>
            </w:r>
          </w:p>
        </w:tc>
        <w:tc>
          <w:tcPr>
            <w:tcW w:w="180" w:type="dxa"/>
          </w:tcPr>
          <w:p w14:paraId="076BD0DD" w14:textId="77777777" w:rsidR="00DA4153" w:rsidRPr="00ED05D1" w:rsidRDefault="00DA4153" w:rsidP="004E4118">
            <w:pPr>
              <w:pStyle w:val="acctfourfigures"/>
              <w:tabs>
                <w:tab w:val="clear" w:pos="765"/>
                <w:tab w:val="decimal" w:pos="911"/>
              </w:tabs>
              <w:spacing w:line="240" w:lineRule="auto"/>
              <w:rPr>
                <w:b/>
                <w:bCs/>
                <w:sz w:val="20"/>
              </w:rPr>
            </w:pPr>
          </w:p>
        </w:tc>
        <w:tc>
          <w:tcPr>
            <w:tcW w:w="1170" w:type="dxa"/>
            <w:tcBorders>
              <w:bottom w:val="single" w:sz="4" w:space="0" w:color="auto"/>
            </w:tcBorders>
          </w:tcPr>
          <w:p w14:paraId="4E3871B8" w14:textId="77777777" w:rsidR="00DA4153" w:rsidRPr="00ED05D1" w:rsidRDefault="00DA4153" w:rsidP="004E4118">
            <w:pPr>
              <w:pStyle w:val="BodyText"/>
              <w:tabs>
                <w:tab w:val="decimal" w:pos="914"/>
              </w:tabs>
              <w:ind w:left="-79" w:right="-79"/>
              <w:jc w:val="left"/>
              <w:rPr>
                <w:sz w:val="20"/>
                <w:szCs w:val="20"/>
              </w:rPr>
            </w:pPr>
            <w:r w:rsidRPr="00ED05D1">
              <w:rPr>
                <w:sz w:val="20"/>
                <w:szCs w:val="20"/>
              </w:rPr>
              <w:t>703,711</w:t>
            </w:r>
          </w:p>
        </w:tc>
        <w:tc>
          <w:tcPr>
            <w:tcW w:w="180" w:type="dxa"/>
          </w:tcPr>
          <w:p w14:paraId="666F8BF7" w14:textId="77777777" w:rsidR="00DA4153" w:rsidRPr="00ED05D1" w:rsidRDefault="00DA4153" w:rsidP="004E4118">
            <w:pPr>
              <w:pStyle w:val="acctfourfigures"/>
              <w:tabs>
                <w:tab w:val="clear" w:pos="765"/>
                <w:tab w:val="decimal" w:pos="911"/>
              </w:tabs>
              <w:spacing w:line="240" w:lineRule="auto"/>
              <w:rPr>
                <w:b/>
                <w:bCs/>
                <w:sz w:val="20"/>
              </w:rPr>
            </w:pPr>
          </w:p>
        </w:tc>
        <w:tc>
          <w:tcPr>
            <w:tcW w:w="1170" w:type="dxa"/>
            <w:tcBorders>
              <w:bottom w:val="single" w:sz="4" w:space="0" w:color="auto"/>
            </w:tcBorders>
          </w:tcPr>
          <w:p w14:paraId="605960B0" w14:textId="77777777" w:rsidR="00DA4153" w:rsidRPr="00ED05D1" w:rsidRDefault="00DA4153" w:rsidP="004E4118">
            <w:pPr>
              <w:pStyle w:val="BodyText"/>
              <w:tabs>
                <w:tab w:val="decimal" w:pos="903"/>
              </w:tabs>
              <w:ind w:left="-79" w:right="-79"/>
              <w:jc w:val="left"/>
              <w:rPr>
                <w:b/>
                <w:bCs/>
                <w:sz w:val="20"/>
                <w:szCs w:val="20"/>
              </w:rPr>
            </w:pPr>
            <w:r w:rsidRPr="00ED05D1">
              <w:rPr>
                <w:sz w:val="20"/>
                <w:szCs w:val="20"/>
              </w:rPr>
              <w:t>861,923</w:t>
            </w:r>
          </w:p>
        </w:tc>
      </w:tr>
      <w:tr w:rsidR="00DA4153" w:rsidRPr="00ED05D1" w14:paraId="74E0F80E" w14:textId="77777777" w:rsidTr="00ED05D1">
        <w:trPr>
          <w:cantSplit/>
        </w:trPr>
        <w:tc>
          <w:tcPr>
            <w:tcW w:w="3960" w:type="dxa"/>
          </w:tcPr>
          <w:p w14:paraId="1164C57F" w14:textId="77777777" w:rsidR="00DA4153" w:rsidRPr="00ED05D1" w:rsidRDefault="00DA4153" w:rsidP="004E4118">
            <w:pPr>
              <w:rPr>
                <w:b/>
                <w:bCs/>
              </w:rPr>
            </w:pPr>
            <w:r w:rsidRPr="00ED05D1">
              <w:rPr>
                <w:b/>
                <w:bCs/>
              </w:rPr>
              <w:t>Total</w:t>
            </w:r>
          </w:p>
        </w:tc>
        <w:tc>
          <w:tcPr>
            <w:tcW w:w="1260" w:type="dxa"/>
            <w:tcBorders>
              <w:top w:val="single" w:sz="4" w:space="0" w:color="auto"/>
              <w:bottom w:val="double" w:sz="4" w:space="0" w:color="auto"/>
            </w:tcBorders>
          </w:tcPr>
          <w:p w14:paraId="61F9559A" w14:textId="77777777" w:rsidR="00DA4153" w:rsidRPr="00ED05D1" w:rsidRDefault="00DA4153" w:rsidP="00ED05D1">
            <w:pPr>
              <w:pStyle w:val="BodyText"/>
              <w:tabs>
                <w:tab w:val="decimal" w:pos="713"/>
              </w:tabs>
              <w:ind w:left="-79" w:right="-79"/>
              <w:jc w:val="left"/>
              <w:rPr>
                <w:b/>
                <w:bCs/>
                <w:sz w:val="20"/>
                <w:szCs w:val="20"/>
              </w:rPr>
            </w:pPr>
            <w:r w:rsidRPr="00ED05D1">
              <w:rPr>
                <w:b/>
                <w:bCs/>
                <w:sz w:val="20"/>
                <w:szCs w:val="20"/>
              </w:rPr>
              <w:t>-</w:t>
            </w:r>
          </w:p>
        </w:tc>
        <w:tc>
          <w:tcPr>
            <w:tcW w:w="182" w:type="dxa"/>
          </w:tcPr>
          <w:p w14:paraId="3555E530" w14:textId="77777777" w:rsidR="00DA4153" w:rsidRPr="00ED05D1" w:rsidRDefault="00DA4153" w:rsidP="004E4118">
            <w:pPr>
              <w:pStyle w:val="acctfourfigures"/>
              <w:tabs>
                <w:tab w:val="clear" w:pos="765"/>
                <w:tab w:val="decimal" w:pos="911"/>
              </w:tabs>
              <w:spacing w:line="240" w:lineRule="auto"/>
              <w:rPr>
                <w:b/>
                <w:bCs/>
                <w:sz w:val="20"/>
              </w:rPr>
            </w:pPr>
          </w:p>
        </w:tc>
        <w:tc>
          <w:tcPr>
            <w:tcW w:w="1168" w:type="dxa"/>
            <w:tcBorders>
              <w:top w:val="single" w:sz="4" w:space="0" w:color="auto"/>
              <w:bottom w:val="double" w:sz="4" w:space="0" w:color="auto"/>
            </w:tcBorders>
          </w:tcPr>
          <w:p w14:paraId="3B464006" w14:textId="77777777" w:rsidR="00DA4153" w:rsidRPr="00ED05D1" w:rsidRDefault="00DA4153" w:rsidP="00ED05D1">
            <w:pPr>
              <w:pStyle w:val="BodyText"/>
              <w:tabs>
                <w:tab w:val="decimal" w:pos="623"/>
              </w:tabs>
              <w:ind w:left="-79" w:right="-79"/>
              <w:jc w:val="left"/>
              <w:rPr>
                <w:b/>
                <w:bCs/>
                <w:sz w:val="20"/>
                <w:szCs w:val="20"/>
              </w:rPr>
            </w:pPr>
            <w:r w:rsidRPr="00ED05D1">
              <w:rPr>
                <w:b/>
                <w:bCs/>
                <w:sz w:val="20"/>
                <w:szCs w:val="20"/>
              </w:rPr>
              <w:t>-</w:t>
            </w:r>
          </w:p>
        </w:tc>
        <w:tc>
          <w:tcPr>
            <w:tcW w:w="180" w:type="dxa"/>
          </w:tcPr>
          <w:p w14:paraId="1112FB00" w14:textId="77777777" w:rsidR="00DA4153" w:rsidRPr="00ED05D1" w:rsidRDefault="00DA4153" w:rsidP="004E4118">
            <w:pPr>
              <w:pStyle w:val="acctfourfigures"/>
              <w:tabs>
                <w:tab w:val="clear" w:pos="765"/>
                <w:tab w:val="decimal" w:pos="911"/>
              </w:tabs>
              <w:spacing w:line="240" w:lineRule="auto"/>
              <w:rPr>
                <w:b/>
                <w:bCs/>
                <w:sz w:val="20"/>
              </w:rPr>
            </w:pPr>
          </w:p>
        </w:tc>
        <w:tc>
          <w:tcPr>
            <w:tcW w:w="1170" w:type="dxa"/>
            <w:tcBorders>
              <w:top w:val="single" w:sz="4" w:space="0" w:color="auto"/>
              <w:bottom w:val="double" w:sz="4" w:space="0" w:color="auto"/>
            </w:tcBorders>
          </w:tcPr>
          <w:p w14:paraId="2033FA28" w14:textId="77777777" w:rsidR="00DA4153" w:rsidRPr="00ED05D1" w:rsidRDefault="00DA4153" w:rsidP="004E4118">
            <w:pPr>
              <w:pStyle w:val="BodyText"/>
              <w:tabs>
                <w:tab w:val="decimal" w:pos="914"/>
              </w:tabs>
              <w:ind w:left="-79" w:right="-79"/>
              <w:jc w:val="left"/>
              <w:rPr>
                <w:b/>
                <w:bCs/>
                <w:sz w:val="20"/>
                <w:szCs w:val="20"/>
              </w:rPr>
            </w:pPr>
            <w:r w:rsidRPr="00ED05D1">
              <w:rPr>
                <w:b/>
                <w:bCs/>
                <w:sz w:val="20"/>
                <w:szCs w:val="20"/>
              </w:rPr>
              <w:t>703,711</w:t>
            </w:r>
          </w:p>
        </w:tc>
        <w:tc>
          <w:tcPr>
            <w:tcW w:w="180" w:type="dxa"/>
          </w:tcPr>
          <w:p w14:paraId="05108B21" w14:textId="77777777" w:rsidR="00DA4153" w:rsidRPr="00ED05D1" w:rsidRDefault="00DA4153" w:rsidP="004E4118">
            <w:pPr>
              <w:pStyle w:val="acctfourfigures"/>
              <w:tabs>
                <w:tab w:val="clear" w:pos="765"/>
                <w:tab w:val="decimal" w:pos="911"/>
              </w:tabs>
              <w:spacing w:line="240" w:lineRule="auto"/>
              <w:rPr>
                <w:b/>
                <w:bCs/>
                <w:sz w:val="20"/>
              </w:rPr>
            </w:pPr>
          </w:p>
        </w:tc>
        <w:tc>
          <w:tcPr>
            <w:tcW w:w="1170" w:type="dxa"/>
            <w:tcBorders>
              <w:top w:val="single" w:sz="4" w:space="0" w:color="auto"/>
              <w:bottom w:val="double" w:sz="4" w:space="0" w:color="auto"/>
            </w:tcBorders>
          </w:tcPr>
          <w:p w14:paraId="66B6261C" w14:textId="77777777" w:rsidR="00DA4153" w:rsidRPr="00ED05D1" w:rsidRDefault="00DA4153" w:rsidP="004E4118">
            <w:pPr>
              <w:pStyle w:val="BodyText"/>
              <w:tabs>
                <w:tab w:val="decimal" w:pos="903"/>
              </w:tabs>
              <w:ind w:left="-79" w:right="-79"/>
              <w:jc w:val="left"/>
              <w:rPr>
                <w:b/>
                <w:bCs/>
                <w:sz w:val="20"/>
                <w:szCs w:val="20"/>
              </w:rPr>
            </w:pPr>
            <w:r w:rsidRPr="00ED05D1">
              <w:rPr>
                <w:b/>
                <w:bCs/>
                <w:sz w:val="20"/>
                <w:szCs w:val="20"/>
              </w:rPr>
              <w:t>861,923</w:t>
            </w:r>
          </w:p>
        </w:tc>
      </w:tr>
      <w:tr w:rsidR="00DA4153" w:rsidRPr="00ED05D1" w14:paraId="3E2B47DC" w14:textId="77777777" w:rsidTr="00ED05D1">
        <w:trPr>
          <w:cantSplit/>
        </w:trPr>
        <w:tc>
          <w:tcPr>
            <w:tcW w:w="3960" w:type="dxa"/>
          </w:tcPr>
          <w:p w14:paraId="759922E6" w14:textId="77777777" w:rsidR="00DA4153" w:rsidRPr="00ED05D1" w:rsidRDefault="00DA4153" w:rsidP="004E4118">
            <w:pPr>
              <w:rPr>
                <w:b/>
                <w:bCs/>
              </w:rPr>
            </w:pPr>
          </w:p>
        </w:tc>
        <w:tc>
          <w:tcPr>
            <w:tcW w:w="1260" w:type="dxa"/>
            <w:tcBorders>
              <w:top w:val="double" w:sz="4" w:space="0" w:color="auto"/>
            </w:tcBorders>
          </w:tcPr>
          <w:p w14:paraId="0EDCCE77" w14:textId="77777777" w:rsidR="00DA4153" w:rsidRPr="00ED05D1" w:rsidRDefault="00DA4153" w:rsidP="004E4118">
            <w:pPr>
              <w:pStyle w:val="acctfourfigures"/>
              <w:tabs>
                <w:tab w:val="clear" w:pos="765"/>
                <w:tab w:val="decimal" w:pos="657"/>
              </w:tabs>
              <w:spacing w:line="240" w:lineRule="auto"/>
              <w:ind w:right="11"/>
              <w:rPr>
                <w:b/>
                <w:bCs/>
                <w:sz w:val="20"/>
              </w:rPr>
            </w:pPr>
          </w:p>
        </w:tc>
        <w:tc>
          <w:tcPr>
            <w:tcW w:w="182" w:type="dxa"/>
          </w:tcPr>
          <w:p w14:paraId="47E956EA" w14:textId="77777777" w:rsidR="00DA4153" w:rsidRPr="00ED05D1" w:rsidRDefault="00DA4153" w:rsidP="004E4118">
            <w:pPr>
              <w:pStyle w:val="acctfourfigures"/>
              <w:tabs>
                <w:tab w:val="clear" w:pos="765"/>
                <w:tab w:val="decimal" w:pos="911"/>
              </w:tabs>
              <w:spacing w:line="240" w:lineRule="auto"/>
              <w:rPr>
                <w:b/>
                <w:bCs/>
                <w:sz w:val="20"/>
              </w:rPr>
            </w:pPr>
          </w:p>
        </w:tc>
        <w:tc>
          <w:tcPr>
            <w:tcW w:w="1168" w:type="dxa"/>
            <w:tcBorders>
              <w:top w:val="double" w:sz="4" w:space="0" w:color="auto"/>
            </w:tcBorders>
          </w:tcPr>
          <w:p w14:paraId="5DB824E0" w14:textId="77777777" w:rsidR="00DA4153" w:rsidRPr="00ED05D1" w:rsidRDefault="00DA4153" w:rsidP="004E4118">
            <w:pPr>
              <w:pStyle w:val="acctfourfigures"/>
              <w:tabs>
                <w:tab w:val="clear" w:pos="765"/>
                <w:tab w:val="decimal" w:pos="657"/>
              </w:tabs>
              <w:spacing w:line="240" w:lineRule="auto"/>
              <w:ind w:right="11"/>
              <w:rPr>
                <w:b/>
                <w:bCs/>
                <w:sz w:val="20"/>
              </w:rPr>
            </w:pPr>
          </w:p>
        </w:tc>
        <w:tc>
          <w:tcPr>
            <w:tcW w:w="180" w:type="dxa"/>
          </w:tcPr>
          <w:p w14:paraId="7C6B855B" w14:textId="77777777" w:rsidR="00DA4153" w:rsidRPr="00ED05D1" w:rsidRDefault="00DA4153" w:rsidP="004E4118">
            <w:pPr>
              <w:pStyle w:val="acctfourfigures"/>
              <w:tabs>
                <w:tab w:val="clear" w:pos="765"/>
                <w:tab w:val="decimal" w:pos="911"/>
              </w:tabs>
              <w:spacing w:line="240" w:lineRule="auto"/>
              <w:rPr>
                <w:b/>
                <w:bCs/>
                <w:sz w:val="20"/>
              </w:rPr>
            </w:pPr>
          </w:p>
        </w:tc>
        <w:tc>
          <w:tcPr>
            <w:tcW w:w="1170" w:type="dxa"/>
            <w:tcBorders>
              <w:top w:val="double" w:sz="4" w:space="0" w:color="auto"/>
            </w:tcBorders>
          </w:tcPr>
          <w:p w14:paraId="43E7E80C" w14:textId="77777777" w:rsidR="00DA4153" w:rsidRPr="00ED05D1" w:rsidRDefault="00DA4153" w:rsidP="004E4118">
            <w:pPr>
              <w:pStyle w:val="acctfourfigures"/>
              <w:tabs>
                <w:tab w:val="clear" w:pos="765"/>
                <w:tab w:val="decimal" w:pos="821"/>
              </w:tabs>
              <w:spacing w:line="240" w:lineRule="auto"/>
              <w:ind w:right="11"/>
              <w:rPr>
                <w:b/>
                <w:bCs/>
                <w:sz w:val="20"/>
              </w:rPr>
            </w:pPr>
          </w:p>
        </w:tc>
        <w:tc>
          <w:tcPr>
            <w:tcW w:w="180" w:type="dxa"/>
          </w:tcPr>
          <w:p w14:paraId="32BDF518" w14:textId="77777777" w:rsidR="00DA4153" w:rsidRPr="00ED05D1" w:rsidRDefault="00DA4153" w:rsidP="004E4118">
            <w:pPr>
              <w:pStyle w:val="acctfourfigures"/>
              <w:tabs>
                <w:tab w:val="clear" w:pos="765"/>
                <w:tab w:val="decimal" w:pos="911"/>
              </w:tabs>
              <w:spacing w:line="240" w:lineRule="auto"/>
              <w:rPr>
                <w:b/>
                <w:bCs/>
                <w:sz w:val="20"/>
              </w:rPr>
            </w:pPr>
          </w:p>
        </w:tc>
        <w:tc>
          <w:tcPr>
            <w:tcW w:w="1170" w:type="dxa"/>
            <w:tcBorders>
              <w:top w:val="double" w:sz="4" w:space="0" w:color="auto"/>
            </w:tcBorders>
          </w:tcPr>
          <w:p w14:paraId="3C70604D" w14:textId="77777777" w:rsidR="00DA4153" w:rsidRPr="00ED05D1" w:rsidRDefault="00DA4153" w:rsidP="004E4118">
            <w:pPr>
              <w:pStyle w:val="acctfourfigures"/>
              <w:tabs>
                <w:tab w:val="clear" w:pos="765"/>
                <w:tab w:val="decimal" w:pos="911"/>
              </w:tabs>
              <w:spacing w:line="240" w:lineRule="auto"/>
              <w:ind w:right="11"/>
              <w:rPr>
                <w:b/>
                <w:bCs/>
                <w:sz w:val="20"/>
              </w:rPr>
            </w:pPr>
          </w:p>
        </w:tc>
      </w:tr>
      <w:tr w:rsidR="00DA4153" w:rsidRPr="00ED05D1" w14:paraId="52B15931" w14:textId="77777777" w:rsidTr="00ED05D1">
        <w:trPr>
          <w:cantSplit/>
          <w:trHeight w:val="149"/>
        </w:trPr>
        <w:tc>
          <w:tcPr>
            <w:tcW w:w="3960" w:type="dxa"/>
          </w:tcPr>
          <w:p w14:paraId="1D708D41" w14:textId="77777777" w:rsidR="00DA4153" w:rsidRPr="00ED05D1" w:rsidRDefault="00DA4153" w:rsidP="004E4118">
            <w:pPr>
              <w:rPr>
                <w:b/>
                <w:bCs/>
              </w:rPr>
            </w:pPr>
            <w:r w:rsidRPr="00ED05D1">
              <w:rPr>
                <w:rFonts w:cs="Angsana New"/>
                <w:b/>
                <w:bCs/>
                <w:i/>
                <w:iCs/>
              </w:rPr>
              <w:t>O</w:t>
            </w:r>
            <w:r w:rsidRPr="00ED05D1">
              <w:rPr>
                <w:b/>
                <w:bCs/>
                <w:i/>
                <w:iCs/>
              </w:rPr>
              <w:t>ther current payables</w:t>
            </w:r>
          </w:p>
        </w:tc>
        <w:tc>
          <w:tcPr>
            <w:tcW w:w="1260" w:type="dxa"/>
          </w:tcPr>
          <w:p w14:paraId="01E7B149" w14:textId="77777777" w:rsidR="00DA4153" w:rsidRPr="00ED05D1" w:rsidRDefault="00DA4153" w:rsidP="004E4118">
            <w:pPr>
              <w:pStyle w:val="acctfourfigures"/>
              <w:tabs>
                <w:tab w:val="clear" w:pos="765"/>
                <w:tab w:val="decimal" w:pos="657"/>
              </w:tabs>
              <w:spacing w:line="240" w:lineRule="auto"/>
              <w:ind w:right="11"/>
              <w:rPr>
                <w:b/>
                <w:bCs/>
                <w:sz w:val="20"/>
              </w:rPr>
            </w:pPr>
          </w:p>
        </w:tc>
        <w:tc>
          <w:tcPr>
            <w:tcW w:w="182" w:type="dxa"/>
          </w:tcPr>
          <w:p w14:paraId="3088F99D" w14:textId="77777777" w:rsidR="00DA4153" w:rsidRPr="00ED05D1" w:rsidRDefault="00DA4153" w:rsidP="004E4118">
            <w:pPr>
              <w:pStyle w:val="acctfourfigures"/>
              <w:tabs>
                <w:tab w:val="clear" w:pos="765"/>
                <w:tab w:val="decimal" w:pos="911"/>
              </w:tabs>
              <w:spacing w:line="240" w:lineRule="auto"/>
              <w:rPr>
                <w:b/>
                <w:bCs/>
                <w:sz w:val="20"/>
              </w:rPr>
            </w:pPr>
          </w:p>
        </w:tc>
        <w:tc>
          <w:tcPr>
            <w:tcW w:w="1168" w:type="dxa"/>
          </w:tcPr>
          <w:p w14:paraId="11DCC971" w14:textId="77777777" w:rsidR="00DA4153" w:rsidRPr="00ED05D1" w:rsidRDefault="00DA4153" w:rsidP="004E4118">
            <w:pPr>
              <w:pStyle w:val="acctfourfigures"/>
              <w:tabs>
                <w:tab w:val="clear" w:pos="765"/>
                <w:tab w:val="decimal" w:pos="657"/>
              </w:tabs>
              <w:spacing w:line="240" w:lineRule="auto"/>
              <w:ind w:right="11"/>
              <w:rPr>
                <w:b/>
                <w:bCs/>
                <w:sz w:val="20"/>
              </w:rPr>
            </w:pPr>
          </w:p>
        </w:tc>
        <w:tc>
          <w:tcPr>
            <w:tcW w:w="180" w:type="dxa"/>
          </w:tcPr>
          <w:p w14:paraId="5E28B084" w14:textId="77777777" w:rsidR="00DA4153" w:rsidRPr="00ED05D1" w:rsidRDefault="00DA4153" w:rsidP="004E4118">
            <w:pPr>
              <w:pStyle w:val="acctfourfigures"/>
              <w:tabs>
                <w:tab w:val="clear" w:pos="765"/>
                <w:tab w:val="decimal" w:pos="911"/>
              </w:tabs>
              <w:spacing w:line="240" w:lineRule="auto"/>
              <w:rPr>
                <w:b/>
                <w:bCs/>
                <w:sz w:val="20"/>
              </w:rPr>
            </w:pPr>
          </w:p>
        </w:tc>
        <w:tc>
          <w:tcPr>
            <w:tcW w:w="1170" w:type="dxa"/>
          </w:tcPr>
          <w:p w14:paraId="5A08A832" w14:textId="77777777" w:rsidR="00DA4153" w:rsidRPr="00ED05D1" w:rsidRDefault="00DA4153" w:rsidP="004E4118">
            <w:pPr>
              <w:pStyle w:val="acctfourfigures"/>
              <w:tabs>
                <w:tab w:val="clear" w:pos="765"/>
                <w:tab w:val="decimal" w:pos="821"/>
              </w:tabs>
              <w:spacing w:line="240" w:lineRule="auto"/>
              <w:ind w:right="11"/>
              <w:rPr>
                <w:b/>
                <w:bCs/>
                <w:sz w:val="20"/>
              </w:rPr>
            </w:pPr>
          </w:p>
        </w:tc>
        <w:tc>
          <w:tcPr>
            <w:tcW w:w="180" w:type="dxa"/>
          </w:tcPr>
          <w:p w14:paraId="192963C1" w14:textId="77777777" w:rsidR="00DA4153" w:rsidRPr="00ED05D1" w:rsidRDefault="00DA4153" w:rsidP="004E4118">
            <w:pPr>
              <w:pStyle w:val="acctfourfigures"/>
              <w:tabs>
                <w:tab w:val="clear" w:pos="765"/>
                <w:tab w:val="decimal" w:pos="911"/>
              </w:tabs>
              <w:spacing w:line="240" w:lineRule="auto"/>
              <w:rPr>
                <w:b/>
                <w:bCs/>
                <w:sz w:val="20"/>
              </w:rPr>
            </w:pPr>
          </w:p>
        </w:tc>
        <w:tc>
          <w:tcPr>
            <w:tcW w:w="1170" w:type="dxa"/>
          </w:tcPr>
          <w:p w14:paraId="63E49191" w14:textId="77777777" w:rsidR="00DA4153" w:rsidRPr="00ED05D1" w:rsidRDefault="00DA4153" w:rsidP="004E4118">
            <w:pPr>
              <w:pStyle w:val="acctfourfigures"/>
              <w:tabs>
                <w:tab w:val="clear" w:pos="765"/>
                <w:tab w:val="decimal" w:pos="911"/>
              </w:tabs>
              <w:spacing w:line="240" w:lineRule="auto"/>
              <w:ind w:right="11"/>
              <w:rPr>
                <w:b/>
                <w:bCs/>
                <w:sz w:val="20"/>
              </w:rPr>
            </w:pPr>
          </w:p>
        </w:tc>
      </w:tr>
      <w:tr w:rsidR="00DA4153" w:rsidRPr="00ED05D1" w14:paraId="5538727A" w14:textId="77777777" w:rsidTr="00ED05D1">
        <w:trPr>
          <w:cantSplit/>
        </w:trPr>
        <w:tc>
          <w:tcPr>
            <w:tcW w:w="3960" w:type="dxa"/>
          </w:tcPr>
          <w:p w14:paraId="78B78DC1" w14:textId="77777777" w:rsidR="00DA4153" w:rsidRPr="00ED05D1" w:rsidRDefault="00DA4153" w:rsidP="004E4118">
            <w:pPr>
              <w:rPr>
                <w:b/>
                <w:bCs/>
              </w:rPr>
            </w:pPr>
            <w:r w:rsidRPr="00ED05D1">
              <w:t>Subsidiaries</w:t>
            </w:r>
          </w:p>
        </w:tc>
        <w:tc>
          <w:tcPr>
            <w:tcW w:w="1260" w:type="dxa"/>
            <w:tcBorders>
              <w:bottom w:val="single" w:sz="4" w:space="0" w:color="auto"/>
            </w:tcBorders>
          </w:tcPr>
          <w:p w14:paraId="34C626F7" w14:textId="77777777" w:rsidR="00DA4153" w:rsidRPr="00ED05D1" w:rsidRDefault="00DA4153" w:rsidP="00ED05D1">
            <w:pPr>
              <w:pStyle w:val="BodyText"/>
              <w:tabs>
                <w:tab w:val="decimal" w:pos="713"/>
              </w:tabs>
              <w:ind w:left="-79" w:right="-79"/>
              <w:jc w:val="left"/>
              <w:rPr>
                <w:sz w:val="20"/>
                <w:szCs w:val="20"/>
              </w:rPr>
            </w:pPr>
            <w:r w:rsidRPr="00ED05D1">
              <w:rPr>
                <w:sz w:val="20"/>
                <w:szCs w:val="20"/>
              </w:rPr>
              <w:t>-</w:t>
            </w:r>
          </w:p>
        </w:tc>
        <w:tc>
          <w:tcPr>
            <w:tcW w:w="182" w:type="dxa"/>
          </w:tcPr>
          <w:p w14:paraId="30D1A354" w14:textId="77777777" w:rsidR="00DA4153" w:rsidRPr="00ED05D1" w:rsidRDefault="00DA4153" w:rsidP="004E4118">
            <w:pPr>
              <w:pStyle w:val="acctfourfigures"/>
              <w:tabs>
                <w:tab w:val="clear" w:pos="765"/>
                <w:tab w:val="decimal" w:pos="911"/>
              </w:tabs>
              <w:spacing w:line="240" w:lineRule="auto"/>
              <w:rPr>
                <w:b/>
                <w:bCs/>
                <w:sz w:val="20"/>
              </w:rPr>
            </w:pPr>
          </w:p>
        </w:tc>
        <w:tc>
          <w:tcPr>
            <w:tcW w:w="1168" w:type="dxa"/>
            <w:tcBorders>
              <w:bottom w:val="single" w:sz="4" w:space="0" w:color="auto"/>
            </w:tcBorders>
          </w:tcPr>
          <w:p w14:paraId="75739FEF" w14:textId="77777777" w:rsidR="00DA4153" w:rsidRPr="00ED05D1" w:rsidRDefault="00DA4153" w:rsidP="00ED05D1">
            <w:pPr>
              <w:pStyle w:val="BodyText"/>
              <w:tabs>
                <w:tab w:val="decimal" w:pos="623"/>
              </w:tabs>
              <w:ind w:left="-79" w:right="-79"/>
              <w:jc w:val="left"/>
              <w:rPr>
                <w:sz w:val="20"/>
                <w:szCs w:val="20"/>
              </w:rPr>
            </w:pPr>
            <w:r w:rsidRPr="00ED05D1">
              <w:rPr>
                <w:sz w:val="20"/>
                <w:szCs w:val="20"/>
              </w:rPr>
              <w:t>-</w:t>
            </w:r>
          </w:p>
        </w:tc>
        <w:tc>
          <w:tcPr>
            <w:tcW w:w="180" w:type="dxa"/>
          </w:tcPr>
          <w:p w14:paraId="6FCB8C88" w14:textId="77777777" w:rsidR="00DA4153" w:rsidRPr="00ED05D1" w:rsidRDefault="00DA4153" w:rsidP="004E4118">
            <w:pPr>
              <w:pStyle w:val="acctfourfigures"/>
              <w:tabs>
                <w:tab w:val="clear" w:pos="765"/>
                <w:tab w:val="decimal" w:pos="911"/>
              </w:tabs>
              <w:spacing w:line="240" w:lineRule="auto"/>
              <w:rPr>
                <w:b/>
                <w:bCs/>
                <w:sz w:val="20"/>
              </w:rPr>
            </w:pPr>
          </w:p>
        </w:tc>
        <w:tc>
          <w:tcPr>
            <w:tcW w:w="1170" w:type="dxa"/>
            <w:tcBorders>
              <w:bottom w:val="single" w:sz="4" w:space="0" w:color="auto"/>
            </w:tcBorders>
          </w:tcPr>
          <w:p w14:paraId="6EDB2F38" w14:textId="77777777" w:rsidR="00DA4153" w:rsidRPr="00ED05D1" w:rsidRDefault="00DA4153" w:rsidP="004E4118">
            <w:pPr>
              <w:pStyle w:val="BodyText"/>
              <w:tabs>
                <w:tab w:val="decimal" w:pos="914"/>
              </w:tabs>
              <w:ind w:left="-79" w:right="-79"/>
              <w:jc w:val="left"/>
              <w:rPr>
                <w:sz w:val="20"/>
                <w:szCs w:val="20"/>
              </w:rPr>
            </w:pPr>
            <w:r w:rsidRPr="00ED05D1">
              <w:rPr>
                <w:sz w:val="20"/>
                <w:szCs w:val="20"/>
              </w:rPr>
              <w:t>98,927</w:t>
            </w:r>
          </w:p>
        </w:tc>
        <w:tc>
          <w:tcPr>
            <w:tcW w:w="180" w:type="dxa"/>
          </w:tcPr>
          <w:p w14:paraId="69AF743F" w14:textId="77777777" w:rsidR="00DA4153" w:rsidRPr="00ED05D1" w:rsidRDefault="00DA4153" w:rsidP="004E4118">
            <w:pPr>
              <w:pStyle w:val="acctfourfigures"/>
              <w:tabs>
                <w:tab w:val="clear" w:pos="765"/>
                <w:tab w:val="decimal" w:pos="911"/>
              </w:tabs>
              <w:spacing w:line="240" w:lineRule="auto"/>
              <w:rPr>
                <w:b/>
                <w:bCs/>
                <w:sz w:val="20"/>
              </w:rPr>
            </w:pPr>
          </w:p>
        </w:tc>
        <w:tc>
          <w:tcPr>
            <w:tcW w:w="1170" w:type="dxa"/>
            <w:tcBorders>
              <w:bottom w:val="single" w:sz="4" w:space="0" w:color="auto"/>
            </w:tcBorders>
          </w:tcPr>
          <w:p w14:paraId="0B0B8D4D" w14:textId="77777777" w:rsidR="00DA4153" w:rsidRPr="00ED05D1" w:rsidRDefault="00DA4153" w:rsidP="004E4118">
            <w:pPr>
              <w:pStyle w:val="BodyText"/>
              <w:tabs>
                <w:tab w:val="decimal" w:pos="903"/>
              </w:tabs>
              <w:ind w:left="-79" w:right="-79"/>
              <w:jc w:val="left"/>
              <w:rPr>
                <w:sz w:val="20"/>
                <w:szCs w:val="20"/>
              </w:rPr>
            </w:pPr>
            <w:r w:rsidRPr="00ED05D1">
              <w:rPr>
                <w:sz w:val="20"/>
                <w:szCs w:val="20"/>
              </w:rPr>
              <w:t>63,047</w:t>
            </w:r>
          </w:p>
        </w:tc>
      </w:tr>
      <w:tr w:rsidR="00DA4153" w:rsidRPr="00ED05D1" w14:paraId="5682A026" w14:textId="77777777" w:rsidTr="00ED05D1">
        <w:trPr>
          <w:cantSplit/>
        </w:trPr>
        <w:tc>
          <w:tcPr>
            <w:tcW w:w="3960" w:type="dxa"/>
          </w:tcPr>
          <w:p w14:paraId="718C924D" w14:textId="77777777" w:rsidR="00DA4153" w:rsidRPr="00ED05D1" w:rsidRDefault="00DA4153" w:rsidP="004E4118">
            <w:pPr>
              <w:rPr>
                <w:b/>
                <w:bCs/>
              </w:rPr>
            </w:pPr>
            <w:r w:rsidRPr="00ED05D1">
              <w:rPr>
                <w:b/>
                <w:bCs/>
              </w:rPr>
              <w:t>Total</w:t>
            </w:r>
          </w:p>
        </w:tc>
        <w:tc>
          <w:tcPr>
            <w:tcW w:w="1260" w:type="dxa"/>
            <w:tcBorders>
              <w:top w:val="single" w:sz="4" w:space="0" w:color="auto"/>
              <w:bottom w:val="double" w:sz="4" w:space="0" w:color="auto"/>
            </w:tcBorders>
          </w:tcPr>
          <w:p w14:paraId="38D587F6" w14:textId="77777777" w:rsidR="00DA4153" w:rsidRPr="00ED05D1" w:rsidRDefault="00DA4153" w:rsidP="00ED05D1">
            <w:pPr>
              <w:pStyle w:val="BodyText"/>
              <w:tabs>
                <w:tab w:val="decimal" w:pos="713"/>
              </w:tabs>
              <w:ind w:left="-79" w:right="-79"/>
              <w:jc w:val="left"/>
              <w:rPr>
                <w:b/>
                <w:bCs/>
                <w:sz w:val="20"/>
                <w:szCs w:val="20"/>
              </w:rPr>
            </w:pPr>
            <w:r w:rsidRPr="00ED05D1">
              <w:rPr>
                <w:b/>
                <w:bCs/>
                <w:sz w:val="20"/>
                <w:szCs w:val="20"/>
              </w:rPr>
              <w:t>-</w:t>
            </w:r>
          </w:p>
        </w:tc>
        <w:tc>
          <w:tcPr>
            <w:tcW w:w="182" w:type="dxa"/>
          </w:tcPr>
          <w:p w14:paraId="72CDC919" w14:textId="77777777" w:rsidR="00DA4153" w:rsidRPr="00ED05D1" w:rsidRDefault="00DA4153" w:rsidP="004E4118">
            <w:pPr>
              <w:pStyle w:val="acctfourfigures"/>
              <w:tabs>
                <w:tab w:val="clear" w:pos="765"/>
                <w:tab w:val="decimal" w:pos="911"/>
              </w:tabs>
              <w:spacing w:line="240" w:lineRule="auto"/>
              <w:rPr>
                <w:b/>
                <w:bCs/>
                <w:sz w:val="20"/>
              </w:rPr>
            </w:pPr>
          </w:p>
        </w:tc>
        <w:tc>
          <w:tcPr>
            <w:tcW w:w="1168" w:type="dxa"/>
            <w:tcBorders>
              <w:top w:val="single" w:sz="4" w:space="0" w:color="auto"/>
              <w:bottom w:val="double" w:sz="4" w:space="0" w:color="auto"/>
            </w:tcBorders>
          </w:tcPr>
          <w:p w14:paraId="5BA8B107" w14:textId="77777777" w:rsidR="00DA4153" w:rsidRPr="00ED05D1" w:rsidRDefault="00DA4153" w:rsidP="00ED05D1">
            <w:pPr>
              <w:pStyle w:val="BodyText"/>
              <w:tabs>
                <w:tab w:val="decimal" w:pos="623"/>
              </w:tabs>
              <w:ind w:left="-79" w:right="-79"/>
              <w:jc w:val="left"/>
              <w:rPr>
                <w:b/>
                <w:bCs/>
                <w:sz w:val="20"/>
                <w:szCs w:val="20"/>
              </w:rPr>
            </w:pPr>
            <w:r w:rsidRPr="00ED05D1">
              <w:rPr>
                <w:b/>
                <w:bCs/>
                <w:sz w:val="20"/>
                <w:szCs w:val="20"/>
              </w:rPr>
              <w:t>-</w:t>
            </w:r>
          </w:p>
        </w:tc>
        <w:tc>
          <w:tcPr>
            <w:tcW w:w="180" w:type="dxa"/>
          </w:tcPr>
          <w:p w14:paraId="719C3793" w14:textId="77777777" w:rsidR="00DA4153" w:rsidRPr="00ED05D1" w:rsidRDefault="00DA4153" w:rsidP="004E4118">
            <w:pPr>
              <w:pStyle w:val="acctfourfigures"/>
              <w:tabs>
                <w:tab w:val="clear" w:pos="765"/>
                <w:tab w:val="decimal" w:pos="911"/>
              </w:tabs>
              <w:spacing w:line="240" w:lineRule="auto"/>
              <w:rPr>
                <w:b/>
                <w:bCs/>
                <w:sz w:val="20"/>
              </w:rPr>
            </w:pPr>
          </w:p>
        </w:tc>
        <w:tc>
          <w:tcPr>
            <w:tcW w:w="1170" w:type="dxa"/>
            <w:tcBorders>
              <w:top w:val="single" w:sz="4" w:space="0" w:color="auto"/>
              <w:bottom w:val="double" w:sz="4" w:space="0" w:color="auto"/>
            </w:tcBorders>
          </w:tcPr>
          <w:p w14:paraId="110D0109" w14:textId="77777777" w:rsidR="00DA4153" w:rsidRPr="00ED05D1" w:rsidRDefault="00DA4153" w:rsidP="004E4118">
            <w:pPr>
              <w:pStyle w:val="BodyText"/>
              <w:tabs>
                <w:tab w:val="decimal" w:pos="914"/>
              </w:tabs>
              <w:ind w:left="-79" w:right="-79"/>
              <w:jc w:val="left"/>
              <w:rPr>
                <w:b/>
                <w:bCs/>
                <w:sz w:val="20"/>
                <w:szCs w:val="20"/>
              </w:rPr>
            </w:pPr>
            <w:r w:rsidRPr="00ED05D1">
              <w:rPr>
                <w:b/>
                <w:bCs/>
                <w:sz w:val="20"/>
                <w:szCs w:val="20"/>
              </w:rPr>
              <w:t>98,927</w:t>
            </w:r>
          </w:p>
        </w:tc>
        <w:tc>
          <w:tcPr>
            <w:tcW w:w="180" w:type="dxa"/>
          </w:tcPr>
          <w:p w14:paraId="3AED68D9" w14:textId="77777777" w:rsidR="00DA4153" w:rsidRPr="00ED05D1" w:rsidRDefault="00DA4153" w:rsidP="004E4118">
            <w:pPr>
              <w:pStyle w:val="acctfourfigures"/>
              <w:tabs>
                <w:tab w:val="clear" w:pos="765"/>
                <w:tab w:val="decimal" w:pos="911"/>
              </w:tabs>
              <w:spacing w:line="240" w:lineRule="auto"/>
              <w:rPr>
                <w:b/>
                <w:bCs/>
                <w:sz w:val="20"/>
              </w:rPr>
            </w:pPr>
          </w:p>
        </w:tc>
        <w:tc>
          <w:tcPr>
            <w:tcW w:w="1170" w:type="dxa"/>
            <w:tcBorders>
              <w:top w:val="single" w:sz="4" w:space="0" w:color="auto"/>
              <w:bottom w:val="double" w:sz="4" w:space="0" w:color="auto"/>
            </w:tcBorders>
          </w:tcPr>
          <w:p w14:paraId="40DC179C" w14:textId="77777777" w:rsidR="00DA4153" w:rsidRPr="00ED05D1" w:rsidRDefault="00DA4153" w:rsidP="004E4118">
            <w:pPr>
              <w:pStyle w:val="BodyText"/>
              <w:tabs>
                <w:tab w:val="decimal" w:pos="903"/>
              </w:tabs>
              <w:ind w:left="-79" w:right="-79"/>
              <w:jc w:val="left"/>
              <w:rPr>
                <w:b/>
                <w:bCs/>
                <w:sz w:val="20"/>
                <w:szCs w:val="20"/>
              </w:rPr>
            </w:pPr>
            <w:r w:rsidRPr="00ED05D1">
              <w:rPr>
                <w:b/>
                <w:bCs/>
                <w:sz w:val="20"/>
                <w:szCs w:val="20"/>
              </w:rPr>
              <w:t>63,047</w:t>
            </w:r>
          </w:p>
        </w:tc>
      </w:tr>
    </w:tbl>
    <w:p w14:paraId="709C91D2" w14:textId="02E8C78A" w:rsidR="00DA4153" w:rsidRDefault="00DA4153" w:rsidP="0037498B">
      <w:pPr>
        <w:pStyle w:val="block"/>
        <w:spacing w:after="0" w:line="240" w:lineRule="atLeast"/>
        <w:ind w:left="540"/>
        <w:jc w:val="both"/>
        <w:rPr>
          <w:rFonts w:cs="Times New Roman"/>
          <w:sz w:val="20"/>
          <w:lang w:val="en-US"/>
        </w:rPr>
      </w:pPr>
    </w:p>
    <w:p w14:paraId="685633BE" w14:textId="379B56F6" w:rsidR="009F2C10" w:rsidRPr="00ED05D1" w:rsidRDefault="00ED05D1">
      <w:pPr>
        <w:pStyle w:val="Heading1"/>
        <w:ind w:left="540" w:hanging="540"/>
        <w:jc w:val="left"/>
        <w:rPr>
          <w:rFonts w:eastAsia="Arial Unicode MS"/>
        </w:rPr>
      </w:pPr>
      <w:r>
        <w:rPr>
          <w:sz w:val="20"/>
        </w:rPr>
        <w:br w:type="page"/>
      </w:r>
      <w:r w:rsidR="009F2C10" w:rsidRPr="00ED05D1">
        <w:rPr>
          <w:rFonts w:eastAsia="Arial Unicode MS"/>
        </w:rPr>
        <w:t xml:space="preserve">Trade and other </w:t>
      </w:r>
      <w:r w:rsidR="00DA4153" w:rsidRPr="00ED05D1">
        <w:rPr>
          <w:rFonts w:eastAsia="Arial Unicode MS"/>
        </w:rPr>
        <w:t>current</w:t>
      </w:r>
      <w:r w:rsidR="009F2C10" w:rsidRPr="00ED05D1">
        <w:rPr>
          <w:rFonts w:eastAsia="Arial Unicode MS"/>
        </w:rPr>
        <w:t xml:space="preserve"> receivables</w:t>
      </w:r>
      <w:r w:rsidR="009F2C10" w:rsidRPr="00ED05D1">
        <w:rPr>
          <w:rFonts w:eastAsia="Arial Unicode MS"/>
        </w:rPr>
        <w:tab/>
      </w:r>
    </w:p>
    <w:p w14:paraId="7C898998" w14:textId="77777777" w:rsidR="0037498B" w:rsidRPr="00ED05D1" w:rsidRDefault="0037498B" w:rsidP="0037498B"/>
    <w:tbl>
      <w:tblPr>
        <w:tblW w:w="9270" w:type="dxa"/>
        <w:tblInd w:w="558" w:type="dxa"/>
        <w:tblLayout w:type="fixed"/>
        <w:tblLook w:val="01E0" w:firstRow="1" w:lastRow="1" w:firstColumn="1" w:lastColumn="1" w:noHBand="0" w:noVBand="0"/>
      </w:tblPr>
      <w:tblGrid>
        <w:gridCol w:w="3330"/>
        <w:gridCol w:w="540"/>
        <w:gridCol w:w="1170"/>
        <w:gridCol w:w="236"/>
        <w:gridCol w:w="1204"/>
        <w:gridCol w:w="266"/>
        <w:gridCol w:w="1084"/>
        <w:gridCol w:w="236"/>
        <w:gridCol w:w="1204"/>
      </w:tblGrid>
      <w:tr w:rsidR="0037498B" w:rsidRPr="00ED05D1" w14:paraId="30DE452F" w14:textId="77777777" w:rsidTr="00ED05D1">
        <w:trPr>
          <w:tblHeader/>
        </w:trPr>
        <w:tc>
          <w:tcPr>
            <w:tcW w:w="3330" w:type="dxa"/>
          </w:tcPr>
          <w:p w14:paraId="4370744B" w14:textId="77777777" w:rsidR="0037498B" w:rsidRPr="00ED05D1" w:rsidRDefault="0037498B" w:rsidP="0037498B">
            <w:pPr>
              <w:pStyle w:val="BodyText"/>
              <w:ind w:right="-108"/>
              <w:jc w:val="thaiDistribute"/>
              <w:rPr>
                <w:rFonts w:cs="Times New Roman"/>
                <w:bCs/>
                <w:sz w:val="20"/>
                <w:szCs w:val="20"/>
              </w:rPr>
            </w:pPr>
          </w:p>
        </w:tc>
        <w:tc>
          <w:tcPr>
            <w:tcW w:w="540" w:type="dxa"/>
          </w:tcPr>
          <w:p w14:paraId="4C2A46A0" w14:textId="77777777" w:rsidR="0037498B" w:rsidRPr="00ED05D1" w:rsidRDefault="0037498B" w:rsidP="0037498B">
            <w:pPr>
              <w:pStyle w:val="BodyText"/>
              <w:ind w:left="-108" w:right="-108"/>
              <w:jc w:val="center"/>
              <w:rPr>
                <w:rFonts w:cs="Times New Roman"/>
                <w:b/>
                <w:i/>
                <w:iCs/>
                <w:sz w:val="20"/>
                <w:szCs w:val="20"/>
              </w:rPr>
            </w:pPr>
          </w:p>
        </w:tc>
        <w:tc>
          <w:tcPr>
            <w:tcW w:w="2610" w:type="dxa"/>
            <w:gridSpan w:val="3"/>
          </w:tcPr>
          <w:p w14:paraId="0CE438C0" w14:textId="77777777" w:rsidR="0037498B" w:rsidRPr="00ED05D1" w:rsidRDefault="0037498B" w:rsidP="0037498B">
            <w:pPr>
              <w:pStyle w:val="acctmergecolhdg"/>
              <w:spacing w:line="240" w:lineRule="atLeast"/>
              <w:rPr>
                <w:sz w:val="20"/>
              </w:rPr>
            </w:pPr>
            <w:r w:rsidRPr="00ED05D1">
              <w:rPr>
                <w:sz w:val="20"/>
              </w:rPr>
              <w:t xml:space="preserve">Consolidated </w:t>
            </w:r>
          </w:p>
          <w:p w14:paraId="2A61E250" w14:textId="77777777" w:rsidR="0037498B" w:rsidRPr="00ED05D1" w:rsidRDefault="0037498B" w:rsidP="0037498B">
            <w:pPr>
              <w:tabs>
                <w:tab w:val="left" w:pos="720"/>
              </w:tabs>
              <w:spacing w:line="240" w:lineRule="atLeast"/>
              <w:jc w:val="center"/>
              <w:rPr>
                <w:b/>
              </w:rPr>
            </w:pPr>
            <w:r w:rsidRPr="00ED05D1">
              <w:rPr>
                <w:b/>
              </w:rPr>
              <w:t xml:space="preserve">financial statements </w:t>
            </w:r>
          </w:p>
        </w:tc>
        <w:tc>
          <w:tcPr>
            <w:tcW w:w="266" w:type="dxa"/>
          </w:tcPr>
          <w:p w14:paraId="0833D242" w14:textId="77777777" w:rsidR="0037498B" w:rsidRPr="00ED05D1" w:rsidRDefault="0037498B" w:rsidP="0037498B">
            <w:pPr>
              <w:pStyle w:val="acctmergecolhdg"/>
              <w:spacing w:line="240" w:lineRule="atLeast"/>
              <w:ind w:left="-200" w:firstLine="8"/>
              <w:jc w:val="left"/>
              <w:rPr>
                <w:sz w:val="20"/>
              </w:rPr>
            </w:pPr>
          </w:p>
        </w:tc>
        <w:tc>
          <w:tcPr>
            <w:tcW w:w="2524" w:type="dxa"/>
            <w:gridSpan w:val="3"/>
          </w:tcPr>
          <w:p w14:paraId="4715F47C" w14:textId="77777777" w:rsidR="0037498B" w:rsidRPr="00ED05D1" w:rsidRDefault="0037498B" w:rsidP="0037498B">
            <w:pPr>
              <w:pStyle w:val="acctmergecolhdg"/>
              <w:spacing w:line="240" w:lineRule="atLeast"/>
              <w:rPr>
                <w:sz w:val="20"/>
              </w:rPr>
            </w:pPr>
            <w:r w:rsidRPr="00ED05D1">
              <w:rPr>
                <w:sz w:val="20"/>
              </w:rPr>
              <w:t xml:space="preserve">Separate </w:t>
            </w:r>
          </w:p>
          <w:p w14:paraId="30510FF7" w14:textId="77777777" w:rsidR="0037498B" w:rsidRPr="00ED05D1" w:rsidRDefault="0037498B" w:rsidP="0037498B">
            <w:pPr>
              <w:tabs>
                <w:tab w:val="left" w:pos="720"/>
              </w:tabs>
              <w:spacing w:line="240" w:lineRule="atLeast"/>
              <w:ind w:left="-108"/>
              <w:jc w:val="center"/>
              <w:rPr>
                <w:b/>
              </w:rPr>
            </w:pPr>
            <w:r w:rsidRPr="00ED05D1">
              <w:rPr>
                <w:b/>
              </w:rPr>
              <w:t xml:space="preserve">financial statements </w:t>
            </w:r>
          </w:p>
        </w:tc>
      </w:tr>
      <w:tr w:rsidR="0037498B" w:rsidRPr="00ED05D1" w14:paraId="2A18A229" w14:textId="77777777" w:rsidTr="00ED05D1">
        <w:tc>
          <w:tcPr>
            <w:tcW w:w="3330" w:type="dxa"/>
          </w:tcPr>
          <w:p w14:paraId="23FC354F" w14:textId="77777777" w:rsidR="0037498B" w:rsidRPr="00ED05D1" w:rsidRDefault="0037498B" w:rsidP="0037498B">
            <w:pPr>
              <w:pStyle w:val="BodyText"/>
              <w:ind w:right="-108"/>
              <w:jc w:val="thaiDistribute"/>
              <w:rPr>
                <w:rFonts w:cs="Times New Roman"/>
                <w:b/>
                <w:bCs/>
                <w:i/>
                <w:iCs/>
                <w:sz w:val="20"/>
                <w:szCs w:val="20"/>
              </w:rPr>
            </w:pPr>
          </w:p>
        </w:tc>
        <w:tc>
          <w:tcPr>
            <w:tcW w:w="540" w:type="dxa"/>
            <w:vAlign w:val="bottom"/>
          </w:tcPr>
          <w:p w14:paraId="1D95E028" w14:textId="77777777" w:rsidR="0037498B" w:rsidRPr="00ED05D1" w:rsidRDefault="0037498B" w:rsidP="0037498B">
            <w:pPr>
              <w:pStyle w:val="BodyText"/>
              <w:ind w:left="-108" w:right="-108"/>
              <w:jc w:val="center"/>
              <w:rPr>
                <w:rFonts w:cs="Times New Roman"/>
                <w:i/>
                <w:iCs/>
                <w:sz w:val="20"/>
                <w:szCs w:val="20"/>
              </w:rPr>
            </w:pPr>
          </w:p>
        </w:tc>
        <w:tc>
          <w:tcPr>
            <w:tcW w:w="1170" w:type="dxa"/>
            <w:vAlign w:val="bottom"/>
          </w:tcPr>
          <w:p w14:paraId="19C52AD0" w14:textId="29E2753B" w:rsidR="0037498B" w:rsidRPr="00ED05D1" w:rsidRDefault="0037498B" w:rsidP="0037498B">
            <w:pPr>
              <w:pStyle w:val="BodyText"/>
              <w:ind w:left="-108" w:right="-200"/>
              <w:jc w:val="center"/>
              <w:rPr>
                <w:rFonts w:cs="Times New Roman"/>
                <w:sz w:val="20"/>
                <w:szCs w:val="20"/>
              </w:rPr>
            </w:pPr>
            <w:r w:rsidRPr="00ED05D1">
              <w:rPr>
                <w:rFonts w:cs="Times New Roman"/>
                <w:sz w:val="20"/>
                <w:szCs w:val="20"/>
              </w:rPr>
              <w:t>31 March</w:t>
            </w:r>
          </w:p>
        </w:tc>
        <w:tc>
          <w:tcPr>
            <w:tcW w:w="236" w:type="dxa"/>
          </w:tcPr>
          <w:p w14:paraId="3C081D98" w14:textId="77777777" w:rsidR="0037498B" w:rsidRPr="00ED05D1" w:rsidRDefault="0037498B" w:rsidP="0037498B">
            <w:pPr>
              <w:pStyle w:val="BodyText"/>
              <w:ind w:left="-108" w:right="-110"/>
              <w:jc w:val="center"/>
              <w:rPr>
                <w:rFonts w:cs="Times New Roman"/>
                <w:sz w:val="20"/>
                <w:szCs w:val="20"/>
              </w:rPr>
            </w:pPr>
          </w:p>
        </w:tc>
        <w:tc>
          <w:tcPr>
            <w:tcW w:w="1204" w:type="dxa"/>
            <w:vAlign w:val="bottom"/>
          </w:tcPr>
          <w:p w14:paraId="1E641442" w14:textId="2F6E6FF1" w:rsidR="0037498B" w:rsidRPr="00ED05D1" w:rsidRDefault="0037498B" w:rsidP="0037498B">
            <w:pPr>
              <w:pStyle w:val="BodyText"/>
              <w:ind w:left="-108" w:right="-110"/>
              <w:jc w:val="center"/>
              <w:rPr>
                <w:rFonts w:cs="Times New Roman"/>
                <w:sz w:val="20"/>
                <w:szCs w:val="20"/>
              </w:rPr>
            </w:pPr>
            <w:r w:rsidRPr="00ED05D1">
              <w:rPr>
                <w:rFonts w:cs="Times New Roman"/>
                <w:sz w:val="20"/>
                <w:szCs w:val="20"/>
              </w:rPr>
              <w:t>31 December</w:t>
            </w:r>
          </w:p>
        </w:tc>
        <w:tc>
          <w:tcPr>
            <w:tcW w:w="266" w:type="dxa"/>
          </w:tcPr>
          <w:p w14:paraId="0069D8C2" w14:textId="77777777" w:rsidR="0037498B" w:rsidRPr="00ED05D1" w:rsidRDefault="0037498B" w:rsidP="0037498B">
            <w:pPr>
              <w:pStyle w:val="acctmergecolhdg"/>
              <w:spacing w:line="240" w:lineRule="atLeast"/>
              <w:rPr>
                <w:sz w:val="20"/>
              </w:rPr>
            </w:pPr>
          </w:p>
        </w:tc>
        <w:tc>
          <w:tcPr>
            <w:tcW w:w="1084" w:type="dxa"/>
            <w:vAlign w:val="bottom"/>
          </w:tcPr>
          <w:p w14:paraId="77AD4777" w14:textId="0A9249C1" w:rsidR="0037498B" w:rsidRPr="00ED05D1" w:rsidRDefault="0037498B" w:rsidP="0037498B">
            <w:pPr>
              <w:pStyle w:val="BodyText"/>
              <w:ind w:left="-108" w:right="-110"/>
              <w:jc w:val="center"/>
              <w:rPr>
                <w:rFonts w:cs="Times New Roman"/>
                <w:sz w:val="20"/>
                <w:szCs w:val="20"/>
              </w:rPr>
            </w:pPr>
            <w:r w:rsidRPr="00ED05D1">
              <w:rPr>
                <w:rFonts w:cs="Times New Roman"/>
                <w:sz w:val="20"/>
                <w:szCs w:val="20"/>
              </w:rPr>
              <w:t>31 March</w:t>
            </w:r>
          </w:p>
        </w:tc>
        <w:tc>
          <w:tcPr>
            <w:tcW w:w="236" w:type="dxa"/>
          </w:tcPr>
          <w:p w14:paraId="4D9B9AE4" w14:textId="77777777" w:rsidR="0037498B" w:rsidRPr="00ED05D1" w:rsidRDefault="0037498B" w:rsidP="0037498B">
            <w:pPr>
              <w:pStyle w:val="BodyText"/>
              <w:ind w:left="-108" w:right="-110"/>
              <w:jc w:val="center"/>
              <w:rPr>
                <w:rFonts w:cs="Times New Roman"/>
                <w:sz w:val="20"/>
                <w:szCs w:val="20"/>
              </w:rPr>
            </w:pPr>
          </w:p>
        </w:tc>
        <w:tc>
          <w:tcPr>
            <w:tcW w:w="1204" w:type="dxa"/>
            <w:vAlign w:val="bottom"/>
          </w:tcPr>
          <w:p w14:paraId="6591EC06" w14:textId="29241E4C" w:rsidR="0037498B" w:rsidRPr="00ED05D1" w:rsidRDefault="0037498B" w:rsidP="0037498B">
            <w:pPr>
              <w:pStyle w:val="BodyText"/>
              <w:ind w:left="-108" w:right="-110"/>
              <w:jc w:val="center"/>
              <w:rPr>
                <w:rFonts w:cs="Times New Roman"/>
                <w:sz w:val="20"/>
                <w:szCs w:val="20"/>
              </w:rPr>
            </w:pPr>
            <w:r w:rsidRPr="00ED05D1">
              <w:rPr>
                <w:rFonts w:cs="Times New Roman"/>
                <w:sz w:val="20"/>
                <w:szCs w:val="20"/>
              </w:rPr>
              <w:t>31 December</w:t>
            </w:r>
          </w:p>
        </w:tc>
      </w:tr>
      <w:tr w:rsidR="0037498B" w:rsidRPr="00ED05D1" w14:paraId="5C8013EF" w14:textId="77777777" w:rsidTr="00ED05D1">
        <w:tc>
          <w:tcPr>
            <w:tcW w:w="3330" w:type="dxa"/>
          </w:tcPr>
          <w:p w14:paraId="5A10D65E" w14:textId="4602366A" w:rsidR="0037498B" w:rsidRPr="00ED05D1" w:rsidRDefault="0037498B" w:rsidP="0037498B">
            <w:pPr>
              <w:pStyle w:val="BodyText"/>
              <w:ind w:right="-108"/>
              <w:jc w:val="thaiDistribute"/>
              <w:rPr>
                <w:rFonts w:cs="Times New Roman"/>
                <w:b/>
                <w:bCs/>
                <w:i/>
                <w:iCs/>
                <w:sz w:val="20"/>
                <w:szCs w:val="20"/>
              </w:rPr>
            </w:pPr>
          </w:p>
        </w:tc>
        <w:tc>
          <w:tcPr>
            <w:tcW w:w="540" w:type="dxa"/>
            <w:vAlign w:val="bottom"/>
          </w:tcPr>
          <w:p w14:paraId="52FCBA20" w14:textId="77777777" w:rsidR="0037498B" w:rsidRPr="00ED05D1" w:rsidRDefault="0037498B" w:rsidP="0037498B">
            <w:pPr>
              <w:pStyle w:val="BodyText"/>
              <w:ind w:left="-108" w:right="-108"/>
              <w:jc w:val="center"/>
              <w:rPr>
                <w:rFonts w:cs="Times New Roman"/>
                <w:b/>
                <w:i/>
                <w:iCs/>
                <w:sz w:val="20"/>
                <w:szCs w:val="20"/>
                <w:cs/>
              </w:rPr>
            </w:pPr>
            <w:r w:rsidRPr="00ED05D1">
              <w:rPr>
                <w:rFonts w:cs="Times New Roman"/>
                <w:i/>
                <w:iCs/>
                <w:sz w:val="20"/>
                <w:szCs w:val="20"/>
              </w:rPr>
              <w:t>Note</w:t>
            </w:r>
          </w:p>
        </w:tc>
        <w:tc>
          <w:tcPr>
            <w:tcW w:w="1170" w:type="dxa"/>
            <w:vAlign w:val="bottom"/>
          </w:tcPr>
          <w:p w14:paraId="447D3FA2" w14:textId="0431C9DD" w:rsidR="0037498B" w:rsidRPr="00ED05D1" w:rsidRDefault="0037498B" w:rsidP="0037498B">
            <w:pPr>
              <w:pStyle w:val="BodyText"/>
              <w:ind w:left="-108" w:right="-200"/>
              <w:jc w:val="center"/>
              <w:rPr>
                <w:rFonts w:cs="Times New Roman"/>
                <w:sz w:val="20"/>
                <w:szCs w:val="20"/>
              </w:rPr>
            </w:pPr>
            <w:r w:rsidRPr="00ED05D1">
              <w:rPr>
                <w:rFonts w:cs="Times New Roman"/>
                <w:sz w:val="20"/>
                <w:szCs w:val="20"/>
              </w:rPr>
              <w:t>2023</w:t>
            </w:r>
          </w:p>
        </w:tc>
        <w:tc>
          <w:tcPr>
            <w:tcW w:w="236" w:type="dxa"/>
          </w:tcPr>
          <w:p w14:paraId="13FEF3CF" w14:textId="77777777" w:rsidR="0037498B" w:rsidRPr="00ED05D1" w:rsidRDefault="0037498B" w:rsidP="0037498B">
            <w:pPr>
              <w:pStyle w:val="BodyText"/>
              <w:ind w:left="-108" w:right="-110"/>
              <w:jc w:val="center"/>
              <w:rPr>
                <w:rFonts w:cs="Times New Roman"/>
                <w:sz w:val="20"/>
                <w:szCs w:val="20"/>
              </w:rPr>
            </w:pPr>
          </w:p>
        </w:tc>
        <w:tc>
          <w:tcPr>
            <w:tcW w:w="1204" w:type="dxa"/>
            <w:vAlign w:val="bottom"/>
          </w:tcPr>
          <w:p w14:paraId="36DC0A64" w14:textId="485FAA65" w:rsidR="0037498B" w:rsidRPr="00ED05D1" w:rsidRDefault="0037498B" w:rsidP="0037498B">
            <w:pPr>
              <w:pStyle w:val="BodyText"/>
              <w:ind w:left="-108" w:right="-110"/>
              <w:jc w:val="center"/>
              <w:rPr>
                <w:rFonts w:cs="Times New Roman"/>
                <w:sz w:val="20"/>
                <w:szCs w:val="20"/>
                <w:cs/>
              </w:rPr>
            </w:pPr>
            <w:r w:rsidRPr="00ED05D1">
              <w:rPr>
                <w:rFonts w:cs="Times New Roman"/>
                <w:sz w:val="20"/>
                <w:szCs w:val="20"/>
              </w:rPr>
              <w:t>2022</w:t>
            </w:r>
          </w:p>
        </w:tc>
        <w:tc>
          <w:tcPr>
            <w:tcW w:w="266" w:type="dxa"/>
          </w:tcPr>
          <w:p w14:paraId="32876F07" w14:textId="77777777" w:rsidR="0037498B" w:rsidRPr="00ED05D1" w:rsidRDefault="0037498B" w:rsidP="0037498B">
            <w:pPr>
              <w:pStyle w:val="acctmergecolhdg"/>
              <w:spacing w:line="240" w:lineRule="atLeast"/>
              <w:rPr>
                <w:sz w:val="20"/>
              </w:rPr>
            </w:pPr>
          </w:p>
        </w:tc>
        <w:tc>
          <w:tcPr>
            <w:tcW w:w="1084" w:type="dxa"/>
            <w:vAlign w:val="bottom"/>
          </w:tcPr>
          <w:p w14:paraId="10BB2B13" w14:textId="62C7039D" w:rsidR="0037498B" w:rsidRPr="00ED05D1" w:rsidRDefault="0037498B" w:rsidP="0037498B">
            <w:pPr>
              <w:pStyle w:val="BodyText"/>
              <w:ind w:left="-108" w:right="-110"/>
              <w:jc w:val="center"/>
              <w:rPr>
                <w:rFonts w:cs="Times New Roman"/>
                <w:sz w:val="20"/>
                <w:szCs w:val="20"/>
                <w:cs/>
              </w:rPr>
            </w:pPr>
            <w:r w:rsidRPr="00ED05D1">
              <w:rPr>
                <w:rFonts w:cs="Times New Roman"/>
                <w:sz w:val="20"/>
                <w:szCs w:val="20"/>
              </w:rPr>
              <w:t>2023</w:t>
            </w:r>
          </w:p>
        </w:tc>
        <w:tc>
          <w:tcPr>
            <w:tcW w:w="236" w:type="dxa"/>
          </w:tcPr>
          <w:p w14:paraId="77702EF9" w14:textId="77777777" w:rsidR="0037498B" w:rsidRPr="00ED05D1" w:rsidRDefault="0037498B" w:rsidP="0037498B">
            <w:pPr>
              <w:pStyle w:val="BodyText"/>
              <w:ind w:left="-108" w:right="-110"/>
              <w:jc w:val="center"/>
              <w:rPr>
                <w:rFonts w:cs="Times New Roman"/>
                <w:sz w:val="20"/>
                <w:szCs w:val="20"/>
              </w:rPr>
            </w:pPr>
          </w:p>
        </w:tc>
        <w:tc>
          <w:tcPr>
            <w:tcW w:w="1204" w:type="dxa"/>
            <w:vAlign w:val="bottom"/>
          </w:tcPr>
          <w:p w14:paraId="25C6F3B4" w14:textId="1B2843FB" w:rsidR="0037498B" w:rsidRPr="00ED05D1" w:rsidRDefault="0037498B" w:rsidP="0037498B">
            <w:pPr>
              <w:pStyle w:val="BodyText"/>
              <w:ind w:left="-108" w:right="-110"/>
              <w:jc w:val="center"/>
              <w:rPr>
                <w:rFonts w:cs="Times New Roman"/>
                <w:sz w:val="20"/>
                <w:szCs w:val="20"/>
                <w:cs/>
              </w:rPr>
            </w:pPr>
            <w:r w:rsidRPr="00ED05D1">
              <w:rPr>
                <w:rFonts w:cs="Times New Roman"/>
                <w:sz w:val="20"/>
                <w:szCs w:val="20"/>
              </w:rPr>
              <w:t>2022</w:t>
            </w:r>
          </w:p>
        </w:tc>
      </w:tr>
      <w:tr w:rsidR="0037498B" w:rsidRPr="00ED05D1" w14:paraId="6F90CADE" w14:textId="77777777" w:rsidTr="00ED05D1">
        <w:tc>
          <w:tcPr>
            <w:tcW w:w="3330" w:type="dxa"/>
          </w:tcPr>
          <w:p w14:paraId="3889A5F8" w14:textId="77777777" w:rsidR="0037498B" w:rsidRPr="00ED05D1" w:rsidRDefault="0037498B" w:rsidP="0037498B">
            <w:pPr>
              <w:pStyle w:val="BodyText"/>
              <w:ind w:right="-108"/>
              <w:jc w:val="thaiDistribute"/>
              <w:rPr>
                <w:rFonts w:cs="Times New Roman"/>
                <w:b/>
                <w:sz w:val="20"/>
                <w:szCs w:val="20"/>
              </w:rPr>
            </w:pPr>
          </w:p>
        </w:tc>
        <w:tc>
          <w:tcPr>
            <w:tcW w:w="540" w:type="dxa"/>
          </w:tcPr>
          <w:p w14:paraId="13B0F563" w14:textId="77777777" w:rsidR="0037498B" w:rsidRPr="00ED05D1" w:rsidRDefault="0037498B" w:rsidP="0037498B">
            <w:pPr>
              <w:pStyle w:val="BodyText"/>
              <w:jc w:val="center"/>
              <w:rPr>
                <w:rFonts w:cs="Times New Roman"/>
                <w:b/>
                <w:i/>
                <w:iCs/>
                <w:sz w:val="20"/>
                <w:szCs w:val="20"/>
                <w:cs/>
              </w:rPr>
            </w:pPr>
          </w:p>
        </w:tc>
        <w:tc>
          <w:tcPr>
            <w:tcW w:w="5400" w:type="dxa"/>
            <w:gridSpan w:val="7"/>
            <w:vAlign w:val="bottom"/>
            <w:hideMark/>
          </w:tcPr>
          <w:p w14:paraId="06C285B9" w14:textId="77777777" w:rsidR="0037498B" w:rsidRPr="00ED05D1" w:rsidRDefault="0037498B" w:rsidP="0037498B">
            <w:pPr>
              <w:tabs>
                <w:tab w:val="left" w:pos="720"/>
              </w:tabs>
              <w:spacing w:line="240" w:lineRule="atLeast"/>
              <w:jc w:val="center"/>
              <w:rPr>
                <w:i/>
                <w:iCs/>
              </w:rPr>
            </w:pPr>
            <w:r w:rsidRPr="00ED05D1">
              <w:rPr>
                <w:i/>
                <w:iCs/>
              </w:rPr>
              <w:t>(</w:t>
            </w:r>
            <w:proofErr w:type="gramStart"/>
            <w:r w:rsidRPr="00ED05D1">
              <w:rPr>
                <w:i/>
                <w:iCs/>
              </w:rPr>
              <w:t>in</w:t>
            </w:r>
            <w:proofErr w:type="gramEnd"/>
            <w:r w:rsidRPr="00ED05D1">
              <w:rPr>
                <w:i/>
                <w:iCs/>
              </w:rPr>
              <w:t xml:space="preserve"> thousand Baht)</w:t>
            </w:r>
          </w:p>
        </w:tc>
      </w:tr>
      <w:tr w:rsidR="0037498B" w:rsidRPr="00ED05D1" w14:paraId="5251784B" w14:textId="77777777" w:rsidTr="00ED05D1">
        <w:tc>
          <w:tcPr>
            <w:tcW w:w="3330" w:type="dxa"/>
          </w:tcPr>
          <w:p w14:paraId="20C39D7D" w14:textId="77777777" w:rsidR="0037498B" w:rsidRPr="00ED05D1" w:rsidRDefault="0037498B" w:rsidP="0037498B">
            <w:pPr>
              <w:pStyle w:val="BodyText"/>
              <w:ind w:right="-108"/>
              <w:jc w:val="thaiDistribute"/>
              <w:rPr>
                <w:rFonts w:cs="Times New Roman"/>
                <w:b/>
                <w:sz w:val="20"/>
                <w:szCs w:val="20"/>
              </w:rPr>
            </w:pPr>
            <w:r w:rsidRPr="00ED05D1">
              <w:rPr>
                <w:rFonts w:cs="Times New Roman"/>
                <w:b/>
                <w:bCs/>
                <w:i/>
                <w:iCs/>
                <w:sz w:val="20"/>
                <w:szCs w:val="20"/>
              </w:rPr>
              <w:t>Trade accounts receivable</w:t>
            </w:r>
          </w:p>
        </w:tc>
        <w:tc>
          <w:tcPr>
            <w:tcW w:w="540" w:type="dxa"/>
          </w:tcPr>
          <w:p w14:paraId="0B7D7B30" w14:textId="77777777" w:rsidR="0037498B" w:rsidRPr="00ED05D1" w:rsidRDefault="0037498B" w:rsidP="0037498B">
            <w:pPr>
              <w:pStyle w:val="BodyText"/>
              <w:jc w:val="center"/>
              <w:rPr>
                <w:rFonts w:cs="Times New Roman"/>
                <w:b/>
                <w:i/>
                <w:iCs/>
                <w:sz w:val="20"/>
                <w:szCs w:val="20"/>
                <w:cs/>
              </w:rPr>
            </w:pPr>
          </w:p>
        </w:tc>
        <w:tc>
          <w:tcPr>
            <w:tcW w:w="5400" w:type="dxa"/>
            <w:gridSpan w:val="7"/>
            <w:vAlign w:val="bottom"/>
          </w:tcPr>
          <w:p w14:paraId="67EB8B72" w14:textId="77777777" w:rsidR="0037498B" w:rsidRPr="00ED05D1" w:rsidRDefault="0037498B" w:rsidP="0037498B">
            <w:pPr>
              <w:tabs>
                <w:tab w:val="left" w:pos="720"/>
              </w:tabs>
              <w:spacing w:line="240" w:lineRule="atLeast"/>
              <w:jc w:val="center"/>
              <w:rPr>
                <w:i/>
                <w:iCs/>
              </w:rPr>
            </w:pPr>
          </w:p>
        </w:tc>
      </w:tr>
      <w:tr w:rsidR="0037498B" w:rsidRPr="00ED05D1" w14:paraId="10FC3436" w14:textId="77777777" w:rsidTr="00ED05D1">
        <w:tc>
          <w:tcPr>
            <w:tcW w:w="3330" w:type="dxa"/>
          </w:tcPr>
          <w:p w14:paraId="1A80B3F5" w14:textId="77777777" w:rsidR="0037498B" w:rsidRPr="00ED05D1" w:rsidRDefault="0037498B" w:rsidP="0037498B">
            <w:pPr>
              <w:pStyle w:val="BodyText"/>
              <w:ind w:right="-108"/>
              <w:jc w:val="thaiDistribute"/>
              <w:rPr>
                <w:rFonts w:cs="Times New Roman"/>
                <w:b/>
                <w:sz w:val="20"/>
                <w:szCs w:val="20"/>
              </w:rPr>
            </w:pPr>
            <w:r w:rsidRPr="00ED05D1">
              <w:rPr>
                <w:rFonts w:cs="Times New Roman"/>
                <w:b/>
                <w:bCs/>
                <w:i/>
                <w:iCs/>
                <w:sz w:val="20"/>
                <w:szCs w:val="20"/>
              </w:rPr>
              <w:t>Other parties</w:t>
            </w:r>
          </w:p>
        </w:tc>
        <w:tc>
          <w:tcPr>
            <w:tcW w:w="540" w:type="dxa"/>
          </w:tcPr>
          <w:p w14:paraId="56848842" w14:textId="77777777" w:rsidR="0037498B" w:rsidRPr="00ED05D1" w:rsidRDefault="0037498B" w:rsidP="0037498B">
            <w:pPr>
              <w:pStyle w:val="BodyText"/>
              <w:jc w:val="center"/>
              <w:rPr>
                <w:rFonts w:cs="Times New Roman"/>
                <w:b/>
                <w:i/>
                <w:iCs/>
                <w:sz w:val="20"/>
                <w:szCs w:val="20"/>
                <w:cs/>
              </w:rPr>
            </w:pPr>
          </w:p>
        </w:tc>
        <w:tc>
          <w:tcPr>
            <w:tcW w:w="5400" w:type="dxa"/>
            <w:gridSpan w:val="7"/>
            <w:vAlign w:val="bottom"/>
          </w:tcPr>
          <w:p w14:paraId="356C260B" w14:textId="77777777" w:rsidR="0037498B" w:rsidRPr="00ED05D1" w:rsidRDefault="0037498B" w:rsidP="0037498B">
            <w:pPr>
              <w:tabs>
                <w:tab w:val="left" w:pos="720"/>
              </w:tabs>
              <w:spacing w:line="240" w:lineRule="atLeast"/>
              <w:jc w:val="center"/>
              <w:rPr>
                <w:i/>
                <w:iCs/>
              </w:rPr>
            </w:pPr>
          </w:p>
        </w:tc>
      </w:tr>
      <w:tr w:rsidR="0037498B" w:rsidRPr="00ED05D1" w14:paraId="24787183" w14:textId="77777777" w:rsidTr="00ED05D1">
        <w:tc>
          <w:tcPr>
            <w:tcW w:w="3330" w:type="dxa"/>
          </w:tcPr>
          <w:p w14:paraId="366BC8A5" w14:textId="77777777" w:rsidR="0037498B" w:rsidRPr="00ED05D1" w:rsidRDefault="0037498B" w:rsidP="0037498B">
            <w:pPr>
              <w:spacing w:line="240" w:lineRule="atLeast"/>
              <w:ind w:right="-108"/>
            </w:pPr>
            <w:r w:rsidRPr="00ED05D1">
              <w:t>Within credit terms</w:t>
            </w:r>
          </w:p>
        </w:tc>
        <w:tc>
          <w:tcPr>
            <w:tcW w:w="540" w:type="dxa"/>
          </w:tcPr>
          <w:p w14:paraId="5FFD314A" w14:textId="77777777" w:rsidR="0037498B" w:rsidRPr="00ED05D1" w:rsidRDefault="0037498B" w:rsidP="0037498B">
            <w:pPr>
              <w:spacing w:line="240" w:lineRule="atLeast"/>
              <w:jc w:val="center"/>
              <w:rPr>
                <w:i/>
                <w:iCs/>
              </w:rPr>
            </w:pPr>
          </w:p>
        </w:tc>
        <w:tc>
          <w:tcPr>
            <w:tcW w:w="1170" w:type="dxa"/>
            <w:shd w:val="clear" w:color="auto" w:fill="auto"/>
            <w:vAlign w:val="bottom"/>
          </w:tcPr>
          <w:p w14:paraId="0F58CB70" w14:textId="71698CA6" w:rsidR="0037498B" w:rsidRPr="00F0750E" w:rsidRDefault="00F0750E" w:rsidP="0037498B">
            <w:pPr>
              <w:pStyle w:val="BodyText"/>
              <w:tabs>
                <w:tab w:val="decimal" w:pos="930"/>
              </w:tabs>
              <w:ind w:right="-101"/>
              <w:jc w:val="left"/>
              <w:rPr>
                <w:sz w:val="20"/>
                <w:szCs w:val="25"/>
              </w:rPr>
            </w:pPr>
            <w:r>
              <w:rPr>
                <w:sz w:val="20"/>
                <w:szCs w:val="25"/>
              </w:rPr>
              <w:t>624,596</w:t>
            </w:r>
          </w:p>
        </w:tc>
        <w:tc>
          <w:tcPr>
            <w:tcW w:w="236" w:type="dxa"/>
          </w:tcPr>
          <w:p w14:paraId="5C813C36" w14:textId="77777777" w:rsidR="0037498B" w:rsidRPr="00ED05D1" w:rsidRDefault="0037498B" w:rsidP="0037498B">
            <w:pPr>
              <w:tabs>
                <w:tab w:val="decimal" w:pos="930"/>
              </w:tabs>
              <w:spacing w:line="240" w:lineRule="atLeast"/>
              <w:ind w:left="-91" w:right="-101"/>
              <w:rPr>
                <w:b/>
                <w:bCs/>
              </w:rPr>
            </w:pPr>
          </w:p>
        </w:tc>
        <w:tc>
          <w:tcPr>
            <w:tcW w:w="1204" w:type="dxa"/>
            <w:vAlign w:val="bottom"/>
          </w:tcPr>
          <w:p w14:paraId="64EFCA1E" w14:textId="2B3BE60A" w:rsidR="0037498B" w:rsidRPr="00ED05D1" w:rsidRDefault="0037498B" w:rsidP="00FF1F60">
            <w:pPr>
              <w:tabs>
                <w:tab w:val="decimal" w:pos="899"/>
              </w:tabs>
              <w:spacing w:line="240" w:lineRule="atLeast"/>
              <w:ind w:right="-101"/>
            </w:pPr>
            <w:r w:rsidRPr="00ED05D1">
              <w:t>446,789</w:t>
            </w:r>
          </w:p>
        </w:tc>
        <w:tc>
          <w:tcPr>
            <w:tcW w:w="266" w:type="dxa"/>
          </w:tcPr>
          <w:p w14:paraId="5E29CD51" w14:textId="77777777" w:rsidR="0037498B" w:rsidRPr="00ED05D1" w:rsidRDefault="0037498B" w:rsidP="00FF1F60">
            <w:pPr>
              <w:pStyle w:val="acctmergecolhdg"/>
              <w:tabs>
                <w:tab w:val="decimal" w:pos="930"/>
              </w:tabs>
              <w:spacing w:line="240" w:lineRule="atLeast"/>
              <w:ind w:left="-20" w:right="-114"/>
              <w:jc w:val="left"/>
              <w:rPr>
                <w:sz w:val="20"/>
              </w:rPr>
            </w:pPr>
          </w:p>
        </w:tc>
        <w:tc>
          <w:tcPr>
            <w:tcW w:w="1084" w:type="dxa"/>
            <w:shd w:val="clear" w:color="auto" w:fill="auto"/>
            <w:vAlign w:val="bottom"/>
          </w:tcPr>
          <w:p w14:paraId="04B69643" w14:textId="713CC411" w:rsidR="0037498B" w:rsidRPr="00ED05D1" w:rsidRDefault="0094286D" w:rsidP="00ED05D1">
            <w:pPr>
              <w:tabs>
                <w:tab w:val="decimal" w:pos="793"/>
              </w:tabs>
              <w:spacing w:line="240" w:lineRule="atLeast"/>
              <w:ind w:right="-101"/>
            </w:pPr>
            <w:r w:rsidRPr="00ED05D1">
              <w:t>575,454</w:t>
            </w:r>
          </w:p>
        </w:tc>
        <w:tc>
          <w:tcPr>
            <w:tcW w:w="236" w:type="dxa"/>
          </w:tcPr>
          <w:p w14:paraId="6BAF4927" w14:textId="77777777" w:rsidR="0037498B" w:rsidRPr="00ED05D1" w:rsidRDefault="0037498B" w:rsidP="0037498B">
            <w:pPr>
              <w:tabs>
                <w:tab w:val="decimal" w:pos="930"/>
              </w:tabs>
              <w:spacing w:line="240" w:lineRule="atLeast"/>
              <w:ind w:left="-91" w:right="-101"/>
              <w:rPr>
                <w:b/>
                <w:bCs/>
              </w:rPr>
            </w:pPr>
          </w:p>
        </w:tc>
        <w:tc>
          <w:tcPr>
            <w:tcW w:w="1204" w:type="dxa"/>
            <w:vAlign w:val="bottom"/>
          </w:tcPr>
          <w:p w14:paraId="3E963B94" w14:textId="5945CA03" w:rsidR="0037498B" w:rsidRPr="00ED05D1" w:rsidRDefault="0037498B" w:rsidP="00FF1F60">
            <w:pPr>
              <w:tabs>
                <w:tab w:val="decimal" w:pos="890"/>
              </w:tabs>
              <w:spacing w:line="240" w:lineRule="atLeast"/>
              <w:ind w:right="-101"/>
            </w:pPr>
            <w:r w:rsidRPr="00ED05D1">
              <w:t>397,969</w:t>
            </w:r>
          </w:p>
        </w:tc>
      </w:tr>
      <w:tr w:rsidR="0037498B" w:rsidRPr="00ED05D1" w14:paraId="7A056CFD" w14:textId="77777777" w:rsidTr="00ED05D1">
        <w:tc>
          <w:tcPr>
            <w:tcW w:w="3330" w:type="dxa"/>
          </w:tcPr>
          <w:p w14:paraId="3BA772C6" w14:textId="77777777" w:rsidR="0037498B" w:rsidRPr="00ED05D1" w:rsidRDefault="0037498B" w:rsidP="0037498B">
            <w:pPr>
              <w:spacing w:line="240" w:lineRule="atLeast"/>
              <w:ind w:right="-108"/>
            </w:pPr>
            <w:r w:rsidRPr="00ED05D1">
              <w:t>Overdue:</w:t>
            </w:r>
          </w:p>
        </w:tc>
        <w:tc>
          <w:tcPr>
            <w:tcW w:w="540" w:type="dxa"/>
          </w:tcPr>
          <w:p w14:paraId="21EAFB03" w14:textId="77777777" w:rsidR="0037498B" w:rsidRPr="00ED05D1" w:rsidRDefault="0037498B" w:rsidP="0037498B">
            <w:pPr>
              <w:spacing w:line="240" w:lineRule="atLeast"/>
              <w:jc w:val="center"/>
              <w:rPr>
                <w:i/>
                <w:iCs/>
              </w:rPr>
            </w:pPr>
          </w:p>
        </w:tc>
        <w:tc>
          <w:tcPr>
            <w:tcW w:w="1170" w:type="dxa"/>
            <w:shd w:val="clear" w:color="auto" w:fill="auto"/>
            <w:vAlign w:val="bottom"/>
          </w:tcPr>
          <w:p w14:paraId="4EAC56D7" w14:textId="77777777" w:rsidR="0037498B" w:rsidRPr="00ED05D1" w:rsidRDefault="0037498B" w:rsidP="0037498B">
            <w:pPr>
              <w:pStyle w:val="BodyText"/>
              <w:tabs>
                <w:tab w:val="decimal" w:pos="930"/>
              </w:tabs>
              <w:ind w:right="-101"/>
              <w:jc w:val="left"/>
              <w:rPr>
                <w:rFonts w:cs="Times New Roman"/>
                <w:sz w:val="20"/>
                <w:szCs w:val="20"/>
              </w:rPr>
            </w:pPr>
          </w:p>
        </w:tc>
        <w:tc>
          <w:tcPr>
            <w:tcW w:w="236" w:type="dxa"/>
          </w:tcPr>
          <w:p w14:paraId="448C4B26" w14:textId="77777777" w:rsidR="0037498B" w:rsidRPr="00ED05D1" w:rsidRDefault="0037498B" w:rsidP="0037498B">
            <w:pPr>
              <w:tabs>
                <w:tab w:val="decimal" w:pos="930"/>
              </w:tabs>
              <w:spacing w:line="240" w:lineRule="atLeast"/>
              <w:ind w:left="-91" w:right="-101"/>
              <w:rPr>
                <w:b/>
                <w:bCs/>
              </w:rPr>
            </w:pPr>
          </w:p>
        </w:tc>
        <w:tc>
          <w:tcPr>
            <w:tcW w:w="1204" w:type="dxa"/>
            <w:vAlign w:val="bottom"/>
          </w:tcPr>
          <w:p w14:paraId="552BD0DD" w14:textId="77777777" w:rsidR="0037498B" w:rsidRPr="00ED05D1" w:rsidRDefault="0037498B" w:rsidP="0037498B">
            <w:pPr>
              <w:tabs>
                <w:tab w:val="decimal" w:pos="930"/>
              </w:tabs>
              <w:spacing w:line="240" w:lineRule="atLeast"/>
              <w:ind w:right="-101"/>
            </w:pPr>
          </w:p>
        </w:tc>
        <w:tc>
          <w:tcPr>
            <w:tcW w:w="266" w:type="dxa"/>
          </w:tcPr>
          <w:p w14:paraId="0CF882E2" w14:textId="77777777" w:rsidR="0037498B" w:rsidRPr="00ED05D1" w:rsidRDefault="0037498B" w:rsidP="0037498B">
            <w:pPr>
              <w:pStyle w:val="acctmergecolhdg"/>
              <w:tabs>
                <w:tab w:val="decimal" w:pos="930"/>
              </w:tabs>
              <w:spacing w:line="240" w:lineRule="atLeast"/>
              <w:ind w:right="-101"/>
              <w:jc w:val="left"/>
              <w:rPr>
                <w:sz w:val="20"/>
              </w:rPr>
            </w:pPr>
          </w:p>
        </w:tc>
        <w:tc>
          <w:tcPr>
            <w:tcW w:w="1084" w:type="dxa"/>
            <w:shd w:val="clear" w:color="auto" w:fill="auto"/>
            <w:vAlign w:val="bottom"/>
          </w:tcPr>
          <w:p w14:paraId="34C1CE5A" w14:textId="77777777" w:rsidR="0037498B" w:rsidRPr="00ED05D1" w:rsidRDefault="0037498B" w:rsidP="0037498B">
            <w:pPr>
              <w:pStyle w:val="BodyText"/>
              <w:tabs>
                <w:tab w:val="decimal" w:pos="930"/>
              </w:tabs>
              <w:ind w:right="-101"/>
              <w:jc w:val="left"/>
              <w:rPr>
                <w:rFonts w:cs="Times New Roman"/>
                <w:sz w:val="20"/>
                <w:szCs w:val="20"/>
              </w:rPr>
            </w:pPr>
          </w:p>
        </w:tc>
        <w:tc>
          <w:tcPr>
            <w:tcW w:w="236" w:type="dxa"/>
          </w:tcPr>
          <w:p w14:paraId="0A1619A8" w14:textId="77777777" w:rsidR="0037498B" w:rsidRPr="00ED05D1" w:rsidRDefault="0037498B" w:rsidP="0037498B">
            <w:pPr>
              <w:tabs>
                <w:tab w:val="decimal" w:pos="930"/>
              </w:tabs>
              <w:spacing w:line="240" w:lineRule="atLeast"/>
              <w:ind w:left="-91" w:right="-101"/>
              <w:rPr>
                <w:b/>
                <w:bCs/>
              </w:rPr>
            </w:pPr>
          </w:p>
        </w:tc>
        <w:tc>
          <w:tcPr>
            <w:tcW w:w="1204" w:type="dxa"/>
            <w:vAlign w:val="bottom"/>
          </w:tcPr>
          <w:p w14:paraId="0CE2F609" w14:textId="77777777" w:rsidR="0037498B" w:rsidRPr="00ED05D1" w:rsidRDefault="0037498B" w:rsidP="0037498B">
            <w:pPr>
              <w:pStyle w:val="BodyText"/>
              <w:tabs>
                <w:tab w:val="decimal" w:pos="930"/>
              </w:tabs>
              <w:ind w:right="-101"/>
              <w:jc w:val="left"/>
              <w:rPr>
                <w:rFonts w:cs="Times New Roman"/>
                <w:sz w:val="20"/>
                <w:szCs w:val="20"/>
              </w:rPr>
            </w:pPr>
          </w:p>
        </w:tc>
      </w:tr>
      <w:tr w:rsidR="0037498B" w:rsidRPr="00ED05D1" w14:paraId="05C54EAC" w14:textId="77777777" w:rsidTr="00ED05D1">
        <w:tc>
          <w:tcPr>
            <w:tcW w:w="3330" w:type="dxa"/>
          </w:tcPr>
          <w:p w14:paraId="3D332F2E" w14:textId="77777777" w:rsidR="0037498B" w:rsidRPr="00ED05D1" w:rsidRDefault="0037498B" w:rsidP="0037498B">
            <w:pPr>
              <w:spacing w:line="240" w:lineRule="atLeast"/>
              <w:ind w:left="160" w:right="-108"/>
            </w:pPr>
            <w:r w:rsidRPr="00ED05D1">
              <w:t>Less than 3 months</w:t>
            </w:r>
          </w:p>
        </w:tc>
        <w:tc>
          <w:tcPr>
            <w:tcW w:w="540" w:type="dxa"/>
          </w:tcPr>
          <w:p w14:paraId="6FA5C88E" w14:textId="77777777" w:rsidR="0037498B" w:rsidRPr="00ED05D1" w:rsidRDefault="0037498B" w:rsidP="0037498B">
            <w:pPr>
              <w:spacing w:line="240" w:lineRule="atLeast"/>
              <w:jc w:val="center"/>
              <w:rPr>
                <w:i/>
                <w:iCs/>
              </w:rPr>
            </w:pPr>
          </w:p>
        </w:tc>
        <w:tc>
          <w:tcPr>
            <w:tcW w:w="1170" w:type="dxa"/>
            <w:shd w:val="clear" w:color="auto" w:fill="auto"/>
            <w:vAlign w:val="bottom"/>
          </w:tcPr>
          <w:p w14:paraId="460BEF6A" w14:textId="5171E515" w:rsidR="0037498B" w:rsidRPr="00ED05D1" w:rsidRDefault="00F0750E" w:rsidP="0037498B">
            <w:pPr>
              <w:pStyle w:val="BodyText"/>
              <w:tabs>
                <w:tab w:val="decimal" w:pos="930"/>
              </w:tabs>
              <w:ind w:right="-101"/>
              <w:jc w:val="left"/>
              <w:rPr>
                <w:rFonts w:cs="Times New Roman"/>
                <w:sz w:val="20"/>
                <w:szCs w:val="20"/>
              </w:rPr>
            </w:pPr>
            <w:r>
              <w:rPr>
                <w:rFonts w:cs="Times New Roman"/>
                <w:sz w:val="20"/>
                <w:szCs w:val="20"/>
              </w:rPr>
              <w:t>61,375</w:t>
            </w:r>
          </w:p>
        </w:tc>
        <w:tc>
          <w:tcPr>
            <w:tcW w:w="236" w:type="dxa"/>
          </w:tcPr>
          <w:p w14:paraId="52EC8ADA" w14:textId="77777777" w:rsidR="0037498B" w:rsidRPr="00ED05D1" w:rsidRDefault="0037498B" w:rsidP="0037498B">
            <w:pPr>
              <w:tabs>
                <w:tab w:val="decimal" w:pos="930"/>
              </w:tabs>
              <w:spacing w:line="240" w:lineRule="atLeast"/>
              <w:ind w:left="-91" w:right="-101"/>
              <w:rPr>
                <w:b/>
                <w:bCs/>
              </w:rPr>
            </w:pPr>
          </w:p>
        </w:tc>
        <w:tc>
          <w:tcPr>
            <w:tcW w:w="1204" w:type="dxa"/>
            <w:vAlign w:val="bottom"/>
          </w:tcPr>
          <w:p w14:paraId="5797A2C3" w14:textId="51E006FA" w:rsidR="0037498B" w:rsidRPr="00ED05D1" w:rsidRDefault="0037498B" w:rsidP="00FF1F60">
            <w:pPr>
              <w:tabs>
                <w:tab w:val="decimal" w:pos="899"/>
              </w:tabs>
              <w:spacing w:line="240" w:lineRule="atLeast"/>
              <w:ind w:right="-101"/>
            </w:pPr>
            <w:r w:rsidRPr="00ED05D1">
              <w:t>16,454</w:t>
            </w:r>
          </w:p>
        </w:tc>
        <w:tc>
          <w:tcPr>
            <w:tcW w:w="266" w:type="dxa"/>
          </w:tcPr>
          <w:p w14:paraId="6F4BFD4F" w14:textId="77777777" w:rsidR="0037498B" w:rsidRPr="00ED05D1" w:rsidRDefault="0037498B" w:rsidP="0037498B">
            <w:pPr>
              <w:pStyle w:val="acctmergecolhdg"/>
              <w:tabs>
                <w:tab w:val="decimal" w:pos="930"/>
              </w:tabs>
              <w:spacing w:line="240" w:lineRule="atLeast"/>
              <w:ind w:right="-101"/>
              <w:jc w:val="left"/>
              <w:rPr>
                <w:sz w:val="20"/>
              </w:rPr>
            </w:pPr>
          </w:p>
        </w:tc>
        <w:tc>
          <w:tcPr>
            <w:tcW w:w="1084" w:type="dxa"/>
            <w:shd w:val="clear" w:color="auto" w:fill="auto"/>
            <w:vAlign w:val="bottom"/>
          </w:tcPr>
          <w:p w14:paraId="5141C42C" w14:textId="68E25222" w:rsidR="0037498B" w:rsidRPr="00ED05D1" w:rsidRDefault="006F468F" w:rsidP="00ED05D1">
            <w:pPr>
              <w:tabs>
                <w:tab w:val="decimal" w:pos="793"/>
              </w:tabs>
              <w:spacing w:line="240" w:lineRule="atLeast"/>
              <w:ind w:right="-101"/>
            </w:pPr>
            <w:r w:rsidRPr="00ED05D1">
              <w:t>61,375</w:t>
            </w:r>
          </w:p>
        </w:tc>
        <w:tc>
          <w:tcPr>
            <w:tcW w:w="236" w:type="dxa"/>
          </w:tcPr>
          <w:p w14:paraId="630FAB37" w14:textId="77777777" w:rsidR="0037498B" w:rsidRPr="00ED05D1" w:rsidRDefault="0037498B" w:rsidP="0037498B">
            <w:pPr>
              <w:tabs>
                <w:tab w:val="decimal" w:pos="930"/>
              </w:tabs>
              <w:spacing w:line="240" w:lineRule="atLeast"/>
              <w:ind w:left="-91" w:right="-101"/>
              <w:rPr>
                <w:b/>
                <w:bCs/>
              </w:rPr>
            </w:pPr>
          </w:p>
        </w:tc>
        <w:tc>
          <w:tcPr>
            <w:tcW w:w="1204" w:type="dxa"/>
            <w:vAlign w:val="bottom"/>
          </w:tcPr>
          <w:p w14:paraId="6B285803" w14:textId="3F56EE4F" w:rsidR="0037498B" w:rsidRPr="00ED05D1" w:rsidRDefault="0037498B" w:rsidP="00FF1F60">
            <w:pPr>
              <w:tabs>
                <w:tab w:val="decimal" w:pos="890"/>
              </w:tabs>
              <w:spacing w:line="240" w:lineRule="atLeast"/>
              <w:ind w:right="-101"/>
            </w:pPr>
            <w:r w:rsidRPr="00ED05D1">
              <w:t>16,454</w:t>
            </w:r>
          </w:p>
        </w:tc>
      </w:tr>
      <w:tr w:rsidR="0037498B" w:rsidRPr="00ED05D1" w14:paraId="1CDA5119" w14:textId="77777777" w:rsidTr="00ED05D1">
        <w:tc>
          <w:tcPr>
            <w:tcW w:w="3330" w:type="dxa"/>
          </w:tcPr>
          <w:p w14:paraId="7D67DF64" w14:textId="77777777" w:rsidR="0037498B" w:rsidRPr="00ED05D1" w:rsidRDefault="0037498B" w:rsidP="0037498B">
            <w:pPr>
              <w:spacing w:line="240" w:lineRule="atLeast"/>
              <w:ind w:left="160" w:right="-108"/>
            </w:pPr>
            <w:r w:rsidRPr="00ED05D1">
              <w:t>3 - 6 months</w:t>
            </w:r>
          </w:p>
        </w:tc>
        <w:tc>
          <w:tcPr>
            <w:tcW w:w="540" w:type="dxa"/>
          </w:tcPr>
          <w:p w14:paraId="14F20767" w14:textId="77777777" w:rsidR="0037498B" w:rsidRPr="00ED05D1" w:rsidRDefault="0037498B" w:rsidP="0037498B">
            <w:pPr>
              <w:spacing w:line="240" w:lineRule="atLeast"/>
              <w:jc w:val="center"/>
              <w:rPr>
                <w:i/>
                <w:iCs/>
              </w:rPr>
            </w:pPr>
          </w:p>
        </w:tc>
        <w:tc>
          <w:tcPr>
            <w:tcW w:w="1170" w:type="dxa"/>
            <w:shd w:val="clear" w:color="auto" w:fill="auto"/>
            <w:vAlign w:val="bottom"/>
          </w:tcPr>
          <w:p w14:paraId="2412A880" w14:textId="0EF92D88" w:rsidR="0037498B" w:rsidRPr="00ED05D1" w:rsidRDefault="00F0750E" w:rsidP="0037498B">
            <w:pPr>
              <w:pStyle w:val="BodyText"/>
              <w:tabs>
                <w:tab w:val="decimal" w:pos="930"/>
              </w:tabs>
              <w:ind w:right="-101"/>
              <w:jc w:val="left"/>
              <w:rPr>
                <w:rFonts w:cs="Times New Roman"/>
                <w:sz w:val="20"/>
                <w:szCs w:val="20"/>
              </w:rPr>
            </w:pPr>
            <w:r>
              <w:rPr>
                <w:rFonts w:cs="Times New Roman"/>
                <w:sz w:val="20"/>
                <w:szCs w:val="20"/>
              </w:rPr>
              <w:t>11,319</w:t>
            </w:r>
          </w:p>
        </w:tc>
        <w:tc>
          <w:tcPr>
            <w:tcW w:w="236" w:type="dxa"/>
          </w:tcPr>
          <w:p w14:paraId="7AD7052C" w14:textId="77777777" w:rsidR="0037498B" w:rsidRPr="00ED05D1" w:rsidRDefault="0037498B" w:rsidP="0037498B">
            <w:pPr>
              <w:tabs>
                <w:tab w:val="decimal" w:pos="930"/>
              </w:tabs>
              <w:spacing w:line="240" w:lineRule="atLeast"/>
              <w:ind w:left="-91" w:right="-101"/>
              <w:rPr>
                <w:b/>
                <w:bCs/>
              </w:rPr>
            </w:pPr>
          </w:p>
        </w:tc>
        <w:tc>
          <w:tcPr>
            <w:tcW w:w="1204" w:type="dxa"/>
            <w:vAlign w:val="bottom"/>
          </w:tcPr>
          <w:p w14:paraId="25EE5E8C" w14:textId="1E8589B4" w:rsidR="0037498B" w:rsidRPr="00ED05D1" w:rsidRDefault="0037498B" w:rsidP="00FF1F60">
            <w:pPr>
              <w:tabs>
                <w:tab w:val="decimal" w:pos="899"/>
              </w:tabs>
              <w:spacing w:line="240" w:lineRule="atLeast"/>
              <w:ind w:right="-101"/>
            </w:pPr>
            <w:r w:rsidRPr="00ED05D1">
              <w:t>54,014</w:t>
            </w:r>
          </w:p>
        </w:tc>
        <w:tc>
          <w:tcPr>
            <w:tcW w:w="266" w:type="dxa"/>
          </w:tcPr>
          <w:p w14:paraId="44ADFA8C" w14:textId="77777777" w:rsidR="0037498B" w:rsidRPr="00ED05D1" w:rsidRDefault="0037498B" w:rsidP="0037498B">
            <w:pPr>
              <w:pStyle w:val="acctmergecolhdg"/>
              <w:tabs>
                <w:tab w:val="decimal" w:pos="930"/>
              </w:tabs>
              <w:spacing w:line="240" w:lineRule="atLeast"/>
              <w:ind w:right="-101"/>
              <w:jc w:val="left"/>
              <w:rPr>
                <w:sz w:val="20"/>
              </w:rPr>
            </w:pPr>
          </w:p>
        </w:tc>
        <w:tc>
          <w:tcPr>
            <w:tcW w:w="1084" w:type="dxa"/>
            <w:shd w:val="clear" w:color="auto" w:fill="auto"/>
            <w:vAlign w:val="bottom"/>
          </w:tcPr>
          <w:p w14:paraId="6171B6F5" w14:textId="4951DA3C" w:rsidR="0037498B" w:rsidRPr="00ED05D1" w:rsidRDefault="00953C5C" w:rsidP="00ED05D1">
            <w:pPr>
              <w:tabs>
                <w:tab w:val="decimal" w:pos="793"/>
              </w:tabs>
              <w:spacing w:line="240" w:lineRule="atLeast"/>
              <w:ind w:right="-101"/>
            </w:pPr>
            <w:r w:rsidRPr="00ED05D1">
              <w:t>11,319</w:t>
            </w:r>
          </w:p>
        </w:tc>
        <w:tc>
          <w:tcPr>
            <w:tcW w:w="236" w:type="dxa"/>
          </w:tcPr>
          <w:p w14:paraId="6284B6A2" w14:textId="77777777" w:rsidR="0037498B" w:rsidRPr="00ED05D1" w:rsidRDefault="0037498B" w:rsidP="0037498B">
            <w:pPr>
              <w:tabs>
                <w:tab w:val="decimal" w:pos="930"/>
              </w:tabs>
              <w:spacing w:line="240" w:lineRule="atLeast"/>
              <w:ind w:left="-91" w:right="-101"/>
              <w:rPr>
                <w:b/>
                <w:bCs/>
              </w:rPr>
            </w:pPr>
          </w:p>
        </w:tc>
        <w:tc>
          <w:tcPr>
            <w:tcW w:w="1204" w:type="dxa"/>
            <w:vAlign w:val="bottom"/>
          </w:tcPr>
          <w:p w14:paraId="185F58B2" w14:textId="19865E6B" w:rsidR="0037498B" w:rsidRPr="00ED05D1" w:rsidRDefault="0037498B" w:rsidP="00FF1F60">
            <w:pPr>
              <w:tabs>
                <w:tab w:val="decimal" w:pos="890"/>
              </w:tabs>
              <w:spacing w:line="240" w:lineRule="atLeast"/>
              <w:ind w:right="-101"/>
            </w:pPr>
            <w:r w:rsidRPr="00ED05D1">
              <w:t>54,014</w:t>
            </w:r>
          </w:p>
        </w:tc>
      </w:tr>
      <w:tr w:rsidR="0037498B" w:rsidRPr="00ED05D1" w14:paraId="6B709BF2" w14:textId="77777777" w:rsidTr="00ED05D1">
        <w:tc>
          <w:tcPr>
            <w:tcW w:w="3330" w:type="dxa"/>
          </w:tcPr>
          <w:p w14:paraId="7E65FAE7" w14:textId="77777777" w:rsidR="0037498B" w:rsidRPr="00ED05D1" w:rsidRDefault="0037498B" w:rsidP="0037498B">
            <w:pPr>
              <w:spacing w:line="240" w:lineRule="atLeast"/>
              <w:ind w:left="160" w:right="-108"/>
            </w:pPr>
            <w:r w:rsidRPr="00ED05D1">
              <w:t>6 - 12 months</w:t>
            </w:r>
          </w:p>
        </w:tc>
        <w:tc>
          <w:tcPr>
            <w:tcW w:w="540" w:type="dxa"/>
          </w:tcPr>
          <w:p w14:paraId="2957736B" w14:textId="77777777" w:rsidR="0037498B" w:rsidRPr="00ED05D1" w:rsidRDefault="0037498B" w:rsidP="0037498B">
            <w:pPr>
              <w:spacing w:line="240" w:lineRule="atLeast"/>
              <w:jc w:val="center"/>
              <w:rPr>
                <w:i/>
                <w:iCs/>
              </w:rPr>
            </w:pPr>
          </w:p>
        </w:tc>
        <w:tc>
          <w:tcPr>
            <w:tcW w:w="1170" w:type="dxa"/>
            <w:shd w:val="clear" w:color="auto" w:fill="auto"/>
            <w:vAlign w:val="bottom"/>
          </w:tcPr>
          <w:p w14:paraId="1AF3A152" w14:textId="003672E1" w:rsidR="0037498B" w:rsidRPr="00ED05D1" w:rsidRDefault="00F0750E" w:rsidP="0037498B">
            <w:pPr>
              <w:pStyle w:val="BodyText"/>
              <w:tabs>
                <w:tab w:val="decimal" w:pos="930"/>
              </w:tabs>
              <w:ind w:right="-101"/>
              <w:jc w:val="left"/>
              <w:rPr>
                <w:rFonts w:cs="Times New Roman"/>
                <w:sz w:val="20"/>
                <w:szCs w:val="20"/>
              </w:rPr>
            </w:pPr>
            <w:r>
              <w:rPr>
                <w:rFonts w:cs="Times New Roman"/>
                <w:sz w:val="20"/>
                <w:szCs w:val="20"/>
              </w:rPr>
              <w:t>53,070</w:t>
            </w:r>
          </w:p>
        </w:tc>
        <w:tc>
          <w:tcPr>
            <w:tcW w:w="236" w:type="dxa"/>
          </w:tcPr>
          <w:p w14:paraId="0F808B47" w14:textId="77777777" w:rsidR="0037498B" w:rsidRPr="00ED05D1" w:rsidRDefault="0037498B" w:rsidP="0037498B">
            <w:pPr>
              <w:tabs>
                <w:tab w:val="decimal" w:pos="930"/>
              </w:tabs>
              <w:spacing w:line="240" w:lineRule="atLeast"/>
              <w:ind w:left="-91" w:right="-101"/>
              <w:rPr>
                <w:b/>
                <w:bCs/>
              </w:rPr>
            </w:pPr>
          </w:p>
        </w:tc>
        <w:tc>
          <w:tcPr>
            <w:tcW w:w="1204" w:type="dxa"/>
            <w:vAlign w:val="bottom"/>
          </w:tcPr>
          <w:p w14:paraId="516BD704" w14:textId="21AF9138" w:rsidR="0037498B" w:rsidRPr="00ED05D1" w:rsidRDefault="0037498B" w:rsidP="00FF1F60">
            <w:pPr>
              <w:tabs>
                <w:tab w:val="decimal" w:pos="899"/>
              </w:tabs>
              <w:spacing w:line="240" w:lineRule="atLeast"/>
              <w:ind w:right="-101"/>
            </w:pPr>
            <w:r w:rsidRPr="00ED05D1">
              <w:t>26,329</w:t>
            </w:r>
          </w:p>
        </w:tc>
        <w:tc>
          <w:tcPr>
            <w:tcW w:w="266" w:type="dxa"/>
          </w:tcPr>
          <w:p w14:paraId="3124A572" w14:textId="77777777" w:rsidR="0037498B" w:rsidRPr="00ED05D1" w:rsidRDefault="0037498B" w:rsidP="0037498B">
            <w:pPr>
              <w:pStyle w:val="acctmergecolhdg"/>
              <w:tabs>
                <w:tab w:val="decimal" w:pos="930"/>
              </w:tabs>
              <w:spacing w:line="240" w:lineRule="atLeast"/>
              <w:ind w:right="-101"/>
              <w:jc w:val="left"/>
              <w:rPr>
                <w:sz w:val="20"/>
              </w:rPr>
            </w:pPr>
          </w:p>
        </w:tc>
        <w:tc>
          <w:tcPr>
            <w:tcW w:w="1084" w:type="dxa"/>
            <w:shd w:val="clear" w:color="auto" w:fill="auto"/>
            <w:vAlign w:val="bottom"/>
          </w:tcPr>
          <w:p w14:paraId="65EBDCF4" w14:textId="1A31CD32" w:rsidR="0037498B" w:rsidRPr="00ED05D1" w:rsidRDefault="000961E0" w:rsidP="00ED05D1">
            <w:pPr>
              <w:tabs>
                <w:tab w:val="decimal" w:pos="793"/>
              </w:tabs>
              <w:spacing w:line="240" w:lineRule="atLeast"/>
              <w:ind w:right="-101"/>
            </w:pPr>
            <w:r w:rsidRPr="00ED05D1">
              <w:t>53,070</w:t>
            </w:r>
          </w:p>
        </w:tc>
        <w:tc>
          <w:tcPr>
            <w:tcW w:w="236" w:type="dxa"/>
          </w:tcPr>
          <w:p w14:paraId="248874FA" w14:textId="77777777" w:rsidR="0037498B" w:rsidRPr="00ED05D1" w:rsidRDefault="0037498B" w:rsidP="0037498B">
            <w:pPr>
              <w:tabs>
                <w:tab w:val="decimal" w:pos="930"/>
              </w:tabs>
              <w:spacing w:line="240" w:lineRule="atLeast"/>
              <w:ind w:left="-91" w:right="-101"/>
              <w:rPr>
                <w:b/>
                <w:bCs/>
              </w:rPr>
            </w:pPr>
          </w:p>
        </w:tc>
        <w:tc>
          <w:tcPr>
            <w:tcW w:w="1204" w:type="dxa"/>
            <w:vAlign w:val="bottom"/>
          </w:tcPr>
          <w:p w14:paraId="21FC69B9" w14:textId="1986146D" w:rsidR="0037498B" w:rsidRPr="00ED05D1" w:rsidRDefault="0037498B" w:rsidP="00FF1F60">
            <w:pPr>
              <w:tabs>
                <w:tab w:val="decimal" w:pos="890"/>
              </w:tabs>
              <w:spacing w:line="240" w:lineRule="atLeast"/>
              <w:ind w:right="-101"/>
            </w:pPr>
            <w:r w:rsidRPr="00ED05D1">
              <w:t>26,329</w:t>
            </w:r>
          </w:p>
        </w:tc>
      </w:tr>
      <w:tr w:rsidR="0037498B" w:rsidRPr="00ED05D1" w14:paraId="32677378" w14:textId="77777777" w:rsidTr="00ED05D1">
        <w:tc>
          <w:tcPr>
            <w:tcW w:w="3330" w:type="dxa"/>
          </w:tcPr>
          <w:p w14:paraId="5A1B8687" w14:textId="77777777" w:rsidR="0037498B" w:rsidRPr="00ED05D1" w:rsidRDefault="0037498B" w:rsidP="0037498B">
            <w:pPr>
              <w:spacing w:line="240" w:lineRule="atLeast"/>
              <w:ind w:left="160" w:right="-108"/>
            </w:pPr>
            <w:r w:rsidRPr="00ED05D1">
              <w:t xml:space="preserve">More than 12 months </w:t>
            </w:r>
          </w:p>
        </w:tc>
        <w:tc>
          <w:tcPr>
            <w:tcW w:w="540" w:type="dxa"/>
          </w:tcPr>
          <w:p w14:paraId="6D04CD5F" w14:textId="77777777" w:rsidR="0037498B" w:rsidRPr="00ED05D1" w:rsidRDefault="0037498B" w:rsidP="0037498B">
            <w:pPr>
              <w:spacing w:line="240" w:lineRule="atLeast"/>
              <w:jc w:val="center"/>
              <w:rPr>
                <w:i/>
                <w:iCs/>
              </w:rPr>
            </w:pPr>
          </w:p>
        </w:tc>
        <w:tc>
          <w:tcPr>
            <w:tcW w:w="1170" w:type="dxa"/>
            <w:tcBorders>
              <w:bottom w:val="single" w:sz="4" w:space="0" w:color="auto"/>
            </w:tcBorders>
            <w:shd w:val="clear" w:color="auto" w:fill="auto"/>
            <w:vAlign w:val="bottom"/>
          </w:tcPr>
          <w:p w14:paraId="6C4797AA" w14:textId="6F3E74BB" w:rsidR="0037498B" w:rsidRPr="00ED05D1" w:rsidRDefault="00F0750E" w:rsidP="0037498B">
            <w:pPr>
              <w:pStyle w:val="BodyText"/>
              <w:tabs>
                <w:tab w:val="decimal" w:pos="930"/>
              </w:tabs>
              <w:ind w:right="-101"/>
              <w:jc w:val="left"/>
              <w:rPr>
                <w:rFonts w:cs="Times New Roman"/>
                <w:sz w:val="20"/>
                <w:szCs w:val="20"/>
              </w:rPr>
            </w:pPr>
            <w:r>
              <w:rPr>
                <w:rFonts w:cs="Times New Roman"/>
                <w:sz w:val="20"/>
                <w:szCs w:val="20"/>
              </w:rPr>
              <w:t>128,542</w:t>
            </w:r>
          </w:p>
        </w:tc>
        <w:tc>
          <w:tcPr>
            <w:tcW w:w="236" w:type="dxa"/>
          </w:tcPr>
          <w:p w14:paraId="1192532A" w14:textId="77777777" w:rsidR="0037498B" w:rsidRPr="00ED05D1" w:rsidRDefault="0037498B" w:rsidP="0037498B">
            <w:pPr>
              <w:tabs>
                <w:tab w:val="decimal" w:pos="930"/>
              </w:tabs>
              <w:spacing w:line="240" w:lineRule="atLeast"/>
              <w:ind w:left="-91" w:right="-101"/>
              <w:rPr>
                <w:b/>
                <w:bCs/>
              </w:rPr>
            </w:pPr>
          </w:p>
        </w:tc>
        <w:tc>
          <w:tcPr>
            <w:tcW w:w="1204" w:type="dxa"/>
            <w:tcBorders>
              <w:bottom w:val="single" w:sz="4" w:space="0" w:color="auto"/>
            </w:tcBorders>
            <w:vAlign w:val="bottom"/>
          </w:tcPr>
          <w:p w14:paraId="358D3638" w14:textId="52DAC153" w:rsidR="0037498B" w:rsidRPr="00ED05D1" w:rsidRDefault="0037498B" w:rsidP="00FF1F60">
            <w:pPr>
              <w:tabs>
                <w:tab w:val="decimal" w:pos="899"/>
              </w:tabs>
              <w:spacing w:line="240" w:lineRule="atLeast"/>
              <w:ind w:right="-101"/>
            </w:pPr>
            <w:r w:rsidRPr="00ED05D1">
              <w:t>102,537</w:t>
            </w:r>
          </w:p>
        </w:tc>
        <w:tc>
          <w:tcPr>
            <w:tcW w:w="266" w:type="dxa"/>
          </w:tcPr>
          <w:p w14:paraId="0565D285" w14:textId="77777777" w:rsidR="0037498B" w:rsidRPr="00ED05D1" w:rsidRDefault="0037498B" w:rsidP="0037498B">
            <w:pPr>
              <w:pStyle w:val="acctmergecolhdg"/>
              <w:tabs>
                <w:tab w:val="decimal" w:pos="930"/>
              </w:tabs>
              <w:spacing w:line="240" w:lineRule="atLeast"/>
              <w:ind w:right="-101"/>
              <w:jc w:val="left"/>
              <w:rPr>
                <w:sz w:val="20"/>
              </w:rPr>
            </w:pPr>
          </w:p>
        </w:tc>
        <w:tc>
          <w:tcPr>
            <w:tcW w:w="1084" w:type="dxa"/>
            <w:tcBorders>
              <w:bottom w:val="single" w:sz="4" w:space="0" w:color="auto"/>
            </w:tcBorders>
            <w:shd w:val="clear" w:color="auto" w:fill="auto"/>
            <w:vAlign w:val="bottom"/>
          </w:tcPr>
          <w:p w14:paraId="2E49F96E" w14:textId="122C8378" w:rsidR="0037498B" w:rsidRPr="00ED05D1" w:rsidRDefault="00222F4A" w:rsidP="00ED05D1">
            <w:pPr>
              <w:tabs>
                <w:tab w:val="decimal" w:pos="793"/>
              </w:tabs>
              <w:spacing w:line="240" w:lineRule="atLeast"/>
              <w:ind w:right="-101"/>
            </w:pPr>
            <w:r w:rsidRPr="00ED05D1">
              <w:t>25,869</w:t>
            </w:r>
          </w:p>
        </w:tc>
        <w:tc>
          <w:tcPr>
            <w:tcW w:w="236" w:type="dxa"/>
          </w:tcPr>
          <w:p w14:paraId="66F2C4E1" w14:textId="77777777" w:rsidR="0037498B" w:rsidRPr="00ED05D1" w:rsidRDefault="0037498B" w:rsidP="0037498B">
            <w:pPr>
              <w:tabs>
                <w:tab w:val="decimal" w:pos="930"/>
              </w:tabs>
              <w:spacing w:line="240" w:lineRule="atLeast"/>
              <w:ind w:left="-91" w:right="-101"/>
              <w:rPr>
                <w:b/>
                <w:bCs/>
              </w:rPr>
            </w:pPr>
          </w:p>
        </w:tc>
        <w:tc>
          <w:tcPr>
            <w:tcW w:w="1204" w:type="dxa"/>
            <w:tcBorders>
              <w:bottom w:val="single" w:sz="4" w:space="0" w:color="auto"/>
            </w:tcBorders>
            <w:vAlign w:val="bottom"/>
          </w:tcPr>
          <w:p w14:paraId="0A77D65D" w14:textId="3B0F14A1" w:rsidR="0037498B" w:rsidRPr="00ED05D1" w:rsidRDefault="0037498B" w:rsidP="00FF1F60">
            <w:pPr>
              <w:tabs>
                <w:tab w:val="decimal" w:pos="593"/>
              </w:tabs>
              <w:spacing w:line="240" w:lineRule="atLeast"/>
              <w:ind w:right="-101"/>
            </w:pPr>
            <w:r w:rsidRPr="00ED05D1">
              <w:t>-</w:t>
            </w:r>
          </w:p>
        </w:tc>
      </w:tr>
      <w:tr w:rsidR="0037498B" w:rsidRPr="00ED05D1" w14:paraId="04E8048E" w14:textId="77777777" w:rsidTr="00ED05D1">
        <w:tc>
          <w:tcPr>
            <w:tcW w:w="3330" w:type="dxa"/>
            <w:vAlign w:val="bottom"/>
          </w:tcPr>
          <w:p w14:paraId="45C59996" w14:textId="77777777" w:rsidR="0037498B" w:rsidRPr="00ED05D1" w:rsidRDefault="0037498B" w:rsidP="0037498B">
            <w:pPr>
              <w:spacing w:line="240" w:lineRule="atLeast"/>
              <w:ind w:right="-108"/>
              <w:rPr>
                <w:b/>
                <w:bCs/>
                <w:cs/>
              </w:rPr>
            </w:pPr>
            <w:r w:rsidRPr="00ED05D1">
              <w:rPr>
                <w:b/>
                <w:bCs/>
              </w:rPr>
              <w:t>Total</w:t>
            </w:r>
          </w:p>
        </w:tc>
        <w:tc>
          <w:tcPr>
            <w:tcW w:w="540" w:type="dxa"/>
          </w:tcPr>
          <w:p w14:paraId="48A1E4E9" w14:textId="77777777" w:rsidR="0037498B" w:rsidRPr="00ED05D1" w:rsidRDefault="0037498B" w:rsidP="0037498B">
            <w:pPr>
              <w:spacing w:line="240" w:lineRule="atLeast"/>
              <w:jc w:val="center"/>
              <w:rPr>
                <w:i/>
                <w:iCs/>
              </w:rPr>
            </w:pPr>
          </w:p>
        </w:tc>
        <w:tc>
          <w:tcPr>
            <w:tcW w:w="1170" w:type="dxa"/>
            <w:tcBorders>
              <w:top w:val="single" w:sz="4" w:space="0" w:color="auto"/>
            </w:tcBorders>
            <w:shd w:val="clear" w:color="auto" w:fill="auto"/>
            <w:vAlign w:val="bottom"/>
          </w:tcPr>
          <w:p w14:paraId="05D79B2F" w14:textId="1273CDDE" w:rsidR="0037498B" w:rsidRPr="00ED05D1" w:rsidRDefault="00F0750E" w:rsidP="0037498B">
            <w:pPr>
              <w:pStyle w:val="BodyText"/>
              <w:tabs>
                <w:tab w:val="decimal" w:pos="930"/>
              </w:tabs>
              <w:ind w:right="-101"/>
              <w:jc w:val="left"/>
              <w:rPr>
                <w:rFonts w:cs="Times New Roman"/>
                <w:b/>
                <w:bCs/>
                <w:sz w:val="20"/>
                <w:szCs w:val="20"/>
              </w:rPr>
            </w:pPr>
            <w:r>
              <w:rPr>
                <w:rFonts w:cs="Times New Roman"/>
                <w:b/>
                <w:bCs/>
                <w:sz w:val="20"/>
                <w:szCs w:val="20"/>
              </w:rPr>
              <w:t>878,902</w:t>
            </w:r>
          </w:p>
        </w:tc>
        <w:tc>
          <w:tcPr>
            <w:tcW w:w="236" w:type="dxa"/>
          </w:tcPr>
          <w:p w14:paraId="3B691A10" w14:textId="77777777" w:rsidR="0037498B" w:rsidRPr="00ED05D1" w:rsidRDefault="0037498B" w:rsidP="0037498B">
            <w:pPr>
              <w:tabs>
                <w:tab w:val="decimal" w:pos="930"/>
              </w:tabs>
              <w:spacing w:line="240" w:lineRule="atLeast"/>
              <w:ind w:left="-91" w:right="-101"/>
              <w:rPr>
                <w:b/>
                <w:bCs/>
              </w:rPr>
            </w:pPr>
          </w:p>
        </w:tc>
        <w:tc>
          <w:tcPr>
            <w:tcW w:w="1204" w:type="dxa"/>
            <w:tcBorders>
              <w:top w:val="single" w:sz="4" w:space="0" w:color="auto"/>
            </w:tcBorders>
            <w:vAlign w:val="bottom"/>
          </w:tcPr>
          <w:p w14:paraId="4A19B64C" w14:textId="4034FE6E" w:rsidR="0037498B" w:rsidRPr="00ED05D1" w:rsidRDefault="0037498B" w:rsidP="00FF1F60">
            <w:pPr>
              <w:tabs>
                <w:tab w:val="decimal" w:pos="899"/>
              </w:tabs>
              <w:spacing w:line="240" w:lineRule="atLeast"/>
              <w:ind w:right="-101"/>
              <w:rPr>
                <w:b/>
                <w:bCs/>
              </w:rPr>
            </w:pPr>
            <w:r w:rsidRPr="00ED05D1">
              <w:rPr>
                <w:b/>
                <w:bCs/>
              </w:rPr>
              <w:t>646,123</w:t>
            </w:r>
          </w:p>
        </w:tc>
        <w:tc>
          <w:tcPr>
            <w:tcW w:w="266" w:type="dxa"/>
          </w:tcPr>
          <w:p w14:paraId="57735D52" w14:textId="77777777" w:rsidR="0037498B" w:rsidRPr="00ED05D1" w:rsidRDefault="0037498B" w:rsidP="0037498B">
            <w:pPr>
              <w:pStyle w:val="acctmergecolhdg"/>
              <w:tabs>
                <w:tab w:val="decimal" w:pos="930"/>
              </w:tabs>
              <w:spacing w:line="240" w:lineRule="atLeast"/>
              <w:ind w:right="-101"/>
              <w:jc w:val="left"/>
              <w:rPr>
                <w:bCs/>
                <w:sz w:val="20"/>
              </w:rPr>
            </w:pPr>
          </w:p>
        </w:tc>
        <w:tc>
          <w:tcPr>
            <w:tcW w:w="1084" w:type="dxa"/>
            <w:tcBorders>
              <w:top w:val="single" w:sz="4" w:space="0" w:color="auto"/>
            </w:tcBorders>
            <w:shd w:val="clear" w:color="auto" w:fill="auto"/>
            <w:vAlign w:val="bottom"/>
          </w:tcPr>
          <w:p w14:paraId="7FCFF936" w14:textId="149BFE23" w:rsidR="0037498B" w:rsidRPr="00ED05D1" w:rsidRDefault="005329D8" w:rsidP="00ED05D1">
            <w:pPr>
              <w:tabs>
                <w:tab w:val="decimal" w:pos="793"/>
              </w:tabs>
              <w:spacing w:line="240" w:lineRule="atLeast"/>
              <w:ind w:right="-101"/>
              <w:rPr>
                <w:b/>
                <w:bCs/>
              </w:rPr>
            </w:pPr>
            <w:r w:rsidRPr="00ED05D1">
              <w:rPr>
                <w:b/>
                <w:bCs/>
              </w:rPr>
              <w:t>727,087</w:t>
            </w:r>
          </w:p>
        </w:tc>
        <w:tc>
          <w:tcPr>
            <w:tcW w:w="236" w:type="dxa"/>
          </w:tcPr>
          <w:p w14:paraId="6898986E" w14:textId="77777777" w:rsidR="0037498B" w:rsidRPr="00ED05D1" w:rsidRDefault="0037498B" w:rsidP="0037498B">
            <w:pPr>
              <w:tabs>
                <w:tab w:val="decimal" w:pos="930"/>
              </w:tabs>
              <w:spacing w:line="240" w:lineRule="atLeast"/>
              <w:ind w:left="-91" w:right="-101"/>
              <w:rPr>
                <w:b/>
                <w:bCs/>
              </w:rPr>
            </w:pPr>
          </w:p>
        </w:tc>
        <w:tc>
          <w:tcPr>
            <w:tcW w:w="1204" w:type="dxa"/>
            <w:tcBorders>
              <w:top w:val="single" w:sz="4" w:space="0" w:color="auto"/>
            </w:tcBorders>
            <w:vAlign w:val="bottom"/>
          </w:tcPr>
          <w:p w14:paraId="411CB211" w14:textId="61364E93" w:rsidR="0037498B" w:rsidRPr="00ED05D1" w:rsidRDefault="0037498B" w:rsidP="00FF1F60">
            <w:pPr>
              <w:tabs>
                <w:tab w:val="decimal" w:pos="890"/>
              </w:tabs>
              <w:spacing w:line="240" w:lineRule="atLeast"/>
              <w:ind w:right="-101"/>
              <w:rPr>
                <w:b/>
                <w:bCs/>
              </w:rPr>
            </w:pPr>
            <w:r w:rsidRPr="00ED05D1">
              <w:rPr>
                <w:b/>
                <w:bCs/>
              </w:rPr>
              <w:t>494,766</w:t>
            </w:r>
          </w:p>
        </w:tc>
      </w:tr>
      <w:tr w:rsidR="0037498B" w:rsidRPr="00ED05D1" w14:paraId="21A29E1D" w14:textId="77777777" w:rsidTr="00ED05D1">
        <w:tc>
          <w:tcPr>
            <w:tcW w:w="3330" w:type="dxa"/>
            <w:vAlign w:val="bottom"/>
          </w:tcPr>
          <w:p w14:paraId="54036EE9" w14:textId="77777777" w:rsidR="0037498B" w:rsidRPr="00ED05D1" w:rsidRDefault="0037498B" w:rsidP="0037498B">
            <w:pPr>
              <w:spacing w:line="240" w:lineRule="atLeast"/>
              <w:ind w:right="-108"/>
              <w:rPr>
                <w:cs/>
              </w:rPr>
            </w:pPr>
            <w:r w:rsidRPr="00ED05D1">
              <w:rPr>
                <w:i/>
                <w:iCs/>
              </w:rPr>
              <w:t>Less</w:t>
            </w:r>
            <w:r w:rsidRPr="00ED05D1">
              <w:t xml:space="preserve"> allowance for expected credit loss</w:t>
            </w:r>
          </w:p>
        </w:tc>
        <w:tc>
          <w:tcPr>
            <w:tcW w:w="540" w:type="dxa"/>
          </w:tcPr>
          <w:p w14:paraId="22C2CABF" w14:textId="77777777" w:rsidR="0037498B" w:rsidRPr="00ED05D1" w:rsidRDefault="0037498B" w:rsidP="0037498B">
            <w:pPr>
              <w:spacing w:line="240" w:lineRule="atLeast"/>
              <w:jc w:val="center"/>
              <w:rPr>
                <w:b/>
                <w:bCs/>
                <w:i/>
                <w:iCs/>
              </w:rPr>
            </w:pPr>
          </w:p>
        </w:tc>
        <w:tc>
          <w:tcPr>
            <w:tcW w:w="1170" w:type="dxa"/>
            <w:tcBorders>
              <w:bottom w:val="single" w:sz="4" w:space="0" w:color="auto"/>
            </w:tcBorders>
            <w:shd w:val="clear" w:color="auto" w:fill="auto"/>
            <w:vAlign w:val="bottom"/>
          </w:tcPr>
          <w:p w14:paraId="25E8BCA8" w14:textId="559C1835" w:rsidR="0037498B" w:rsidRPr="00ED05D1" w:rsidRDefault="00F0750E" w:rsidP="0037498B">
            <w:pPr>
              <w:pStyle w:val="BodyText"/>
              <w:tabs>
                <w:tab w:val="decimal" w:pos="930"/>
              </w:tabs>
              <w:ind w:right="-101"/>
              <w:jc w:val="left"/>
              <w:rPr>
                <w:rFonts w:cs="Times New Roman"/>
                <w:sz w:val="20"/>
                <w:szCs w:val="20"/>
                <w:cs/>
              </w:rPr>
            </w:pPr>
            <w:r>
              <w:rPr>
                <w:rFonts w:cs="Times New Roman"/>
                <w:sz w:val="20"/>
                <w:szCs w:val="20"/>
              </w:rPr>
              <w:t>(102,673)</w:t>
            </w:r>
          </w:p>
        </w:tc>
        <w:tc>
          <w:tcPr>
            <w:tcW w:w="236" w:type="dxa"/>
          </w:tcPr>
          <w:p w14:paraId="6C9A4681" w14:textId="77777777" w:rsidR="0037498B" w:rsidRPr="00ED05D1" w:rsidRDefault="0037498B" w:rsidP="0037498B">
            <w:pPr>
              <w:tabs>
                <w:tab w:val="decimal" w:pos="930"/>
              </w:tabs>
              <w:spacing w:line="240" w:lineRule="atLeast"/>
              <w:ind w:left="-91" w:right="-101"/>
              <w:rPr>
                <w:b/>
                <w:bCs/>
              </w:rPr>
            </w:pPr>
          </w:p>
        </w:tc>
        <w:tc>
          <w:tcPr>
            <w:tcW w:w="1204" w:type="dxa"/>
            <w:tcBorders>
              <w:bottom w:val="single" w:sz="4" w:space="0" w:color="auto"/>
            </w:tcBorders>
            <w:vAlign w:val="bottom"/>
          </w:tcPr>
          <w:p w14:paraId="758FBC05" w14:textId="5AAF97DA" w:rsidR="0037498B" w:rsidRPr="00ED05D1" w:rsidRDefault="0037498B" w:rsidP="00FF1F60">
            <w:pPr>
              <w:tabs>
                <w:tab w:val="decimal" w:pos="899"/>
              </w:tabs>
              <w:spacing w:line="240" w:lineRule="atLeast"/>
              <w:ind w:right="-101"/>
            </w:pPr>
            <w:r w:rsidRPr="00ED05D1">
              <w:t>(102,537)</w:t>
            </w:r>
          </w:p>
        </w:tc>
        <w:tc>
          <w:tcPr>
            <w:tcW w:w="266" w:type="dxa"/>
          </w:tcPr>
          <w:p w14:paraId="262D0115" w14:textId="77777777" w:rsidR="0037498B" w:rsidRPr="00ED05D1" w:rsidRDefault="0037498B" w:rsidP="0037498B">
            <w:pPr>
              <w:pStyle w:val="acctmergecolhdg"/>
              <w:tabs>
                <w:tab w:val="decimal" w:pos="930"/>
              </w:tabs>
              <w:spacing w:line="240" w:lineRule="atLeast"/>
              <w:ind w:right="-101"/>
              <w:jc w:val="left"/>
              <w:rPr>
                <w:sz w:val="20"/>
              </w:rPr>
            </w:pPr>
          </w:p>
        </w:tc>
        <w:tc>
          <w:tcPr>
            <w:tcW w:w="1084" w:type="dxa"/>
            <w:tcBorders>
              <w:bottom w:val="single" w:sz="4" w:space="0" w:color="auto"/>
            </w:tcBorders>
            <w:shd w:val="clear" w:color="auto" w:fill="auto"/>
            <w:vAlign w:val="bottom"/>
          </w:tcPr>
          <w:p w14:paraId="278F4072" w14:textId="776EBEA6" w:rsidR="0037498B" w:rsidRPr="00ED05D1" w:rsidRDefault="005329D8" w:rsidP="00ED05D1">
            <w:pPr>
              <w:tabs>
                <w:tab w:val="decimal" w:pos="523"/>
              </w:tabs>
              <w:spacing w:line="240" w:lineRule="atLeast"/>
              <w:ind w:right="-101"/>
            </w:pPr>
            <w:r w:rsidRPr="00ED05D1">
              <w:t>-</w:t>
            </w:r>
          </w:p>
        </w:tc>
        <w:tc>
          <w:tcPr>
            <w:tcW w:w="236" w:type="dxa"/>
          </w:tcPr>
          <w:p w14:paraId="3DA829A2" w14:textId="77777777" w:rsidR="0037498B" w:rsidRPr="00ED05D1" w:rsidRDefault="0037498B" w:rsidP="0037498B">
            <w:pPr>
              <w:tabs>
                <w:tab w:val="decimal" w:pos="930"/>
              </w:tabs>
              <w:spacing w:line="240" w:lineRule="atLeast"/>
              <w:ind w:left="-91" w:right="-101"/>
              <w:rPr>
                <w:b/>
                <w:bCs/>
              </w:rPr>
            </w:pPr>
          </w:p>
        </w:tc>
        <w:tc>
          <w:tcPr>
            <w:tcW w:w="1204" w:type="dxa"/>
            <w:tcBorders>
              <w:bottom w:val="single" w:sz="4" w:space="0" w:color="auto"/>
            </w:tcBorders>
            <w:vAlign w:val="bottom"/>
          </w:tcPr>
          <w:p w14:paraId="77520BFB" w14:textId="432A22A2" w:rsidR="0037498B" w:rsidRPr="00ED05D1" w:rsidRDefault="0037498B" w:rsidP="00FF1F60">
            <w:pPr>
              <w:tabs>
                <w:tab w:val="decimal" w:pos="593"/>
              </w:tabs>
              <w:spacing w:line="240" w:lineRule="atLeast"/>
              <w:ind w:right="-101"/>
            </w:pPr>
            <w:r w:rsidRPr="00ED05D1">
              <w:t>-</w:t>
            </w:r>
          </w:p>
        </w:tc>
      </w:tr>
      <w:tr w:rsidR="0037498B" w:rsidRPr="00ED05D1" w14:paraId="06035A76" w14:textId="77777777" w:rsidTr="00ED05D1">
        <w:tc>
          <w:tcPr>
            <w:tcW w:w="3330" w:type="dxa"/>
            <w:vAlign w:val="bottom"/>
          </w:tcPr>
          <w:p w14:paraId="769870CF" w14:textId="77777777" w:rsidR="0037498B" w:rsidRPr="00ED05D1" w:rsidRDefault="0037498B" w:rsidP="0037498B">
            <w:pPr>
              <w:spacing w:line="240" w:lineRule="atLeast"/>
              <w:ind w:right="-108"/>
              <w:rPr>
                <w:b/>
                <w:bCs/>
              </w:rPr>
            </w:pPr>
            <w:r w:rsidRPr="00ED05D1">
              <w:rPr>
                <w:b/>
                <w:bCs/>
              </w:rPr>
              <w:t>Net</w:t>
            </w:r>
          </w:p>
        </w:tc>
        <w:tc>
          <w:tcPr>
            <w:tcW w:w="540" w:type="dxa"/>
          </w:tcPr>
          <w:p w14:paraId="512CB0D5" w14:textId="77777777" w:rsidR="0037498B" w:rsidRPr="00ED05D1" w:rsidRDefault="0037498B" w:rsidP="0037498B">
            <w:pPr>
              <w:spacing w:line="240" w:lineRule="atLeast"/>
              <w:jc w:val="center"/>
              <w:rPr>
                <w:b/>
                <w:bCs/>
                <w:i/>
                <w:iCs/>
              </w:rPr>
            </w:pPr>
          </w:p>
        </w:tc>
        <w:tc>
          <w:tcPr>
            <w:tcW w:w="1170" w:type="dxa"/>
            <w:tcBorders>
              <w:top w:val="single" w:sz="4" w:space="0" w:color="auto"/>
              <w:bottom w:val="single" w:sz="4" w:space="0" w:color="auto"/>
            </w:tcBorders>
            <w:shd w:val="clear" w:color="auto" w:fill="auto"/>
            <w:vAlign w:val="bottom"/>
          </w:tcPr>
          <w:p w14:paraId="3A88AA21" w14:textId="51068FAA" w:rsidR="0037498B" w:rsidRPr="00ED05D1" w:rsidRDefault="00F0750E" w:rsidP="0037498B">
            <w:pPr>
              <w:pStyle w:val="BodyText"/>
              <w:tabs>
                <w:tab w:val="decimal" w:pos="930"/>
              </w:tabs>
              <w:ind w:right="-101"/>
              <w:jc w:val="left"/>
              <w:rPr>
                <w:rFonts w:cs="Times New Roman"/>
                <w:b/>
                <w:bCs/>
                <w:sz w:val="20"/>
                <w:szCs w:val="20"/>
                <w:cs/>
              </w:rPr>
            </w:pPr>
            <w:r>
              <w:rPr>
                <w:rFonts w:cs="Times New Roman"/>
                <w:b/>
                <w:bCs/>
                <w:sz w:val="20"/>
                <w:szCs w:val="20"/>
              </w:rPr>
              <w:t>776,229</w:t>
            </w:r>
          </w:p>
        </w:tc>
        <w:tc>
          <w:tcPr>
            <w:tcW w:w="236" w:type="dxa"/>
          </w:tcPr>
          <w:p w14:paraId="27F38A28" w14:textId="77777777" w:rsidR="0037498B" w:rsidRPr="00ED05D1" w:rsidRDefault="0037498B" w:rsidP="0037498B">
            <w:pPr>
              <w:tabs>
                <w:tab w:val="decimal" w:pos="930"/>
              </w:tabs>
              <w:spacing w:line="240" w:lineRule="atLeast"/>
              <w:ind w:left="-91" w:right="-101"/>
              <w:rPr>
                <w:b/>
                <w:bCs/>
              </w:rPr>
            </w:pPr>
          </w:p>
        </w:tc>
        <w:tc>
          <w:tcPr>
            <w:tcW w:w="1204" w:type="dxa"/>
            <w:tcBorders>
              <w:top w:val="single" w:sz="4" w:space="0" w:color="auto"/>
              <w:bottom w:val="single" w:sz="4" w:space="0" w:color="auto"/>
            </w:tcBorders>
            <w:vAlign w:val="bottom"/>
          </w:tcPr>
          <w:p w14:paraId="4507F606" w14:textId="3B2F90A2" w:rsidR="0037498B" w:rsidRPr="00ED05D1" w:rsidRDefault="0037498B" w:rsidP="00FF1F60">
            <w:pPr>
              <w:tabs>
                <w:tab w:val="decimal" w:pos="899"/>
              </w:tabs>
              <w:spacing w:line="240" w:lineRule="atLeast"/>
              <w:ind w:right="-101"/>
              <w:rPr>
                <w:b/>
                <w:bCs/>
                <w:cs/>
              </w:rPr>
            </w:pPr>
            <w:r w:rsidRPr="00ED05D1">
              <w:rPr>
                <w:b/>
                <w:bCs/>
              </w:rPr>
              <w:t>543,586</w:t>
            </w:r>
          </w:p>
        </w:tc>
        <w:tc>
          <w:tcPr>
            <w:tcW w:w="266" w:type="dxa"/>
          </w:tcPr>
          <w:p w14:paraId="5D7627AF" w14:textId="77777777" w:rsidR="0037498B" w:rsidRPr="00ED05D1" w:rsidRDefault="0037498B" w:rsidP="0037498B">
            <w:pPr>
              <w:pStyle w:val="acctmergecolhdg"/>
              <w:tabs>
                <w:tab w:val="decimal" w:pos="930"/>
              </w:tabs>
              <w:spacing w:line="240" w:lineRule="atLeast"/>
              <w:ind w:right="-101"/>
              <w:jc w:val="left"/>
              <w:rPr>
                <w:sz w:val="20"/>
              </w:rPr>
            </w:pPr>
          </w:p>
        </w:tc>
        <w:tc>
          <w:tcPr>
            <w:tcW w:w="1084" w:type="dxa"/>
            <w:tcBorders>
              <w:top w:val="single" w:sz="4" w:space="0" w:color="auto"/>
              <w:bottom w:val="single" w:sz="4" w:space="0" w:color="auto"/>
            </w:tcBorders>
            <w:shd w:val="clear" w:color="auto" w:fill="auto"/>
            <w:vAlign w:val="bottom"/>
          </w:tcPr>
          <w:p w14:paraId="18DD46CF" w14:textId="3DF97546" w:rsidR="0037498B" w:rsidRPr="00ED05D1" w:rsidRDefault="00EA3603" w:rsidP="00ED05D1">
            <w:pPr>
              <w:tabs>
                <w:tab w:val="decimal" w:pos="793"/>
              </w:tabs>
              <w:spacing w:line="240" w:lineRule="atLeast"/>
              <w:ind w:right="-101"/>
              <w:rPr>
                <w:b/>
                <w:bCs/>
              </w:rPr>
            </w:pPr>
            <w:r w:rsidRPr="00ED05D1">
              <w:rPr>
                <w:b/>
                <w:bCs/>
              </w:rPr>
              <w:t>727,087</w:t>
            </w:r>
          </w:p>
        </w:tc>
        <w:tc>
          <w:tcPr>
            <w:tcW w:w="236" w:type="dxa"/>
          </w:tcPr>
          <w:p w14:paraId="7BF22BB1" w14:textId="77777777" w:rsidR="0037498B" w:rsidRPr="00ED05D1" w:rsidRDefault="0037498B" w:rsidP="0037498B">
            <w:pPr>
              <w:tabs>
                <w:tab w:val="decimal" w:pos="930"/>
              </w:tabs>
              <w:spacing w:line="240" w:lineRule="atLeast"/>
              <w:ind w:left="-91" w:right="-101"/>
            </w:pPr>
          </w:p>
        </w:tc>
        <w:tc>
          <w:tcPr>
            <w:tcW w:w="1204" w:type="dxa"/>
            <w:tcBorders>
              <w:top w:val="single" w:sz="4" w:space="0" w:color="auto"/>
              <w:bottom w:val="single" w:sz="4" w:space="0" w:color="auto"/>
            </w:tcBorders>
            <w:vAlign w:val="bottom"/>
          </w:tcPr>
          <w:p w14:paraId="148323DC" w14:textId="2F0E6FEC" w:rsidR="0037498B" w:rsidRPr="00ED05D1" w:rsidRDefault="0037498B" w:rsidP="00FF1F60">
            <w:pPr>
              <w:tabs>
                <w:tab w:val="decimal" w:pos="890"/>
              </w:tabs>
              <w:spacing w:line="240" w:lineRule="atLeast"/>
              <w:ind w:right="-101"/>
              <w:rPr>
                <w:b/>
                <w:bCs/>
              </w:rPr>
            </w:pPr>
            <w:r w:rsidRPr="00ED05D1">
              <w:rPr>
                <w:b/>
                <w:bCs/>
              </w:rPr>
              <w:t>494,766</w:t>
            </w:r>
          </w:p>
        </w:tc>
      </w:tr>
      <w:tr w:rsidR="0037498B" w:rsidRPr="00ED05D1" w14:paraId="024771CF" w14:textId="77777777" w:rsidTr="00ED05D1">
        <w:tc>
          <w:tcPr>
            <w:tcW w:w="3330" w:type="dxa"/>
            <w:vAlign w:val="bottom"/>
          </w:tcPr>
          <w:p w14:paraId="49B2026F" w14:textId="77777777" w:rsidR="0037498B" w:rsidRPr="00ED05D1" w:rsidRDefault="0037498B" w:rsidP="0037498B">
            <w:pPr>
              <w:spacing w:line="240" w:lineRule="atLeast"/>
              <w:ind w:right="-108"/>
              <w:rPr>
                <w:b/>
                <w:bCs/>
                <w:cs/>
              </w:rPr>
            </w:pPr>
            <w:r w:rsidRPr="00ED05D1">
              <w:rPr>
                <w:b/>
                <w:bCs/>
              </w:rPr>
              <w:t>Net - Trade accounts receivable</w:t>
            </w:r>
          </w:p>
        </w:tc>
        <w:tc>
          <w:tcPr>
            <w:tcW w:w="540" w:type="dxa"/>
          </w:tcPr>
          <w:p w14:paraId="4D14448D" w14:textId="77777777" w:rsidR="0037498B" w:rsidRPr="00ED05D1" w:rsidRDefault="0037498B" w:rsidP="0037498B">
            <w:pPr>
              <w:spacing w:line="240" w:lineRule="atLeast"/>
              <w:jc w:val="center"/>
              <w:rPr>
                <w:b/>
                <w:bCs/>
                <w:i/>
                <w:iCs/>
              </w:rPr>
            </w:pPr>
          </w:p>
        </w:tc>
        <w:tc>
          <w:tcPr>
            <w:tcW w:w="1170" w:type="dxa"/>
            <w:tcBorders>
              <w:top w:val="single" w:sz="4" w:space="0" w:color="auto"/>
              <w:bottom w:val="single" w:sz="4" w:space="0" w:color="auto"/>
            </w:tcBorders>
            <w:shd w:val="clear" w:color="auto" w:fill="auto"/>
            <w:vAlign w:val="bottom"/>
          </w:tcPr>
          <w:p w14:paraId="1D96A21A" w14:textId="33661396" w:rsidR="0037498B" w:rsidRPr="00ED05D1" w:rsidRDefault="00F0750E" w:rsidP="0037498B">
            <w:pPr>
              <w:pStyle w:val="BodyText"/>
              <w:tabs>
                <w:tab w:val="decimal" w:pos="930"/>
              </w:tabs>
              <w:ind w:right="-101"/>
              <w:jc w:val="left"/>
              <w:rPr>
                <w:rFonts w:cs="Times New Roman"/>
                <w:b/>
                <w:bCs/>
                <w:sz w:val="20"/>
                <w:szCs w:val="20"/>
                <w:cs/>
              </w:rPr>
            </w:pPr>
            <w:r>
              <w:rPr>
                <w:rFonts w:cs="Times New Roman"/>
                <w:b/>
                <w:bCs/>
                <w:sz w:val="20"/>
                <w:szCs w:val="20"/>
              </w:rPr>
              <w:t>776,229</w:t>
            </w:r>
          </w:p>
        </w:tc>
        <w:tc>
          <w:tcPr>
            <w:tcW w:w="236" w:type="dxa"/>
          </w:tcPr>
          <w:p w14:paraId="36D580DC" w14:textId="77777777" w:rsidR="0037498B" w:rsidRPr="00ED05D1" w:rsidRDefault="0037498B" w:rsidP="0037498B">
            <w:pPr>
              <w:tabs>
                <w:tab w:val="decimal" w:pos="930"/>
              </w:tabs>
              <w:spacing w:line="240" w:lineRule="atLeast"/>
              <w:ind w:left="-91" w:right="-101"/>
              <w:rPr>
                <w:b/>
                <w:bCs/>
              </w:rPr>
            </w:pPr>
          </w:p>
        </w:tc>
        <w:tc>
          <w:tcPr>
            <w:tcW w:w="1204" w:type="dxa"/>
            <w:tcBorders>
              <w:top w:val="single" w:sz="4" w:space="0" w:color="auto"/>
              <w:bottom w:val="single" w:sz="4" w:space="0" w:color="auto"/>
            </w:tcBorders>
            <w:vAlign w:val="bottom"/>
          </w:tcPr>
          <w:p w14:paraId="37BD415A" w14:textId="7E685ADA" w:rsidR="0037498B" w:rsidRPr="00ED05D1" w:rsidRDefault="0037498B" w:rsidP="00FF1F60">
            <w:pPr>
              <w:tabs>
                <w:tab w:val="decimal" w:pos="899"/>
              </w:tabs>
              <w:spacing w:line="240" w:lineRule="atLeast"/>
              <w:ind w:right="-101"/>
              <w:rPr>
                <w:b/>
                <w:bCs/>
                <w:cs/>
              </w:rPr>
            </w:pPr>
            <w:r w:rsidRPr="00ED05D1">
              <w:rPr>
                <w:b/>
                <w:bCs/>
              </w:rPr>
              <w:t>543,586</w:t>
            </w:r>
          </w:p>
        </w:tc>
        <w:tc>
          <w:tcPr>
            <w:tcW w:w="266" w:type="dxa"/>
          </w:tcPr>
          <w:p w14:paraId="7280F3D5" w14:textId="77777777" w:rsidR="0037498B" w:rsidRPr="00ED05D1" w:rsidRDefault="0037498B" w:rsidP="0037498B">
            <w:pPr>
              <w:pStyle w:val="acctmergecolhdg"/>
              <w:tabs>
                <w:tab w:val="decimal" w:pos="930"/>
              </w:tabs>
              <w:spacing w:line="240" w:lineRule="atLeast"/>
              <w:ind w:right="-101"/>
              <w:jc w:val="left"/>
              <w:rPr>
                <w:sz w:val="20"/>
              </w:rPr>
            </w:pPr>
          </w:p>
        </w:tc>
        <w:tc>
          <w:tcPr>
            <w:tcW w:w="1084" w:type="dxa"/>
            <w:tcBorders>
              <w:top w:val="single" w:sz="4" w:space="0" w:color="auto"/>
              <w:bottom w:val="single" w:sz="4" w:space="0" w:color="auto"/>
            </w:tcBorders>
            <w:shd w:val="clear" w:color="auto" w:fill="auto"/>
            <w:vAlign w:val="bottom"/>
          </w:tcPr>
          <w:p w14:paraId="58171FEC" w14:textId="4AEFA7F2" w:rsidR="0037498B" w:rsidRPr="00ED05D1" w:rsidRDefault="00F75A49" w:rsidP="00ED05D1">
            <w:pPr>
              <w:tabs>
                <w:tab w:val="decimal" w:pos="793"/>
              </w:tabs>
              <w:spacing w:line="240" w:lineRule="atLeast"/>
              <w:ind w:right="-101"/>
              <w:rPr>
                <w:b/>
                <w:bCs/>
              </w:rPr>
            </w:pPr>
            <w:r w:rsidRPr="00ED05D1">
              <w:rPr>
                <w:b/>
                <w:bCs/>
              </w:rPr>
              <w:t>727,087</w:t>
            </w:r>
          </w:p>
        </w:tc>
        <w:tc>
          <w:tcPr>
            <w:tcW w:w="236" w:type="dxa"/>
          </w:tcPr>
          <w:p w14:paraId="0A309028" w14:textId="77777777" w:rsidR="0037498B" w:rsidRPr="00ED05D1" w:rsidRDefault="0037498B" w:rsidP="0037498B">
            <w:pPr>
              <w:tabs>
                <w:tab w:val="decimal" w:pos="930"/>
              </w:tabs>
              <w:spacing w:line="240" w:lineRule="atLeast"/>
              <w:ind w:left="-91" w:right="-101"/>
            </w:pPr>
          </w:p>
        </w:tc>
        <w:tc>
          <w:tcPr>
            <w:tcW w:w="1204" w:type="dxa"/>
            <w:tcBorders>
              <w:top w:val="single" w:sz="4" w:space="0" w:color="auto"/>
              <w:bottom w:val="single" w:sz="4" w:space="0" w:color="auto"/>
            </w:tcBorders>
            <w:vAlign w:val="bottom"/>
          </w:tcPr>
          <w:p w14:paraId="041705D5" w14:textId="0EB17FBC" w:rsidR="0037498B" w:rsidRPr="00ED05D1" w:rsidRDefault="0037498B" w:rsidP="00FF1F60">
            <w:pPr>
              <w:tabs>
                <w:tab w:val="decimal" w:pos="890"/>
              </w:tabs>
              <w:spacing w:line="240" w:lineRule="atLeast"/>
              <w:ind w:right="-101"/>
              <w:rPr>
                <w:b/>
                <w:bCs/>
              </w:rPr>
            </w:pPr>
            <w:r w:rsidRPr="00ED05D1">
              <w:rPr>
                <w:b/>
                <w:bCs/>
              </w:rPr>
              <w:t>494,766</w:t>
            </w:r>
          </w:p>
        </w:tc>
      </w:tr>
      <w:tr w:rsidR="0037498B" w:rsidRPr="00ED05D1" w14:paraId="299EB88B" w14:textId="77777777" w:rsidTr="00ED05D1">
        <w:tc>
          <w:tcPr>
            <w:tcW w:w="3330" w:type="dxa"/>
            <w:vAlign w:val="bottom"/>
          </w:tcPr>
          <w:p w14:paraId="09E5B2DF" w14:textId="77777777" w:rsidR="0037498B" w:rsidRPr="00ED05D1" w:rsidRDefault="0037498B" w:rsidP="0037498B">
            <w:pPr>
              <w:spacing w:line="240" w:lineRule="atLeast"/>
              <w:ind w:right="-108"/>
              <w:rPr>
                <w:b/>
                <w:bCs/>
              </w:rPr>
            </w:pPr>
          </w:p>
        </w:tc>
        <w:tc>
          <w:tcPr>
            <w:tcW w:w="540" w:type="dxa"/>
          </w:tcPr>
          <w:p w14:paraId="4C0BCFFB" w14:textId="77777777" w:rsidR="0037498B" w:rsidRPr="00ED05D1" w:rsidRDefault="0037498B" w:rsidP="0037498B">
            <w:pPr>
              <w:spacing w:line="240" w:lineRule="atLeast"/>
              <w:jc w:val="center"/>
              <w:rPr>
                <w:b/>
                <w:bCs/>
                <w:i/>
                <w:iCs/>
              </w:rPr>
            </w:pPr>
          </w:p>
        </w:tc>
        <w:tc>
          <w:tcPr>
            <w:tcW w:w="1170" w:type="dxa"/>
            <w:tcBorders>
              <w:top w:val="single" w:sz="4" w:space="0" w:color="auto"/>
            </w:tcBorders>
            <w:shd w:val="clear" w:color="auto" w:fill="auto"/>
            <w:vAlign w:val="bottom"/>
          </w:tcPr>
          <w:p w14:paraId="7C36BF24" w14:textId="77777777" w:rsidR="0037498B" w:rsidRPr="00ED05D1" w:rsidRDefault="0037498B" w:rsidP="0037498B">
            <w:pPr>
              <w:pStyle w:val="BodyText"/>
              <w:tabs>
                <w:tab w:val="decimal" w:pos="930"/>
              </w:tabs>
              <w:ind w:right="-101"/>
              <w:jc w:val="left"/>
              <w:rPr>
                <w:rFonts w:cs="Times New Roman"/>
                <w:b/>
                <w:bCs/>
                <w:sz w:val="20"/>
                <w:szCs w:val="20"/>
                <w:cs/>
              </w:rPr>
            </w:pPr>
          </w:p>
        </w:tc>
        <w:tc>
          <w:tcPr>
            <w:tcW w:w="236" w:type="dxa"/>
          </w:tcPr>
          <w:p w14:paraId="5B4FB95E" w14:textId="77777777" w:rsidR="0037498B" w:rsidRPr="00ED05D1" w:rsidRDefault="0037498B" w:rsidP="0037498B">
            <w:pPr>
              <w:tabs>
                <w:tab w:val="decimal" w:pos="930"/>
              </w:tabs>
              <w:spacing w:line="240" w:lineRule="atLeast"/>
              <w:ind w:left="-91" w:right="-101"/>
              <w:rPr>
                <w:b/>
                <w:bCs/>
              </w:rPr>
            </w:pPr>
          </w:p>
        </w:tc>
        <w:tc>
          <w:tcPr>
            <w:tcW w:w="1204" w:type="dxa"/>
            <w:tcBorders>
              <w:top w:val="single" w:sz="4" w:space="0" w:color="auto"/>
            </w:tcBorders>
            <w:vAlign w:val="bottom"/>
          </w:tcPr>
          <w:p w14:paraId="1C873D91" w14:textId="77777777" w:rsidR="0037498B" w:rsidRPr="00ED05D1" w:rsidRDefault="0037498B" w:rsidP="0037498B">
            <w:pPr>
              <w:tabs>
                <w:tab w:val="decimal" w:pos="930"/>
              </w:tabs>
              <w:spacing w:line="240" w:lineRule="atLeast"/>
              <w:ind w:right="-101"/>
            </w:pPr>
          </w:p>
        </w:tc>
        <w:tc>
          <w:tcPr>
            <w:tcW w:w="266" w:type="dxa"/>
          </w:tcPr>
          <w:p w14:paraId="0B51A52B" w14:textId="77777777" w:rsidR="0037498B" w:rsidRPr="00ED05D1" w:rsidRDefault="0037498B" w:rsidP="0037498B">
            <w:pPr>
              <w:pStyle w:val="acctmergecolhdg"/>
              <w:tabs>
                <w:tab w:val="decimal" w:pos="930"/>
              </w:tabs>
              <w:spacing w:line="240" w:lineRule="atLeast"/>
              <w:ind w:right="-101"/>
              <w:jc w:val="left"/>
              <w:rPr>
                <w:sz w:val="20"/>
              </w:rPr>
            </w:pPr>
          </w:p>
        </w:tc>
        <w:tc>
          <w:tcPr>
            <w:tcW w:w="1084" w:type="dxa"/>
            <w:tcBorders>
              <w:top w:val="single" w:sz="4" w:space="0" w:color="auto"/>
            </w:tcBorders>
            <w:shd w:val="clear" w:color="auto" w:fill="auto"/>
            <w:vAlign w:val="bottom"/>
          </w:tcPr>
          <w:p w14:paraId="563A0CA8" w14:textId="77777777" w:rsidR="0037498B" w:rsidRPr="00ED05D1" w:rsidRDefault="0037498B" w:rsidP="0037498B">
            <w:pPr>
              <w:pStyle w:val="BodyText"/>
              <w:tabs>
                <w:tab w:val="decimal" w:pos="930"/>
              </w:tabs>
              <w:ind w:right="-101"/>
              <w:jc w:val="left"/>
              <w:rPr>
                <w:rFonts w:cs="Times New Roman"/>
                <w:b/>
                <w:bCs/>
                <w:sz w:val="20"/>
                <w:szCs w:val="20"/>
              </w:rPr>
            </w:pPr>
          </w:p>
        </w:tc>
        <w:tc>
          <w:tcPr>
            <w:tcW w:w="236" w:type="dxa"/>
          </w:tcPr>
          <w:p w14:paraId="0C045F0D" w14:textId="77777777" w:rsidR="0037498B" w:rsidRPr="00ED05D1" w:rsidRDefault="0037498B" w:rsidP="0037498B">
            <w:pPr>
              <w:tabs>
                <w:tab w:val="decimal" w:pos="930"/>
              </w:tabs>
              <w:spacing w:line="240" w:lineRule="atLeast"/>
              <w:ind w:left="-91" w:right="-101"/>
              <w:rPr>
                <w:b/>
                <w:bCs/>
              </w:rPr>
            </w:pPr>
          </w:p>
        </w:tc>
        <w:tc>
          <w:tcPr>
            <w:tcW w:w="1204" w:type="dxa"/>
            <w:tcBorders>
              <w:top w:val="single" w:sz="4" w:space="0" w:color="auto"/>
            </w:tcBorders>
            <w:vAlign w:val="bottom"/>
          </w:tcPr>
          <w:p w14:paraId="1EBF3D48" w14:textId="77777777" w:rsidR="0037498B" w:rsidRPr="00ED05D1" w:rsidRDefault="0037498B" w:rsidP="0037498B">
            <w:pPr>
              <w:pStyle w:val="BodyText"/>
              <w:tabs>
                <w:tab w:val="decimal" w:pos="930"/>
              </w:tabs>
              <w:ind w:right="-101"/>
              <w:jc w:val="left"/>
              <w:rPr>
                <w:rFonts w:cs="Times New Roman"/>
                <w:b/>
                <w:bCs/>
                <w:sz w:val="20"/>
                <w:szCs w:val="20"/>
              </w:rPr>
            </w:pPr>
          </w:p>
        </w:tc>
      </w:tr>
      <w:tr w:rsidR="0037498B" w:rsidRPr="00ED05D1" w14:paraId="64A2591E" w14:textId="77777777" w:rsidTr="00ED05D1">
        <w:tc>
          <w:tcPr>
            <w:tcW w:w="3330" w:type="dxa"/>
          </w:tcPr>
          <w:p w14:paraId="491A679D" w14:textId="77777777" w:rsidR="0037498B" w:rsidRPr="00ED05D1" w:rsidRDefault="0037498B" w:rsidP="0037498B">
            <w:pPr>
              <w:spacing w:line="240" w:lineRule="atLeast"/>
              <w:ind w:right="-108"/>
              <w:rPr>
                <w:b/>
                <w:bCs/>
              </w:rPr>
            </w:pPr>
            <w:r w:rsidRPr="00ED05D1">
              <w:rPr>
                <w:b/>
                <w:bCs/>
                <w:i/>
                <w:iCs/>
              </w:rPr>
              <w:t>Other current receivables</w:t>
            </w:r>
          </w:p>
        </w:tc>
        <w:tc>
          <w:tcPr>
            <w:tcW w:w="540" w:type="dxa"/>
          </w:tcPr>
          <w:p w14:paraId="1505D7F1" w14:textId="77777777" w:rsidR="0037498B" w:rsidRPr="00ED05D1" w:rsidRDefault="0037498B" w:rsidP="0037498B">
            <w:pPr>
              <w:spacing w:line="240" w:lineRule="atLeast"/>
              <w:jc w:val="center"/>
              <w:rPr>
                <w:b/>
                <w:bCs/>
                <w:i/>
                <w:iCs/>
              </w:rPr>
            </w:pPr>
          </w:p>
        </w:tc>
        <w:tc>
          <w:tcPr>
            <w:tcW w:w="1170" w:type="dxa"/>
            <w:shd w:val="clear" w:color="auto" w:fill="auto"/>
            <w:vAlign w:val="bottom"/>
          </w:tcPr>
          <w:p w14:paraId="1C39ED3A" w14:textId="77777777" w:rsidR="0037498B" w:rsidRPr="00ED05D1" w:rsidRDefault="0037498B" w:rsidP="0037498B">
            <w:pPr>
              <w:pStyle w:val="BodyText"/>
              <w:tabs>
                <w:tab w:val="decimal" w:pos="930"/>
              </w:tabs>
              <w:ind w:right="-101"/>
              <w:jc w:val="left"/>
              <w:rPr>
                <w:rFonts w:cs="Times New Roman"/>
                <w:b/>
                <w:bCs/>
                <w:sz w:val="20"/>
                <w:szCs w:val="20"/>
                <w:cs/>
              </w:rPr>
            </w:pPr>
          </w:p>
        </w:tc>
        <w:tc>
          <w:tcPr>
            <w:tcW w:w="236" w:type="dxa"/>
            <w:vAlign w:val="bottom"/>
          </w:tcPr>
          <w:p w14:paraId="754E9825" w14:textId="77777777" w:rsidR="0037498B" w:rsidRPr="00ED05D1" w:rsidRDefault="0037498B" w:rsidP="0037498B">
            <w:pPr>
              <w:tabs>
                <w:tab w:val="decimal" w:pos="930"/>
              </w:tabs>
              <w:spacing w:line="240" w:lineRule="atLeast"/>
              <w:ind w:left="-91" w:right="-101"/>
              <w:rPr>
                <w:b/>
                <w:bCs/>
              </w:rPr>
            </w:pPr>
          </w:p>
        </w:tc>
        <w:tc>
          <w:tcPr>
            <w:tcW w:w="1204" w:type="dxa"/>
            <w:vAlign w:val="bottom"/>
          </w:tcPr>
          <w:p w14:paraId="632FA79E" w14:textId="77777777" w:rsidR="0037498B" w:rsidRPr="00ED05D1" w:rsidRDefault="0037498B" w:rsidP="0037498B">
            <w:pPr>
              <w:tabs>
                <w:tab w:val="decimal" w:pos="930"/>
              </w:tabs>
              <w:spacing w:line="240" w:lineRule="atLeast"/>
              <w:ind w:right="-101"/>
            </w:pPr>
          </w:p>
        </w:tc>
        <w:tc>
          <w:tcPr>
            <w:tcW w:w="266" w:type="dxa"/>
            <w:vAlign w:val="bottom"/>
          </w:tcPr>
          <w:p w14:paraId="363E530F" w14:textId="77777777" w:rsidR="0037498B" w:rsidRPr="00ED05D1" w:rsidRDefault="0037498B" w:rsidP="0037498B">
            <w:pPr>
              <w:pStyle w:val="acctmergecolhdg"/>
              <w:tabs>
                <w:tab w:val="decimal" w:pos="930"/>
              </w:tabs>
              <w:spacing w:line="240" w:lineRule="atLeast"/>
              <w:ind w:right="-101"/>
              <w:jc w:val="left"/>
              <w:rPr>
                <w:sz w:val="20"/>
              </w:rPr>
            </w:pPr>
          </w:p>
        </w:tc>
        <w:tc>
          <w:tcPr>
            <w:tcW w:w="1084" w:type="dxa"/>
            <w:shd w:val="clear" w:color="auto" w:fill="auto"/>
            <w:vAlign w:val="bottom"/>
          </w:tcPr>
          <w:p w14:paraId="10052731" w14:textId="77777777" w:rsidR="0037498B" w:rsidRPr="00ED05D1" w:rsidRDefault="0037498B" w:rsidP="0037498B">
            <w:pPr>
              <w:pStyle w:val="BodyText"/>
              <w:tabs>
                <w:tab w:val="decimal" w:pos="930"/>
              </w:tabs>
              <w:ind w:right="-101"/>
              <w:jc w:val="left"/>
              <w:rPr>
                <w:rFonts w:cs="Times New Roman"/>
                <w:b/>
                <w:bCs/>
                <w:sz w:val="20"/>
                <w:szCs w:val="20"/>
              </w:rPr>
            </w:pPr>
          </w:p>
        </w:tc>
        <w:tc>
          <w:tcPr>
            <w:tcW w:w="236" w:type="dxa"/>
            <w:vAlign w:val="bottom"/>
          </w:tcPr>
          <w:p w14:paraId="30BD33E1" w14:textId="77777777" w:rsidR="0037498B" w:rsidRPr="00ED05D1" w:rsidRDefault="0037498B" w:rsidP="0037498B">
            <w:pPr>
              <w:tabs>
                <w:tab w:val="decimal" w:pos="930"/>
              </w:tabs>
              <w:spacing w:line="240" w:lineRule="atLeast"/>
              <w:ind w:left="-91" w:right="-101"/>
              <w:rPr>
                <w:b/>
                <w:bCs/>
              </w:rPr>
            </w:pPr>
          </w:p>
        </w:tc>
        <w:tc>
          <w:tcPr>
            <w:tcW w:w="1204" w:type="dxa"/>
            <w:vAlign w:val="bottom"/>
          </w:tcPr>
          <w:p w14:paraId="657C179A" w14:textId="77777777" w:rsidR="0037498B" w:rsidRPr="00ED05D1" w:rsidRDefault="0037498B" w:rsidP="0037498B">
            <w:pPr>
              <w:pStyle w:val="BodyText"/>
              <w:tabs>
                <w:tab w:val="decimal" w:pos="930"/>
              </w:tabs>
              <w:ind w:right="-101"/>
              <w:jc w:val="left"/>
              <w:rPr>
                <w:rFonts w:cs="Times New Roman"/>
                <w:b/>
                <w:bCs/>
                <w:sz w:val="20"/>
                <w:szCs w:val="20"/>
              </w:rPr>
            </w:pPr>
          </w:p>
        </w:tc>
      </w:tr>
      <w:tr w:rsidR="0037498B" w:rsidRPr="00ED05D1" w14:paraId="765BBB9D" w14:textId="77777777" w:rsidTr="00ED05D1">
        <w:tc>
          <w:tcPr>
            <w:tcW w:w="3330" w:type="dxa"/>
          </w:tcPr>
          <w:p w14:paraId="4341BC80" w14:textId="77777777" w:rsidR="0037498B" w:rsidRPr="00ED05D1" w:rsidRDefault="0037498B" w:rsidP="0037498B">
            <w:pPr>
              <w:spacing w:line="240" w:lineRule="atLeast"/>
              <w:ind w:right="-108"/>
              <w:rPr>
                <w:b/>
                <w:bCs/>
              </w:rPr>
            </w:pPr>
            <w:r w:rsidRPr="00ED05D1">
              <w:rPr>
                <w:b/>
                <w:bCs/>
                <w:i/>
                <w:iCs/>
              </w:rPr>
              <w:t>Related parties</w:t>
            </w:r>
          </w:p>
        </w:tc>
        <w:tc>
          <w:tcPr>
            <w:tcW w:w="540" w:type="dxa"/>
          </w:tcPr>
          <w:p w14:paraId="4BE943DB" w14:textId="302AFBC1" w:rsidR="0037498B" w:rsidRPr="00ED05D1" w:rsidRDefault="002E3753" w:rsidP="0037498B">
            <w:pPr>
              <w:spacing w:line="240" w:lineRule="atLeast"/>
              <w:jc w:val="center"/>
              <w:rPr>
                <w:b/>
                <w:bCs/>
                <w:i/>
                <w:iCs/>
              </w:rPr>
            </w:pPr>
            <w:r>
              <w:rPr>
                <w:i/>
                <w:iCs/>
              </w:rPr>
              <w:t>2</w:t>
            </w:r>
          </w:p>
        </w:tc>
        <w:tc>
          <w:tcPr>
            <w:tcW w:w="1170" w:type="dxa"/>
            <w:shd w:val="clear" w:color="auto" w:fill="auto"/>
            <w:vAlign w:val="bottom"/>
          </w:tcPr>
          <w:p w14:paraId="4EDCFBBA" w14:textId="77777777" w:rsidR="0037498B" w:rsidRPr="00ED05D1" w:rsidRDefault="0037498B" w:rsidP="0037498B">
            <w:pPr>
              <w:pStyle w:val="BodyText"/>
              <w:tabs>
                <w:tab w:val="decimal" w:pos="930"/>
              </w:tabs>
              <w:ind w:right="-101"/>
              <w:jc w:val="left"/>
              <w:rPr>
                <w:rFonts w:cs="Times New Roman"/>
                <w:b/>
                <w:bCs/>
                <w:sz w:val="20"/>
                <w:szCs w:val="20"/>
                <w:cs/>
              </w:rPr>
            </w:pPr>
          </w:p>
        </w:tc>
        <w:tc>
          <w:tcPr>
            <w:tcW w:w="236" w:type="dxa"/>
            <w:vAlign w:val="bottom"/>
          </w:tcPr>
          <w:p w14:paraId="0EB2003D" w14:textId="77777777" w:rsidR="0037498B" w:rsidRPr="00ED05D1" w:rsidRDefault="0037498B" w:rsidP="0037498B">
            <w:pPr>
              <w:tabs>
                <w:tab w:val="decimal" w:pos="930"/>
              </w:tabs>
              <w:spacing w:line="240" w:lineRule="atLeast"/>
              <w:ind w:left="-91" w:right="-101"/>
              <w:rPr>
                <w:b/>
                <w:bCs/>
              </w:rPr>
            </w:pPr>
          </w:p>
        </w:tc>
        <w:tc>
          <w:tcPr>
            <w:tcW w:w="1204" w:type="dxa"/>
            <w:vAlign w:val="bottom"/>
          </w:tcPr>
          <w:p w14:paraId="5DBFECB0" w14:textId="77777777" w:rsidR="0037498B" w:rsidRPr="00ED05D1" w:rsidRDefault="0037498B" w:rsidP="0037498B">
            <w:pPr>
              <w:tabs>
                <w:tab w:val="decimal" w:pos="930"/>
              </w:tabs>
              <w:spacing w:line="240" w:lineRule="atLeast"/>
              <w:ind w:right="-101"/>
            </w:pPr>
          </w:p>
        </w:tc>
        <w:tc>
          <w:tcPr>
            <w:tcW w:w="266" w:type="dxa"/>
            <w:vAlign w:val="bottom"/>
          </w:tcPr>
          <w:p w14:paraId="26E8158C" w14:textId="77777777" w:rsidR="0037498B" w:rsidRPr="00ED05D1" w:rsidRDefault="0037498B" w:rsidP="0037498B">
            <w:pPr>
              <w:pStyle w:val="acctmergecolhdg"/>
              <w:tabs>
                <w:tab w:val="decimal" w:pos="930"/>
              </w:tabs>
              <w:spacing w:line="240" w:lineRule="atLeast"/>
              <w:ind w:right="-101"/>
              <w:jc w:val="left"/>
              <w:rPr>
                <w:sz w:val="20"/>
              </w:rPr>
            </w:pPr>
          </w:p>
        </w:tc>
        <w:tc>
          <w:tcPr>
            <w:tcW w:w="1084" w:type="dxa"/>
            <w:shd w:val="clear" w:color="auto" w:fill="auto"/>
            <w:vAlign w:val="bottom"/>
          </w:tcPr>
          <w:p w14:paraId="308F6E22" w14:textId="77777777" w:rsidR="0037498B" w:rsidRPr="00ED05D1" w:rsidRDefault="0037498B" w:rsidP="0037498B">
            <w:pPr>
              <w:pStyle w:val="BodyText"/>
              <w:tabs>
                <w:tab w:val="decimal" w:pos="930"/>
              </w:tabs>
              <w:ind w:right="-101"/>
              <w:jc w:val="left"/>
              <w:rPr>
                <w:rFonts w:cs="Times New Roman"/>
                <w:b/>
                <w:bCs/>
                <w:sz w:val="20"/>
                <w:szCs w:val="20"/>
              </w:rPr>
            </w:pPr>
          </w:p>
        </w:tc>
        <w:tc>
          <w:tcPr>
            <w:tcW w:w="236" w:type="dxa"/>
            <w:vAlign w:val="bottom"/>
          </w:tcPr>
          <w:p w14:paraId="0980D2C4" w14:textId="77777777" w:rsidR="0037498B" w:rsidRPr="00ED05D1" w:rsidRDefault="0037498B" w:rsidP="0037498B">
            <w:pPr>
              <w:tabs>
                <w:tab w:val="decimal" w:pos="930"/>
              </w:tabs>
              <w:spacing w:line="240" w:lineRule="atLeast"/>
              <w:ind w:left="-91" w:right="-101"/>
              <w:rPr>
                <w:b/>
                <w:bCs/>
              </w:rPr>
            </w:pPr>
          </w:p>
        </w:tc>
        <w:tc>
          <w:tcPr>
            <w:tcW w:w="1204" w:type="dxa"/>
            <w:vAlign w:val="bottom"/>
          </w:tcPr>
          <w:p w14:paraId="2E225676" w14:textId="77777777" w:rsidR="0037498B" w:rsidRPr="00ED05D1" w:rsidRDefault="0037498B" w:rsidP="0037498B">
            <w:pPr>
              <w:pStyle w:val="BodyText"/>
              <w:tabs>
                <w:tab w:val="decimal" w:pos="930"/>
              </w:tabs>
              <w:ind w:right="-101"/>
              <w:jc w:val="left"/>
              <w:rPr>
                <w:rFonts w:cs="Times New Roman"/>
                <w:b/>
                <w:bCs/>
                <w:sz w:val="20"/>
                <w:szCs w:val="20"/>
              </w:rPr>
            </w:pPr>
          </w:p>
        </w:tc>
      </w:tr>
      <w:tr w:rsidR="00F0750E" w:rsidRPr="00ED05D1" w14:paraId="6B67F0C2" w14:textId="77777777" w:rsidTr="00ED05D1">
        <w:tc>
          <w:tcPr>
            <w:tcW w:w="3330" w:type="dxa"/>
          </w:tcPr>
          <w:p w14:paraId="38397291" w14:textId="77777777" w:rsidR="00F0750E" w:rsidRPr="00ED05D1" w:rsidRDefault="00F0750E" w:rsidP="00F0750E">
            <w:pPr>
              <w:spacing w:line="240" w:lineRule="atLeast"/>
              <w:ind w:right="-108"/>
              <w:rPr>
                <w:b/>
                <w:bCs/>
              </w:rPr>
            </w:pPr>
            <w:r w:rsidRPr="00ED05D1">
              <w:rPr>
                <w:spacing w:val="-2"/>
              </w:rPr>
              <w:t xml:space="preserve">Product and service advance payment </w:t>
            </w:r>
          </w:p>
        </w:tc>
        <w:tc>
          <w:tcPr>
            <w:tcW w:w="540" w:type="dxa"/>
          </w:tcPr>
          <w:p w14:paraId="0EECFA52" w14:textId="77777777" w:rsidR="00F0750E" w:rsidRPr="00ED05D1" w:rsidRDefault="00F0750E" w:rsidP="00F0750E">
            <w:pPr>
              <w:spacing w:line="240" w:lineRule="atLeast"/>
              <w:jc w:val="center"/>
              <w:rPr>
                <w:b/>
                <w:bCs/>
                <w:i/>
                <w:iCs/>
              </w:rPr>
            </w:pPr>
          </w:p>
        </w:tc>
        <w:tc>
          <w:tcPr>
            <w:tcW w:w="1170" w:type="dxa"/>
            <w:shd w:val="clear" w:color="auto" w:fill="auto"/>
            <w:vAlign w:val="bottom"/>
          </w:tcPr>
          <w:p w14:paraId="344BE6DE" w14:textId="512AAB20" w:rsidR="00F0750E" w:rsidRPr="00ED05D1" w:rsidRDefault="00F0750E" w:rsidP="00F0750E">
            <w:pPr>
              <w:tabs>
                <w:tab w:val="decimal" w:pos="622"/>
              </w:tabs>
              <w:spacing w:line="240" w:lineRule="atLeast"/>
              <w:ind w:right="-101"/>
              <w:rPr>
                <w:cs/>
              </w:rPr>
            </w:pPr>
            <w:r w:rsidRPr="00ED05D1">
              <w:t>-</w:t>
            </w:r>
          </w:p>
        </w:tc>
        <w:tc>
          <w:tcPr>
            <w:tcW w:w="236" w:type="dxa"/>
            <w:vAlign w:val="bottom"/>
          </w:tcPr>
          <w:p w14:paraId="5EE4ACA3" w14:textId="77777777" w:rsidR="00F0750E" w:rsidRPr="00ED05D1" w:rsidRDefault="00F0750E" w:rsidP="00F0750E">
            <w:pPr>
              <w:tabs>
                <w:tab w:val="decimal" w:pos="930"/>
              </w:tabs>
              <w:spacing w:line="240" w:lineRule="atLeast"/>
              <w:ind w:left="-91" w:right="-101"/>
            </w:pPr>
          </w:p>
        </w:tc>
        <w:tc>
          <w:tcPr>
            <w:tcW w:w="1204" w:type="dxa"/>
            <w:vAlign w:val="bottom"/>
          </w:tcPr>
          <w:p w14:paraId="05BFC8D4" w14:textId="3092F988" w:rsidR="00F0750E" w:rsidRPr="00ED05D1" w:rsidRDefault="00F0750E" w:rsidP="00F0750E">
            <w:pPr>
              <w:tabs>
                <w:tab w:val="decimal" w:pos="600"/>
              </w:tabs>
              <w:spacing w:line="240" w:lineRule="atLeast"/>
              <w:ind w:right="-101"/>
            </w:pPr>
            <w:r w:rsidRPr="00ED05D1">
              <w:t>-</w:t>
            </w:r>
          </w:p>
        </w:tc>
        <w:tc>
          <w:tcPr>
            <w:tcW w:w="266" w:type="dxa"/>
            <w:vAlign w:val="bottom"/>
          </w:tcPr>
          <w:p w14:paraId="298817CD" w14:textId="77777777" w:rsidR="00F0750E" w:rsidRPr="00ED05D1" w:rsidRDefault="00F0750E" w:rsidP="00F0750E">
            <w:pPr>
              <w:pStyle w:val="acctmergecolhdg"/>
              <w:tabs>
                <w:tab w:val="decimal" w:pos="930"/>
              </w:tabs>
              <w:spacing w:line="240" w:lineRule="atLeast"/>
              <w:ind w:right="-101"/>
              <w:jc w:val="left"/>
              <w:rPr>
                <w:sz w:val="20"/>
              </w:rPr>
            </w:pPr>
          </w:p>
        </w:tc>
        <w:tc>
          <w:tcPr>
            <w:tcW w:w="1084" w:type="dxa"/>
            <w:shd w:val="clear" w:color="auto" w:fill="auto"/>
            <w:vAlign w:val="bottom"/>
          </w:tcPr>
          <w:p w14:paraId="6505E272" w14:textId="49B8885B" w:rsidR="00F0750E" w:rsidRPr="00ED05D1" w:rsidRDefault="00F0750E" w:rsidP="00F0750E">
            <w:pPr>
              <w:tabs>
                <w:tab w:val="decimal" w:pos="793"/>
              </w:tabs>
              <w:spacing w:line="240" w:lineRule="atLeast"/>
              <w:ind w:right="-101"/>
            </w:pPr>
            <w:r w:rsidRPr="00ED05D1">
              <w:t>390,626</w:t>
            </w:r>
          </w:p>
        </w:tc>
        <w:tc>
          <w:tcPr>
            <w:tcW w:w="236" w:type="dxa"/>
            <w:vAlign w:val="bottom"/>
          </w:tcPr>
          <w:p w14:paraId="2DCD1A7D" w14:textId="77777777" w:rsidR="00F0750E" w:rsidRPr="00ED05D1" w:rsidRDefault="00F0750E" w:rsidP="00F0750E">
            <w:pPr>
              <w:tabs>
                <w:tab w:val="decimal" w:pos="930"/>
              </w:tabs>
              <w:spacing w:line="240" w:lineRule="atLeast"/>
              <w:ind w:left="-91" w:right="-101"/>
            </w:pPr>
          </w:p>
        </w:tc>
        <w:tc>
          <w:tcPr>
            <w:tcW w:w="1204" w:type="dxa"/>
            <w:vAlign w:val="bottom"/>
          </w:tcPr>
          <w:p w14:paraId="307DF68B" w14:textId="5E68812C" w:rsidR="00F0750E" w:rsidRPr="00ED05D1" w:rsidRDefault="00F0750E" w:rsidP="00F0750E">
            <w:pPr>
              <w:tabs>
                <w:tab w:val="decimal" w:pos="890"/>
              </w:tabs>
              <w:spacing w:line="240" w:lineRule="atLeast"/>
              <w:ind w:right="-101"/>
            </w:pPr>
            <w:r w:rsidRPr="00ED05D1">
              <w:t>542,052</w:t>
            </w:r>
          </w:p>
        </w:tc>
      </w:tr>
      <w:tr w:rsidR="00F0750E" w:rsidRPr="00ED05D1" w14:paraId="51FFD572" w14:textId="77777777" w:rsidTr="00ED05D1">
        <w:tc>
          <w:tcPr>
            <w:tcW w:w="3330" w:type="dxa"/>
          </w:tcPr>
          <w:p w14:paraId="0D8C4082" w14:textId="77777777" w:rsidR="00F0750E" w:rsidRPr="00ED05D1" w:rsidRDefault="00F0750E" w:rsidP="00F0750E">
            <w:pPr>
              <w:spacing w:line="240" w:lineRule="atLeast"/>
              <w:ind w:right="-108"/>
              <w:rPr>
                <w:spacing w:val="-2"/>
              </w:rPr>
            </w:pPr>
            <w:r w:rsidRPr="00ED05D1">
              <w:t>Others</w:t>
            </w:r>
          </w:p>
        </w:tc>
        <w:tc>
          <w:tcPr>
            <w:tcW w:w="540" w:type="dxa"/>
          </w:tcPr>
          <w:p w14:paraId="589382C8" w14:textId="77777777" w:rsidR="00F0750E" w:rsidRPr="00ED05D1" w:rsidRDefault="00F0750E" w:rsidP="00F0750E">
            <w:pPr>
              <w:spacing w:line="240" w:lineRule="atLeast"/>
              <w:jc w:val="center"/>
              <w:rPr>
                <w:b/>
                <w:bCs/>
                <w:i/>
                <w:iCs/>
              </w:rPr>
            </w:pPr>
          </w:p>
        </w:tc>
        <w:tc>
          <w:tcPr>
            <w:tcW w:w="1170" w:type="dxa"/>
            <w:tcBorders>
              <w:bottom w:val="single" w:sz="4" w:space="0" w:color="auto"/>
            </w:tcBorders>
            <w:shd w:val="clear" w:color="auto" w:fill="auto"/>
            <w:vAlign w:val="bottom"/>
          </w:tcPr>
          <w:p w14:paraId="2E0D1E68" w14:textId="6CF3C80F" w:rsidR="00F0750E" w:rsidRPr="00ED05D1" w:rsidRDefault="00F0750E" w:rsidP="00F0750E">
            <w:pPr>
              <w:tabs>
                <w:tab w:val="decimal" w:pos="622"/>
              </w:tabs>
              <w:spacing w:line="240" w:lineRule="atLeast"/>
              <w:ind w:right="-101"/>
            </w:pPr>
            <w:r w:rsidRPr="00ED05D1">
              <w:t>-</w:t>
            </w:r>
          </w:p>
        </w:tc>
        <w:tc>
          <w:tcPr>
            <w:tcW w:w="236" w:type="dxa"/>
            <w:vAlign w:val="bottom"/>
          </w:tcPr>
          <w:p w14:paraId="485436E6" w14:textId="77777777" w:rsidR="00F0750E" w:rsidRPr="00ED05D1" w:rsidRDefault="00F0750E" w:rsidP="00F0750E">
            <w:pPr>
              <w:tabs>
                <w:tab w:val="decimal" w:pos="930"/>
              </w:tabs>
              <w:spacing w:line="240" w:lineRule="atLeast"/>
              <w:ind w:left="-91" w:right="-101"/>
            </w:pPr>
          </w:p>
        </w:tc>
        <w:tc>
          <w:tcPr>
            <w:tcW w:w="1204" w:type="dxa"/>
            <w:tcBorders>
              <w:bottom w:val="single" w:sz="4" w:space="0" w:color="auto"/>
            </w:tcBorders>
            <w:vAlign w:val="bottom"/>
          </w:tcPr>
          <w:p w14:paraId="61CAFB75" w14:textId="4CA4866B" w:rsidR="00F0750E" w:rsidRPr="00ED05D1" w:rsidRDefault="00F0750E" w:rsidP="00F0750E">
            <w:pPr>
              <w:tabs>
                <w:tab w:val="decimal" w:pos="600"/>
              </w:tabs>
              <w:spacing w:line="240" w:lineRule="atLeast"/>
              <w:ind w:right="-101"/>
            </w:pPr>
            <w:r w:rsidRPr="00ED05D1">
              <w:t>-</w:t>
            </w:r>
          </w:p>
        </w:tc>
        <w:tc>
          <w:tcPr>
            <w:tcW w:w="266" w:type="dxa"/>
            <w:vAlign w:val="bottom"/>
          </w:tcPr>
          <w:p w14:paraId="431D928B" w14:textId="77777777" w:rsidR="00F0750E" w:rsidRPr="00ED05D1" w:rsidRDefault="00F0750E" w:rsidP="00F0750E">
            <w:pPr>
              <w:pStyle w:val="acctmergecolhdg"/>
              <w:tabs>
                <w:tab w:val="decimal" w:pos="930"/>
              </w:tabs>
              <w:spacing w:line="240" w:lineRule="atLeast"/>
              <w:ind w:right="-101"/>
              <w:jc w:val="left"/>
              <w:rPr>
                <w:sz w:val="20"/>
              </w:rPr>
            </w:pPr>
          </w:p>
        </w:tc>
        <w:tc>
          <w:tcPr>
            <w:tcW w:w="1084" w:type="dxa"/>
            <w:tcBorders>
              <w:bottom w:val="single" w:sz="4" w:space="0" w:color="auto"/>
            </w:tcBorders>
            <w:shd w:val="clear" w:color="auto" w:fill="auto"/>
            <w:vAlign w:val="bottom"/>
          </w:tcPr>
          <w:p w14:paraId="608BAC92" w14:textId="056A76BC" w:rsidR="00F0750E" w:rsidRPr="00ED05D1" w:rsidRDefault="00F0750E" w:rsidP="00F0750E">
            <w:pPr>
              <w:tabs>
                <w:tab w:val="decimal" w:pos="793"/>
              </w:tabs>
              <w:spacing w:line="240" w:lineRule="atLeast"/>
              <w:ind w:right="-101"/>
              <w:rPr>
                <w:rFonts w:eastAsia="Calibri"/>
              </w:rPr>
            </w:pPr>
            <w:r w:rsidRPr="00ED05D1">
              <w:rPr>
                <w:rFonts w:eastAsia="Calibri"/>
              </w:rPr>
              <w:t>4,556</w:t>
            </w:r>
          </w:p>
        </w:tc>
        <w:tc>
          <w:tcPr>
            <w:tcW w:w="236" w:type="dxa"/>
            <w:vAlign w:val="bottom"/>
          </w:tcPr>
          <w:p w14:paraId="69684137" w14:textId="77777777" w:rsidR="00F0750E" w:rsidRPr="00ED05D1" w:rsidRDefault="00F0750E" w:rsidP="00F0750E">
            <w:pPr>
              <w:tabs>
                <w:tab w:val="decimal" w:pos="930"/>
              </w:tabs>
              <w:spacing w:line="240" w:lineRule="atLeast"/>
              <w:ind w:left="-91" w:right="-101"/>
            </w:pPr>
          </w:p>
        </w:tc>
        <w:tc>
          <w:tcPr>
            <w:tcW w:w="1204" w:type="dxa"/>
            <w:tcBorders>
              <w:bottom w:val="single" w:sz="4" w:space="0" w:color="auto"/>
            </w:tcBorders>
            <w:vAlign w:val="bottom"/>
          </w:tcPr>
          <w:p w14:paraId="5F9AD590" w14:textId="59F0CA76" w:rsidR="00F0750E" w:rsidRPr="00ED05D1" w:rsidRDefault="00F0750E" w:rsidP="00F0750E">
            <w:pPr>
              <w:tabs>
                <w:tab w:val="decimal" w:pos="890"/>
              </w:tabs>
              <w:spacing w:line="240" w:lineRule="atLeast"/>
              <w:ind w:right="-101"/>
            </w:pPr>
            <w:r w:rsidRPr="00ED05D1">
              <w:rPr>
                <w:rFonts w:eastAsia="Calibri"/>
              </w:rPr>
              <w:t>3,494</w:t>
            </w:r>
          </w:p>
        </w:tc>
      </w:tr>
      <w:tr w:rsidR="00F0750E" w:rsidRPr="00ED05D1" w14:paraId="5598BE41" w14:textId="77777777" w:rsidTr="00ED05D1">
        <w:tc>
          <w:tcPr>
            <w:tcW w:w="3330" w:type="dxa"/>
          </w:tcPr>
          <w:p w14:paraId="5EAC51FA" w14:textId="77777777" w:rsidR="00F0750E" w:rsidRPr="00ED05D1" w:rsidRDefault="00F0750E" w:rsidP="00F0750E">
            <w:pPr>
              <w:spacing w:line="240" w:lineRule="atLeast"/>
              <w:ind w:right="-108"/>
              <w:rPr>
                <w:b/>
                <w:bCs/>
              </w:rPr>
            </w:pPr>
            <w:r w:rsidRPr="00ED05D1">
              <w:rPr>
                <w:b/>
                <w:bCs/>
              </w:rPr>
              <w:t>Total</w:t>
            </w:r>
          </w:p>
        </w:tc>
        <w:tc>
          <w:tcPr>
            <w:tcW w:w="540" w:type="dxa"/>
          </w:tcPr>
          <w:p w14:paraId="13D1BC50" w14:textId="77777777" w:rsidR="00F0750E" w:rsidRPr="00ED05D1" w:rsidRDefault="00F0750E" w:rsidP="00F0750E">
            <w:pPr>
              <w:spacing w:line="240" w:lineRule="atLeast"/>
              <w:jc w:val="center"/>
              <w:rPr>
                <w:b/>
                <w:bCs/>
                <w:i/>
                <w:iCs/>
              </w:rPr>
            </w:pPr>
          </w:p>
        </w:tc>
        <w:tc>
          <w:tcPr>
            <w:tcW w:w="1170" w:type="dxa"/>
            <w:tcBorders>
              <w:top w:val="single" w:sz="4" w:space="0" w:color="auto"/>
            </w:tcBorders>
            <w:shd w:val="clear" w:color="auto" w:fill="auto"/>
            <w:vAlign w:val="bottom"/>
          </w:tcPr>
          <w:p w14:paraId="70321064" w14:textId="5F4ED4B1" w:rsidR="00F0750E" w:rsidRPr="00ED05D1" w:rsidRDefault="00F0750E" w:rsidP="00F0750E">
            <w:pPr>
              <w:tabs>
                <w:tab w:val="decimal" w:pos="622"/>
              </w:tabs>
              <w:spacing w:line="240" w:lineRule="atLeast"/>
              <w:ind w:right="-101"/>
              <w:rPr>
                <w:b/>
                <w:bCs/>
              </w:rPr>
            </w:pPr>
            <w:r w:rsidRPr="00ED05D1">
              <w:rPr>
                <w:b/>
                <w:bCs/>
              </w:rPr>
              <w:t>-</w:t>
            </w:r>
          </w:p>
        </w:tc>
        <w:tc>
          <w:tcPr>
            <w:tcW w:w="236" w:type="dxa"/>
            <w:vAlign w:val="bottom"/>
          </w:tcPr>
          <w:p w14:paraId="4BABC988" w14:textId="77777777" w:rsidR="00F0750E" w:rsidRPr="00ED05D1" w:rsidRDefault="00F0750E" w:rsidP="00F0750E">
            <w:pPr>
              <w:tabs>
                <w:tab w:val="decimal" w:pos="930"/>
              </w:tabs>
              <w:spacing w:line="240" w:lineRule="atLeast"/>
              <w:ind w:left="-91" w:right="-101"/>
              <w:rPr>
                <w:b/>
                <w:bCs/>
              </w:rPr>
            </w:pPr>
          </w:p>
        </w:tc>
        <w:tc>
          <w:tcPr>
            <w:tcW w:w="1204" w:type="dxa"/>
            <w:tcBorders>
              <w:top w:val="single" w:sz="4" w:space="0" w:color="auto"/>
            </w:tcBorders>
            <w:vAlign w:val="bottom"/>
          </w:tcPr>
          <w:p w14:paraId="185F5454" w14:textId="5CAC4385" w:rsidR="00F0750E" w:rsidRPr="00ED05D1" w:rsidRDefault="00F0750E" w:rsidP="00F0750E">
            <w:pPr>
              <w:tabs>
                <w:tab w:val="decimal" w:pos="600"/>
              </w:tabs>
              <w:spacing w:line="240" w:lineRule="atLeast"/>
              <w:ind w:right="-101"/>
              <w:rPr>
                <w:b/>
                <w:bCs/>
              </w:rPr>
            </w:pPr>
            <w:r w:rsidRPr="00ED05D1">
              <w:rPr>
                <w:b/>
                <w:bCs/>
              </w:rPr>
              <w:t>-</w:t>
            </w:r>
          </w:p>
        </w:tc>
        <w:tc>
          <w:tcPr>
            <w:tcW w:w="266" w:type="dxa"/>
            <w:vAlign w:val="bottom"/>
          </w:tcPr>
          <w:p w14:paraId="1C32DFE7" w14:textId="77777777" w:rsidR="00F0750E" w:rsidRPr="00ED05D1" w:rsidRDefault="00F0750E" w:rsidP="00F0750E">
            <w:pPr>
              <w:pStyle w:val="acctmergecolhdg"/>
              <w:tabs>
                <w:tab w:val="decimal" w:pos="930"/>
              </w:tabs>
              <w:spacing w:line="240" w:lineRule="atLeast"/>
              <w:ind w:right="-101"/>
              <w:jc w:val="left"/>
              <w:rPr>
                <w:bCs/>
                <w:sz w:val="20"/>
              </w:rPr>
            </w:pPr>
          </w:p>
        </w:tc>
        <w:tc>
          <w:tcPr>
            <w:tcW w:w="1084" w:type="dxa"/>
            <w:tcBorders>
              <w:top w:val="single" w:sz="4" w:space="0" w:color="auto"/>
            </w:tcBorders>
            <w:shd w:val="clear" w:color="auto" w:fill="auto"/>
            <w:vAlign w:val="bottom"/>
          </w:tcPr>
          <w:p w14:paraId="66C45C09" w14:textId="53F1D5C1" w:rsidR="00F0750E" w:rsidRPr="00ED05D1" w:rsidRDefault="00F0750E" w:rsidP="00F0750E">
            <w:pPr>
              <w:tabs>
                <w:tab w:val="decimal" w:pos="793"/>
              </w:tabs>
              <w:spacing w:line="240" w:lineRule="atLeast"/>
              <w:ind w:right="-101"/>
              <w:rPr>
                <w:rFonts w:eastAsia="Calibri"/>
                <w:b/>
                <w:bCs/>
              </w:rPr>
            </w:pPr>
            <w:r w:rsidRPr="00ED05D1">
              <w:rPr>
                <w:rFonts w:eastAsia="Calibri"/>
                <w:b/>
                <w:bCs/>
              </w:rPr>
              <w:t>395,182</w:t>
            </w:r>
          </w:p>
        </w:tc>
        <w:tc>
          <w:tcPr>
            <w:tcW w:w="236" w:type="dxa"/>
            <w:vAlign w:val="bottom"/>
          </w:tcPr>
          <w:p w14:paraId="160BAB2D" w14:textId="77777777" w:rsidR="00F0750E" w:rsidRPr="00ED05D1" w:rsidRDefault="00F0750E" w:rsidP="00F0750E">
            <w:pPr>
              <w:tabs>
                <w:tab w:val="decimal" w:pos="930"/>
              </w:tabs>
              <w:spacing w:line="240" w:lineRule="atLeast"/>
              <w:ind w:left="-91" w:right="-101"/>
              <w:rPr>
                <w:b/>
                <w:bCs/>
              </w:rPr>
            </w:pPr>
          </w:p>
        </w:tc>
        <w:tc>
          <w:tcPr>
            <w:tcW w:w="1204" w:type="dxa"/>
            <w:tcBorders>
              <w:top w:val="single" w:sz="4" w:space="0" w:color="auto"/>
            </w:tcBorders>
            <w:vAlign w:val="bottom"/>
          </w:tcPr>
          <w:p w14:paraId="58B29205" w14:textId="1912973C" w:rsidR="00F0750E" w:rsidRPr="00ED05D1" w:rsidRDefault="00F0750E" w:rsidP="00F0750E">
            <w:pPr>
              <w:tabs>
                <w:tab w:val="decimal" w:pos="890"/>
              </w:tabs>
              <w:spacing w:line="240" w:lineRule="atLeast"/>
              <w:ind w:right="-101"/>
              <w:rPr>
                <w:rFonts w:eastAsia="Calibri"/>
                <w:b/>
                <w:bCs/>
              </w:rPr>
            </w:pPr>
            <w:r w:rsidRPr="00ED05D1">
              <w:rPr>
                <w:rFonts w:eastAsia="Calibri"/>
                <w:b/>
                <w:bCs/>
              </w:rPr>
              <w:t>545,546</w:t>
            </w:r>
          </w:p>
        </w:tc>
      </w:tr>
      <w:tr w:rsidR="00F0750E" w:rsidRPr="00ED05D1" w14:paraId="7B8B4FEB" w14:textId="77777777" w:rsidTr="00ED05D1">
        <w:tc>
          <w:tcPr>
            <w:tcW w:w="3330" w:type="dxa"/>
            <w:vAlign w:val="bottom"/>
          </w:tcPr>
          <w:p w14:paraId="5FC7A7CA" w14:textId="77777777" w:rsidR="00F0750E" w:rsidRPr="00ED05D1" w:rsidRDefault="00F0750E" w:rsidP="00F0750E">
            <w:pPr>
              <w:spacing w:line="240" w:lineRule="atLeast"/>
              <w:ind w:right="-108"/>
            </w:pPr>
            <w:r w:rsidRPr="00ED05D1">
              <w:rPr>
                <w:i/>
                <w:iCs/>
              </w:rPr>
              <w:t>Less</w:t>
            </w:r>
            <w:r w:rsidRPr="00ED05D1">
              <w:t xml:space="preserve"> allowance for expected credit loss</w:t>
            </w:r>
          </w:p>
        </w:tc>
        <w:tc>
          <w:tcPr>
            <w:tcW w:w="540" w:type="dxa"/>
          </w:tcPr>
          <w:p w14:paraId="097CEAF8" w14:textId="77777777" w:rsidR="00F0750E" w:rsidRPr="00ED05D1" w:rsidRDefault="00F0750E" w:rsidP="00F0750E">
            <w:pPr>
              <w:spacing w:line="240" w:lineRule="atLeast"/>
              <w:jc w:val="center"/>
              <w:rPr>
                <w:b/>
                <w:bCs/>
                <w:i/>
                <w:iCs/>
              </w:rPr>
            </w:pPr>
          </w:p>
        </w:tc>
        <w:tc>
          <w:tcPr>
            <w:tcW w:w="1170" w:type="dxa"/>
            <w:tcBorders>
              <w:bottom w:val="single" w:sz="4" w:space="0" w:color="auto"/>
            </w:tcBorders>
            <w:shd w:val="clear" w:color="auto" w:fill="auto"/>
            <w:vAlign w:val="bottom"/>
          </w:tcPr>
          <w:p w14:paraId="184EE5DE" w14:textId="6E428435" w:rsidR="00F0750E" w:rsidRPr="00ED05D1" w:rsidRDefault="00F0750E" w:rsidP="00F0750E">
            <w:pPr>
              <w:tabs>
                <w:tab w:val="decimal" w:pos="622"/>
              </w:tabs>
              <w:spacing w:line="240" w:lineRule="atLeast"/>
              <w:ind w:right="-101"/>
            </w:pPr>
            <w:r w:rsidRPr="00ED05D1">
              <w:t>-</w:t>
            </w:r>
          </w:p>
        </w:tc>
        <w:tc>
          <w:tcPr>
            <w:tcW w:w="236" w:type="dxa"/>
            <w:vAlign w:val="bottom"/>
          </w:tcPr>
          <w:p w14:paraId="25D52AD9" w14:textId="77777777" w:rsidR="00F0750E" w:rsidRPr="00ED05D1" w:rsidRDefault="00F0750E" w:rsidP="00F0750E">
            <w:pPr>
              <w:tabs>
                <w:tab w:val="decimal" w:pos="930"/>
              </w:tabs>
              <w:spacing w:line="240" w:lineRule="atLeast"/>
              <w:ind w:left="-91" w:right="-101"/>
            </w:pPr>
          </w:p>
        </w:tc>
        <w:tc>
          <w:tcPr>
            <w:tcW w:w="1204" w:type="dxa"/>
            <w:tcBorders>
              <w:bottom w:val="single" w:sz="4" w:space="0" w:color="auto"/>
            </w:tcBorders>
            <w:vAlign w:val="bottom"/>
          </w:tcPr>
          <w:p w14:paraId="7DD99F52" w14:textId="43EF95D9" w:rsidR="00F0750E" w:rsidRPr="00ED05D1" w:rsidRDefault="00F0750E" w:rsidP="00F0750E">
            <w:pPr>
              <w:tabs>
                <w:tab w:val="decimal" w:pos="600"/>
              </w:tabs>
              <w:spacing w:line="240" w:lineRule="atLeast"/>
              <w:ind w:right="-101"/>
            </w:pPr>
            <w:r w:rsidRPr="00ED05D1">
              <w:t>-</w:t>
            </w:r>
          </w:p>
        </w:tc>
        <w:tc>
          <w:tcPr>
            <w:tcW w:w="266" w:type="dxa"/>
            <w:vAlign w:val="bottom"/>
          </w:tcPr>
          <w:p w14:paraId="20C1FA7C" w14:textId="77777777" w:rsidR="00F0750E" w:rsidRPr="00ED05D1" w:rsidRDefault="00F0750E" w:rsidP="00F0750E">
            <w:pPr>
              <w:pStyle w:val="acctmergecolhdg"/>
              <w:tabs>
                <w:tab w:val="decimal" w:pos="930"/>
              </w:tabs>
              <w:spacing w:line="240" w:lineRule="atLeast"/>
              <w:ind w:right="-101"/>
              <w:jc w:val="left"/>
              <w:rPr>
                <w:sz w:val="20"/>
              </w:rPr>
            </w:pPr>
          </w:p>
        </w:tc>
        <w:tc>
          <w:tcPr>
            <w:tcW w:w="1084" w:type="dxa"/>
            <w:tcBorders>
              <w:bottom w:val="single" w:sz="4" w:space="0" w:color="auto"/>
            </w:tcBorders>
            <w:shd w:val="clear" w:color="auto" w:fill="auto"/>
            <w:vAlign w:val="bottom"/>
          </w:tcPr>
          <w:p w14:paraId="4CB33DE3" w14:textId="58810FD8" w:rsidR="00F0750E" w:rsidRPr="00ED05D1" w:rsidRDefault="00F0750E" w:rsidP="00F0750E">
            <w:pPr>
              <w:tabs>
                <w:tab w:val="decimal" w:pos="793"/>
              </w:tabs>
              <w:spacing w:line="240" w:lineRule="atLeast"/>
              <w:ind w:right="-101"/>
              <w:rPr>
                <w:rFonts w:eastAsia="Calibri"/>
              </w:rPr>
            </w:pPr>
            <w:r w:rsidRPr="00ED05D1">
              <w:rPr>
                <w:rFonts w:eastAsia="Calibri"/>
              </w:rPr>
              <w:t>(16,486)</w:t>
            </w:r>
          </w:p>
        </w:tc>
        <w:tc>
          <w:tcPr>
            <w:tcW w:w="236" w:type="dxa"/>
            <w:vAlign w:val="bottom"/>
          </w:tcPr>
          <w:p w14:paraId="135A1B50" w14:textId="77777777" w:rsidR="00F0750E" w:rsidRPr="00ED05D1" w:rsidRDefault="00F0750E" w:rsidP="00F0750E">
            <w:pPr>
              <w:tabs>
                <w:tab w:val="decimal" w:pos="930"/>
              </w:tabs>
              <w:spacing w:line="240" w:lineRule="atLeast"/>
              <w:ind w:left="-91" w:right="-101"/>
            </w:pPr>
          </w:p>
        </w:tc>
        <w:tc>
          <w:tcPr>
            <w:tcW w:w="1204" w:type="dxa"/>
            <w:tcBorders>
              <w:bottom w:val="single" w:sz="4" w:space="0" w:color="auto"/>
            </w:tcBorders>
            <w:vAlign w:val="bottom"/>
          </w:tcPr>
          <w:p w14:paraId="02D68A7B" w14:textId="3F998557" w:rsidR="00F0750E" w:rsidRPr="00ED05D1" w:rsidRDefault="00F0750E" w:rsidP="00F0750E">
            <w:pPr>
              <w:tabs>
                <w:tab w:val="decimal" w:pos="890"/>
              </w:tabs>
              <w:spacing w:line="240" w:lineRule="atLeast"/>
              <w:ind w:right="-101"/>
              <w:rPr>
                <w:rFonts w:eastAsia="Calibri"/>
              </w:rPr>
            </w:pPr>
            <w:r w:rsidRPr="00ED05D1">
              <w:rPr>
                <w:rFonts w:eastAsia="Calibri"/>
              </w:rPr>
              <w:t>(16,779)</w:t>
            </w:r>
          </w:p>
        </w:tc>
      </w:tr>
      <w:tr w:rsidR="00F0750E" w:rsidRPr="00ED05D1" w14:paraId="43B5346C" w14:textId="77777777" w:rsidTr="00ED05D1">
        <w:tc>
          <w:tcPr>
            <w:tcW w:w="3330" w:type="dxa"/>
          </w:tcPr>
          <w:p w14:paraId="2A85F644" w14:textId="77777777" w:rsidR="00F0750E" w:rsidRPr="00ED05D1" w:rsidRDefault="00F0750E" w:rsidP="00F0750E">
            <w:pPr>
              <w:spacing w:line="240" w:lineRule="atLeast"/>
              <w:ind w:right="-108"/>
              <w:rPr>
                <w:b/>
                <w:bCs/>
                <w:cs/>
              </w:rPr>
            </w:pPr>
            <w:r w:rsidRPr="00ED05D1">
              <w:rPr>
                <w:b/>
                <w:bCs/>
              </w:rPr>
              <w:t>Net</w:t>
            </w:r>
          </w:p>
        </w:tc>
        <w:tc>
          <w:tcPr>
            <w:tcW w:w="540" w:type="dxa"/>
          </w:tcPr>
          <w:p w14:paraId="70455DE6" w14:textId="77777777" w:rsidR="00F0750E" w:rsidRPr="00ED05D1" w:rsidRDefault="00F0750E" w:rsidP="00F0750E">
            <w:pPr>
              <w:spacing w:line="240" w:lineRule="atLeast"/>
              <w:jc w:val="center"/>
              <w:rPr>
                <w:b/>
                <w:bCs/>
                <w:i/>
                <w:iCs/>
              </w:rPr>
            </w:pPr>
          </w:p>
        </w:tc>
        <w:tc>
          <w:tcPr>
            <w:tcW w:w="1170" w:type="dxa"/>
            <w:tcBorders>
              <w:top w:val="single" w:sz="4" w:space="0" w:color="auto"/>
              <w:bottom w:val="single" w:sz="4" w:space="0" w:color="auto"/>
            </w:tcBorders>
            <w:shd w:val="clear" w:color="auto" w:fill="auto"/>
            <w:vAlign w:val="bottom"/>
          </w:tcPr>
          <w:p w14:paraId="30304089" w14:textId="08D6D367" w:rsidR="00F0750E" w:rsidRPr="00ED05D1" w:rsidRDefault="00F0750E" w:rsidP="00F0750E">
            <w:pPr>
              <w:tabs>
                <w:tab w:val="decimal" w:pos="622"/>
              </w:tabs>
              <w:spacing w:line="240" w:lineRule="atLeast"/>
              <w:ind w:right="-101"/>
              <w:rPr>
                <w:b/>
                <w:bCs/>
              </w:rPr>
            </w:pPr>
            <w:r w:rsidRPr="00ED05D1">
              <w:rPr>
                <w:b/>
                <w:bCs/>
              </w:rPr>
              <w:t>-</w:t>
            </w:r>
          </w:p>
        </w:tc>
        <w:tc>
          <w:tcPr>
            <w:tcW w:w="236" w:type="dxa"/>
            <w:vAlign w:val="bottom"/>
          </w:tcPr>
          <w:p w14:paraId="46288489" w14:textId="77777777" w:rsidR="00F0750E" w:rsidRPr="00ED05D1" w:rsidRDefault="00F0750E" w:rsidP="00F0750E">
            <w:pPr>
              <w:tabs>
                <w:tab w:val="decimal" w:pos="930"/>
              </w:tabs>
              <w:spacing w:line="240" w:lineRule="atLeast"/>
              <w:ind w:left="-91" w:right="-101"/>
              <w:rPr>
                <w:b/>
                <w:bCs/>
              </w:rPr>
            </w:pPr>
          </w:p>
        </w:tc>
        <w:tc>
          <w:tcPr>
            <w:tcW w:w="1204" w:type="dxa"/>
            <w:tcBorders>
              <w:top w:val="single" w:sz="4" w:space="0" w:color="auto"/>
              <w:bottom w:val="single" w:sz="4" w:space="0" w:color="auto"/>
            </w:tcBorders>
            <w:vAlign w:val="bottom"/>
          </w:tcPr>
          <w:p w14:paraId="1B716186" w14:textId="176B356A" w:rsidR="00F0750E" w:rsidRPr="00ED05D1" w:rsidRDefault="00F0750E" w:rsidP="00F0750E">
            <w:pPr>
              <w:tabs>
                <w:tab w:val="decimal" w:pos="600"/>
              </w:tabs>
              <w:spacing w:line="240" w:lineRule="atLeast"/>
              <w:ind w:right="-101"/>
              <w:rPr>
                <w:b/>
                <w:bCs/>
              </w:rPr>
            </w:pPr>
            <w:r w:rsidRPr="00ED05D1">
              <w:rPr>
                <w:b/>
                <w:bCs/>
              </w:rPr>
              <w:t>-</w:t>
            </w:r>
          </w:p>
        </w:tc>
        <w:tc>
          <w:tcPr>
            <w:tcW w:w="266" w:type="dxa"/>
            <w:vAlign w:val="bottom"/>
          </w:tcPr>
          <w:p w14:paraId="67B71EC7" w14:textId="77777777" w:rsidR="00F0750E" w:rsidRPr="00ED05D1" w:rsidRDefault="00F0750E" w:rsidP="00F0750E">
            <w:pPr>
              <w:pStyle w:val="acctmergecolhdg"/>
              <w:tabs>
                <w:tab w:val="decimal" w:pos="930"/>
              </w:tabs>
              <w:spacing w:line="240" w:lineRule="atLeast"/>
              <w:ind w:right="-101"/>
              <w:jc w:val="left"/>
              <w:rPr>
                <w:bCs/>
                <w:sz w:val="20"/>
              </w:rPr>
            </w:pPr>
          </w:p>
        </w:tc>
        <w:tc>
          <w:tcPr>
            <w:tcW w:w="1084" w:type="dxa"/>
            <w:tcBorders>
              <w:top w:val="single" w:sz="4" w:space="0" w:color="auto"/>
              <w:bottom w:val="single" w:sz="4" w:space="0" w:color="auto"/>
            </w:tcBorders>
            <w:shd w:val="clear" w:color="auto" w:fill="auto"/>
            <w:vAlign w:val="bottom"/>
          </w:tcPr>
          <w:p w14:paraId="7724B4F8" w14:textId="08938E76" w:rsidR="00F0750E" w:rsidRPr="00ED05D1" w:rsidRDefault="00F0750E" w:rsidP="00F0750E">
            <w:pPr>
              <w:tabs>
                <w:tab w:val="decimal" w:pos="793"/>
              </w:tabs>
              <w:spacing w:line="240" w:lineRule="atLeast"/>
              <w:ind w:right="-101"/>
              <w:rPr>
                <w:rFonts w:eastAsia="Calibri"/>
                <w:b/>
                <w:bCs/>
              </w:rPr>
            </w:pPr>
            <w:r w:rsidRPr="00ED05D1">
              <w:rPr>
                <w:rFonts w:eastAsia="Calibri"/>
                <w:b/>
                <w:bCs/>
              </w:rPr>
              <w:t>378,696</w:t>
            </w:r>
          </w:p>
        </w:tc>
        <w:tc>
          <w:tcPr>
            <w:tcW w:w="236" w:type="dxa"/>
            <w:vAlign w:val="bottom"/>
          </w:tcPr>
          <w:p w14:paraId="563F97E3" w14:textId="77777777" w:rsidR="00F0750E" w:rsidRPr="00ED05D1" w:rsidRDefault="00F0750E" w:rsidP="00F0750E">
            <w:pPr>
              <w:tabs>
                <w:tab w:val="decimal" w:pos="930"/>
              </w:tabs>
              <w:spacing w:line="240" w:lineRule="atLeast"/>
              <w:ind w:left="-91" w:right="-101"/>
              <w:rPr>
                <w:b/>
                <w:bCs/>
              </w:rPr>
            </w:pPr>
          </w:p>
        </w:tc>
        <w:tc>
          <w:tcPr>
            <w:tcW w:w="1204" w:type="dxa"/>
            <w:tcBorders>
              <w:top w:val="single" w:sz="4" w:space="0" w:color="auto"/>
              <w:bottom w:val="single" w:sz="4" w:space="0" w:color="auto"/>
            </w:tcBorders>
            <w:vAlign w:val="bottom"/>
          </w:tcPr>
          <w:p w14:paraId="60B2BACD" w14:textId="4AC9E3EB" w:rsidR="00F0750E" w:rsidRPr="00ED05D1" w:rsidRDefault="00F0750E" w:rsidP="00F0750E">
            <w:pPr>
              <w:tabs>
                <w:tab w:val="decimal" w:pos="890"/>
              </w:tabs>
              <w:spacing w:line="240" w:lineRule="atLeast"/>
              <w:ind w:right="-101"/>
              <w:rPr>
                <w:rFonts w:eastAsia="Arial Unicode MS"/>
                <w:b/>
                <w:bCs/>
              </w:rPr>
            </w:pPr>
            <w:r w:rsidRPr="00ED05D1">
              <w:rPr>
                <w:rFonts w:eastAsia="Calibri"/>
                <w:b/>
                <w:bCs/>
              </w:rPr>
              <w:t>528,767</w:t>
            </w:r>
          </w:p>
        </w:tc>
      </w:tr>
      <w:tr w:rsidR="00F0750E" w:rsidRPr="00ED05D1" w14:paraId="3A1BA020" w14:textId="77777777" w:rsidTr="00ED05D1">
        <w:tc>
          <w:tcPr>
            <w:tcW w:w="3330" w:type="dxa"/>
          </w:tcPr>
          <w:p w14:paraId="19A8E6EF" w14:textId="77777777" w:rsidR="00F0750E" w:rsidRPr="00ED05D1" w:rsidRDefault="00F0750E" w:rsidP="00F0750E">
            <w:pPr>
              <w:spacing w:line="240" w:lineRule="atLeast"/>
              <w:ind w:right="-108"/>
              <w:rPr>
                <w:b/>
                <w:bCs/>
                <w:i/>
                <w:iCs/>
              </w:rPr>
            </w:pPr>
          </w:p>
        </w:tc>
        <w:tc>
          <w:tcPr>
            <w:tcW w:w="540" w:type="dxa"/>
          </w:tcPr>
          <w:p w14:paraId="7FB00E2D" w14:textId="77777777" w:rsidR="00F0750E" w:rsidRPr="00ED05D1" w:rsidRDefault="00F0750E" w:rsidP="00F0750E">
            <w:pPr>
              <w:spacing w:line="240" w:lineRule="atLeast"/>
              <w:jc w:val="center"/>
              <w:rPr>
                <w:b/>
                <w:bCs/>
                <w:i/>
                <w:iCs/>
              </w:rPr>
            </w:pPr>
          </w:p>
        </w:tc>
        <w:tc>
          <w:tcPr>
            <w:tcW w:w="1170" w:type="dxa"/>
            <w:shd w:val="clear" w:color="auto" w:fill="auto"/>
            <w:vAlign w:val="bottom"/>
          </w:tcPr>
          <w:p w14:paraId="201CCCC2" w14:textId="77777777" w:rsidR="00F0750E" w:rsidRPr="00ED05D1" w:rsidRDefault="00F0750E" w:rsidP="00F0750E">
            <w:pPr>
              <w:pStyle w:val="BodyText"/>
              <w:tabs>
                <w:tab w:val="decimal" w:pos="930"/>
              </w:tabs>
              <w:ind w:right="-101"/>
              <w:jc w:val="left"/>
              <w:rPr>
                <w:rFonts w:cs="Times New Roman"/>
                <w:sz w:val="20"/>
                <w:szCs w:val="20"/>
              </w:rPr>
            </w:pPr>
          </w:p>
        </w:tc>
        <w:tc>
          <w:tcPr>
            <w:tcW w:w="236" w:type="dxa"/>
            <w:vAlign w:val="bottom"/>
          </w:tcPr>
          <w:p w14:paraId="0BE8046C" w14:textId="77777777" w:rsidR="00F0750E" w:rsidRPr="00ED05D1" w:rsidRDefault="00F0750E" w:rsidP="00F0750E">
            <w:pPr>
              <w:tabs>
                <w:tab w:val="decimal" w:pos="930"/>
              </w:tabs>
              <w:spacing w:line="240" w:lineRule="atLeast"/>
              <w:ind w:left="-91" w:right="-101"/>
              <w:rPr>
                <w:b/>
                <w:bCs/>
              </w:rPr>
            </w:pPr>
          </w:p>
        </w:tc>
        <w:tc>
          <w:tcPr>
            <w:tcW w:w="1204" w:type="dxa"/>
            <w:vAlign w:val="bottom"/>
          </w:tcPr>
          <w:p w14:paraId="5EFE63D2" w14:textId="77777777" w:rsidR="00F0750E" w:rsidRPr="00ED05D1" w:rsidRDefault="00F0750E" w:rsidP="00F0750E">
            <w:pPr>
              <w:tabs>
                <w:tab w:val="decimal" w:pos="930"/>
              </w:tabs>
              <w:spacing w:line="240" w:lineRule="atLeast"/>
              <w:ind w:right="-101"/>
            </w:pPr>
          </w:p>
        </w:tc>
        <w:tc>
          <w:tcPr>
            <w:tcW w:w="266" w:type="dxa"/>
            <w:vAlign w:val="bottom"/>
          </w:tcPr>
          <w:p w14:paraId="60485F28" w14:textId="77777777" w:rsidR="00F0750E" w:rsidRPr="00ED05D1" w:rsidRDefault="00F0750E" w:rsidP="00F0750E">
            <w:pPr>
              <w:pStyle w:val="acctmergecolhdg"/>
              <w:tabs>
                <w:tab w:val="decimal" w:pos="930"/>
              </w:tabs>
              <w:spacing w:line="240" w:lineRule="atLeast"/>
              <w:ind w:right="-101"/>
              <w:jc w:val="left"/>
              <w:rPr>
                <w:sz w:val="20"/>
              </w:rPr>
            </w:pPr>
          </w:p>
        </w:tc>
        <w:tc>
          <w:tcPr>
            <w:tcW w:w="1084" w:type="dxa"/>
            <w:shd w:val="clear" w:color="auto" w:fill="auto"/>
            <w:vAlign w:val="bottom"/>
          </w:tcPr>
          <w:p w14:paraId="537762A3" w14:textId="77777777" w:rsidR="00F0750E" w:rsidRPr="00ED05D1" w:rsidRDefault="00F0750E" w:rsidP="00F0750E">
            <w:pPr>
              <w:pStyle w:val="BodyText"/>
              <w:tabs>
                <w:tab w:val="decimal" w:pos="930"/>
              </w:tabs>
              <w:ind w:right="-101"/>
              <w:jc w:val="left"/>
              <w:rPr>
                <w:rFonts w:eastAsia="Calibri" w:cs="Times New Roman"/>
                <w:sz w:val="20"/>
                <w:szCs w:val="20"/>
              </w:rPr>
            </w:pPr>
          </w:p>
        </w:tc>
        <w:tc>
          <w:tcPr>
            <w:tcW w:w="236" w:type="dxa"/>
            <w:vAlign w:val="bottom"/>
          </w:tcPr>
          <w:p w14:paraId="260FF0A4" w14:textId="77777777" w:rsidR="00F0750E" w:rsidRPr="00ED05D1" w:rsidRDefault="00F0750E" w:rsidP="00F0750E">
            <w:pPr>
              <w:tabs>
                <w:tab w:val="decimal" w:pos="930"/>
              </w:tabs>
              <w:spacing w:line="240" w:lineRule="atLeast"/>
              <w:ind w:left="-91" w:right="-101"/>
              <w:rPr>
                <w:b/>
                <w:bCs/>
              </w:rPr>
            </w:pPr>
          </w:p>
        </w:tc>
        <w:tc>
          <w:tcPr>
            <w:tcW w:w="1204" w:type="dxa"/>
            <w:vAlign w:val="bottom"/>
          </w:tcPr>
          <w:p w14:paraId="4C8F8CDC" w14:textId="77777777" w:rsidR="00F0750E" w:rsidRPr="00ED05D1" w:rsidRDefault="00F0750E" w:rsidP="00F0750E">
            <w:pPr>
              <w:pStyle w:val="BodyText"/>
              <w:tabs>
                <w:tab w:val="decimal" w:pos="930"/>
              </w:tabs>
              <w:ind w:right="-101"/>
              <w:jc w:val="left"/>
              <w:rPr>
                <w:rFonts w:eastAsia="Arial Unicode MS" w:cs="Times New Roman"/>
                <w:b/>
                <w:bCs/>
                <w:sz w:val="20"/>
                <w:szCs w:val="20"/>
              </w:rPr>
            </w:pPr>
          </w:p>
        </w:tc>
      </w:tr>
      <w:tr w:rsidR="00F0750E" w:rsidRPr="00ED05D1" w14:paraId="2060C1E2" w14:textId="77777777" w:rsidTr="00ED05D1">
        <w:tc>
          <w:tcPr>
            <w:tcW w:w="3330" w:type="dxa"/>
          </w:tcPr>
          <w:p w14:paraId="50DABB0C" w14:textId="76D85602" w:rsidR="00F0750E" w:rsidRPr="00ED05D1" w:rsidRDefault="00F0750E" w:rsidP="00F0750E">
            <w:pPr>
              <w:spacing w:line="240" w:lineRule="atLeast"/>
              <w:ind w:right="-108"/>
            </w:pPr>
            <w:r w:rsidRPr="00ED05D1">
              <w:rPr>
                <w:b/>
                <w:bCs/>
                <w:i/>
                <w:iCs/>
              </w:rPr>
              <w:t>Other parties</w:t>
            </w:r>
          </w:p>
        </w:tc>
        <w:tc>
          <w:tcPr>
            <w:tcW w:w="540" w:type="dxa"/>
          </w:tcPr>
          <w:p w14:paraId="7246A9E0" w14:textId="77777777" w:rsidR="00F0750E" w:rsidRPr="00ED05D1" w:rsidRDefault="00F0750E" w:rsidP="00F0750E">
            <w:pPr>
              <w:spacing w:line="240" w:lineRule="atLeast"/>
              <w:jc w:val="center"/>
              <w:rPr>
                <w:b/>
                <w:bCs/>
                <w:i/>
                <w:iCs/>
              </w:rPr>
            </w:pPr>
          </w:p>
        </w:tc>
        <w:tc>
          <w:tcPr>
            <w:tcW w:w="1170" w:type="dxa"/>
            <w:shd w:val="clear" w:color="auto" w:fill="auto"/>
            <w:vAlign w:val="bottom"/>
          </w:tcPr>
          <w:p w14:paraId="1BEFF382" w14:textId="77777777" w:rsidR="00F0750E" w:rsidRPr="00ED05D1" w:rsidRDefault="00F0750E" w:rsidP="00F0750E">
            <w:pPr>
              <w:pStyle w:val="BodyText"/>
              <w:tabs>
                <w:tab w:val="decimal" w:pos="930"/>
              </w:tabs>
              <w:ind w:right="-101"/>
              <w:jc w:val="left"/>
              <w:rPr>
                <w:rFonts w:cs="Times New Roman"/>
                <w:sz w:val="20"/>
                <w:szCs w:val="20"/>
              </w:rPr>
            </w:pPr>
          </w:p>
        </w:tc>
        <w:tc>
          <w:tcPr>
            <w:tcW w:w="236" w:type="dxa"/>
            <w:vAlign w:val="bottom"/>
          </w:tcPr>
          <w:p w14:paraId="5F5D82E3" w14:textId="77777777" w:rsidR="00F0750E" w:rsidRPr="00ED05D1" w:rsidRDefault="00F0750E" w:rsidP="00F0750E">
            <w:pPr>
              <w:tabs>
                <w:tab w:val="decimal" w:pos="930"/>
              </w:tabs>
              <w:spacing w:line="240" w:lineRule="atLeast"/>
              <w:ind w:left="-91" w:right="-101"/>
              <w:rPr>
                <w:b/>
                <w:bCs/>
              </w:rPr>
            </w:pPr>
          </w:p>
        </w:tc>
        <w:tc>
          <w:tcPr>
            <w:tcW w:w="1204" w:type="dxa"/>
            <w:vAlign w:val="bottom"/>
          </w:tcPr>
          <w:p w14:paraId="2173354E" w14:textId="77777777" w:rsidR="00F0750E" w:rsidRPr="00ED05D1" w:rsidRDefault="00F0750E" w:rsidP="00F0750E">
            <w:pPr>
              <w:tabs>
                <w:tab w:val="decimal" w:pos="930"/>
              </w:tabs>
              <w:spacing w:line="240" w:lineRule="atLeast"/>
              <w:ind w:right="-101"/>
            </w:pPr>
          </w:p>
        </w:tc>
        <w:tc>
          <w:tcPr>
            <w:tcW w:w="266" w:type="dxa"/>
            <w:vAlign w:val="bottom"/>
          </w:tcPr>
          <w:p w14:paraId="5BD0A7F5" w14:textId="77777777" w:rsidR="00F0750E" w:rsidRPr="00ED05D1" w:rsidRDefault="00F0750E" w:rsidP="00F0750E">
            <w:pPr>
              <w:pStyle w:val="acctmergecolhdg"/>
              <w:tabs>
                <w:tab w:val="decimal" w:pos="930"/>
              </w:tabs>
              <w:spacing w:line="240" w:lineRule="atLeast"/>
              <w:ind w:right="-101"/>
              <w:jc w:val="left"/>
              <w:rPr>
                <w:sz w:val="20"/>
              </w:rPr>
            </w:pPr>
          </w:p>
        </w:tc>
        <w:tc>
          <w:tcPr>
            <w:tcW w:w="1084" w:type="dxa"/>
            <w:shd w:val="clear" w:color="auto" w:fill="auto"/>
            <w:vAlign w:val="bottom"/>
          </w:tcPr>
          <w:p w14:paraId="6EC84BCD" w14:textId="77777777" w:rsidR="00F0750E" w:rsidRPr="00ED05D1" w:rsidRDefault="00F0750E" w:rsidP="00F0750E">
            <w:pPr>
              <w:pStyle w:val="BodyText"/>
              <w:tabs>
                <w:tab w:val="decimal" w:pos="930"/>
              </w:tabs>
              <w:ind w:right="-101"/>
              <w:jc w:val="left"/>
              <w:rPr>
                <w:rFonts w:eastAsia="Calibri" w:cs="Times New Roman"/>
                <w:sz w:val="20"/>
                <w:szCs w:val="20"/>
              </w:rPr>
            </w:pPr>
          </w:p>
        </w:tc>
        <w:tc>
          <w:tcPr>
            <w:tcW w:w="236" w:type="dxa"/>
            <w:vAlign w:val="bottom"/>
          </w:tcPr>
          <w:p w14:paraId="1510E399" w14:textId="77777777" w:rsidR="00F0750E" w:rsidRPr="00ED05D1" w:rsidRDefault="00F0750E" w:rsidP="00F0750E">
            <w:pPr>
              <w:tabs>
                <w:tab w:val="decimal" w:pos="930"/>
              </w:tabs>
              <w:spacing w:line="240" w:lineRule="atLeast"/>
              <w:ind w:left="-91" w:right="-101"/>
              <w:rPr>
                <w:b/>
                <w:bCs/>
              </w:rPr>
            </w:pPr>
          </w:p>
        </w:tc>
        <w:tc>
          <w:tcPr>
            <w:tcW w:w="1204" w:type="dxa"/>
            <w:vAlign w:val="bottom"/>
          </w:tcPr>
          <w:p w14:paraId="43F81C41" w14:textId="77777777" w:rsidR="00F0750E" w:rsidRPr="00ED05D1" w:rsidRDefault="00F0750E" w:rsidP="00F0750E">
            <w:pPr>
              <w:pStyle w:val="BodyText"/>
              <w:tabs>
                <w:tab w:val="decimal" w:pos="930"/>
              </w:tabs>
              <w:ind w:right="-101"/>
              <w:jc w:val="left"/>
              <w:rPr>
                <w:rFonts w:eastAsia="Arial Unicode MS" w:cs="Times New Roman"/>
                <w:b/>
                <w:bCs/>
                <w:sz w:val="20"/>
                <w:szCs w:val="20"/>
              </w:rPr>
            </w:pPr>
          </w:p>
        </w:tc>
      </w:tr>
      <w:tr w:rsidR="00F0750E" w:rsidRPr="00ED05D1" w14:paraId="46251BA8" w14:textId="77777777" w:rsidTr="00ED05D1">
        <w:tc>
          <w:tcPr>
            <w:tcW w:w="3330" w:type="dxa"/>
          </w:tcPr>
          <w:p w14:paraId="3AFAAD87" w14:textId="77777777" w:rsidR="00F0750E" w:rsidRPr="00ED05D1" w:rsidRDefault="00F0750E" w:rsidP="00F0750E">
            <w:pPr>
              <w:spacing w:line="240" w:lineRule="atLeast"/>
              <w:ind w:right="-108"/>
            </w:pPr>
            <w:r w:rsidRPr="00ED05D1">
              <w:t>Retention receivables</w:t>
            </w:r>
          </w:p>
        </w:tc>
        <w:tc>
          <w:tcPr>
            <w:tcW w:w="540" w:type="dxa"/>
          </w:tcPr>
          <w:p w14:paraId="3DDFF740" w14:textId="77777777" w:rsidR="00F0750E" w:rsidRPr="00ED05D1" w:rsidRDefault="00F0750E" w:rsidP="00F0750E">
            <w:pPr>
              <w:spacing w:line="240" w:lineRule="atLeast"/>
              <w:jc w:val="center"/>
              <w:rPr>
                <w:b/>
                <w:bCs/>
                <w:i/>
                <w:iCs/>
              </w:rPr>
            </w:pPr>
          </w:p>
        </w:tc>
        <w:tc>
          <w:tcPr>
            <w:tcW w:w="1170" w:type="dxa"/>
            <w:shd w:val="clear" w:color="auto" w:fill="auto"/>
            <w:vAlign w:val="bottom"/>
          </w:tcPr>
          <w:p w14:paraId="541D189B" w14:textId="0D99DFD5" w:rsidR="00F0750E" w:rsidRPr="00ED05D1" w:rsidRDefault="00F0750E" w:rsidP="00F0750E">
            <w:pPr>
              <w:pStyle w:val="BodyText"/>
              <w:tabs>
                <w:tab w:val="decimal" w:pos="930"/>
              </w:tabs>
              <w:ind w:right="-101"/>
              <w:jc w:val="left"/>
              <w:rPr>
                <w:rFonts w:cs="Times New Roman"/>
                <w:sz w:val="20"/>
                <w:szCs w:val="20"/>
              </w:rPr>
            </w:pPr>
            <w:r>
              <w:rPr>
                <w:rFonts w:cs="Times New Roman"/>
                <w:sz w:val="20"/>
                <w:szCs w:val="20"/>
              </w:rPr>
              <w:t>107,472</w:t>
            </w:r>
          </w:p>
        </w:tc>
        <w:tc>
          <w:tcPr>
            <w:tcW w:w="236" w:type="dxa"/>
            <w:vAlign w:val="bottom"/>
          </w:tcPr>
          <w:p w14:paraId="7B45E1A6" w14:textId="77777777" w:rsidR="00F0750E" w:rsidRPr="00ED05D1" w:rsidRDefault="00F0750E" w:rsidP="00F0750E">
            <w:pPr>
              <w:tabs>
                <w:tab w:val="decimal" w:pos="930"/>
              </w:tabs>
              <w:spacing w:line="240" w:lineRule="atLeast"/>
              <w:ind w:left="-91" w:right="-101"/>
              <w:rPr>
                <w:b/>
                <w:bCs/>
              </w:rPr>
            </w:pPr>
          </w:p>
        </w:tc>
        <w:tc>
          <w:tcPr>
            <w:tcW w:w="1204" w:type="dxa"/>
            <w:vAlign w:val="bottom"/>
          </w:tcPr>
          <w:p w14:paraId="42EE9A5C" w14:textId="45D280CC" w:rsidR="00F0750E" w:rsidRPr="00ED05D1" w:rsidRDefault="00F0750E" w:rsidP="00F0750E">
            <w:pPr>
              <w:tabs>
                <w:tab w:val="decimal" w:pos="899"/>
              </w:tabs>
              <w:spacing w:line="240" w:lineRule="atLeast"/>
              <w:ind w:right="-101"/>
            </w:pPr>
            <w:r w:rsidRPr="00ED05D1">
              <w:t>133,490</w:t>
            </w:r>
          </w:p>
        </w:tc>
        <w:tc>
          <w:tcPr>
            <w:tcW w:w="266" w:type="dxa"/>
            <w:vAlign w:val="bottom"/>
          </w:tcPr>
          <w:p w14:paraId="56A49B67" w14:textId="77777777" w:rsidR="00F0750E" w:rsidRPr="00ED05D1" w:rsidRDefault="00F0750E" w:rsidP="00F0750E">
            <w:pPr>
              <w:pStyle w:val="acctmergecolhdg"/>
              <w:tabs>
                <w:tab w:val="decimal" w:pos="930"/>
              </w:tabs>
              <w:spacing w:line="240" w:lineRule="atLeast"/>
              <w:ind w:right="-101"/>
              <w:jc w:val="left"/>
              <w:rPr>
                <w:sz w:val="20"/>
              </w:rPr>
            </w:pPr>
          </w:p>
        </w:tc>
        <w:tc>
          <w:tcPr>
            <w:tcW w:w="1084" w:type="dxa"/>
            <w:shd w:val="clear" w:color="auto" w:fill="auto"/>
            <w:vAlign w:val="bottom"/>
          </w:tcPr>
          <w:p w14:paraId="03EAB269" w14:textId="7674C82C" w:rsidR="00F0750E" w:rsidRPr="00ED05D1" w:rsidRDefault="00F0750E" w:rsidP="00F0750E">
            <w:pPr>
              <w:tabs>
                <w:tab w:val="decimal" w:pos="793"/>
              </w:tabs>
              <w:spacing w:line="240" w:lineRule="atLeast"/>
              <w:ind w:right="-101"/>
              <w:rPr>
                <w:rFonts w:eastAsia="Calibri"/>
              </w:rPr>
            </w:pPr>
            <w:r w:rsidRPr="00ED05D1">
              <w:rPr>
                <w:rFonts w:eastAsia="Calibri"/>
              </w:rPr>
              <w:t>107,472</w:t>
            </w:r>
          </w:p>
        </w:tc>
        <w:tc>
          <w:tcPr>
            <w:tcW w:w="236" w:type="dxa"/>
            <w:vAlign w:val="bottom"/>
          </w:tcPr>
          <w:p w14:paraId="5DCB2083" w14:textId="77777777" w:rsidR="00F0750E" w:rsidRPr="00ED05D1" w:rsidRDefault="00F0750E" w:rsidP="00F0750E">
            <w:pPr>
              <w:tabs>
                <w:tab w:val="decimal" w:pos="930"/>
              </w:tabs>
              <w:spacing w:line="240" w:lineRule="atLeast"/>
              <w:ind w:left="-91" w:right="-101"/>
            </w:pPr>
          </w:p>
        </w:tc>
        <w:tc>
          <w:tcPr>
            <w:tcW w:w="1204" w:type="dxa"/>
            <w:vAlign w:val="bottom"/>
          </w:tcPr>
          <w:p w14:paraId="54AB2E89" w14:textId="3DF7EAA3" w:rsidR="00F0750E" w:rsidRPr="00ED05D1" w:rsidRDefault="00F0750E" w:rsidP="00F0750E">
            <w:pPr>
              <w:tabs>
                <w:tab w:val="decimal" w:pos="890"/>
              </w:tabs>
              <w:spacing w:line="240" w:lineRule="atLeast"/>
              <w:ind w:right="-101"/>
              <w:rPr>
                <w:rFonts w:eastAsia="Arial Unicode MS"/>
              </w:rPr>
            </w:pPr>
            <w:r w:rsidRPr="00ED05D1">
              <w:rPr>
                <w:rFonts w:eastAsia="Calibri"/>
              </w:rPr>
              <w:t>133,490</w:t>
            </w:r>
          </w:p>
        </w:tc>
      </w:tr>
      <w:tr w:rsidR="00F0750E" w:rsidRPr="00ED05D1" w14:paraId="2804245B" w14:textId="77777777" w:rsidTr="00ED05D1">
        <w:tc>
          <w:tcPr>
            <w:tcW w:w="3330" w:type="dxa"/>
          </w:tcPr>
          <w:p w14:paraId="18A2C65D" w14:textId="77777777" w:rsidR="00F0750E" w:rsidRPr="00ED05D1" w:rsidRDefault="00F0750E" w:rsidP="00F0750E">
            <w:pPr>
              <w:spacing w:line="240" w:lineRule="atLeast"/>
              <w:ind w:right="-108"/>
              <w:rPr>
                <w:cs/>
              </w:rPr>
            </w:pPr>
            <w:r w:rsidRPr="00ED05D1">
              <w:t>Contract assets</w:t>
            </w:r>
          </w:p>
        </w:tc>
        <w:tc>
          <w:tcPr>
            <w:tcW w:w="540" w:type="dxa"/>
          </w:tcPr>
          <w:p w14:paraId="37A09874" w14:textId="28DDD527" w:rsidR="00F0750E" w:rsidRPr="00ED05D1" w:rsidRDefault="00F0750E" w:rsidP="00F0750E">
            <w:pPr>
              <w:spacing w:line="240" w:lineRule="atLeast"/>
              <w:jc w:val="center"/>
              <w:rPr>
                <w:i/>
                <w:iCs/>
              </w:rPr>
            </w:pPr>
          </w:p>
        </w:tc>
        <w:tc>
          <w:tcPr>
            <w:tcW w:w="1170" w:type="dxa"/>
            <w:shd w:val="clear" w:color="auto" w:fill="auto"/>
            <w:vAlign w:val="bottom"/>
          </w:tcPr>
          <w:p w14:paraId="27057C99" w14:textId="632CA839" w:rsidR="00F0750E" w:rsidRPr="00ED05D1" w:rsidRDefault="00F0750E" w:rsidP="00F0750E">
            <w:pPr>
              <w:tabs>
                <w:tab w:val="decimal" w:pos="622"/>
              </w:tabs>
              <w:spacing w:line="240" w:lineRule="atLeast"/>
              <w:ind w:right="-101"/>
            </w:pPr>
            <w:r>
              <w:t>-</w:t>
            </w:r>
          </w:p>
        </w:tc>
        <w:tc>
          <w:tcPr>
            <w:tcW w:w="236" w:type="dxa"/>
            <w:vAlign w:val="bottom"/>
          </w:tcPr>
          <w:p w14:paraId="1889C6FC" w14:textId="77777777" w:rsidR="00F0750E" w:rsidRPr="00ED05D1" w:rsidRDefault="00F0750E" w:rsidP="00F0750E">
            <w:pPr>
              <w:tabs>
                <w:tab w:val="decimal" w:pos="930"/>
              </w:tabs>
              <w:spacing w:line="240" w:lineRule="atLeast"/>
              <w:ind w:left="-91" w:right="-101"/>
              <w:rPr>
                <w:b/>
                <w:bCs/>
              </w:rPr>
            </w:pPr>
          </w:p>
        </w:tc>
        <w:tc>
          <w:tcPr>
            <w:tcW w:w="1204" w:type="dxa"/>
            <w:vAlign w:val="bottom"/>
          </w:tcPr>
          <w:p w14:paraId="78A37D5F" w14:textId="2829693C" w:rsidR="00F0750E" w:rsidRPr="00ED05D1" w:rsidRDefault="00F0750E" w:rsidP="00F0750E">
            <w:pPr>
              <w:tabs>
                <w:tab w:val="decimal" w:pos="899"/>
              </w:tabs>
              <w:spacing w:line="240" w:lineRule="atLeast"/>
              <w:ind w:right="-101"/>
            </w:pPr>
            <w:r w:rsidRPr="00ED05D1">
              <w:t>7,480</w:t>
            </w:r>
          </w:p>
        </w:tc>
        <w:tc>
          <w:tcPr>
            <w:tcW w:w="266" w:type="dxa"/>
            <w:vAlign w:val="bottom"/>
          </w:tcPr>
          <w:p w14:paraId="330D9ED2" w14:textId="77777777" w:rsidR="00F0750E" w:rsidRPr="00ED05D1" w:rsidRDefault="00F0750E" w:rsidP="00F0750E">
            <w:pPr>
              <w:pStyle w:val="acctmergecolhdg"/>
              <w:tabs>
                <w:tab w:val="decimal" w:pos="930"/>
              </w:tabs>
              <w:spacing w:line="240" w:lineRule="atLeast"/>
              <w:ind w:right="-101"/>
              <w:jc w:val="left"/>
              <w:rPr>
                <w:sz w:val="20"/>
              </w:rPr>
            </w:pPr>
          </w:p>
        </w:tc>
        <w:tc>
          <w:tcPr>
            <w:tcW w:w="1084" w:type="dxa"/>
            <w:shd w:val="clear" w:color="auto" w:fill="auto"/>
            <w:vAlign w:val="bottom"/>
          </w:tcPr>
          <w:p w14:paraId="2C92BB20" w14:textId="793043C8" w:rsidR="00F0750E" w:rsidRPr="00ED05D1" w:rsidRDefault="00F0750E" w:rsidP="00F0750E">
            <w:pPr>
              <w:tabs>
                <w:tab w:val="decimal" w:pos="523"/>
              </w:tabs>
              <w:spacing w:line="240" w:lineRule="atLeast"/>
              <w:ind w:right="-101"/>
              <w:rPr>
                <w:rFonts w:eastAsia="Calibri"/>
              </w:rPr>
            </w:pPr>
            <w:r w:rsidRPr="00ED05D1">
              <w:rPr>
                <w:rFonts w:eastAsia="Calibri"/>
              </w:rPr>
              <w:t>-</w:t>
            </w:r>
          </w:p>
        </w:tc>
        <w:tc>
          <w:tcPr>
            <w:tcW w:w="236" w:type="dxa"/>
            <w:vAlign w:val="bottom"/>
          </w:tcPr>
          <w:p w14:paraId="1421967D" w14:textId="77777777" w:rsidR="00F0750E" w:rsidRPr="00ED05D1" w:rsidRDefault="00F0750E" w:rsidP="00F0750E">
            <w:pPr>
              <w:tabs>
                <w:tab w:val="decimal" w:pos="930"/>
              </w:tabs>
              <w:spacing w:line="240" w:lineRule="atLeast"/>
              <w:ind w:left="-91" w:right="-101"/>
            </w:pPr>
          </w:p>
        </w:tc>
        <w:tc>
          <w:tcPr>
            <w:tcW w:w="1204" w:type="dxa"/>
            <w:vAlign w:val="bottom"/>
          </w:tcPr>
          <w:p w14:paraId="67970769" w14:textId="45CBACEA" w:rsidR="00F0750E" w:rsidRPr="00ED05D1" w:rsidRDefault="00F0750E" w:rsidP="00F0750E">
            <w:pPr>
              <w:tabs>
                <w:tab w:val="decimal" w:pos="890"/>
              </w:tabs>
              <w:spacing w:line="240" w:lineRule="atLeast"/>
              <w:ind w:right="-101"/>
              <w:rPr>
                <w:rFonts w:eastAsia="Arial Unicode MS"/>
              </w:rPr>
            </w:pPr>
            <w:r w:rsidRPr="00ED05D1">
              <w:rPr>
                <w:rFonts w:eastAsia="Calibri"/>
              </w:rPr>
              <w:t>7,480</w:t>
            </w:r>
          </w:p>
        </w:tc>
      </w:tr>
      <w:tr w:rsidR="00F0750E" w:rsidRPr="00ED05D1" w14:paraId="4F4AAB79" w14:textId="77777777" w:rsidTr="00ED05D1">
        <w:tc>
          <w:tcPr>
            <w:tcW w:w="3330" w:type="dxa"/>
          </w:tcPr>
          <w:p w14:paraId="41F38F66" w14:textId="77777777" w:rsidR="00F0750E" w:rsidRPr="00ED05D1" w:rsidRDefault="00F0750E" w:rsidP="00F0750E">
            <w:pPr>
              <w:spacing w:line="240" w:lineRule="atLeast"/>
              <w:ind w:right="-108"/>
            </w:pPr>
            <w:r w:rsidRPr="00ED05D1">
              <w:rPr>
                <w:spacing w:val="-2"/>
              </w:rPr>
              <w:t>Product and service advance payment</w:t>
            </w:r>
          </w:p>
        </w:tc>
        <w:tc>
          <w:tcPr>
            <w:tcW w:w="540" w:type="dxa"/>
          </w:tcPr>
          <w:p w14:paraId="37D11BD0" w14:textId="77777777" w:rsidR="00F0750E" w:rsidRPr="00ED05D1" w:rsidRDefault="00F0750E" w:rsidP="00F0750E">
            <w:pPr>
              <w:spacing w:line="240" w:lineRule="atLeast"/>
              <w:jc w:val="center"/>
              <w:rPr>
                <w:b/>
                <w:bCs/>
                <w:i/>
                <w:iCs/>
              </w:rPr>
            </w:pPr>
          </w:p>
        </w:tc>
        <w:tc>
          <w:tcPr>
            <w:tcW w:w="1170" w:type="dxa"/>
            <w:shd w:val="clear" w:color="auto" w:fill="auto"/>
            <w:vAlign w:val="bottom"/>
          </w:tcPr>
          <w:p w14:paraId="6C24D9A5" w14:textId="2F4353B5" w:rsidR="00F0750E" w:rsidRPr="00ED05D1" w:rsidRDefault="00F0750E" w:rsidP="00F0750E">
            <w:pPr>
              <w:pStyle w:val="BodyText"/>
              <w:tabs>
                <w:tab w:val="decimal" w:pos="930"/>
              </w:tabs>
              <w:ind w:right="-101"/>
              <w:jc w:val="left"/>
              <w:rPr>
                <w:rFonts w:cs="Times New Roman"/>
                <w:sz w:val="20"/>
                <w:szCs w:val="20"/>
              </w:rPr>
            </w:pPr>
            <w:r>
              <w:rPr>
                <w:rFonts w:cs="Times New Roman"/>
                <w:sz w:val="20"/>
                <w:szCs w:val="20"/>
              </w:rPr>
              <w:t>120,218</w:t>
            </w:r>
          </w:p>
        </w:tc>
        <w:tc>
          <w:tcPr>
            <w:tcW w:w="236" w:type="dxa"/>
            <w:vAlign w:val="bottom"/>
          </w:tcPr>
          <w:p w14:paraId="5CBE7C09" w14:textId="77777777" w:rsidR="00F0750E" w:rsidRPr="00ED05D1" w:rsidRDefault="00F0750E" w:rsidP="00F0750E">
            <w:pPr>
              <w:tabs>
                <w:tab w:val="decimal" w:pos="930"/>
              </w:tabs>
              <w:spacing w:line="240" w:lineRule="atLeast"/>
              <w:ind w:left="-91" w:right="-101"/>
              <w:rPr>
                <w:b/>
                <w:bCs/>
              </w:rPr>
            </w:pPr>
          </w:p>
        </w:tc>
        <w:tc>
          <w:tcPr>
            <w:tcW w:w="1204" w:type="dxa"/>
            <w:vAlign w:val="bottom"/>
          </w:tcPr>
          <w:p w14:paraId="12A95118" w14:textId="1DD69B21" w:rsidR="00F0750E" w:rsidRPr="00ED05D1" w:rsidRDefault="00F0750E" w:rsidP="00F0750E">
            <w:pPr>
              <w:tabs>
                <w:tab w:val="decimal" w:pos="899"/>
              </w:tabs>
              <w:spacing w:line="240" w:lineRule="atLeast"/>
              <w:ind w:right="-101"/>
            </w:pPr>
            <w:r w:rsidRPr="00ED05D1">
              <w:t>112,546</w:t>
            </w:r>
          </w:p>
        </w:tc>
        <w:tc>
          <w:tcPr>
            <w:tcW w:w="266" w:type="dxa"/>
            <w:vAlign w:val="bottom"/>
          </w:tcPr>
          <w:p w14:paraId="0498C7CF" w14:textId="77777777" w:rsidR="00F0750E" w:rsidRPr="00ED05D1" w:rsidRDefault="00F0750E" w:rsidP="00F0750E">
            <w:pPr>
              <w:pStyle w:val="acctmergecolhdg"/>
              <w:tabs>
                <w:tab w:val="decimal" w:pos="930"/>
              </w:tabs>
              <w:spacing w:line="240" w:lineRule="atLeast"/>
              <w:ind w:right="-101"/>
              <w:jc w:val="left"/>
              <w:rPr>
                <w:sz w:val="20"/>
              </w:rPr>
            </w:pPr>
          </w:p>
        </w:tc>
        <w:tc>
          <w:tcPr>
            <w:tcW w:w="1084" w:type="dxa"/>
            <w:shd w:val="clear" w:color="auto" w:fill="auto"/>
            <w:vAlign w:val="bottom"/>
          </w:tcPr>
          <w:p w14:paraId="74360B9D" w14:textId="117A975B" w:rsidR="00F0750E" w:rsidRPr="00ED05D1" w:rsidRDefault="00F0750E" w:rsidP="00F0750E">
            <w:pPr>
              <w:tabs>
                <w:tab w:val="decimal" w:pos="793"/>
              </w:tabs>
              <w:spacing w:line="240" w:lineRule="atLeast"/>
              <w:ind w:right="-101"/>
              <w:rPr>
                <w:rFonts w:eastAsia="Calibri"/>
              </w:rPr>
            </w:pPr>
            <w:r w:rsidRPr="00ED05D1">
              <w:rPr>
                <w:rFonts w:eastAsia="Calibri"/>
              </w:rPr>
              <w:t>91,217</w:t>
            </w:r>
          </w:p>
        </w:tc>
        <w:tc>
          <w:tcPr>
            <w:tcW w:w="236" w:type="dxa"/>
            <w:vAlign w:val="bottom"/>
          </w:tcPr>
          <w:p w14:paraId="586887CF" w14:textId="77777777" w:rsidR="00F0750E" w:rsidRPr="00ED05D1" w:rsidRDefault="00F0750E" w:rsidP="00F0750E">
            <w:pPr>
              <w:tabs>
                <w:tab w:val="decimal" w:pos="930"/>
              </w:tabs>
              <w:spacing w:line="240" w:lineRule="atLeast"/>
              <w:ind w:left="-91" w:right="-101"/>
            </w:pPr>
          </w:p>
        </w:tc>
        <w:tc>
          <w:tcPr>
            <w:tcW w:w="1204" w:type="dxa"/>
            <w:vAlign w:val="bottom"/>
          </w:tcPr>
          <w:p w14:paraId="3D2F011E" w14:textId="150F7D56" w:rsidR="00F0750E" w:rsidRPr="00ED05D1" w:rsidRDefault="00F0750E" w:rsidP="00F0750E">
            <w:pPr>
              <w:tabs>
                <w:tab w:val="decimal" w:pos="890"/>
              </w:tabs>
              <w:spacing w:line="240" w:lineRule="atLeast"/>
              <w:ind w:right="-101"/>
              <w:rPr>
                <w:rFonts w:eastAsia="Arial Unicode MS"/>
              </w:rPr>
            </w:pPr>
            <w:r w:rsidRPr="00ED05D1">
              <w:rPr>
                <w:rFonts w:eastAsia="Calibri"/>
              </w:rPr>
              <w:t>101,303</w:t>
            </w:r>
          </w:p>
        </w:tc>
      </w:tr>
      <w:tr w:rsidR="00F0750E" w:rsidRPr="00ED05D1" w14:paraId="55879A83" w14:textId="77777777" w:rsidTr="00ED05D1">
        <w:tc>
          <w:tcPr>
            <w:tcW w:w="3330" w:type="dxa"/>
          </w:tcPr>
          <w:p w14:paraId="7EA1170C" w14:textId="77777777" w:rsidR="00F0750E" w:rsidRPr="00ED05D1" w:rsidRDefault="00F0750E" w:rsidP="00F0750E">
            <w:pPr>
              <w:spacing w:line="240" w:lineRule="atLeast"/>
              <w:ind w:right="-108"/>
            </w:pPr>
            <w:r w:rsidRPr="00ED05D1">
              <w:t>Revenue department receivables</w:t>
            </w:r>
          </w:p>
        </w:tc>
        <w:tc>
          <w:tcPr>
            <w:tcW w:w="540" w:type="dxa"/>
          </w:tcPr>
          <w:p w14:paraId="04FE1C40" w14:textId="77777777" w:rsidR="00F0750E" w:rsidRPr="00ED05D1" w:rsidRDefault="00F0750E" w:rsidP="00F0750E">
            <w:pPr>
              <w:spacing w:line="240" w:lineRule="atLeast"/>
              <w:jc w:val="center"/>
              <w:rPr>
                <w:b/>
                <w:bCs/>
                <w:i/>
                <w:iCs/>
              </w:rPr>
            </w:pPr>
          </w:p>
        </w:tc>
        <w:tc>
          <w:tcPr>
            <w:tcW w:w="1170" w:type="dxa"/>
            <w:shd w:val="clear" w:color="auto" w:fill="auto"/>
            <w:vAlign w:val="bottom"/>
          </w:tcPr>
          <w:p w14:paraId="238E8484" w14:textId="561F6B1D" w:rsidR="00F0750E" w:rsidRPr="00ED05D1" w:rsidRDefault="00F0750E" w:rsidP="00F0750E">
            <w:pPr>
              <w:pStyle w:val="BodyText"/>
              <w:tabs>
                <w:tab w:val="decimal" w:pos="930"/>
              </w:tabs>
              <w:ind w:right="-101"/>
              <w:jc w:val="left"/>
              <w:rPr>
                <w:rFonts w:cs="Times New Roman"/>
                <w:sz w:val="20"/>
                <w:szCs w:val="20"/>
              </w:rPr>
            </w:pPr>
            <w:r>
              <w:rPr>
                <w:rFonts w:cs="Times New Roman"/>
                <w:sz w:val="20"/>
                <w:szCs w:val="20"/>
              </w:rPr>
              <w:t>65,869</w:t>
            </w:r>
          </w:p>
        </w:tc>
        <w:tc>
          <w:tcPr>
            <w:tcW w:w="236" w:type="dxa"/>
            <w:vAlign w:val="bottom"/>
          </w:tcPr>
          <w:p w14:paraId="2D7E7773" w14:textId="77777777" w:rsidR="00F0750E" w:rsidRPr="00ED05D1" w:rsidRDefault="00F0750E" w:rsidP="00F0750E">
            <w:pPr>
              <w:tabs>
                <w:tab w:val="decimal" w:pos="930"/>
              </w:tabs>
              <w:spacing w:line="240" w:lineRule="atLeast"/>
              <w:ind w:left="-91" w:right="-101"/>
              <w:rPr>
                <w:b/>
                <w:bCs/>
              </w:rPr>
            </w:pPr>
          </w:p>
        </w:tc>
        <w:tc>
          <w:tcPr>
            <w:tcW w:w="1204" w:type="dxa"/>
            <w:vAlign w:val="bottom"/>
          </w:tcPr>
          <w:p w14:paraId="67B932CB" w14:textId="1247A728" w:rsidR="00F0750E" w:rsidRPr="00ED05D1" w:rsidRDefault="00F0750E" w:rsidP="00F0750E">
            <w:pPr>
              <w:tabs>
                <w:tab w:val="decimal" w:pos="899"/>
              </w:tabs>
              <w:spacing w:line="240" w:lineRule="atLeast"/>
              <w:ind w:right="-101"/>
            </w:pPr>
            <w:r w:rsidRPr="00ED05D1">
              <w:t>84,294</w:t>
            </w:r>
          </w:p>
        </w:tc>
        <w:tc>
          <w:tcPr>
            <w:tcW w:w="266" w:type="dxa"/>
            <w:vAlign w:val="bottom"/>
          </w:tcPr>
          <w:p w14:paraId="46DE828B" w14:textId="77777777" w:rsidR="00F0750E" w:rsidRPr="00ED05D1" w:rsidRDefault="00F0750E" w:rsidP="00F0750E">
            <w:pPr>
              <w:pStyle w:val="acctmergecolhdg"/>
              <w:tabs>
                <w:tab w:val="decimal" w:pos="930"/>
              </w:tabs>
              <w:spacing w:line="240" w:lineRule="atLeast"/>
              <w:ind w:right="-101"/>
              <w:jc w:val="left"/>
              <w:rPr>
                <w:sz w:val="20"/>
              </w:rPr>
            </w:pPr>
          </w:p>
        </w:tc>
        <w:tc>
          <w:tcPr>
            <w:tcW w:w="1084" w:type="dxa"/>
            <w:shd w:val="clear" w:color="auto" w:fill="auto"/>
            <w:vAlign w:val="bottom"/>
          </w:tcPr>
          <w:p w14:paraId="6142DE71" w14:textId="0581EFC3" w:rsidR="00F0750E" w:rsidRPr="00ED05D1" w:rsidRDefault="00F0750E" w:rsidP="00F0750E">
            <w:pPr>
              <w:tabs>
                <w:tab w:val="decimal" w:pos="793"/>
              </w:tabs>
              <w:spacing w:line="240" w:lineRule="atLeast"/>
              <w:ind w:right="-101"/>
              <w:rPr>
                <w:rFonts w:eastAsia="Calibri"/>
              </w:rPr>
            </w:pPr>
            <w:r w:rsidRPr="00ED05D1">
              <w:rPr>
                <w:rFonts w:eastAsia="Calibri"/>
              </w:rPr>
              <w:t>53,456</w:t>
            </w:r>
          </w:p>
        </w:tc>
        <w:tc>
          <w:tcPr>
            <w:tcW w:w="236" w:type="dxa"/>
            <w:vAlign w:val="bottom"/>
          </w:tcPr>
          <w:p w14:paraId="5D5C8DFC" w14:textId="77777777" w:rsidR="00F0750E" w:rsidRPr="00ED05D1" w:rsidRDefault="00F0750E" w:rsidP="00F0750E">
            <w:pPr>
              <w:tabs>
                <w:tab w:val="decimal" w:pos="930"/>
              </w:tabs>
              <w:spacing w:line="240" w:lineRule="atLeast"/>
              <w:ind w:left="-91" w:right="-101"/>
            </w:pPr>
          </w:p>
        </w:tc>
        <w:tc>
          <w:tcPr>
            <w:tcW w:w="1204" w:type="dxa"/>
            <w:vAlign w:val="bottom"/>
          </w:tcPr>
          <w:p w14:paraId="42BFDCD4" w14:textId="7EB09EE7" w:rsidR="00F0750E" w:rsidRPr="00ED05D1" w:rsidRDefault="00F0750E" w:rsidP="00F0750E">
            <w:pPr>
              <w:tabs>
                <w:tab w:val="decimal" w:pos="890"/>
              </w:tabs>
              <w:spacing w:line="240" w:lineRule="atLeast"/>
              <w:ind w:right="-101"/>
              <w:rPr>
                <w:rFonts w:eastAsia="Arial Unicode MS"/>
              </w:rPr>
            </w:pPr>
            <w:r w:rsidRPr="00ED05D1">
              <w:rPr>
                <w:rFonts w:eastAsia="Calibri"/>
              </w:rPr>
              <w:t>51,328</w:t>
            </w:r>
          </w:p>
        </w:tc>
      </w:tr>
      <w:tr w:rsidR="00F0750E" w:rsidRPr="00ED05D1" w14:paraId="151469F9" w14:textId="77777777" w:rsidTr="00ED05D1">
        <w:tc>
          <w:tcPr>
            <w:tcW w:w="3330" w:type="dxa"/>
          </w:tcPr>
          <w:p w14:paraId="4E3F8A33" w14:textId="77777777" w:rsidR="00F0750E" w:rsidRPr="00ED05D1" w:rsidRDefault="00F0750E" w:rsidP="00F0750E">
            <w:pPr>
              <w:spacing w:line="240" w:lineRule="atLeast"/>
              <w:ind w:right="-108"/>
            </w:pPr>
            <w:r w:rsidRPr="00ED05D1">
              <w:t>Others</w:t>
            </w:r>
          </w:p>
        </w:tc>
        <w:tc>
          <w:tcPr>
            <w:tcW w:w="540" w:type="dxa"/>
          </w:tcPr>
          <w:p w14:paraId="76A5B4F8" w14:textId="77777777" w:rsidR="00F0750E" w:rsidRPr="00ED05D1" w:rsidRDefault="00F0750E" w:rsidP="00F0750E">
            <w:pPr>
              <w:spacing w:line="240" w:lineRule="atLeast"/>
              <w:jc w:val="center"/>
              <w:rPr>
                <w:b/>
                <w:bCs/>
                <w:i/>
                <w:iCs/>
              </w:rPr>
            </w:pPr>
          </w:p>
        </w:tc>
        <w:tc>
          <w:tcPr>
            <w:tcW w:w="1170" w:type="dxa"/>
            <w:tcBorders>
              <w:bottom w:val="single" w:sz="4" w:space="0" w:color="auto"/>
            </w:tcBorders>
            <w:shd w:val="clear" w:color="auto" w:fill="auto"/>
            <w:vAlign w:val="bottom"/>
          </w:tcPr>
          <w:p w14:paraId="4E1C8441" w14:textId="4CBC6814" w:rsidR="00F0750E" w:rsidRPr="00ED05D1" w:rsidRDefault="00F0750E" w:rsidP="00F0750E">
            <w:pPr>
              <w:pStyle w:val="BodyText"/>
              <w:tabs>
                <w:tab w:val="decimal" w:pos="930"/>
              </w:tabs>
              <w:ind w:right="-101"/>
              <w:jc w:val="left"/>
              <w:rPr>
                <w:rFonts w:cs="Times New Roman"/>
                <w:sz w:val="20"/>
                <w:szCs w:val="20"/>
              </w:rPr>
            </w:pPr>
            <w:r>
              <w:rPr>
                <w:rFonts w:cs="Times New Roman"/>
                <w:sz w:val="20"/>
                <w:szCs w:val="20"/>
              </w:rPr>
              <w:t>42,826</w:t>
            </w:r>
          </w:p>
        </w:tc>
        <w:tc>
          <w:tcPr>
            <w:tcW w:w="236" w:type="dxa"/>
            <w:vAlign w:val="bottom"/>
          </w:tcPr>
          <w:p w14:paraId="370A9CB0" w14:textId="77777777" w:rsidR="00F0750E" w:rsidRPr="00ED05D1" w:rsidRDefault="00F0750E" w:rsidP="00F0750E">
            <w:pPr>
              <w:tabs>
                <w:tab w:val="decimal" w:pos="930"/>
              </w:tabs>
              <w:spacing w:line="240" w:lineRule="atLeast"/>
              <w:ind w:left="-91" w:right="-101"/>
              <w:rPr>
                <w:b/>
                <w:bCs/>
              </w:rPr>
            </w:pPr>
          </w:p>
        </w:tc>
        <w:tc>
          <w:tcPr>
            <w:tcW w:w="1204" w:type="dxa"/>
            <w:tcBorders>
              <w:bottom w:val="single" w:sz="4" w:space="0" w:color="auto"/>
            </w:tcBorders>
            <w:vAlign w:val="bottom"/>
          </w:tcPr>
          <w:p w14:paraId="2D29D512" w14:textId="10160FCF" w:rsidR="00F0750E" w:rsidRPr="00ED05D1" w:rsidRDefault="00F0750E" w:rsidP="00F0750E">
            <w:pPr>
              <w:tabs>
                <w:tab w:val="decimal" w:pos="899"/>
              </w:tabs>
              <w:spacing w:line="240" w:lineRule="atLeast"/>
              <w:ind w:right="-101"/>
            </w:pPr>
            <w:r w:rsidRPr="00ED05D1">
              <w:t>37,438</w:t>
            </w:r>
          </w:p>
        </w:tc>
        <w:tc>
          <w:tcPr>
            <w:tcW w:w="266" w:type="dxa"/>
            <w:vAlign w:val="bottom"/>
          </w:tcPr>
          <w:p w14:paraId="38DFD1CE" w14:textId="77777777" w:rsidR="00F0750E" w:rsidRPr="00ED05D1" w:rsidRDefault="00F0750E" w:rsidP="00F0750E">
            <w:pPr>
              <w:pStyle w:val="acctmergecolhdg"/>
              <w:tabs>
                <w:tab w:val="decimal" w:pos="930"/>
              </w:tabs>
              <w:spacing w:line="240" w:lineRule="atLeast"/>
              <w:ind w:right="-101"/>
              <w:jc w:val="left"/>
              <w:rPr>
                <w:sz w:val="20"/>
              </w:rPr>
            </w:pPr>
          </w:p>
        </w:tc>
        <w:tc>
          <w:tcPr>
            <w:tcW w:w="1084" w:type="dxa"/>
            <w:tcBorders>
              <w:bottom w:val="single" w:sz="4" w:space="0" w:color="auto"/>
            </w:tcBorders>
            <w:shd w:val="clear" w:color="auto" w:fill="auto"/>
            <w:vAlign w:val="bottom"/>
          </w:tcPr>
          <w:p w14:paraId="7D80A380" w14:textId="41AF3034" w:rsidR="00F0750E" w:rsidRPr="00ED05D1" w:rsidRDefault="00F0750E" w:rsidP="00F0750E">
            <w:pPr>
              <w:tabs>
                <w:tab w:val="decimal" w:pos="793"/>
              </w:tabs>
              <w:spacing w:line="240" w:lineRule="atLeast"/>
              <w:ind w:right="-101"/>
              <w:rPr>
                <w:rFonts w:eastAsia="Calibri"/>
              </w:rPr>
            </w:pPr>
            <w:r w:rsidRPr="00ED05D1">
              <w:rPr>
                <w:rFonts w:eastAsia="Calibri"/>
              </w:rPr>
              <w:t>25,462</w:t>
            </w:r>
          </w:p>
        </w:tc>
        <w:tc>
          <w:tcPr>
            <w:tcW w:w="236" w:type="dxa"/>
            <w:vAlign w:val="bottom"/>
          </w:tcPr>
          <w:p w14:paraId="4B0D5345" w14:textId="77777777" w:rsidR="00F0750E" w:rsidRPr="00ED05D1" w:rsidRDefault="00F0750E" w:rsidP="00F0750E">
            <w:pPr>
              <w:tabs>
                <w:tab w:val="decimal" w:pos="930"/>
              </w:tabs>
              <w:spacing w:line="240" w:lineRule="atLeast"/>
              <w:ind w:left="-91" w:right="-101"/>
            </w:pPr>
          </w:p>
        </w:tc>
        <w:tc>
          <w:tcPr>
            <w:tcW w:w="1204" w:type="dxa"/>
            <w:tcBorders>
              <w:bottom w:val="single" w:sz="4" w:space="0" w:color="auto"/>
            </w:tcBorders>
            <w:vAlign w:val="bottom"/>
          </w:tcPr>
          <w:p w14:paraId="59405BF3" w14:textId="4D9F59F0" w:rsidR="00F0750E" w:rsidRPr="00ED05D1" w:rsidRDefault="00F0750E" w:rsidP="00F0750E">
            <w:pPr>
              <w:tabs>
                <w:tab w:val="decimal" w:pos="890"/>
              </w:tabs>
              <w:spacing w:line="240" w:lineRule="atLeast"/>
              <w:ind w:right="-101"/>
              <w:rPr>
                <w:rFonts w:eastAsia="Arial Unicode MS"/>
              </w:rPr>
            </w:pPr>
            <w:r w:rsidRPr="00ED05D1">
              <w:rPr>
                <w:rFonts w:eastAsia="Calibri"/>
              </w:rPr>
              <w:t>22,789</w:t>
            </w:r>
          </w:p>
        </w:tc>
      </w:tr>
      <w:tr w:rsidR="00F0750E" w:rsidRPr="00ED05D1" w14:paraId="3B2250E8" w14:textId="77777777" w:rsidTr="00ED05D1">
        <w:tc>
          <w:tcPr>
            <w:tcW w:w="3330" w:type="dxa"/>
          </w:tcPr>
          <w:p w14:paraId="4B323020" w14:textId="77777777" w:rsidR="00F0750E" w:rsidRPr="00ED05D1" w:rsidRDefault="00F0750E" w:rsidP="00F0750E">
            <w:pPr>
              <w:spacing w:line="240" w:lineRule="atLeast"/>
              <w:ind w:right="-108"/>
              <w:rPr>
                <w:b/>
                <w:bCs/>
              </w:rPr>
            </w:pPr>
            <w:r w:rsidRPr="00ED05D1">
              <w:rPr>
                <w:b/>
                <w:bCs/>
              </w:rPr>
              <w:t>Total</w:t>
            </w:r>
          </w:p>
        </w:tc>
        <w:tc>
          <w:tcPr>
            <w:tcW w:w="540" w:type="dxa"/>
          </w:tcPr>
          <w:p w14:paraId="5F6D1E14" w14:textId="77777777" w:rsidR="00F0750E" w:rsidRPr="00ED05D1" w:rsidRDefault="00F0750E" w:rsidP="00F0750E">
            <w:pPr>
              <w:spacing w:line="240" w:lineRule="atLeast"/>
              <w:jc w:val="center"/>
              <w:rPr>
                <w:b/>
                <w:bCs/>
                <w:i/>
                <w:iCs/>
              </w:rPr>
            </w:pPr>
          </w:p>
        </w:tc>
        <w:tc>
          <w:tcPr>
            <w:tcW w:w="1170" w:type="dxa"/>
            <w:tcBorders>
              <w:top w:val="single" w:sz="4" w:space="0" w:color="auto"/>
            </w:tcBorders>
            <w:shd w:val="clear" w:color="auto" w:fill="auto"/>
            <w:vAlign w:val="bottom"/>
          </w:tcPr>
          <w:p w14:paraId="7827D907" w14:textId="21D399AC" w:rsidR="00F0750E" w:rsidRPr="00ED05D1" w:rsidRDefault="00F0750E" w:rsidP="00F0750E">
            <w:pPr>
              <w:pStyle w:val="BodyText"/>
              <w:tabs>
                <w:tab w:val="decimal" w:pos="930"/>
              </w:tabs>
              <w:ind w:right="-101"/>
              <w:jc w:val="left"/>
              <w:rPr>
                <w:rFonts w:cs="Times New Roman"/>
                <w:b/>
                <w:bCs/>
                <w:sz w:val="20"/>
                <w:szCs w:val="20"/>
              </w:rPr>
            </w:pPr>
            <w:r>
              <w:rPr>
                <w:rFonts w:cs="Times New Roman"/>
                <w:b/>
                <w:bCs/>
                <w:sz w:val="20"/>
                <w:szCs w:val="20"/>
              </w:rPr>
              <w:t>336,385</w:t>
            </w:r>
          </w:p>
        </w:tc>
        <w:tc>
          <w:tcPr>
            <w:tcW w:w="236" w:type="dxa"/>
            <w:vAlign w:val="bottom"/>
          </w:tcPr>
          <w:p w14:paraId="2BBDD3BC" w14:textId="77777777" w:rsidR="00F0750E" w:rsidRPr="00ED05D1" w:rsidRDefault="00F0750E" w:rsidP="00F0750E">
            <w:pPr>
              <w:tabs>
                <w:tab w:val="decimal" w:pos="930"/>
              </w:tabs>
              <w:spacing w:line="240" w:lineRule="atLeast"/>
              <w:ind w:left="-91" w:right="-101"/>
              <w:rPr>
                <w:b/>
                <w:bCs/>
              </w:rPr>
            </w:pPr>
          </w:p>
        </w:tc>
        <w:tc>
          <w:tcPr>
            <w:tcW w:w="1204" w:type="dxa"/>
            <w:tcBorders>
              <w:top w:val="single" w:sz="4" w:space="0" w:color="auto"/>
            </w:tcBorders>
            <w:vAlign w:val="bottom"/>
          </w:tcPr>
          <w:p w14:paraId="2C70A63E" w14:textId="12923F76" w:rsidR="00F0750E" w:rsidRPr="00ED05D1" w:rsidRDefault="00F0750E" w:rsidP="00F0750E">
            <w:pPr>
              <w:tabs>
                <w:tab w:val="decimal" w:pos="899"/>
              </w:tabs>
              <w:spacing w:line="240" w:lineRule="atLeast"/>
              <w:ind w:right="-101"/>
              <w:rPr>
                <w:b/>
                <w:bCs/>
              </w:rPr>
            </w:pPr>
            <w:r w:rsidRPr="00ED05D1">
              <w:rPr>
                <w:b/>
                <w:bCs/>
              </w:rPr>
              <w:t>375,248</w:t>
            </w:r>
          </w:p>
        </w:tc>
        <w:tc>
          <w:tcPr>
            <w:tcW w:w="266" w:type="dxa"/>
            <w:vAlign w:val="bottom"/>
          </w:tcPr>
          <w:p w14:paraId="78A67548" w14:textId="77777777" w:rsidR="00F0750E" w:rsidRPr="00ED05D1" w:rsidRDefault="00F0750E" w:rsidP="00F0750E">
            <w:pPr>
              <w:pStyle w:val="acctmergecolhdg"/>
              <w:tabs>
                <w:tab w:val="decimal" w:pos="930"/>
              </w:tabs>
              <w:spacing w:line="240" w:lineRule="atLeast"/>
              <w:ind w:right="-101"/>
              <w:jc w:val="left"/>
              <w:rPr>
                <w:bCs/>
                <w:sz w:val="20"/>
              </w:rPr>
            </w:pPr>
          </w:p>
        </w:tc>
        <w:tc>
          <w:tcPr>
            <w:tcW w:w="1084" w:type="dxa"/>
            <w:tcBorders>
              <w:top w:val="single" w:sz="4" w:space="0" w:color="auto"/>
            </w:tcBorders>
            <w:shd w:val="clear" w:color="auto" w:fill="auto"/>
            <w:vAlign w:val="bottom"/>
          </w:tcPr>
          <w:p w14:paraId="24EE466A" w14:textId="22A73AB1" w:rsidR="00F0750E" w:rsidRPr="00ED05D1" w:rsidRDefault="00F0750E" w:rsidP="00F0750E">
            <w:pPr>
              <w:tabs>
                <w:tab w:val="decimal" w:pos="793"/>
              </w:tabs>
              <w:spacing w:line="240" w:lineRule="atLeast"/>
              <w:ind w:right="-101"/>
              <w:rPr>
                <w:rFonts w:eastAsia="Calibri"/>
                <w:b/>
                <w:bCs/>
              </w:rPr>
            </w:pPr>
            <w:r w:rsidRPr="00ED05D1">
              <w:rPr>
                <w:rFonts w:eastAsia="Calibri"/>
                <w:b/>
                <w:bCs/>
              </w:rPr>
              <w:t>277,607</w:t>
            </w:r>
          </w:p>
        </w:tc>
        <w:tc>
          <w:tcPr>
            <w:tcW w:w="236" w:type="dxa"/>
            <w:vAlign w:val="bottom"/>
          </w:tcPr>
          <w:p w14:paraId="641022B4" w14:textId="77777777" w:rsidR="00F0750E" w:rsidRPr="00ED05D1" w:rsidRDefault="00F0750E" w:rsidP="00F0750E">
            <w:pPr>
              <w:tabs>
                <w:tab w:val="decimal" w:pos="930"/>
              </w:tabs>
              <w:spacing w:line="240" w:lineRule="atLeast"/>
              <w:ind w:left="-91" w:right="-101"/>
              <w:rPr>
                <w:b/>
                <w:bCs/>
              </w:rPr>
            </w:pPr>
          </w:p>
        </w:tc>
        <w:tc>
          <w:tcPr>
            <w:tcW w:w="1204" w:type="dxa"/>
            <w:tcBorders>
              <w:top w:val="single" w:sz="4" w:space="0" w:color="auto"/>
            </w:tcBorders>
            <w:vAlign w:val="bottom"/>
          </w:tcPr>
          <w:p w14:paraId="5A103732" w14:textId="38934CDD" w:rsidR="00F0750E" w:rsidRPr="00ED05D1" w:rsidRDefault="00F0750E" w:rsidP="00F0750E">
            <w:pPr>
              <w:tabs>
                <w:tab w:val="decimal" w:pos="890"/>
              </w:tabs>
              <w:spacing w:line="240" w:lineRule="atLeast"/>
              <w:ind w:right="-101"/>
              <w:rPr>
                <w:rFonts w:eastAsia="Arial Unicode MS"/>
                <w:b/>
                <w:bCs/>
              </w:rPr>
            </w:pPr>
            <w:r w:rsidRPr="00ED05D1">
              <w:rPr>
                <w:rFonts w:eastAsia="Calibri"/>
                <w:b/>
                <w:bCs/>
              </w:rPr>
              <w:t>316,390</w:t>
            </w:r>
          </w:p>
        </w:tc>
      </w:tr>
      <w:tr w:rsidR="00F0750E" w:rsidRPr="00ED05D1" w14:paraId="75BD3BCF" w14:textId="77777777" w:rsidTr="00ED05D1">
        <w:tc>
          <w:tcPr>
            <w:tcW w:w="3330" w:type="dxa"/>
          </w:tcPr>
          <w:p w14:paraId="2E86A2A8" w14:textId="77777777" w:rsidR="00F0750E" w:rsidRPr="00ED05D1" w:rsidRDefault="00F0750E" w:rsidP="00F0750E">
            <w:pPr>
              <w:spacing w:line="240" w:lineRule="atLeast"/>
              <w:ind w:right="-108"/>
            </w:pPr>
            <w:r w:rsidRPr="00ED05D1">
              <w:rPr>
                <w:i/>
                <w:iCs/>
              </w:rPr>
              <w:t xml:space="preserve">Less </w:t>
            </w:r>
            <w:r w:rsidRPr="00ED05D1">
              <w:t>allowance for expected credit loss</w:t>
            </w:r>
          </w:p>
        </w:tc>
        <w:tc>
          <w:tcPr>
            <w:tcW w:w="540" w:type="dxa"/>
          </w:tcPr>
          <w:p w14:paraId="7E1AE0B8" w14:textId="77777777" w:rsidR="00F0750E" w:rsidRPr="00ED05D1" w:rsidRDefault="00F0750E" w:rsidP="00F0750E">
            <w:pPr>
              <w:spacing w:line="240" w:lineRule="atLeast"/>
              <w:jc w:val="center"/>
              <w:rPr>
                <w:b/>
                <w:bCs/>
                <w:i/>
                <w:iCs/>
              </w:rPr>
            </w:pPr>
          </w:p>
        </w:tc>
        <w:tc>
          <w:tcPr>
            <w:tcW w:w="1170" w:type="dxa"/>
            <w:tcBorders>
              <w:bottom w:val="single" w:sz="4" w:space="0" w:color="auto"/>
            </w:tcBorders>
            <w:shd w:val="clear" w:color="auto" w:fill="auto"/>
            <w:vAlign w:val="bottom"/>
          </w:tcPr>
          <w:p w14:paraId="682BDCF1" w14:textId="2578B05C" w:rsidR="00F0750E" w:rsidRPr="00ED05D1" w:rsidRDefault="00F0750E" w:rsidP="00F0750E">
            <w:pPr>
              <w:pStyle w:val="BodyText"/>
              <w:tabs>
                <w:tab w:val="decimal" w:pos="930"/>
              </w:tabs>
              <w:ind w:right="-101"/>
              <w:jc w:val="left"/>
              <w:rPr>
                <w:rFonts w:cs="Times New Roman"/>
                <w:sz w:val="20"/>
                <w:szCs w:val="20"/>
              </w:rPr>
            </w:pPr>
            <w:r>
              <w:rPr>
                <w:rFonts w:cs="Times New Roman"/>
                <w:sz w:val="20"/>
                <w:szCs w:val="20"/>
              </w:rPr>
              <w:t>(48,224)</w:t>
            </w:r>
          </w:p>
        </w:tc>
        <w:tc>
          <w:tcPr>
            <w:tcW w:w="236" w:type="dxa"/>
            <w:vAlign w:val="bottom"/>
          </w:tcPr>
          <w:p w14:paraId="75C7EB2E" w14:textId="77777777" w:rsidR="00F0750E" w:rsidRPr="00ED05D1" w:rsidRDefault="00F0750E" w:rsidP="00F0750E">
            <w:pPr>
              <w:tabs>
                <w:tab w:val="decimal" w:pos="930"/>
              </w:tabs>
              <w:spacing w:line="240" w:lineRule="atLeast"/>
              <w:ind w:left="-91" w:right="-101"/>
              <w:rPr>
                <w:b/>
                <w:bCs/>
              </w:rPr>
            </w:pPr>
          </w:p>
        </w:tc>
        <w:tc>
          <w:tcPr>
            <w:tcW w:w="1204" w:type="dxa"/>
            <w:tcBorders>
              <w:bottom w:val="single" w:sz="4" w:space="0" w:color="auto"/>
            </w:tcBorders>
            <w:vAlign w:val="bottom"/>
          </w:tcPr>
          <w:p w14:paraId="1196378E" w14:textId="09788AF1" w:rsidR="00F0750E" w:rsidRPr="00ED05D1" w:rsidRDefault="00F0750E" w:rsidP="00F0750E">
            <w:pPr>
              <w:tabs>
                <w:tab w:val="decimal" w:pos="899"/>
              </w:tabs>
              <w:spacing w:line="240" w:lineRule="atLeast"/>
              <w:ind w:right="-101"/>
            </w:pPr>
            <w:r w:rsidRPr="00ED05D1">
              <w:t>(48,160)</w:t>
            </w:r>
          </w:p>
        </w:tc>
        <w:tc>
          <w:tcPr>
            <w:tcW w:w="266" w:type="dxa"/>
            <w:vAlign w:val="bottom"/>
          </w:tcPr>
          <w:p w14:paraId="4ADDEF2B" w14:textId="77777777" w:rsidR="00F0750E" w:rsidRPr="00ED05D1" w:rsidRDefault="00F0750E" w:rsidP="00F0750E">
            <w:pPr>
              <w:pStyle w:val="acctmergecolhdg"/>
              <w:tabs>
                <w:tab w:val="decimal" w:pos="930"/>
              </w:tabs>
              <w:spacing w:line="240" w:lineRule="atLeast"/>
              <w:ind w:right="-101"/>
              <w:jc w:val="left"/>
              <w:rPr>
                <w:sz w:val="20"/>
              </w:rPr>
            </w:pPr>
          </w:p>
        </w:tc>
        <w:tc>
          <w:tcPr>
            <w:tcW w:w="1084" w:type="dxa"/>
            <w:tcBorders>
              <w:bottom w:val="single" w:sz="4" w:space="0" w:color="auto"/>
            </w:tcBorders>
            <w:shd w:val="clear" w:color="auto" w:fill="auto"/>
            <w:vAlign w:val="bottom"/>
          </w:tcPr>
          <w:p w14:paraId="3F2D2162" w14:textId="2DCCE5D2" w:rsidR="00F0750E" w:rsidRPr="00ED05D1" w:rsidRDefault="00F0750E" w:rsidP="00F0750E">
            <w:pPr>
              <w:tabs>
                <w:tab w:val="decimal" w:pos="523"/>
              </w:tabs>
              <w:spacing w:line="240" w:lineRule="atLeast"/>
              <w:ind w:right="-101"/>
              <w:rPr>
                <w:rFonts w:eastAsia="Calibri"/>
              </w:rPr>
            </w:pPr>
            <w:r w:rsidRPr="00ED05D1">
              <w:rPr>
                <w:rFonts w:eastAsia="Calibri"/>
              </w:rPr>
              <w:t>-</w:t>
            </w:r>
          </w:p>
        </w:tc>
        <w:tc>
          <w:tcPr>
            <w:tcW w:w="236" w:type="dxa"/>
            <w:vAlign w:val="bottom"/>
          </w:tcPr>
          <w:p w14:paraId="4166817F" w14:textId="77777777" w:rsidR="00F0750E" w:rsidRPr="00ED05D1" w:rsidRDefault="00F0750E" w:rsidP="00F0750E">
            <w:pPr>
              <w:tabs>
                <w:tab w:val="decimal" w:pos="930"/>
              </w:tabs>
              <w:spacing w:line="240" w:lineRule="atLeast"/>
              <w:ind w:left="-91" w:right="-101"/>
            </w:pPr>
          </w:p>
        </w:tc>
        <w:tc>
          <w:tcPr>
            <w:tcW w:w="1204" w:type="dxa"/>
            <w:tcBorders>
              <w:bottom w:val="single" w:sz="4" w:space="0" w:color="auto"/>
            </w:tcBorders>
            <w:vAlign w:val="bottom"/>
          </w:tcPr>
          <w:p w14:paraId="1482B743" w14:textId="299FC098" w:rsidR="00F0750E" w:rsidRPr="00ED05D1" w:rsidRDefault="00F0750E" w:rsidP="00F0750E">
            <w:pPr>
              <w:pStyle w:val="BodyText"/>
              <w:tabs>
                <w:tab w:val="decimal" w:pos="602"/>
              </w:tabs>
              <w:ind w:right="-101"/>
              <w:jc w:val="left"/>
              <w:rPr>
                <w:rFonts w:eastAsia="Arial Unicode MS" w:cs="Times New Roman"/>
                <w:sz w:val="20"/>
                <w:szCs w:val="20"/>
              </w:rPr>
            </w:pPr>
            <w:r w:rsidRPr="00ED05D1">
              <w:rPr>
                <w:rFonts w:eastAsia="Calibri" w:cs="Times New Roman"/>
                <w:sz w:val="20"/>
                <w:szCs w:val="20"/>
              </w:rPr>
              <w:t>-</w:t>
            </w:r>
          </w:p>
        </w:tc>
      </w:tr>
      <w:tr w:rsidR="00F0750E" w:rsidRPr="00ED05D1" w14:paraId="03155C54" w14:textId="77777777" w:rsidTr="00ED05D1">
        <w:tc>
          <w:tcPr>
            <w:tcW w:w="3330" w:type="dxa"/>
          </w:tcPr>
          <w:p w14:paraId="77AC766C" w14:textId="77777777" w:rsidR="00F0750E" w:rsidRPr="00ED05D1" w:rsidRDefault="00F0750E" w:rsidP="00F0750E">
            <w:pPr>
              <w:spacing w:line="240" w:lineRule="atLeast"/>
              <w:ind w:right="-108"/>
              <w:rPr>
                <w:b/>
                <w:bCs/>
              </w:rPr>
            </w:pPr>
            <w:r w:rsidRPr="00ED05D1">
              <w:rPr>
                <w:b/>
                <w:bCs/>
              </w:rPr>
              <w:t>Net</w:t>
            </w:r>
          </w:p>
        </w:tc>
        <w:tc>
          <w:tcPr>
            <w:tcW w:w="540" w:type="dxa"/>
          </w:tcPr>
          <w:p w14:paraId="2E4801C0" w14:textId="77777777" w:rsidR="00F0750E" w:rsidRPr="00ED05D1" w:rsidRDefault="00F0750E" w:rsidP="00F0750E">
            <w:pPr>
              <w:spacing w:line="240" w:lineRule="atLeast"/>
              <w:jc w:val="center"/>
              <w:rPr>
                <w:b/>
                <w:bCs/>
                <w:i/>
                <w:iCs/>
              </w:rPr>
            </w:pPr>
          </w:p>
        </w:tc>
        <w:tc>
          <w:tcPr>
            <w:tcW w:w="1170" w:type="dxa"/>
            <w:tcBorders>
              <w:top w:val="single" w:sz="4" w:space="0" w:color="auto"/>
              <w:bottom w:val="single" w:sz="4" w:space="0" w:color="auto"/>
            </w:tcBorders>
            <w:shd w:val="clear" w:color="auto" w:fill="auto"/>
            <w:vAlign w:val="bottom"/>
          </w:tcPr>
          <w:p w14:paraId="1B77E79D" w14:textId="3A32E636" w:rsidR="00F0750E" w:rsidRPr="00ED05D1" w:rsidRDefault="00F0750E" w:rsidP="00F0750E">
            <w:pPr>
              <w:pStyle w:val="BodyText"/>
              <w:tabs>
                <w:tab w:val="decimal" w:pos="930"/>
              </w:tabs>
              <w:ind w:right="-101"/>
              <w:jc w:val="left"/>
              <w:rPr>
                <w:rFonts w:cs="Times New Roman"/>
                <w:b/>
                <w:bCs/>
                <w:sz w:val="20"/>
                <w:szCs w:val="20"/>
              </w:rPr>
            </w:pPr>
            <w:r>
              <w:rPr>
                <w:rFonts w:cs="Times New Roman"/>
                <w:b/>
                <w:bCs/>
                <w:sz w:val="20"/>
                <w:szCs w:val="20"/>
              </w:rPr>
              <w:t>228,161</w:t>
            </w:r>
          </w:p>
        </w:tc>
        <w:tc>
          <w:tcPr>
            <w:tcW w:w="236" w:type="dxa"/>
            <w:vAlign w:val="bottom"/>
          </w:tcPr>
          <w:p w14:paraId="61FD22BD" w14:textId="77777777" w:rsidR="00F0750E" w:rsidRPr="00ED05D1" w:rsidRDefault="00F0750E" w:rsidP="00F0750E">
            <w:pPr>
              <w:tabs>
                <w:tab w:val="decimal" w:pos="930"/>
              </w:tabs>
              <w:spacing w:line="240" w:lineRule="atLeast"/>
              <w:ind w:left="-91" w:right="-101"/>
              <w:rPr>
                <w:b/>
                <w:bCs/>
              </w:rPr>
            </w:pPr>
          </w:p>
        </w:tc>
        <w:tc>
          <w:tcPr>
            <w:tcW w:w="1204" w:type="dxa"/>
            <w:tcBorders>
              <w:top w:val="single" w:sz="4" w:space="0" w:color="auto"/>
              <w:bottom w:val="single" w:sz="4" w:space="0" w:color="auto"/>
            </w:tcBorders>
            <w:vAlign w:val="bottom"/>
          </w:tcPr>
          <w:p w14:paraId="472A890C" w14:textId="1E648492" w:rsidR="00F0750E" w:rsidRPr="00ED05D1" w:rsidRDefault="00F0750E" w:rsidP="00F0750E">
            <w:pPr>
              <w:tabs>
                <w:tab w:val="decimal" w:pos="899"/>
              </w:tabs>
              <w:spacing w:line="240" w:lineRule="atLeast"/>
              <w:ind w:right="-101"/>
              <w:rPr>
                <w:b/>
                <w:bCs/>
              </w:rPr>
            </w:pPr>
            <w:r w:rsidRPr="00ED05D1">
              <w:rPr>
                <w:b/>
                <w:bCs/>
              </w:rPr>
              <w:t>327,088</w:t>
            </w:r>
          </w:p>
        </w:tc>
        <w:tc>
          <w:tcPr>
            <w:tcW w:w="266" w:type="dxa"/>
            <w:vAlign w:val="bottom"/>
          </w:tcPr>
          <w:p w14:paraId="45D869C6" w14:textId="77777777" w:rsidR="00F0750E" w:rsidRPr="00ED05D1" w:rsidRDefault="00F0750E" w:rsidP="00F0750E">
            <w:pPr>
              <w:pStyle w:val="acctmergecolhdg"/>
              <w:tabs>
                <w:tab w:val="decimal" w:pos="930"/>
              </w:tabs>
              <w:spacing w:line="240" w:lineRule="atLeast"/>
              <w:ind w:right="-101"/>
              <w:jc w:val="left"/>
              <w:rPr>
                <w:bCs/>
                <w:sz w:val="20"/>
              </w:rPr>
            </w:pPr>
          </w:p>
        </w:tc>
        <w:tc>
          <w:tcPr>
            <w:tcW w:w="1084" w:type="dxa"/>
            <w:tcBorders>
              <w:top w:val="single" w:sz="4" w:space="0" w:color="auto"/>
              <w:bottom w:val="single" w:sz="4" w:space="0" w:color="auto"/>
            </w:tcBorders>
            <w:shd w:val="clear" w:color="auto" w:fill="auto"/>
            <w:vAlign w:val="bottom"/>
          </w:tcPr>
          <w:p w14:paraId="1A5EB7A9" w14:textId="63B3EDD1" w:rsidR="00F0750E" w:rsidRPr="00ED05D1" w:rsidRDefault="00F0750E" w:rsidP="00F0750E">
            <w:pPr>
              <w:tabs>
                <w:tab w:val="decimal" w:pos="793"/>
              </w:tabs>
              <w:spacing w:line="240" w:lineRule="atLeast"/>
              <w:ind w:right="-101"/>
              <w:rPr>
                <w:rFonts w:eastAsia="Calibri"/>
                <w:b/>
                <w:bCs/>
                <w:cs/>
              </w:rPr>
            </w:pPr>
            <w:r w:rsidRPr="00ED05D1">
              <w:rPr>
                <w:rFonts w:eastAsia="Calibri"/>
                <w:b/>
                <w:bCs/>
              </w:rPr>
              <w:t>277,607</w:t>
            </w:r>
          </w:p>
        </w:tc>
        <w:tc>
          <w:tcPr>
            <w:tcW w:w="236" w:type="dxa"/>
            <w:vAlign w:val="bottom"/>
          </w:tcPr>
          <w:p w14:paraId="3EB882FF" w14:textId="77777777" w:rsidR="00F0750E" w:rsidRPr="00ED05D1" w:rsidRDefault="00F0750E" w:rsidP="00F0750E">
            <w:pPr>
              <w:tabs>
                <w:tab w:val="decimal" w:pos="930"/>
              </w:tabs>
              <w:spacing w:line="240" w:lineRule="atLeast"/>
              <w:ind w:left="-91" w:right="-101"/>
              <w:rPr>
                <w:b/>
                <w:bCs/>
              </w:rPr>
            </w:pPr>
          </w:p>
        </w:tc>
        <w:tc>
          <w:tcPr>
            <w:tcW w:w="1204" w:type="dxa"/>
            <w:tcBorders>
              <w:top w:val="single" w:sz="4" w:space="0" w:color="auto"/>
              <w:bottom w:val="single" w:sz="4" w:space="0" w:color="auto"/>
            </w:tcBorders>
            <w:vAlign w:val="bottom"/>
          </w:tcPr>
          <w:p w14:paraId="478637BE" w14:textId="1FFD4F28" w:rsidR="00F0750E" w:rsidRPr="00ED05D1" w:rsidRDefault="00F0750E" w:rsidP="00F0750E">
            <w:pPr>
              <w:tabs>
                <w:tab w:val="decimal" w:pos="890"/>
              </w:tabs>
              <w:spacing w:line="240" w:lineRule="atLeast"/>
              <w:ind w:right="-101"/>
              <w:rPr>
                <w:rFonts w:eastAsia="Arial Unicode MS"/>
                <w:b/>
                <w:bCs/>
              </w:rPr>
            </w:pPr>
            <w:r w:rsidRPr="00ED05D1">
              <w:rPr>
                <w:rFonts w:eastAsia="Calibri"/>
                <w:b/>
                <w:bCs/>
              </w:rPr>
              <w:t>316,390</w:t>
            </w:r>
          </w:p>
        </w:tc>
      </w:tr>
      <w:tr w:rsidR="00F0750E" w:rsidRPr="00ED05D1" w14:paraId="21037B10" w14:textId="77777777" w:rsidTr="00ED05D1">
        <w:tc>
          <w:tcPr>
            <w:tcW w:w="3330" w:type="dxa"/>
          </w:tcPr>
          <w:p w14:paraId="6583AFFF" w14:textId="77777777" w:rsidR="00F0750E" w:rsidRPr="00ED05D1" w:rsidRDefault="00F0750E" w:rsidP="00F0750E">
            <w:pPr>
              <w:spacing w:line="240" w:lineRule="atLeast"/>
              <w:ind w:right="-108"/>
            </w:pPr>
            <w:r w:rsidRPr="00ED05D1">
              <w:rPr>
                <w:b/>
                <w:bCs/>
              </w:rPr>
              <w:t>Net - other current receivables</w:t>
            </w:r>
          </w:p>
        </w:tc>
        <w:tc>
          <w:tcPr>
            <w:tcW w:w="540" w:type="dxa"/>
          </w:tcPr>
          <w:p w14:paraId="0803AD4C" w14:textId="77777777" w:rsidR="00F0750E" w:rsidRPr="00ED05D1" w:rsidRDefault="00F0750E" w:rsidP="00F0750E">
            <w:pPr>
              <w:spacing w:line="240" w:lineRule="atLeast"/>
              <w:jc w:val="center"/>
              <w:rPr>
                <w:b/>
                <w:bCs/>
                <w:i/>
                <w:iCs/>
              </w:rPr>
            </w:pPr>
          </w:p>
        </w:tc>
        <w:tc>
          <w:tcPr>
            <w:tcW w:w="1170" w:type="dxa"/>
            <w:tcBorders>
              <w:bottom w:val="single" w:sz="4" w:space="0" w:color="auto"/>
            </w:tcBorders>
            <w:shd w:val="clear" w:color="auto" w:fill="auto"/>
            <w:vAlign w:val="bottom"/>
          </w:tcPr>
          <w:p w14:paraId="101BF70F" w14:textId="288855A0" w:rsidR="00F0750E" w:rsidRPr="00ED05D1" w:rsidRDefault="00F0750E" w:rsidP="00F0750E">
            <w:pPr>
              <w:pStyle w:val="BodyText"/>
              <w:tabs>
                <w:tab w:val="decimal" w:pos="930"/>
              </w:tabs>
              <w:ind w:right="-101"/>
              <w:jc w:val="left"/>
              <w:rPr>
                <w:rFonts w:cs="Times New Roman"/>
                <w:b/>
                <w:bCs/>
                <w:sz w:val="20"/>
                <w:szCs w:val="20"/>
              </w:rPr>
            </w:pPr>
            <w:r>
              <w:rPr>
                <w:rFonts w:cs="Times New Roman"/>
                <w:b/>
                <w:bCs/>
                <w:sz w:val="20"/>
                <w:szCs w:val="20"/>
              </w:rPr>
              <w:t>228,161</w:t>
            </w:r>
          </w:p>
        </w:tc>
        <w:tc>
          <w:tcPr>
            <w:tcW w:w="236" w:type="dxa"/>
            <w:vAlign w:val="bottom"/>
          </w:tcPr>
          <w:p w14:paraId="1BE1A1A4" w14:textId="77777777" w:rsidR="00F0750E" w:rsidRPr="00ED05D1" w:rsidRDefault="00F0750E" w:rsidP="00F0750E">
            <w:pPr>
              <w:tabs>
                <w:tab w:val="decimal" w:pos="930"/>
              </w:tabs>
              <w:spacing w:line="240" w:lineRule="atLeast"/>
              <w:ind w:left="-91" w:right="-101"/>
              <w:rPr>
                <w:b/>
                <w:bCs/>
              </w:rPr>
            </w:pPr>
          </w:p>
        </w:tc>
        <w:tc>
          <w:tcPr>
            <w:tcW w:w="1204" w:type="dxa"/>
            <w:tcBorders>
              <w:bottom w:val="single" w:sz="4" w:space="0" w:color="auto"/>
            </w:tcBorders>
            <w:vAlign w:val="bottom"/>
          </w:tcPr>
          <w:p w14:paraId="3A02C3FB" w14:textId="29A2E3A0" w:rsidR="00F0750E" w:rsidRPr="00ED05D1" w:rsidRDefault="00F0750E" w:rsidP="00F0750E">
            <w:pPr>
              <w:tabs>
                <w:tab w:val="decimal" w:pos="899"/>
              </w:tabs>
              <w:spacing w:line="240" w:lineRule="atLeast"/>
              <w:ind w:right="-101"/>
              <w:rPr>
                <w:b/>
                <w:bCs/>
              </w:rPr>
            </w:pPr>
            <w:r w:rsidRPr="00ED05D1">
              <w:rPr>
                <w:b/>
                <w:bCs/>
              </w:rPr>
              <w:t>327,088</w:t>
            </w:r>
          </w:p>
        </w:tc>
        <w:tc>
          <w:tcPr>
            <w:tcW w:w="266" w:type="dxa"/>
            <w:vAlign w:val="bottom"/>
          </w:tcPr>
          <w:p w14:paraId="17253EE4" w14:textId="77777777" w:rsidR="00F0750E" w:rsidRPr="00ED05D1" w:rsidRDefault="00F0750E" w:rsidP="00F0750E">
            <w:pPr>
              <w:pStyle w:val="acctmergecolhdg"/>
              <w:tabs>
                <w:tab w:val="decimal" w:pos="930"/>
              </w:tabs>
              <w:spacing w:line="240" w:lineRule="atLeast"/>
              <w:ind w:right="-101"/>
              <w:jc w:val="left"/>
              <w:rPr>
                <w:sz w:val="20"/>
              </w:rPr>
            </w:pPr>
          </w:p>
        </w:tc>
        <w:tc>
          <w:tcPr>
            <w:tcW w:w="1084" w:type="dxa"/>
            <w:tcBorders>
              <w:bottom w:val="single" w:sz="4" w:space="0" w:color="auto"/>
            </w:tcBorders>
            <w:shd w:val="clear" w:color="auto" w:fill="auto"/>
            <w:vAlign w:val="bottom"/>
          </w:tcPr>
          <w:p w14:paraId="0AEA67FB" w14:textId="6DE6FB70" w:rsidR="00F0750E" w:rsidRPr="00ED05D1" w:rsidRDefault="00F0750E" w:rsidP="00F0750E">
            <w:pPr>
              <w:tabs>
                <w:tab w:val="decimal" w:pos="793"/>
              </w:tabs>
              <w:spacing w:line="240" w:lineRule="atLeast"/>
              <w:ind w:right="-101"/>
              <w:rPr>
                <w:rFonts w:eastAsia="Calibri"/>
                <w:b/>
                <w:bCs/>
              </w:rPr>
            </w:pPr>
            <w:r w:rsidRPr="00ED05D1">
              <w:rPr>
                <w:rFonts w:eastAsia="Calibri"/>
                <w:b/>
                <w:bCs/>
              </w:rPr>
              <w:t>656,303</w:t>
            </w:r>
          </w:p>
        </w:tc>
        <w:tc>
          <w:tcPr>
            <w:tcW w:w="236" w:type="dxa"/>
            <w:vAlign w:val="bottom"/>
          </w:tcPr>
          <w:p w14:paraId="5DA3AFAB" w14:textId="77777777" w:rsidR="00F0750E" w:rsidRPr="00ED05D1" w:rsidRDefault="00F0750E" w:rsidP="00F0750E">
            <w:pPr>
              <w:tabs>
                <w:tab w:val="decimal" w:pos="930"/>
              </w:tabs>
              <w:spacing w:line="240" w:lineRule="atLeast"/>
              <w:ind w:left="-91" w:right="-101"/>
              <w:rPr>
                <w:b/>
                <w:bCs/>
              </w:rPr>
            </w:pPr>
          </w:p>
        </w:tc>
        <w:tc>
          <w:tcPr>
            <w:tcW w:w="1204" w:type="dxa"/>
            <w:tcBorders>
              <w:bottom w:val="single" w:sz="4" w:space="0" w:color="auto"/>
            </w:tcBorders>
            <w:vAlign w:val="bottom"/>
          </w:tcPr>
          <w:p w14:paraId="6B9728C2" w14:textId="4E5F1703" w:rsidR="00F0750E" w:rsidRPr="00ED05D1" w:rsidRDefault="00F0750E" w:rsidP="00F0750E">
            <w:pPr>
              <w:tabs>
                <w:tab w:val="decimal" w:pos="890"/>
              </w:tabs>
              <w:spacing w:line="240" w:lineRule="atLeast"/>
              <w:ind w:right="-101"/>
              <w:rPr>
                <w:rFonts w:eastAsia="Arial Unicode MS"/>
                <w:b/>
                <w:bCs/>
              </w:rPr>
            </w:pPr>
            <w:r w:rsidRPr="00ED05D1">
              <w:rPr>
                <w:rFonts w:eastAsia="Calibri"/>
                <w:b/>
                <w:bCs/>
              </w:rPr>
              <w:t>845,157</w:t>
            </w:r>
          </w:p>
        </w:tc>
      </w:tr>
      <w:tr w:rsidR="00F0750E" w:rsidRPr="00ED05D1" w14:paraId="54F2FD26" w14:textId="77777777" w:rsidTr="00ED05D1">
        <w:tc>
          <w:tcPr>
            <w:tcW w:w="3330" w:type="dxa"/>
          </w:tcPr>
          <w:p w14:paraId="54F77C4E" w14:textId="77777777" w:rsidR="00F0750E" w:rsidRDefault="00F0750E" w:rsidP="00F0750E">
            <w:pPr>
              <w:spacing w:line="240" w:lineRule="atLeast"/>
              <w:ind w:right="-110"/>
              <w:rPr>
                <w:b/>
                <w:bCs/>
              </w:rPr>
            </w:pPr>
            <w:r w:rsidRPr="00ED05D1">
              <w:rPr>
                <w:b/>
                <w:bCs/>
              </w:rPr>
              <w:t xml:space="preserve">Net - trade and other current </w:t>
            </w:r>
          </w:p>
          <w:p w14:paraId="1D94CD89" w14:textId="54098664" w:rsidR="00F0750E" w:rsidRPr="00ED05D1" w:rsidRDefault="00F0750E" w:rsidP="00F0750E">
            <w:pPr>
              <w:spacing w:line="240" w:lineRule="atLeast"/>
              <w:ind w:right="-110"/>
              <w:rPr>
                <w:b/>
                <w:bCs/>
              </w:rPr>
            </w:pPr>
            <w:r>
              <w:rPr>
                <w:b/>
                <w:bCs/>
              </w:rPr>
              <w:t xml:space="preserve">   r</w:t>
            </w:r>
            <w:r w:rsidRPr="00ED05D1">
              <w:rPr>
                <w:b/>
                <w:bCs/>
              </w:rPr>
              <w:t>eceivables</w:t>
            </w:r>
          </w:p>
        </w:tc>
        <w:tc>
          <w:tcPr>
            <w:tcW w:w="540" w:type="dxa"/>
          </w:tcPr>
          <w:p w14:paraId="709DC780" w14:textId="77777777" w:rsidR="00F0750E" w:rsidRPr="00ED05D1" w:rsidRDefault="00F0750E" w:rsidP="00F0750E">
            <w:pPr>
              <w:spacing w:line="240" w:lineRule="atLeast"/>
              <w:jc w:val="center"/>
              <w:rPr>
                <w:b/>
                <w:bCs/>
                <w:i/>
                <w:iCs/>
              </w:rPr>
            </w:pPr>
          </w:p>
        </w:tc>
        <w:tc>
          <w:tcPr>
            <w:tcW w:w="1170" w:type="dxa"/>
            <w:tcBorders>
              <w:bottom w:val="double" w:sz="4" w:space="0" w:color="auto"/>
            </w:tcBorders>
            <w:shd w:val="clear" w:color="auto" w:fill="auto"/>
            <w:vAlign w:val="bottom"/>
          </w:tcPr>
          <w:p w14:paraId="6FFB6552" w14:textId="5CD5BC75" w:rsidR="00F0750E" w:rsidRPr="00ED05D1" w:rsidRDefault="00F0750E" w:rsidP="00F0750E">
            <w:pPr>
              <w:pStyle w:val="BodyText"/>
              <w:tabs>
                <w:tab w:val="decimal" w:pos="930"/>
              </w:tabs>
              <w:ind w:right="-101"/>
              <w:jc w:val="left"/>
              <w:rPr>
                <w:rFonts w:cs="Times New Roman"/>
                <w:b/>
                <w:bCs/>
                <w:sz w:val="20"/>
                <w:szCs w:val="20"/>
              </w:rPr>
            </w:pPr>
            <w:r>
              <w:rPr>
                <w:rFonts w:cs="Times New Roman"/>
                <w:b/>
                <w:bCs/>
                <w:sz w:val="20"/>
                <w:szCs w:val="20"/>
              </w:rPr>
              <w:t>1,064,390</w:t>
            </w:r>
          </w:p>
        </w:tc>
        <w:tc>
          <w:tcPr>
            <w:tcW w:w="236" w:type="dxa"/>
            <w:vAlign w:val="bottom"/>
          </w:tcPr>
          <w:p w14:paraId="1A6AE351" w14:textId="77777777" w:rsidR="00F0750E" w:rsidRPr="00ED05D1" w:rsidRDefault="00F0750E" w:rsidP="00F0750E">
            <w:pPr>
              <w:tabs>
                <w:tab w:val="decimal" w:pos="930"/>
              </w:tabs>
              <w:spacing w:line="240" w:lineRule="atLeast"/>
              <w:ind w:left="-91" w:right="-101"/>
              <w:rPr>
                <w:b/>
                <w:bCs/>
              </w:rPr>
            </w:pPr>
          </w:p>
        </w:tc>
        <w:tc>
          <w:tcPr>
            <w:tcW w:w="1204" w:type="dxa"/>
            <w:tcBorders>
              <w:bottom w:val="double" w:sz="4" w:space="0" w:color="auto"/>
            </w:tcBorders>
            <w:vAlign w:val="bottom"/>
          </w:tcPr>
          <w:p w14:paraId="119F5CE4" w14:textId="3901B539" w:rsidR="00F0750E" w:rsidRPr="00ED05D1" w:rsidRDefault="00F0750E" w:rsidP="00F0750E">
            <w:pPr>
              <w:tabs>
                <w:tab w:val="decimal" w:pos="899"/>
              </w:tabs>
              <w:spacing w:line="240" w:lineRule="atLeast"/>
              <w:ind w:right="-101"/>
              <w:rPr>
                <w:b/>
                <w:bCs/>
              </w:rPr>
            </w:pPr>
            <w:r w:rsidRPr="00ED05D1">
              <w:rPr>
                <w:b/>
                <w:bCs/>
              </w:rPr>
              <w:t>870,674</w:t>
            </w:r>
          </w:p>
        </w:tc>
        <w:tc>
          <w:tcPr>
            <w:tcW w:w="266" w:type="dxa"/>
            <w:vAlign w:val="bottom"/>
          </w:tcPr>
          <w:p w14:paraId="29BB4EBA" w14:textId="77777777" w:rsidR="00F0750E" w:rsidRPr="00ED05D1" w:rsidRDefault="00F0750E" w:rsidP="00F0750E">
            <w:pPr>
              <w:pStyle w:val="acctmergecolhdg"/>
              <w:tabs>
                <w:tab w:val="decimal" w:pos="930"/>
              </w:tabs>
              <w:spacing w:line="240" w:lineRule="atLeast"/>
              <w:ind w:right="-101"/>
              <w:jc w:val="left"/>
              <w:rPr>
                <w:sz w:val="20"/>
              </w:rPr>
            </w:pPr>
          </w:p>
        </w:tc>
        <w:tc>
          <w:tcPr>
            <w:tcW w:w="1084" w:type="dxa"/>
            <w:tcBorders>
              <w:bottom w:val="double" w:sz="4" w:space="0" w:color="auto"/>
            </w:tcBorders>
            <w:shd w:val="clear" w:color="auto" w:fill="auto"/>
            <w:vAlign w:val="bottom"/>
          </w:tcPr>
          <w:p w14:paraId="11C7FC61" w14:textId="6773CBE9" w:rsidR="00F0750E" w:rsidRPr="00ED05D1" w:rsidRDefault="00F0750E" w:rsidP="00F0750E">
            <w:pPr>
              <w:tabs>
                <w:tab w:val="decimal" w:pos="793"/>
              </w:tabs>
              <w:spacing w:line="240" w:lineRule="atLeast"/>
              <w:ind w:right="-101"/>
              <w:rPr>
                <w:rFonts w:eastAsia="Calibri"/>
                <w:b/>
                <w:bCs/>
              </w:rPr>
            </w:pPr>
            <w:r w:rsidRPr="00ED05D1">
              <w:rPr>
                <w:rFonts w:eastAsia="Calibri"/>
                <w:b/>
                <w:bCs/>
              </w:rPr>
              <w:t>1,383,390</w:t>
            </w:r>
          </w:p>
        </w:tc>
        <w:tc>
          <w:tcPr>
            <w:tcW w:w="236" w:type="dxa"/>
            <w:vAlign w:val="bottom"/>
          </w:tcPr>
          <w:p w14:paraId="4029E1AA" w14:textId="77777777" w:rsidR="00F0750E" w:rsidRPr="00ED05D1" w:rsidRDefault="00F0750E" w:rsidP="00F0750E">
            <w:pPr>
              <w:tabs>
                <w:tab w:val="decimal" w:pos="930"/>
              </w:tabs>
              <w:spacing w:line="240" w:lineRule="atLeast"/>
              <w:ind w:left="-91" w:right="-101"/>
              <w:rPr>
                <w:b/>
                <w:bCs/>
              </w:rPr>
            </w:pPr>
          </w:p>
        </w:tc>
        <w:tc>
          <w:tcPr>
            <w:tcW w:w="1204" w:type="dxa"/>
            <w:tcBorders>
              <w:bottom w:val="double" w:sz="4" w:space="0" w:color="auto"/>
            </w:tcBorders>
            <w:vAlign w:val="bottom"/>
          </w:tcPr>
          <w:p w14:paraId="21C31B17" w14:textId="4ED15D0B" w:rsidR="00F0750E" w:rsidRPr="00ED05D1" w:rsidRDefault="00F0750E" w:rsidP="00F0750E">
            <w:pPr>
              <w:tabs>
                <w:tab w:val="decimal" w:pos="890"/>
              </w:tabs>
              <w:spacing w:line="240" w:lineRule="atLeast"/>
              <w:ind w:right="-101"/>
              <w:rPr>
                <w:rFonts w:eastAsia="Arial Unicode MS"/>
                <w:b/>
                <w:bCs/>
              </w:rPr>
            </w:pPr>
            <w:r w:rsidRPr="00ED05D1">
              <w:rPr>
                <w:rFonts w:eastAsia="Calibri"/>
                <w:b/>
                <w:bCs/>
              </w:rPr>
              <w:t>1,339,923</w:t>
            </w:r>
          </w:p>
        </w:tc>
      </w:tr>
    </w:tbl>
    <w:p w14:paraId="27FC4B45" w14:textId="0F50B0E9" w:rsidR="00ED05D1" w:rsidRDefault="00ED05D1" w:rsidP="00ED05D1">
      <w:pPr>
        <w:pStyle w:val="BodyText"/>
        <w:spacing w:line="240" w:lineRule="auto"/>
        <w:ind w:left="340"/>
      </w:pPr>
    </w:p>
    <w:p w14:paraId="7537EB52" w14:textId="259F885A" w:rsidR="00383ECF" w:rsidRPr="00ED05D1" w:rsidRDefault="00ED05D1">
      <w:pPr>
        <w:pStyle w:val="Heading1"/>
        <w:ind w:left="540" w:hanging="540"/>
        <w:jc w:val="left"/>
        <w:rPr>
          <w:rFonts w:eastAsia="Arial Unicode MS"/>
        </w:rPr>
      </w:pPr>
      <w:r>
        <w:br w:type="page"/>
      </w:r>
      <w:r w:rsidR="00383ECF" w:rsidRPr="00ED05D1">
        <w:rPr>
          <w:rFonts w:eastAsia="Arial Unicode MS"/>
        </w:rPr>
        <w:t>Inventories</w:t>
      </w:r>
    </w:p>
    <w:p w14:paraId="01B61A7F" w14:textId="77777777" w:rsidR="0037498B" w:rsidRPr="0006434E" w:rsidRDefault="0037498B" w:rsidP="0037498B">
      <w:pPr>
        <w:pStyle w:val="BodyText"/>
        <w:spacing w:line="240" w:lineRule="auto"/>
        <w:ind w:left="340"/>
      </w:pPr>
    </w:p>
    <w:tbl>
      <w:tblPr>
        <w:tblW w:w="9267" w:type="dxa"/>
        <w:tblInd w:w="529" w:type="dxa"/>
        <w:tblLayout w:type="fixed"/>
        <w:tblCellMar>
          <w:left w:w="79" w:type="dxa"/>
          <w:right w:w="79" w:type="dxa"/>
        </w:tblCellMar>
        <w:tblLook w:val="0000" w:firstRow="0" w:lastRow="0" w:firstColumn="0" w:lastColumn="0" w:noHBand="0" w:noVBand="0"/>
      </w:tblPr>
      <w:tblGrid>
        <w:gridCol w:w="4050"/>
        <w:gridCol w:w="1163"/>
        <w:gridCol w:w="184"/>
        <w:gridCol w:w="1080"/>
        <w:gridCol w:w="270"/>
        <w:gridCol w:w="1080"/>
        <w:gridCol w:w="270"/>
        <w:gridCol w:w="1170"/>
      </w:tblGrid>
      <w:tr w:rsidR="0037498B" w:rsidRPr="00ED05D1" w14:paraId="1E0C2978" w14:textId="77777777" w:rsidTr="00ED05D1">
        <w:trPr>
          <w:tblHeader/>
        </w:trPr>
        <w:tc>
          <w:tcPr>
            <w:tcW w:w="4050" w:type="dxa"/>
            <w:shd w:val="clear" w:color="auto" w:fill="auto"/>
          </w:tcPr>
          <w:p w14:paraId="42231988" w14:textId="77777777" w:rsidR="0037498B" w:rsidRPr="00ED05D1" w:rsidRDefault="0037498B" w:rsidP="00574279">
            <w:pPr>
              <w:rPr>
                <w:i/>
                <w:iCs/>
              </w:rPr>
            </w:pPr>
          </w:p>
        </w:tc>
        <w:tc>
          <w:tcPr>
            <w:tcW w:w="2427" w:type="dxa"/>
            <w:gridSpan w:val="3"/>
          </w:tcPr>
          <w:p w14:paraId="5797545E" w14:textId="77777777" w:rsidR="0037498B" w:rsidRPr="00ED05D1" w:rsidRDefault="0037498B" w:rsidP="00574279">
            <w:pPr>
              <w:pStyle w:val="acctmergecolhdg"/>
              <w:spacing w:line="240" w:lineRule="auto"/>
              <w:ind w:left="-77" w:right="-83"/>
              <w:rPr>
                <w:sz w:val="20"/>
              </w:rPr>
            </w:pPr>
            <w:r w:rsidRPr="00ED05D1">
              <w:rPr>
                <w:sz w:val="20"/>
              </w:rPr>
              <w:t xml:space="preserve">Consolidated </w:t>
            </w:r>
          </w:p>
          <w:p w14:paraId="638C8272" w14:textId="77777777" w:rsidR="0037498B" w:rsidRPr="00ED05D1" w:rsidRDefault="0037498B" w:rsidP="00574279">
            <w:pPr>
              <w:pStyle w:val="acctmergecolhdg"/>
              <w:spacing w:line="240" w:lineRule="auto"/>
              <w:ind w:left="-77" w:right="-83"/>
              <w:rPr>
                <w:sz w:val="20"/>
              </w:rPr>
            </w:pPr>
            <w:r w:rsidRPr="00ED05D1">
              <w:rPr>
                <w:sz w:val="20"/>
              </w:rPr>
              <w:t>financial statements</w:t>
            </w:r>
          </w:p>
        </w:tc>
        <w:tc>
          <w:tcPr>
            <w:tcW w:w="270" w:type="dxa"/>
          </w:tcPr>
          <w:p w14:paraId="207549A0" w14:textId="77777777" w:rsidR="0037498B" w:rsidRPr="00ED05D1" w:rsidRDefault="0037498B" w:rsidP="00574279">
            <w:pPr>
              <w:pStyle w:val="acctmergecolhdg"/>
              <w:spacing w:line="240" w:lineRule="auto"/>
              <w:rPr>
                <w:sz w:val="20"/>
              </w:rPr>
            </w:pPr>
          </w:p>
        </w:tc>
        <w:tc>
          <w:tcPr>
            <w:tcW w:w="2520" w:type="dxa"/>
            <w:gridSpan w:val="3"/>
          </w:tcPr>
          <w:p w14:paraId="4E963C6A" w14:textId="77777777" w:rsidR="0037498B" w:rsidRPr="00ED05D1" w:rsidRDefault="0037498B" w:rsidP="00574279">
            <w:pPr>
              <w:pStyle w:val="acctmergecolhdg"/>
              <w:spacing w:line="240" w:lineRule="auto"/>
              <w:ind w:left="-83" w:right="-77"/>
              <w:rPr>
                <w:sz w:val="20"/>
              </w:rPr>
            </w:pPr>
            <w:r w:rsidRPr="00ED05D1">
              <w:rPr>
                <w:sz w:val="20"/>
              </w:rPr>
              <w:t xml:space="preserve">Separate </w:t>
            </w:r>
          </w:p>
          <w:p w14:paraId="74989EAC" w14:textId="77777777" w:rsidR="0037498B" w:rsidRPr="00ED05D1" w:rsidRDefault="0037498B" w:rsidP="00574279">
            <w:pPr>
              <w:pStyle w:val="acctmergecolhdg"/>
              <w:spacing w:line="240" w:lineRule="auto"/>
              <w:ind w:left="-83" w:right="-77"/>
              <w:rPr>
                <w:sz w:val="20"/>
              </w:rPr>
            </w:pPr>
            <w:r w:rsidRPr="00ED05D1">
              <w:rPr>
                <w:sz w:val="20"/>
              </w:rPr>
              <w:t>financial statements</w:t>
            </w:r>
          </w:p>
        </w:tc>
      </w:tr>
      <w:tr w:rsidR="0037498B" w:rsidRPr="00ED05D1" w14:paraId="4AD9CA8F" w14:textId="77777777" w:rsidTr="00ED05D1">
        <w:trPr>
          <w:tblHeader/>
        </w:trPr>
        <w:tc>
          <w:tcPr>
            <w:tcW w:w="4050" w:type="dxa"/>
          </w:tcPr>
          <w:p w14:paraId="49C2EF1B" w14:textId="77777777" w:rsidR="0037498B" w:rsidRPr="00ED05D1" w:rsidRDefault="0037498B" w:rsidP="0037498B">
            <w:pPr>
              <w:pStyle w:val="acctfourfigures"/>
              <w:spacing w:line="240" w:lineRule="auto"/>
              <w:jc w:val="center"/>
              <w:rPr>
                <w:sz w:val="20"/>
              </w:rPr>
            </w:pPr>
          </w:p>
        </w:tc>
        <w:tc>
          <w:tcPr>
            <w:tcW w:w="1163" w:type="dxa"/>
            <w:shd w:val="clear" w:color="auto" w:fill="auto"/>
            <w:vAlign w:val="bottom"/>
          </w:tcPr>
          <w:p w14:paraId="565BAF5B" w14:textId="1B7ED5D3" w:rsidR="0037498B" w:rsidRPr="00ED05D1" w:rsidRDefault="0037498B" w:rsidP="0037498B">
            <w:pPr>
              <w:pStyle w:val="acctmergecolhdg"/>
              <w:spacing w:line="240" w:lineRule="auto"/>
              <w:ind w:left="-90" w:right="-70"/>
              <w:rPr>
                <w:b w:val="0"/>
                <w:bCs/>
                <w:sz w:val="20"/>
              </w:rPr>
            </w:pPr>
            <w:r w:rsidRPr="00ED05D1">
              <w:rPr>
                <w:b w:val="0"/>
                <w:bCs/>
                <w:sz w:val="20"/>
              </w:rPr>
              <w:t>31 March</w:t>
            </w:r>
          </w:p>
        </w:tc>
        <w:tc>
          <w:tcPr>
            <w:tcW w:w="184" w:type="dxa"/>
            <w:shd w:val="clear" w:color="auto" w:fill="auto"/>
          </w:tcPr>
          <w:p w14:paraId="16631A04" w14:textId="77777777" w:rsidR="0037498B" w:rsidRPr="00ED05D1" w:rsidRDefault="0037498B" w:rsidP="0037498B">
            <w:pPr>
              <w:pStyle w:val="acctmergecolhdg"/>
              <w:spacing w:line="240" w:lineRule="auto"/>
              <w:ind w:left="-90" w:right="-70"/>
              <w:rPr>
                <w:b w:val="0"/>
                <w:bCs/>
                <w:sz w:val="20"/>
              </w:rPr>
            </w:pPr>
          </w:p>
        </w:tc>
        <w:tc>
          <w:tcPr>
            <w:tcW w:w="1080" w:type="dxa"/>
            <w:shd w:val="clear" w:color="auto" w:fill="auto"/>
            <w:vAlign w:val="bottom"/>
          </w:tcPr>
          <w:p w14:paraId="72E9CAC4" w14:textId="6BDDC0EA" w:rsidR="0037498B" w:rsidRPr="00ED05D1" w:rsidRDefault="0037498B" w:rsidP="0037498B">
            <w:pPr>
              <w:pStyle w:val="acctmergecolhdg"/>
              <w:spacing w:line="240" w:lineRule="auto"/>
              <w:ind w:left="-90" w:right="-70"/>
              <w:rPr>
                <w:b w:val="0"/>
                <w:bCs/>
                <w:sz w:val="20"/>
              </w:rPr>
            </w:pPr>
            <w:r w:rsidRPr="00ED05D1">
              <w:rPr>
                <w:b w:val="0"/>
                <w:bCs/>
                <w:sz w:val="20"/>
              </w:rPr>
              <w:t>31 December</w:t>
            </w:r>
          </w:p>
        </w:tc>
        <w:tc>
          <w:tcPr>
            <w:tcW w:w="270" w:type="dxa"/>
            <w:shd w:val="clear" w:color="auto" w:fill="auto"/>
          </w:tcPr>
          <w:p w14:paraId="0E14ADB4" w14:textId="77777777" w:rsidR="0037498B" w:rsidRPr="00ED05D1" w:rsidRDefault="0037498B" w:rsidP="0037498B">
            <w:pPr>
              <w:pStyle w:val="acctmergecolhdg"/>
              <w:spacing w:line="240" w:lineRule="auto"/>
              <w:ind w:left="-90" w:right="-70"/>
              <w:rPr>
                <w:b w:val="0"/>
                <w:bCs/>
                <w:sz w:val="20"/>
              </w:rPr>
            </w:pPr>
          </w:p>
        </w:tc>
        <w:tc>
          <w:tcPr>
            <w:tcW w:w="1080" w:type="dxa"/>
            <w:shd w:val="clear" w:color="auto" w:fill="auto"/>
            <w:vAlign w:val="bottom"/>
          </w:tcPr>
          <w:p w14:paraId="4A588677" w14:textId="353EB2DD" w:rsidR="0037498B" w:rsidRPr="00ED05D1" w:rsidRDefault="0037498B" w:rsidP="0037498B">
            <w:pPr>
              <w:pStyle w:val="acctmergecolhdg"/>
              <w:spacing w:line="240" w:lineRule="auto"/>
              <w:ind w:left="-90" w:right="-70"/>
              <w:rPr>
                <w:b w:val="0"/>
                <w:bCs/>
                <w:sz w:val="20"/>
              </w:rPr>
            </w:pPr>
            <w:r w:rsidRPr="00ED05D1">
              <w:rPr>
                <w:b w:val="0"/>
                <w:bCs/>
                <w:sz w:val="20"/>
              </w:rPr>
              <w:t>31 March</w:t>
            </w:r>
          </w:p>
        </w:tc>
        <w:tc>
          <w:tcPr>
            <w:tcW w:w="270" w:type="dxa"/>
            <w:shd w:val="clear" w:color="auto" w:fill="auto"/>
          </w:tcPr>
          <w:p w14:paraId="412B6649" w14:textId="77777777" w:rsidR="0037498B" w:rsidRPr="00ED05D1" w:rsidRDefault="0037498B" w:rsidP="0037498B">
            <w:pPr>
              <w:pStyle w:val="acctmergecolhdg"/>
              <w:spacing w:line="240" w:lineRule="auto"/>
              <w:ind w:left="-90" w:right="-70"/>
              <w:rPr>
                <w:b w:val="0"/>
                <w:bCs/>
                <w:sz w:val="20"/>
              </w:rPr>
            </w:pPr>
          </w:p>
        </w:tc>
        <w:tc>
          <w:tcPr>
            <w:tcW w:w="1170" w:type="dxa"/>
            <w:shd w:val="clear" w:color="auto" w:fill="auto"/>
            <w:vAlign w:val="bottom"/>
          </w:tcPr>
          <w:p w14:paraId="38FFDD4E" w14:textId="4160AAD1" w:rsidR="0037498B" w:rsidRPr="00ED05D1" w:rsidRDefault="0037498B" w:rsidP="0037498B">
            <w:pPr>
              <w:pStyle w:val="acctmergecolhdg"/>
              <w:spacing w:line="240" w:lineRule="auto"/>
              <w:ind w:left="-90" w:right="-70"/>
              <w:rPr>
                <w:b w:val="0"/>
                <w:bCs/>
                <w:sz w:val="20"/>
              </w:rPr>
            </w:pPr>
            <w:r w:rsidRPr="00ED05D1">
              <w:rPr>
                <w:b w:val="0"/>
                <w:bCs/>
                <w:sz w:val="20"/>
              </w:rPr>
              <w:t>31 December</w:t>
            </w:r>
          </w:p>
        </w:tc>
      </w:tr>
      <w:tr w:rsidR="0037498B" w:rsidRPr="00ED05D1" w14:paraId="2E3D4E2C" w14:textId="77777777" w:rsidTr="00ED05D1">
        <w:trPr>
          <w:tblHeader/>
        </w:trPr>
        <w:tc>
          <w:tcPr>
            <w:tcW w:w="4050" w:type="dxa"/>
          </w:tcPr>
          <w:p w14:paraId="539F932B" w14:textId="77777777" w:rsidR="0037498B" w:rsidRPr="00ED05D1" w:rsidRDefault="0037498B" w:rsidP="0037498B">
            <w:pPr>
              <w:pStyle w:val="acctfourfigures"/>
              <w:spacing w:line="240" w:lineRule="auto"/>
              <w:jc w:val="center"/>
              <w:rPr>
                <w:sz w:val="20"/>
              </w:rPr>
            </w:pPr>
          </w:p>
        </w:tc>
        <w:tc>
          <w:tcPr>
            <w:tcW w:w="1163" w:type="dxa"/>
            <w:shd w:val="clear" w:color="auto" w:fill="auto"/>
            <w:vAlign w:val="bottom"/>
          </w:tcPr>
          <w:p w14:paraId="2BDDC9C4" w14:textId="102D7352" w:rsidR="0037498B" w:rsidRPr="00ED05D1" w:rsidRDefault="0037498B" w:rsidP="0037498B">
            <w:pPr>
              <w:pStyle w:val="acctmergecolhdg"/>
              <w:spacing w:line="240" w:lineRule="auto"/>
              <w:ind w:left="-90" w:right="-70"/>
              <w:rPr>
                <w:b w:val="0"/>
                <w:bCs/>
                <w:sz w:val="20"/>
              </w:rPr>
            </w:pPr>
            <w:r w:rsidRPr="00ED05D1">
              <w:rPr>
                <w:b w:val="0"/>
                <w:bCs/>
                <w:sz w:val="20"/>
              </w:rPr>
              <w:t>20</w:t>
            </w:r>
            <w:r w:rsidRPr="00ED05D1">
              <w:rPr>
                <w:b w:val="0"/>
                <w:bCs/>
                <w:sz w:val="20"/>
                <w:lang w:bidi="th-TH"/>
              </w:rPr>
              <w:t>2</w:t>
            </w:r>
            <w:r w:rsidRPr="00ED05D1">
              <w:rPr>
                <w:b w:val="0"/>
                <w:bCs/>
                <w:sz w:val="20"/>
              </w:rPr>
              <w:t>3</w:t>
            </w:r>
          </w:p>
        </w:tc>
        <w:tc>
          <w:tcPr>
            <w:tcW w:w="184" w:type="dxa"/>
            <w:shd w:val="clear" w:color="auto" w:fill="auto"/>
          </w:tcPr>
          <w:p w14:paraId="76922251" w14:textId="77777777" w:rsidR="0037498B" w:rsidRPr="00ED05D1" w:rsidRDefault="0037498B" w:rsidP="0037498B">
            <w:pPr>
              <w:pStyle w:val="acctmergecolhdg"/>
              <w:spacing w:line="240" w:lineRule="auto"/>
              <w:ind w:left="-90" w:right="-70"/>
              <w:rPr>
                <w:b w:val="0"/>
                <w:bCs/>
                <w:sz w:val="20"/>
              </w:rPr>
            </w:pPr>
          </w:p>
        </w:tc>
        <w:tc>
          <w:tcPr>
            <w:tcW w:w="1080" w:type="dxa"/>
            <w:shd w:val="clear" w:color="auto" w:fill="auto"/>
            <w:vAlign w:val="bottom"/>
          </w:tcPr>
          <w:p w14:paraId="5F3B6D84" w14:textId="365521A1" w:rsidR="0037498B" w:rsidRPr="00ED05D1" w:rsidRDefault="0037498B" w:rsidP="0037498B">
            <w:pPr>
              <w:pStyle w:val="acctmergecolhdg"/>
              <w:spacing w:line="240" w:lineRule="auto"/>
              <w:ind w:left="-90" w:right="-70"/>
              <w:rPr>
                <w:b w:val="0"/>
                <w:bCs/>
                <w:sz w:val="20"/>
              </w:rPr>
            </w:pPr>
            <w:r w:rsidRPr="00ED05D1">
              <w:rPr>
                <w:b w:val="0"/>
                <w:bCs/>
                <w:sz w:val="20"/>
              </w:rPr>
              <w:t>2022</w:t>
            </w:r>
          </w:p>
        </w:tc>
        <w:tc>
          <w:tcPr>
            <w:tcW w:w="270" w:type="dxa"/>
            <w:shd w:val="clear" w:color="auto" w:fill="auto"/>
          </w:tcPr>
          <w:p w14:paraId="05E556F8" w14:textId="77777777" w:rsidR="0037498B" w:rsidRPr="00ED05D1" w:rsidRDefault="0037498B" w:rsidP="0037498B">
            <w:pPr>
              <w:pStyle w:val="acctmergecolhdg"/>
              <w:spacing w:line="240" w:lineRule="auto"/>
              <w:ind w:left="-90" w:right="-70"/>
              <w:rPr>
                <w:b w:val="0"/>
                <w:bCs/>
                <w:sz w:val="20"/>
              </w:rPr>
            </w:pPr>
          </w:p>
        </w:tc>
        <w:tc>
          <w:tcPr>
            <w:tcW w:w="1080" w:type="dxa"/>
            <w:shd w:val="clear" w:color="auto" w:fill="auto"/>
            <w:vAlign w:val="bottom"/>
          </w:tcPr>
          <w:p w14:paraId="4A461ECB" w14:textId="1203EF4A" w:rsidR="0037498B" w:rsidRPr="00ED05D1" w:rsidRDefault="0037498B" w:rsidP="0037498B">
            <w:pPr>
              <w:pStyle w:val="acctmergecolhdg"/>
              <w:spacing w:line="240" w:lineRule="auto"/>
              <w:ind w:left="-90" w:right="-70"/>
              <w:rPr>
                <w:b w:val="0"/>
                <w:bCs/>
                <w:sz w:val="20"/>
              </w:rPr>
            </w:pPr>
            <w:r w:rsidRPr="00ED05D1">
              <w:rPr>
                <w:b w:val="0"/>
                <w:bCs/>
                <w:sz w:val="20"/>
              </w:rPr>
              <w:t>20</w:t>
            </w:r>
            <w:r w:rsidRPr="00ED05D1">
              <w:rPr>
                <w:b w:val="0"/>
                <w:bCs/>
                <w:sz w:val="20"/>
                <w:lang w:bidi="th-TH"/>
              </w:rPr>
              <w:t>2</w:t>
            </w:r>
            <w:r w:rsidRPr="00ED05D1">
              <w:rPr>
                <w:b w:val="0"/>
                <w:bCs/>
                <w:sz w:val="20"/>
              </w:rPr>
              <w:t>3</w:t>
            </w:r>
          </w:p>
        </w:tc>
        <w:tc>
          <w:tcPr>
            <w:tcW w:w="270" w:type="dxa"/>
            <w:shd w:val="clear" w:color="auto" w:fill="auto"/>
          </w:tcPr>
          <w:p w14:paraId="7F181C25" w14:textId="77777777" w:rsidR="0037498B" w:rsidRPr="00ED05D1" w:rsidRDefault="0037498B" w:rsidP="0037498B">
            <w:pPr>
              <w:pStyle w:val="acctmergecolhdg"/>
              <w:spacing w:line="240" w:lineRule="auto"/>
              <w:ind w:left="-90" w:right="-70"/>
              <w:rPr>
                <w:b w:val="0"/>
                <w:bCs/>
                <w:sz w:val="20"/>
              </w:rPr>
            </w:pPr>
          </w:p>
        </w:tc>
        <w:tc>
          <w:tcPr>
            <w:tcW w:w="1170" w:type="dxa"/>
            <w:shd w:val="clear" w:color="auto" w:fill="auto"/>
            <w:vAlign w:val="bottom"/>
          </w:tcPr>
          <w:p w14:paraId="5AFCC5CE" w14:textId="5BD6BAF7" w:rsidR="0037498B" w:rsidRPr="00ED05D1" w:rsidRDefault="0037498B" w:rsidP="0037498B">
            <w:pPr>
              <w:pStyle w:val="acctmergecolhdg"/>
              <w:spacing w:line="240" w:lineRule="auto"/>
              <w:ind w:left="-90" w:right="-70"/>
              <w:rPr>
                <w:b w:val="0"/>
                <w:bCs/>
                <w:sz w:val="20"/>
              </w:rPr>
            </w:pPr>
            <w:r w:rsidRPr="00ED05D1">
              <w:rPr>
                <w:b w:val="0"/>
                <w:bCs/>
                <w:sz w:val="20"/>
              </w:rPr>
              <w:t>2022</w:t>
            </w:r>
          </w:p>
        </w:tc>
      </w:tr>
      <w:tr w:rsidR="0037498B" w:rsidRPr="00ED05D1" w14:paraId="3A68A026" w14:textId="77777777" w:rsidTr="00ED05D1">
        <w:trPr>
          <w:tblHeader/>
        </w:trPr>
        <w:tc>
          <w:tcPr>
            <w:tcW w:w="4050" w:type="dxa"/>
          </w:tcPr>
          <w:p w14:paraId="00ECBBC4" w14:textId="77777777" w:rsidR="0037498B" w:rsidRPr="00ED05D1" w:rsidRDefault="0037498B" w:rsidP="0037498B">
            <w:pPr>
              <w:rPr>
                <w:b/>
                <w:bCs/>
                <w:i/>
                <w:iCs/>
              </w:rPr>
            </w:pPr>
          </w:p>
        </w:tc>
        <w:tc>
          <w:tcPr>
            <w:tcW w:w="5217" w:type="dxa"/>
            <w:gridSpan w:val="7"/>
          </w:tcPr>
          <w:p w14:paraId="14EBF026" w14:textId="77777777" w:rsidR="0037498B" w:rsidRPr="00ED05D1" w:rsidRDefault="0037498B" w:rsidP="0037498B">
            <w:pPr>
              <w:pStyle w:val="acctfourfigures"/>
              <w:spacing w:line="240" w:lineRule="auto"/>
              <w:jc w:val="center"/>
              <w:rPr>
                <w:i/>
                <w:iCs/>
                <w:sz w:val="20"/>
              </w:rPr>
            </w:pPr>
            <w:r w:rsidRPr="00ED05D1">
              <w:rPr>
                <w:i/>
                <w:iCs/>
                <w:sz w:val="20"/>
              </w:rPr>
              <w:t>(</w:t>
            </w:r>
            <w:proofErr w:type="gramStart"/>
            <w:r w:rsidRPr="00ED05D1">
              <w:rPr>
                <w:i/>
                <w:iCs/>
                <w:sz w:val="20"/>
              </w:rPr>
              <w:t>in</w:t>
            </w:r>
            <w:proofErr w:type="gramEnd"/>
            <w:r w:rsidRPr="00ED05D1">
              <w:rPr>
                <w:i/>
                <w:iCs/>
                <w:sz w:val="20"/>
              </w:rPr>
              <w:t xml:space="preserve"> thousand Baht)</w:t>
            </w:r>
          </w:p>
        </w:tc>
      </w:tr>
      <w:tr w:rsidR="0037498B" w:rsidRPr="00ED05D1" w14:paraId="04A74A12" w14:textId="77777777" w:rsidTr="00ED05D1">
        <w:tc>
          <w:tcPr>
            <w:tcW w:w="4050" w:type="dxa"/>
          </w:tcPr>
          <w:p w14:paraId="5AD49593" w14:textId="77777777" w:rsidR="0037498B" w:rsidRPr="00ED05D1" w:rsidRDefault="0037498B" w:rsidP="0037498B">
            <w:r w:rsidRPr="00ED05D1">
              <w:t>Work in progress</w:t>
            </w:r>
          </w:p>
        </w:tc>
        <w:tc>
          <w:tcPr>
            <w:tcW w:w="1163" w:type="dxa"/>
            <w:vAlign w:val="bottom"/>
          </w:tcPr>
          <w:p w14:paraId="287B20BD" w14:textId="644DED15" w:rsidR="0037498B" w:rsidRPr="00ED05D1" w:rsidRDefault="005C50BC" w:rsidP="009D22DD">
            <w:pPr>
              <w:pStyle w:val="acctfourfigures"/>
              <w:tabs>
                <w:tab w:val="clear" w:pos="765"/>
                <w:tab w:val="decimal" w:pos="959"/>
              </w:tabs>
              <w:spacing w:line="240" w:lineRule="auto"/>
              <w:ind w:right="-84"/>
              <w:rPr>
                <w:sz w:val="20"/>
              </w:rPr>
            </w:pPr>
            <w:r>
              <w:rPr>
                <w:sz w:val="20"/>
              </w:rPr>
              <w:t>1,189,346</w:t>
            </w:r>
          </w:p>
        </w:tc>
        <w:tc>
          <w:tcPr>
            <w:tcW w:w="184" w:type="dxa"/>
            <w:vAlign w:val="bottom"/>
          </w:tcPr>
          <w:p w14:paraId="16A3C190" w14:textId="77777777" w:rsidR="0037498B" w:rsidRPr="00ED05D1" w:rsidRDefault="0037498B" w:rsidP="0037498B">
            <w:pPr>
              <w:pStyle w:val="acctfourfigures"/>
              <w:tabs>
                <w:tab w:val="clear" w:pos="765"/>
                <w:tab w:val="decimal" w:pos="900"/>
              </w:tabs>
              <w:spacing w:line="240" w:lineRule="auto"/>
              <w:rPr>
                <w:sz w:val="20"/>
              </w:rPr>
            </w:pPr>
          </w:p>
        </w:tc>
        <w:tc>
          <w:tcPr>
            <w:tcW w:w="1080" w:type="dxa"/>
            <w:vAlign w:val="bottom"/>
          </w:tcPr>
          <w:p w14:paraId="23456F0E" w14:textId="402F9B38" w:rsidR="0037498B" w:rsidRPr="00ED05D1" w:rsidRDefault="0037498B" w:rsidP="0037498B">
            <w:pPr>
              <w:pStyle w:val="acctfourfigures"/>
              <w:tabs>
                <w:tab w:val="clear" w:pos="765"/>
                <w:tab w:val="decimal" w:pos="900"/>
              </w:tabs>
              <w:spacing w:line="240" w:lineRule="auto"/>
              <w:ind w:right="-77"/>
              <w:rPr>
                <w:sz w:val="20"/>
              </w:rPr>
            </w:pPr>
            <w:r w:rsidRPr="00ED05D1">
              <w:rPr>
                <w:sz w:val="20"/>
              </w:rPr>
              <w:t>1,229,930</w:t>
            </w:r>
          </w:p>
        </w:tc>
        <w:tc>
          <w:tcPr>
            <w:tcW w:w="270" w:type="dxa"/>
            <w:vAlign w:val="bottom"/>
          </w:tcPr>
          <w:p w14:paraId="39C23956" w14:textId="77777777" w:rsidR="0037498B" w:rsidRPr="00ED05D1" w:rsidRDefault="0037498B" w:rsidP="0037498B">
            <w:pPr>
              <w:pStyle w:val="acctfourfigures"/>
              <w:tabs>
                <w:tab w:val="clear" w:pos="765"/>
                <w:tab w:val="decimal" w:pos="900"/>
              </w:tabs>
              <w:spacing w:line="240" w:lineRule="auto"/>
              <w:rPr>
                <w:sz w:val="20"/>
              </w:rPr>
            </w:pPr>
          </w:p>
        </w:tc>
        <w:tc>
          <w:tcPr>
            <w:tcW w:w="1080" w:type="dxa"/>
            <w:vAlign w:val="bottom"/>
          </w:tcPr>
          <w:p w14:paraId="6B1E7C7E" w14:textId="524E9525" w:rsidR="0037498B" w:rsidRPr="00ED05D1" w:rsidRDefault="009B0651" w:rsidP="0037498B">
            <w:pPr>
              <w:pStyle w:val="acctfourfigures"/>
              <w:tabs>
                <w:tab w:val="clear" w:pos="765"/>
                <w:tab w:val="decimal" w:pos="900"/>
              </w:tabs>
              <w:spacing w:line="240" w:lineRule="auto"/>
              <w:ind w:right="-168"/>
              <w:rPr>
                <w:sz w:val="20"/>
              </w:rPr>
            </w:pPr>
            <w:r w:rsidRPr="00ED05D1">
              <w:rPr>
                <w:sz w:val="20"/>
              </w:rPr>
              <w:t>1,044,915</w:t>
            </w:r>
          </w:p>
        </w:tc>
        <w:tc>
          <w:tcPr>
            <w:tcW w:w="270" w:type="dxa"/>
            <w:vAlign w:val="bottom"/>
          </w:tcPr>
          <w:p w14:paraId="0B9AEF54" w14:textId="77777777" w:rsidR="0037498B" w:rsidRPr="00ED05D1" w:rsidRDefault="0037498B" w:rsidP="0037498B">
            <w:pPr>
              <w:pStyle w:val="acctfourfigures"/>
              <w:tabs>
                <w:tab w:val="clear" w:pos="765"/>
                <w:tab w:val="decimal" w:pos="900"/>
              </w:tabs>
              <w:spacing w:line="240" w:lineRule="auto"/>
              <w:rPr>
                <w:sz w:val="20"/>
              </w:rPr>
            </w:pPr>
          </w:p>
        </w:tc>
        <w:tc>
          <w:tcPr>
            <w:tcW w:w="1170" w:type="dxa"/>
            <w:vAlign w:val="bottom"/>
          </w:tcPr>
          <w:p w14:paraId="51DC1F3D" w14:textId="2A2E6C8D" w:rsidR="0037498B" w:rsidRPr="00ED05D1" w:rsidRDefault="0037498B" w:rsidP="0037498B">
            <w:pPr>
              <w:pStyle w:val="acctfourfigures"/>
              <w:tabs>
                <w:tab w:val="clear" w:pos="765"/>
                <w:tab w:val="decimal" w:pos="990"/>
              </w:tabs>
              <w:spacing w:line="240" w:lineRule="auto"/>
              <w:ind w:right="-64"/>
              <w:rPr>
                <w:sz w:val="20"/>
              </w:rPr>
            </w:pPr>
            <w:r w:rsidRPr="00ED05D1">
              <w:rPr>
                <w:sz w:val="20"/>
              </w:rPr>
              <w:t>1,063,415</w:t>
            </w:r>
          </w:p>
        </w:tc>
      </w:tr>
      <w:tr w:rsidR="0037498B" w:rsidRPr="00ED05D1" w14:paraId="4396C725" w14:textId="77777777" w:rsidTr="00ED05D1">
        <w:tc>
          <w:tcPr>
            <w:tcW w:w="4050" w:type="dxa"/>
          </w:tcPr>
          <w:p w14:paraId="20D13F07" w14:textId="77777777" w:rsidR="0037498B" w:rsidRPr="00ED05D1" w:rsidRDefault="0037498B" w:rsidP="0037498B">
            <w:r w:rsidRPr="00ED05D1">
              <w:t>Raw materials</w:t>
            </w:r>
          </w:p>
        </w:tc>
        <w:tc>
          <w:tcPr>
            <w:tcW w:w="1163" w:type="dxa"/>
            <w:vAlign w:val="bottom"/>
          </w:tcPr>
          <w:p w14:paraId="166BA2A6" w14:textId="18012AA1" w:rsidR="0037498B" w:rsidRPr="00ED05D1" w:rsidRDefault="005C50BC" w:rsidP="009D22DD">
            <w:pPr>
              <w:pStyle w:val="acctfourfigures"/>
              <w:tabs>
                <w:tab w:val="clear" w:pos="765"/>
                <w:tab w:val="decimal" w:pos="959"/>
              </w:tabs>
              <w:spacing w:line="240" w:lineRule="auto"/>
              <w:ind w:right="-84"/>
              <w:rPr>
                <w:sz w:val="20"/>
              </w:rPr>
            </w:pPr>
            <w:r>
              <w:rPr>
                <w:sz w:val="20"/>
              </w:rPr>
              <w:t>1,849,745</w:t>
            </w:r>
          </w:p>
        </w:tc>
        <w:tc>
          <w:tcPr>
            <w:tcW w:w="184" w:type="dxa"/>
            <w:vAlign w:val="bottom"/>
          </w:tcPr>
          <w:p w14:paraId="3A4B6923" w14:textId="77777777" w:rsidR="0037498B" w:rsidRPr="00ED05D1" w:rsidRDefault="0037498B" w:rsidP="0037498B">
            <w:pPr>
              <w:pStyle w:val="acctfourfigures"/>
              <w:tabs>
                <w:tab w:val="clear" w:pos="765"/>
                <w:tab w:val="decimal" w:pos="900"/>
              </w:tabs>
              <w:spacing w:line="240" w:lineRule="auto"/>
              <w:rPr>
                <w:sz w:val="20"/>
              </w:rPr>
            </w:pPr>
          </w:p>
        </w:tc>
        <w:tc>
          <w:tcPr>
            <w:tcW w:w="1080" w:type="dxa"/>
            <w:vAlign w:val="bottom"/>
          </w:tcPr>
          <w:p w14:paraId="7A0D2B58" w14:textId="45F7D677" w:rsidR="0037498B" w:rsidRPr="00ED05D1" w:rsidRDefault="0037498B" w:rsidP="0037498B">
            <w:pPr>
              <w:pStyle w:val="acctfourfigures"/>
              <w:tabs>
                <w:tab w:val="clear" w:pos="765"/>
                <w:tab w:val="decimal" w:pos="900"/>
              </w:tabs>
              <w:spacing w:line="240" w:lineRule="auto"/>
              <w:ind w:right="11"/>
              <w:rPr>
                <w:sz w:val="20"/>
              </w:rPr>
            </w:pPr>
            <w:r w:rsidRPr="00ED05D1">
              <w:rPr>
                <w:sz w:val="20"/>
              </w:rPr>
              <w:t>1,990,035</w:t>
            </w:r>
          </w:p>
        </w:tc>
        <w:tc>
          <w:tcPr>
            <w:tcW w:w="270" w:type="dxa"/>
            <w:vAlign w:val="bottom"/>
          </w:tcPr>
          <w:p w14:paraId="6644C1AF" w14:textId="77777777" w:rsidR="0037498B" w:rsidRPr="00ED05D1" w:rsidRDefault="0037498B" w:rsidP="0037498B">
            <w:pPr>
              <w:pStyle w:val="acctfourfigures"/>
              <w:tabs>
                <w:tab w:val="clear" w:pos="765"/>
                <w:tab w:val="decimal" w:pos="900"/>
              </w:tabs>
              <w:spacing w:line="240" w:lineRule="auto"/>
              <w:rPr>
                <w:sz w:val="20"/>
              </w:rPr>
            </w:pPr>
          </w:p>
        </w:tc>
        <w:tc>
          <w:tcPr>
            <w:tcW w:w="1080" w:type="dxa"/>
            <w:vAlign w:val="bottom"/>
          </w:tcPr>
          <w:p w14:paraId="76C73402" w14:textId="7B4473FC" w:rsidR="0037498B" w:rsidRPr="00ED05D1" w:rsidRDefault="00057AF4" w:rsidP="0037498B">
            <w:pPr>
              <w:pStyle w:val="acctfourfigures"/>
              <w:tabs>
                <w:tab w:val="clear" w:pos="765"/>
                <w:tab w:val="decimal" w:pos="900"/>
              </w:tabs>
              <w:spacing w:line="240" w:lineRule="auto"/>
              <w:ind w:right="-168"/>
              <w:rPr>
                <w:sz w:val="20"/>
              </w:rPr>
            </w:pPr>
            <w:r w:rsidRPr="00ED05D1">
              <w:rPr>
                <w:sz w:val="20"/>
              </w:rPr>
              <w:t>1,810,929</w:t>
            </w:r>
          </w:p>
        </w:tc>
        <w:tc>
          <w:tcPr>
            <w:tcW w:w="270" w:type="dxa"/>
            <w:vAlign w:val="bottom"/>
          </w:tcPr>
          <w:p w14:paraId="53231DF9" w14:textId="77777777" w:rsidR="0037498B" w:rsidRPr="00ED05D1" w:rsidRDefault="0037498B" w:rsidP="0037498B">
            <w:pPr>
              <w:pStyle w:val="acctfourfigures"/>
              <w:tabs>
                <w:tab w:val="clear" w:pos="765"/>
                <w:tab w:val="decimal" w:pos="900"/>
              </w:tabs>
              <w:spacing w:line="240" w:lineRule="auto"/>
              <w:rPr>
                <w:sz w:val="20"/>
              </w:rPr>
            </w:pPr>
          </w:p>
        </w:tc>
        <w:tc>
          <w:tcPr>
            <w:tcW w:w="1170" w:type="dxa"/>
            <w:vAlign w:val="bottom"/>
          </w:tcPr>
          <w:p w14:paraId="0541AD02" w14:textId="768DF860" w:rsidR="0037498B" w:rsidRPr="00ED05D1" w:rsidRDefault="0037498B" w:rsidP="0037498B">
            <w:pPr>
              <w:pStyle w:val="acctfourfigures"/>
              <w:tabs>
                <w:tab w:val="clear" w:pos="765"/>
                <w:tab w:val="decimal" w:pos="990"/>
              </w:tabs>
              <w:spacing w:line="240" w:lineRule="auto"/>
              <w:ind w:right="-64"/>
              <w:rPr>
                <w:sz w:val="20"/>
              </w:rPr>
            </w:pPr>
            <w:r w:rsidRPr="00ED05D1">
              <w:rPr>
                <w:sz w:val="20"/>
              </w:rPr>
              <w:t>1,950,567</w:t>
            </w:r>
          </w:p>
        </w:tc>
      </w:tr>
      <w:tr w:rsidR="0037498B" w:rsidRPr="00ED05D1" w14:paraId="4E0DC47E" w14:textId="77777777" w:rsidTr="00ED05D1">
        <w:tc>
          <w:tcPr>
            <w:tcW w:w="4050" w:type="dxa"/>
          </w:tcPr>
          <w:p w14:paraId="0A62B0BC" w14:textId="77777777" w:rsidR="0037498B" w:rsidRPr="00ED05D1" w:rsidRDefault="0037498B" w:rsidP="0037498B">
            <w:r w:rsidRPr="00ED05D1">
              <w:t>Spare parts and factory supplies</w:t>
            </w:r>
          </w:p>
        </w:tc>
        <w:tc>
          <w:tcPr>
            <w:tcW w:w="1163" w:type="dxa"/>
            <w:vAlign w:val="bottom"/>
          </w:tcPr>
          <w:p w14:paraId="0722CB0E" w14:textId="3C013B84" w:rsidR="0037498B" w:rsidRPr="00ED05D1" w:rsidRDefault="005C50BC" w:rsidP="009D22DD">
            <w:pPr>
              <w:pStyle w:val="acctfourfigures"/>
              <w:tabs>
                <w:tab w:val="clear" w:pos="765"/>
                <w:tab w:val="decimal" w:pos="959"/>
              </w:tabs>
              <w:spacing w:line="240" w:lineRule="auto"/>
              <w:ind w:right="-84"/>
              <w:rPr>
                <w:sz w:val="20"/>
              </w:rPr>
            </w:pPr>
            <w:r>
              <w:rPr>
                <w:sz w:val="20"/>
              </w:rPr>
              <w:t>200,281</w:t>
            </w:r>
          </w:p>
        </w:tc>
        <w:tc>
          <w:tcPr>
            <w:tcW w:w="184" w:type="dxa"/>
            <w:vAlign w:val="bottom"/>
          </w:tcPr>
          <w:p w14:paraId="5CD498BF" w14:textId="77777777" w:rsidR="0037498B" w:rsidRPr="00ED05D1" w:rsidRDefault="0037498B" w:rsidP="0037498B">
            <w:pPr>
              <w:pStyle w:val="acctfourfigures"/>
              <w:tabs>
                <w:tab w:val="clear" w:pos="765"/>
                <w:tab w:val="decimal" w:pos="900"/>
              </w:tabs>
              <w:spacing w:line="240" w:lineRule="auto"/>
              <w:rPr>
                <w:sz w:val="20"/>
              </w:rPr>
            </w:pPr>
          </w:p>
        </w:tc>
        <w:tc>
          <w:tcPr>
            <w:tcW w:w="1080" w:type="dxa"/>
            <w:vAlign w:val="bottom"/>
          </w:tcPr>
          <w:p w14:paraId="62F4CE39" w14:textId="16BB5217" w:rsidR="0037498B" w:rsidRPr="00ED05D1" w:rsidRDefault="0037498B" w:rsidP="0037498B">
            <w:pPr>
              <w:pStyle w:val="acctfourfigures"/>
              <w:tabs>
                <w:tab w:val="clear" w:pos="765"/>
                <w:tab w:val="decimal" w:pos="900"/>
              </w:tabs>
              <w:spacing w:line="240" w:lineRule="auto"/>
              <w:ind w:right="11"/>
              <w:rPr>
                <w:sz w:val="20"/>
              </w:rPr>
            </w:pPr>
            <w:r w:rsidRPr="00ED05D1">
              <w:rPr>
                <w:sz w:val="20"/>
              </w:rPr>
              <w:t>406,707</w:t>
            </w:r>
          </w:p>
        </w:tc>
        <w:tc>
          <w:tcPr>
            <w:tcW w:w="270" w:type="dxa"/>
            <w:vAlign w:val="bottom"/>
          </w:tcPr>
          <w:p w14:paraId="64983DB1" w14:textId="77777777" w:rsidR="0037498B" w:rsidRPr="00ED05D1" w:rsidRDefault="0037498B" w:rsidP="0037498B">
            <w:pPr>
              <w:pStyle w:val="acctfourfigures"/>
              <w:tabs>
                <w:tab w:val="clear" w:pos="765"/>
                <w:tab w:val="decimal" w:pos="900"/>
              </w:tabs>
              <w:spacing w:line="240" w:lineRule="auto"/>
              <w:rPr>
                <w:sz w:val="20"/>
              </w:rPr>
            </w:pPr>
          </w:p>
        </w:tc>
        <w:tc>
          <w:tcPr>
            <w:tcW w:w="1080" w:type="dxa"/>
            <w:vAlign w:val="bottom"/>
          </w:tcPr>
          <w:p w14:paraId="3F83991A" w14:textId="512EF6D1" w:rsidR="0037498B" w:rsidRPr="00ED05D1" w:rsidRDefault="00667BA4" w:rsidP="0037498B">
            <w:pPr>
              <w:pStyle w:val="acctfourfigures"/>
              <w:tabs>
                <w:tab w:val="clear" w:pos="765"/>
                <w:tab w:val="decimal" w:pos="900"/>
              </w:tabs>
              <w:spacing w:line="240" w:lineRule="auto"/>
              <w:ind w:right="-168"/>
              <w:rPr>
                <w:sz w:val="20"/>
              </w:rPr>
            </w:pPr>
            <w:r w:rsidRPr="00ED05D1">
              <w:rPr>
                <w:sz w:val="20"/>
              </w:rPr>
              <w:t>197,085</w:t>
            </w:r>
          </w:p>
        </w:tc>
        <w:tc>
          <w:tcPr>
            <w:tcW w:w="270" w:type="dxa"/>
            <w:vAlign w:val="bottom"/>
          </w:tcPr>
          <w:p w14:paraId="36954034" w14:textId="77777777" w:rsidR="0037498B" w:rsidRPr="00ED05D1" w:rsidRDefault="0037498B" w:rsidP="0037498B">
            <w:pPr>
              <w:pStyle w:val="acctfourfigures"/>
              <w:tabs>
                <w:tab w:val="clear" w:pos="765"/>
                <w:tab w:val="decimal" w:pos="900"/>
              </w:tabs>
              <w:spacing w:line="240" w:lineRule="auto"/>
              <w:rPr>
                <w:sz w:val="20"/>
              </w:rPr>
            </w:pPr>
          </w:p>
        </w:tc>
        <w:tc>
          <w:tcPr>
            <w:tcW w:w="1170" w:type="dxa"/>
            <w:vAlign w:val="bottom"/>
          </w:tcPr>
          <w:p w14:paraId="16CCE8DB" w14:textId="6F2E0380" w:rsidR="0037498B" w:rsidRPr="00ED05D1" w:rsidRDefault="0037498B" w:rsidP="0037498B">
            <w:pPr>
              <w:pStyle w:val="acctfourfigures"/>
              <w:tabs>
                <w:tab w:val="clear" w:pos="765"/>
                <w:tab w:val="decimal" w:pos="990"/>
              </w:tabs>
              <w:spacing w:line="240" w:lineRule="auto"/>
              <w:ind w:right="-64"/>
              <w:rPr>
                <w:sz w:val="20"/>
              </w:rPr>
            </w:pPr>
            <w:r w:rsidRPr="00ED05D1">
              <w:rPr>
                <w:sz w:val="20"/>
              </w:rPr>
              <w:t>178,919</w:t>
            </w:r>
          </w:p>
        </w:tc>
      </w:tr>
      <w:tr w:rsidR="0037498B" w:rsidRPr="00ED05D1" w14:paraId="644508C3" w14:textId="77777777" w:rsidTr="005C50BC">
        <w:tc>
          <w:tcPr>
            <w:tcW w:w="4050" w:type="dxa"/>
          </w:tcPr>
          <w:p w14:paraId="0137F2B0" w14:textId="77777777" w:rsidR="0037498B" w:rsidRPr="00ED05D1" w:rsidRDefault="0037498B" w:rsidP="0037498B">
            <w:r w:rsidRPr="00ED05D1">
              <w:t>Goods in transit</w:t>
            </w:r>
          </w:p>
        </w:tc>
        <w:tc>
          <w:tcPr>
            <w:tcW w:w="1163" w:type="dxa"/>
            <w:tcBorders>
              <w:bottom w:val="single" w:sz="4" w:space="0" w:color="auto"/>
            </w:tcBorders>
            <w:vAlign w:val="bottom"/>
          </w:tcPr>
          <w:p w14:paraId="5A660667" w14:textId="56942BA3" w:rsidR="0037498B" w:rsidRPr="00ED05D1" w:rsidRDefault="005C50BC" w:rsidP="009D22DD">
            <w:pPr>
              <w:pStyle w:val="acctfourfigures"/>
              <w:tabs>
                <w:tab w:val="clear" w:pos="765"/>
                <w:tab w:val="decimal" w:pos="959"/>
              </w:tabs>
              <w:spacing w:line="240" w:lineRule="auto"/>
              <w:ind w:right="-84"/>
              <w:rPr>
                <w:sz w:val="20"/>
              </w:rPr>
            </w:pPr>
            <w:r>
              <w:rPr>
                <w:sz w:val="20"/>
              </w:rPr>
              <w:t>49,945</w:t>
            </w:r>
          </w:p>
        </w:tc>
        <w:tc>
          <w:tcPr>
            <w:tcW w:w="184" w:type="dxa"/>
            <w:vAlign w:val="bottom"/>
          </w:tcPr>
          <w:p w14:paraId="17108DAA" w14:textId="77777777" w:rsidR="0037498B" w:rsidRPr="00ED05D1" w:rsidRDefault="0037498B" w:rsidP="0037498B">
            <w:pPr>
              <w:pStyle w:val="acctfourfigures"/>
              <w:tabs>
                <w:tab w:val="clear" w:pos="765"/>
                <w:tab w:val="decimal" w:pos="900"/>
              </w:tabs>
              <w:spacing w:line="240" w:lineRule="auto"/>
              <w:rPr>
                <w:sz w:val="20"/>
              </w:rPr>
            </w:pPr>
          </w:p>
        </w:tc>
        <w:tc>
          <w:tcPr>
            <w:tcW w:w="1080" w:type="dxa"/>
            <w:tcBorders>
              <w:bottom w:val="single" w:sz="4" w:space="0" w:color="auto"/>
            </w:tcBorders>
            <w:vAlign w:val="bottom"/>
          </w:tcPr>
          <w:p w14:paraId="71177571" w14:textId="2C755E64" w:rsidR="0037498B" w:rsidRPr="00ED05D1" w:rsidRDefault="0037498B" w:rsidP="0037498B">
            <w:pPr>
              <w:pStyle w:val="acctfourfigures"/>
              <w:tabs>
                <w:tab w:val="clear" w:pos="765"/>
                <w:tab w:val="decimal" w:pos="900"/>
              </w:tabs>
              <w:spacing w:line="240" w:lineRule="auto"/>
              <w:ind w:right="11"/>
              <w:rPr>
                <w:sz w:val="20"/>
              </w:rPr>
            </w:pPr>
            <w:r w:rsidRPr="00ED05D1">
              <w:rPr>
                <w:sz w:val="20"/>
              </w:rPr>
              <w:t>256,822</w:t>
            </w:r>
          </w:p>
        </w:tc>
        <w:tc>
          <w:tcPr>
            <w:tcW w:w="270" w:type="dxa"/>
            <w:vAlign w:val="bottom"/>
          </w:tcPr>
          <w:p w14:paraId="2C016338" w14:textId="77777777" w:rsidR="0037498B" w:rsidRPr="00ED05D1" w:rsidRDefault="0037498B" w:rsidP="0037498B">
            <w:pPr>
              <w:pStyle w:val="acctfourfigures"/>
              <w:tabs>
                <w:tab w:val="clear" w:pos="765"/>
                <w:tab w:val="decimal" w:pos="900"/>
              </w:tabs>
              <w:spacing w:line="240" w:lineRule="auto"/>
              <w:rPr>
                <w:sz w:val="20"/>
              </w:rPr>
            </w:pPr>
          </w:p>
        </w:tc>
        <w:tc>
          <w:tcPr>
            <w:tcW w:w="1080" w:type="dxa"/>
            <w:tcBorders>
              <w:bottom w:val="single" w:sz="4" w:space="0" w:color="auto"/>
            </w:tcBorders>
            <w:vAlign w:val="bottom"/>
          </w:tcPr>
          <w:p w14:paraId="4C4815DD" w14:textId="72E0528F" w:rsidR="0037498B" w:rsidRPr="00ED05D1" w:rsidRDefault="001E78A1" w:rsidP="0037498B">
            <w:pPr>
              <w:pStyle w:val="acctfourfigures"/>
              <w:tabs>
                <w:tab w:val="clear" w:pos="765"/>
                <w:tab w:val="decimal" w:pos="900"/>
              </w:tabs>
              <w:spacing w:line="240" w:lineRule="auto"/>
              <w:ind w:right="-168"/>
              <w:rPr>
                <w:sz w:val="20"/>
              </w:rPr>
            </w:pPr>
            <w:r w:rsidRPr="00ED05D1">
              <w:rPr>
                <w:sz w:val="20"/>
              </w:rPr>
              <w:t>49,945</w:t>
            </w:r>
          </w:p>
        </w:tc>
        <w:tc>
          <w:tcPr>
            <w:tcW w:w="270" w:type="dxa"/>
            <w:vAlign w:val="bottom"/>
          </w:tcPr>
          <w:p w14:paraId="047B93CF" w14:textId="77777777" w:rsidR="0037498B" w:rsidRPr="00ED05D1" w:rsidRDefault="0037498B" w:rsidP="0037498B">
            <w:pPr>
              <w:pStyle w:val="acctfourfigures"/>
              <w:tabs>
                <w:tab w:val="clear" w:pos="765"/>
                <w:tab w:val="decimal" w:pos="900"/>
              </w:tabs>
              <w:spacing w:line="240" w:lineRule="auto"/>
              <w:rPr>
                <w:sz w:val="20"/>
              </w:rPr>
            </w:pPr>
          </w:p>
        </w:tc>
        <w:tc>
          <w:tcPr>
            <w:tcW w:w="1170" w:type="dxa"/>
            <w:tcBorders>
              <w:bottom w:val="single" w:sz="4" w:space="0" w:color="auto"/>
            </w:tcBorders>
            <w:vAlign w:val="bottom"/>
          </w:tcPr>
          <w:p w14:paraId="13E21B7B" w14:textId="3A4F1B61" w:rsidR="0037498B" w:rsidRPr="00ED05D1" w:rsidRDefault="0037498B" w:rsidP="0037498B">
            <w:pPr>
              <w:pStyle w:val="acctfourfigures"/>
              <w:tabs>
                <w:tab w:val="clear" w:pos="765"/>
                <w:tab w:val="decimal" w:pos="990"/>
              </w:tabs>
              <w:spacing w:line="240" w:lineRule="auto"/>
              <w:ind w:right="-64"/>
              <w:rPr>
                <w:sz w:val="20"/>
              </w:rPr>
            </w:pPr>
            <w:r w:rsidRPr="00ED05D1">
              <w:rPr>
                <w:sz w:val="20"/>
              </w:rPr>
              <w:t>256,822</w:t>
            </w:r>
          </w:p>
        </w:tc>
      </w:tr>
      <w:tr w:rsidR="0037498B" w:rsidRPr="00ED05D1" w14:paraId="123C57A8" w14:textId="77777777" w:rsidTr="005C50BC">
        <w:tc>
          <w:tcPr>
            <w:tcW w:w="4050" w:type="dxa"/>
          </w:tcPr>
          <w:p w14:paraId="476DFAD4" w14:textId="77777777" w:rsidR="0037498B" w:rsidRPr="00ED05D1" w:rsidRDefault="0037498B" w:rsidP="0037498B">
            <w:pPr>
              <w:rPr>
                <w:b/>
                <w:bCs/>
              </w:rPr>
            </w:pPr>
            <w:r w:rsidRPr="00ED05D1">
              <w:rPr>
                <w:b/>
                <w:bCs/>
              </w:rPr>
              <w:t>Total</w:t>
            </w:r>
          </w:p>
        </w:tc>
        <w:tc>
          <w:tcPr>
            <w:tcW w:w="1163" w:type="dxa"/>
            <w:tcBorders>
              <w:top w:val="single" w:sz="4" w:space="0" w:color="auto"/>
              <w:bottom w:val="double" w:sz="4" w:space="0" w:color="auto"/>
            </w:tcBorders>
            <w:vAlign w:val="bottom"/>
          </w:tcPr>
          <w:p w14:paraId="613C769F" w14:textId="19EE15E5" w:rsidR="0037498B" w:rsidRPr="00ED05D1" w:rsidRDefault="005C50BC" w:rsidP="009D22DD">
            <w:pPr>
              <w:pStyle w:val="acctfourfigures"/>
              <w:tabs>
                <w:tab w:val="clear" w:pos="765"/>
                <w:tab w:val="decimal" w:pos="959"/>
              </w:tabs>
              <w:spacing w:line="240" w:lineRule="auto"/>
              <w:ind w:right="-84"/>
              <w:rPr>
                <w:b/>
                <w:bCs/>
                <w:sz w:val="20"/>
              </w:rPr>
            </w:pPr>
            <w:r>
              <w:rPr>
                <w:b/>
                <w:bCs/>
                <w:sz w:val="20"/>
              </w:rPr>
              <w:t>3,289,317</w:t>
            </w:r>
          </w:p>
        </w:tc>
        <w:tc>
          <w:tcPr>
            <w:tcW w:w="184" w:type="dxa"/>
            <w:vAlign w:val="bottom"/>
          </w:tcPr>
          <w:p w14:paraId="679FA945" w14:textId="77777777" w:rsidR="0037498B" w:rsidRPr="00ED05D1" w:rsidRDefault="0037498B" w:rsidP="0037498B">
            <w:pPr>
              <w:pStyle w:val="acctfourfigures"/>
              <w:tabs>
                <w:tab w:val="clear" w:pos="765"/>
                <w:tab w:val="decimal" w:pos="900"/>
              </w:tabs>
              <w:spacing w:line="240" w:lineRule="auto"/>
              <w:rPr>
                <w:b/>
                <w:bCs/>
                <w:sz w:val="20"/>
              </w:rPr>
            </w:pPr>
          </w:p>
        </w:tc>
        <w:tc>
          <w:tcPr>
            <w:tcW w:w="1080" w:type="dxa"/>
            <w:tcBorders>
              <w:top w:val="single" w:sz="4" w:space="0" w:color="auto"/>
              <w:bottom w:val="double" w:sz="4" w:space="0" w:color="auto"/>
            </w:tcBorders>
            <w:vAlign w:val="bottom"/>
          </w:tcPr>
          <w:p w14:paraId="732DB167" w14:textId="44FFA09F" w:rsidR="0037498B" w:rsidRPr="00ED05D1" w:rsidRDefault="0037498B" w:rsidP="0037498B">
            <w:pPr>
              <w:pStyle w:val="acctfourfigures"/>
              <w:tabs>
                <w:tab w:val="clear" w:pos="765"/>
                <w:tab w:val="decimal" w:pos="900"/>
              </w:tabs>
              <w:spacing w:line="240" w:lineRule="auto"/>
              <w:ind w:right="11"/>
              <w:rPr>
                <w:b/>
                <w:bCs/>
                <w:sz w:val="20"/>
              </w:rPr>
            </w:pPr>
            <w:r w:rsidRPr="00ED05D1">
              <w:rPr>
                <w:b/>
                <w:bCs/>
                <w:sz w:val="20"/>
              </w:rPr>
              <w:t>3,883,494</w:t>
            </w:r>
          </w:p>
        </w:tc>
        <w:tc>
          <w:tcPr>
            <w:tcW w:w="270" w:type="dxa"/>
            <w:vAlign w:val="bottom"/>
          </w:tcPr>
          <w:p w14:paraId="3AFBA77E" w14:textId="77777777" w:rsidR="0037498B" w:rsidRPr="00ED05D1" w:rsidRDefault="0037498B" w:rsidP="0037498B">
            <w:pPr>
              <w:pStyle w:val="acctfourfigures"/>
              <w:tabs>
                <w:tab w:val="clear" w:pos="765"/>
                <w:tab w:val="decimal" w:pos="900"/>
              </w:tabs>
              <w:spacing w:line="240" w:lineRule="auto"/>
              <w:rPr>
                <w:b/>
                <w:bCs/>
                <w:sz w:val="20"/>
              </w:rPr>
            </w:pPr>
          </w:p>
        </w:tc>
        <w:tc>
          <w:tcPr>
            <w:tcW w:w="1080" w:type="dxa"/>
            <w:tcBorders>
              <w:top w:val="single" w:sz="4" w:space="0" w:color="auto"/>
              <w:bottom w:val="double" w:sz="4" w:space="0" w:color="auto"/>
            </w:tcBorders>
            <w:vAlign w:val="bottom"/>
          </w:tcPr>
          <w:p w14:paraId="635555FA" w14:textId="14446537" w:rsidR="0037498B" w:rsidRPr="00ED05D1" w:rsidRDefault="007078C2" w:rsidP="0037498B">
            <w:pPr>
              <w:pStyle w:val="acctfourfigures"/>
              <w:tabs>
                <w:tab w:val="clear" w:pos="765"/>
                <w:tab w:val="decimal" w:pos="900"/>
              </w:tabs>
              <w:spacing w:line="240" w:lineRule="auto"/>
              <w:ind w:right="-168"/>
              <w:rPr>
                <w:b/>
                <w:bCs/>
                <w:sz w:val="20"/>
              </w:rPr>
            </w:pPr>
            <w:r w:rsidRPr="00ED05D1">
              <w:rPr>
                <w:b/>
                <w:bCs/>
                <w:sz w:val="20"/>
              </w:rPr>
              <w:t>3,102,874</w:t>
            </w:r>
          </w:p>
        </w:tc>
        <w:tc>
          <w:tcPr>
            <w:tcW w:w="270" w:type="dxa"/>
            <w:vAlign w:val="bottom"/>
          </w:tcPr>
          <w:p w14:paraId="5BD0436A" w14:textId="77777777" w:rsidR="0037498B" w:rsidRPr="00ED05D1" w:rsidRDefault="0037498B" w:rsidP="0037498B">
            <w:pPr>
              <w:pStyle w:val="acctfourfigures"/>
              <w:tabs>
                <w:tab w:val="clear" w:pos="765"/>
                <w:tab w:val="decimal" w:pos="900"/>
              </w:tabs>
              <w:spacing w:line="240" w:lineRule="auto"/>
              <w:rPr>
                <w:b/>
                <w:bCs/>
                <w:sz w:val="20"/>
              </w:rPr>
            </w:pPr>
          </w:p>
        </w:tc>
        <w:tc>
          <w:tcPr>
            <w:tcW w:w="1170" w:type="dxa"/>
            <w:tcBorders>
              <w:top w:val="single" w:sz="4" w:space="0" w:color="auto"/>
              <w:bottom w:val="double" w:sz="4" w:space="0" w:color="auto"/>
            </w:tcBorders>
            <w:vAlign w:val="bottom"/>
          </w:tcPr>
          <w:p w14:paraId="5FB7336A" w14:textId="5A218B07" w:rsidR="0037498B" w:rsidRPr="00ED05D1" w:rsidRDefault="0037498B" w:rsidP="0037498B">
            <w:pPr>
              <w:pStyle w:val="acctfourfigures"/>
              <w:tabs>
                <w:tab w:val="clear" w:pos="765"/>
                <w:tab w:val="decimal" w:pos="990"/>
              </w:tabs>
              <w:spacing w:line="240" w:lineRule="auto"/>
              <w:ind w:right="-64"/>
              <w:rPr>
                <w:b/>
                <w:bCs/>
                <w:sz w:val="20"/>
              </w:rPr>
            </w:pPr>
            <w:r w:rsidRPr="00ED05D1">
              <w:rPr>
                <w:b/>
                <w:bCs/>
                <w:sz w:val="20"/>
              </w:rPr>
              <w:t>3,449,723</w:t>
            </w:r>
          </w:p>
        </w:tc>
      </w:tr>
      <w:tr w:rsidR="0037498B" w:rsidRPr="00ED05D1" w14:paraId="14F137ED" w14:textId="77777777" w:rsidTr="00F72BAE">
        <w:tc>
          <w:tcPr>
            <w:tcW w:w="4050" w:type="dxa"/>
          </w:tcPr>
          <w:p w14:paraId="7E955B51" w14:textId="77777777" w:rsidR="0037498B" w:rsidRPr="00ED05D1" w:rsidRDefault="0037498B" w:rsidP="0037498B">
            <w:pPr>
              <w:ind w:left="180" w:hanging="180"/>
              <w:rPr>
                <w:b/>
                <w:bCs/>
              </w:rPr>
            </w:pPr>
          </w:p>
        </w:tc>
        <w:tc>
          <w:tcPr>
            <w:tcW w:w="1163" w:type="dxa"/>
            <w:tcBorders>
              <w:top w:val="double" w:sz="4" w:space="0" w:color="auto"/>
            </w:tcBorders>
            <w:vAlign w:val="bottom"/>
          </w:tcPr>
          <w:p w14:paraId="42DD3733" w14:textId="77777777" w:rsidR="0037498B" w:rsidRPr="00ED05D1" w:rsidRDefault="0037498B" w:rsidP="0037498B">
            <w:pPr>
              <w:pStyle w:val="acctfourfigures"/>
              <w:tabs>
                <w:tab w:val="clear" w:pos="765"/>
                <w:tab w:val="decimal" w:pos="900"/>
              </w:tabs>
              <w:spacing w:line="240" w:lineRule="auto"/>
              <w:ind w:right="-84"/>
              <w:rPr>
                <w:sz w:val="20"/>
              </w:rPr>
            </w:pPr>
          </w:p>
        </w:tc>
        <w:tc>
          <w:tcPr>
            <w:tcW w:w="184" w:type="dxa"/>
            <w:vAlign w:val="bottom"/>
          </w:tcPr>
          <w:p w14:paraId="3B9B7446" w14:textId="77777777" w:rsidR="0037498B" w:rsidRPr="00ED05D1" w:rsidRDefault="0037498B" w:rsidP="0037498B">
            <w:pPr>
              <w:pStyle w:val="acctfourfigures"/>
              <w:tabs>
                <w:tab w:val="clear" w:pos="765"/>
                <w:tab w:val="decimal" w:pos="900"/>
              </w:tabs>
              <w:spacing w:line="240" w:lineRule="auto"/>
              <w:rPr>
                <w:b/>
                <w:bCs/>
                <w:sz w:val="20"/>
              </w:rPr>
            </w:pPr>
          </w:p>
        </w:tc>
        <w:tc>
          <w:tcPr>
            <w:tcW w:w="1080" w:type="dxa"/>
            <w:tcBorders>
              <w:top w:val="double" w:sz="4" w:space="0" w:color="auto"/>
            </w:tcBorders>
            <w:vAlign w:val="bottom"/>
          </w:tcPr>
          <w:p w14:paraId="55C8659D" w14:textId="77777777" w:rsidR="0037498B" w:rsidRPr="00ED05D1" w:rsidRDefault="0037498B" w:rsidP="0037498B">
            <w:pPr>
              <w:pStyle w:val="acctfourfigures"/>
              <w:tabs>
                <w:tab w:val="clear" w:pos="765"/>
                <w:tab w:val="decimal" w:pos="900"/>
              </w:tabs>
              <w:spacing w:line="240" w:lineRule="auto"/>
              <w:ind w:right="11"/>
              <w:rPr>
                <w:b/>
                <w:bCs/>
                <w:sz w:val="20"/>
              </w:rPr>
            </w:pPr>
          </w:p>
        </w:tc>
        <w:tc>
          <w:tcPr>
            <w:tcW w:w="270" w:type="dxa"/>
            <w:vAlign w:val="bottom"/>
          </w:tcPr>
          <w:p w14:paraId="03EF1D1E" w14:textId="77777777" w:rsidR="0037498B" w:rsidRPr="00ED05D1" w:rsidRDefault="0037498B" w:rsidP="0037498B">
            <w:pPr>
              <w:pStyle w:val="acctfourfigures"/>
              <w:tabs>
                <w:tab w:val="clear" w:pos="765"/>
                <w:tab w:val="decimal" w:pos="900"/>
              </w:tabs>
              <w:spacing w:line="240" w:lineRule="auto"/>
              <w:rPr>
                <w:b/>
                <w:bCs/>
                <w:sz w:val="20"/>
              </w:rPr>
            </w:pPr>
          </w:p>
        </w:tc>
        <w:tc>
          <w:tcPr>
            <w:tcW w:w="1080" w:type="dxa"/>
            <w:tcBorders>
              <w:top w:val="double" w:sz="4" w:space="0" w:color="auto"/>
            </w:tcBorders>
            <w:vAlign w:val="bottom"/>
          </w:tcPr>
          <w:p w14:paraId="073CBCA7" w14:textId="77777777" w:rsidR="0037498B" w:rsidRPr="00ED05D1" w:rsidRDefault="0037498B" w:rsidP="0037498B">
            <w:pPr>
              <w:pStyle w:val="acctfourfigures"/>
              <w:tabs>
                <w:tab w:val="clear" w:pos="765"/>
                <w:tab w:val="decimal" w:pos="900"/>
              </w:tabs>
              <w:spacing w:line="240" w:lineRule="auto"/>
              <w:ind w:right="-168"/>
              <w:rPr>
                <w:sz w:val="20"/>
              </w:rPr>
            </w:pPr>
          </w:p>
        </w:tc>
        <w:tc>
          <w:tcPr>
            <w:tcW w:w="270" w:type="dxa"/>
            <w:vAlign w:val="bottom"/>
          </w:tcPr>
          <w:p w14:paraId="401E0159" w14:textId="77777777" w:rsidR="0037498B" w:rsidRPr="00ED05D1" w:rsidRDefault="0037498B" w:rsidP="0037498B">
            <w:pPr>
              <w:pStyle w:val="acctfourfigures"/>
              <w:tabs>
                <w:tab w:val="clear" w:pos="765"/>
                <w:tab w:val="decimal" w:pos="900"/>
              </w:tabs>
              <w:spacing w:line="240" w:lineRule="auto"/>
              <w:rPr>
                <w:b/>
                <w:bCs/>
                <w:sz w:val="20"/>
              </w:rPr>
            </w:pPr>
          </w:p>
        </w:tc>
        <w:tc>
          <w:tcPr>
            <w:tcW w:w="1170" w:type="dxa"/>
            <w:tcBorders>
              <w:top w:val="double" w:sz="4" w:space="0" w:color="auto"/>
            </w:tcBorders>
            <w:vAlign w:val="bottom"/>
          </w:tcPr>
          <w:p w14:paraId="5A269364" w14:textId="77777777" w:rsidR="0037498B" w:rsidRPr="00ED05D1" w:rsidRDefault="0037498B" w:rsidP="0037498B">
            <w:pPr>
              <w:pStyle w:val="acctfourfigures"/>
              <w:tabs>
                <w:tab w:val="clear" w:pos="765"/>
                <w:tab w:val="decimal" w:pos="990"/>
              </w:tabs>
              <w:spacing w:line="240" w:lineRule="auto"/>
              <w:ind w:right="-64"/>
              <w:rPr>
                <w:b/>
                <w:bCs/>
                <w:sz w:val="20"/>
              </w:rPr>
            </w:pPr>
          </w:p>
        </w:tc>
      </w:tr>
      <w:tr w:rsidR="00F72BAE" w:rsidRPr="00ED05D1" w14:paraId="7853E420" w14:textId="77777777" w:rsidTr="0039635B">
        <w:tc>
          <w:tcPr>
            <w:tcW w:w="4050" w:type="dxa"/>
          </w:tcPr>
          <w:p w14:paraId="455D1F3D" w14:textId="77777777" w:rsidR="00F72BAE" w:rsidRPr="00ED05D1" w:rsidRDefault="00F72BAE" w:rsidP="00F72BAE">
            <w:pPr>
              <w:ind w:left="180" w:hanging="180"/>
              <w:rPr>
                <w:b/>
                <w:bCs/>
              </w:rPr>
            </w:pPr>
          </w:p>
        </w:tc>
        <w:tc>
          <w:tcPr>
            <w:tcW w:w="2427" w:type="dxa"/>
            <w:gridSpan w:val="3"/>
          </w:tcPr>
          <w:p w14:paraId="4E4EC3E5" w14:textId="7D30EFA6" w:rsidR="00F72BAE" w:rsidRPr="00F72BAE" w:rsidRDefault="00F72BAE" w:rsidP="00F72BAE">
            <w:pPr>
              <w:pStyle w:val="acctmergecolhdg"/>
              <w:spacing w:line="240" w:lineRule="auto"/>
              <w:ind w:left="-77" w:right="-83"/>
              <w:rPr>
                <w:sz w:val="20"/>
              </w:rPr>
            </w:pPr>
            <w:r w:rsidRPr="00F72BAE">
              <w:rPr>
                <w:sz w:val="20"/>
              </w:rPr>
              <w:t>Consolidated</w:t>
            </w:r>
          </w:p>
          <w:p w14:paraId="29B1512E" w14:textId="3EBE1822" w:rsidR="00F72BAE" w:rsidRPr="00F72BAE" w:rsidRDefault="00F72BAE" w:rsidP="00F72BAE">
            <w:pPr>
              <w:pStyle w:val="acctfourfigures"/>
              <w:tabs>
                <w:tab w:val="clear" w:pos="765"/>
                <w:tab w:val="decimal" w:pos="900"/>
              </w:tabs>
              <w:spacing w:line="240" w:lineRule="auto"/>
              <w:ind w:right="11"/>
              <w:jc w:val="center"/>
              <w:rPr>
                <w:b/>
                <w:sz w:val="20"/>
              </w:rPr>
            </w:pPr>
            <w:r w:rsidRPr="00F72BAE">
              <w:rPr>
                <w:b/>
                <w:sz w:val="20"/>
              </w:rPr>
              <w:t>financial statements</w:t>
            </w:r>
          </w:p>
        </w:tc>
        <w:tc>
          <w:tcPr>
            <w:tcW w:w="270" w:type="dxa"/>
            <w:vAlign w:val="bottom"/>
          </w:tcPr>
          <w:p w14:paraId="12841347" w14:textId="77777777" w:rsidR="00F72BAE" w:rsidRPr="00F72BAE" w:rsidRDefault="00F72BAE" w:rsidP="00F72BAE">
            <w:pPr>
              <w:pStyle w:val="acctfourfigures"/>
              <w:tabs>
                <w:tab w:val="clear" w:pos="765"/>
                <w:tab w:val="decimal" w:pos="900"/>
              </w:tabs>
              <w:spacing w:line="240" w:lineRule="auto"/>
              <w:jc w:val="center"/>
              <w:rPr>
                <w:b/>
                <w:sz w:val="20"/>
              </w:rPr>
            </w:pPr>
          </w:p>
        </w:tc>
        <w:tc>
          <w:tcPr>
            <w:tcW w:w="2520" w:type="dxa"/>
            <w:gridSpan w:val="3"/>
          </w:tcPr>
          <w:p w14:paraId="5C07031B" w14:textId="5966B814" w:rsidR="00F72BAE" w:rsidRPr="00F72BAE" w:rsidRDefault="00F72BAE" w:rsidP="00F72BAE">
            <w:pPr>
              <w:pStyle w:val="acctmergecolhdg"/>
              <w:spacing w:line="240" w:lineRule="auto"/>
              <w:ind w:left="-83" w:right="-77"/>
              <w:rPr>
                <w:sz w:val="20"/>
              </w:rPr>
            </w:pPr>
            <w:r w:rsidRPr="00F72BAE">
              <w:rPr>
                <w:sz w:val="20"/>
              </w:rPr>
              <w:t>Separate</w:t>
            </w:r>
          </w:p>
          <w:p w14:paraId="4969BBBB" w14:textId="140F002C" w:rsidR="00F72BAE" w:rsidRPr="00F72BAE" w:rsidRDefault="00F72BAE" w:rsidP="00F72BAE">
            <w:pPr>
              <w:pStyle w:val="acctfourfigures"/>
              <w:tabs>
                <w:tab w:val="clear" w:pos="765"/>
                <w:tab w:val="decimal" w:pos="990"/>
              </w:tabs>
              <w:spacing w:line="240" w:lineRule="auto"/>
              <w:ind w:right="-64"/>
              <w:jc w:val="center"/>
              <w:rPr>
                <w:b/>
                <w:sz w:val="20"/>
              </w:rPr>
            </w:pPr>
            <w:r w:rsidRPr="00F72BAE">
              <w:rPr>
                <w:b/>
                <w:sz w:val="20"/>
              </w:rPr>
              <w:t>financial statements</w:t>
            </w:r>
          </w:p>
        </w:tc>
      </w:tr>
      <w:tr w:rsidR="00F72BAE" w:rsidRPr="00ED05D1" w14:paraId="12190CE7" w14:textId="77777777" w:rsidTr="00F72BAE">
        <w:tc>
          <w:tcPr>
            <w:tcW w:w="4050" w:type="dxa"/>
          </w:tcPr>
          <w:p w14:paraId="61B2F9DD" w14:textId="6BDBE15E" w:rsidR="00F72BAE" w:rsidRPr="00F72BAE" w:rsidRDefault="00F72BAE" w:rsidP="00F72BAE">
            <w:pPr>
              <w:ind w:left="180" w:hanging="180"/>
              <w:rPr>
                <w:b/>
                <w:bCs/>
                <w:i/>
                <w:iCs/>
              </w:rPr>
            </w:pPr>
            <w:r>
              <w:rPr>
                <w:b/>
                <w:bCs/>
                <w:i/>
                <w:iCs/>
              </w:rPr>
              <w:t>Three-month period ended 31 March</w:t>
            </w:r>
          </w:p>
        </w:tc>
        <w:tc>
          <w:tcPr>
            <w:tcW w:w="1163" w:type="dxa"/>
            <w:vAlign w:val="bottom"/>
          </w:tcPr>
          <w:p w14:paraId="2A2878E4" w14:textId="4E0F8987" w:rsidR="00F72BAE" w:rsidRDefault="00F72BAE" w:rsidP="00F72BAE">
            <w:pPr>
              <w:pStyle w:val="acctfourfigures"/>
              <w:tabs>
                <w:tab w:val="clear" w:pos="765"/>
              </w:tabs>
              <w:spacing w:line="240" w:lineRule="auto"/>
              <w:ind w:right="-84"/>
              <w:jc w:val="center"/>
              <w:rPr>
                <w:rFonts w:cs="Cordia New"/>
                <w:sz w:val="20"/>
                <w:szCs w:val="25"/>
                <w:lang w:val="en-US" w:bidi="th-TH"/>
              </w:rPr>
            </w:pPr>
            <w:r>
              <w:rPr>
                <w:rFonts w:cs="Cordia New"/>
                <w:sz w:val="20"/>
                <w:szCs w:val="25"/>
                <w:lang w:val="en-US" w:bidi="th-TH"/>
              </w:rPr>
              <w:t>2023</w:t>
            </w:r>
          </w:p>
        </w:tc>
        <w:tc>
          <w:tcPr>
            <w:tcW w:w="184" w:type="dxa"/>
            <w:vAlign w:val="bottom"/>
          </w:tcPr>
          <w:p w14:paraId="6DB281FD" w14:textId="77777777" w:rsidR="00F72BAE" w:rsidRPr="00F72BAE" w:rsidRDefault="00F72BAE" w:rsidP="00F72BAE">
            <w:pPr>
              <w:pStyle w:val="acctfourfigures"/>
              <w:tabs>
                <w:tab w:val="clear" w:pos="765"/>
                <w:tab w:val="decimal" w:pos="900"/>
              </w:tabs>
              <w:spacing w:line="240" w:lineRule="auto"/>
              <w:jc w:val="center"/>
              <w:rPr>
                <w:sz w:val="20"/>
              </w:rPr>
            </w:pPr>
          </w:p>
        </w:tc>
        <w:tc>
          <w:tcPr>
            <w:tcW w:w="1080" w:type="dxa"/>
            <w:vAlign w:val="bottom"/>
          </w:tcPr>
          <w:p w14:paraId="7431CBD5" w14:textId="78B881BB" w:rsidR="00F72BAE" w:rsidRPr="00F72BAE" w:rsidRDefault="00F72BAE" w:rsidP="00F72BAE">
            <w:pPr>
              <w:pStyle w:val="acctfourfigures"/>
              <w:tabs>
                <w:tab w:val="clear" w:pos="765"/>
              </w:tabs>
              <w:spacing w:line="240" w:lineRule="auto"/>
              <w:ind w:right="11"/>
              <w:jc w:val="center"/>
              <w:rPr>
                <w:sz w:val="20"/>
              </w:rPr>
            </w:pPr>
            <w:r w:rsidRPr="00F72BAE">
              <w:rPr>
                <w:sz w:val="20"/>
              </w:rPr>
              <w:t>2022</w:t>
            </w:r>
          </w:p>
        </w:tc>
        <w:tc>
          <w:tcPr>
            <w:tcW w:w="270" w:type="dxa"/>
            <w:vAlign w:val="bottom"/>
          </w:tcPr>
          <w:p w14:paraId="35658D36" w14:textId="77777777" w:rsidR="00F72BAE" w:rsidRPr="00F72BAE" w:rsidRDefault="00F72BAE" w:rsidP="00F72BAE">
            <w:pPr>
              <w:pStyle w:val="acctfourfigures"/>
              <w:tabs>
                <w:tab w:val="clear" w:pos="765"/>
                <w:tab w:val="decimal" w:pos="900"/>
              </w:tabs>
              <w:spacing w:line="240" w:lineRule="auto"/>
              <w:jc w:val="center"/>
              <w:rPr>
                <w:sz w:val="20"/>
              </w:rPr>
            </w:pPr>
          </w:p>
        </w:tc>
        <w:tc>
          <w:tcPr>
            <w:tcW w:w="1080" w:type="dxa"/>
            <w:vAlign w:val="bottom"/>
          </w:tcPr>
          <w:p w14:paraId="13E71A93" w14:textId="6AA7D4D7" w:rsidR="00F72BAE" w:rsidRPr="00F72BAE" w:rsidRDefault="00F72BAE" w:rsidP="00F72BAE">
            <w:pPr>
              <w:pStyle w:val="acctfourfigures"/>
              <w:tabs>
                <w:tab w:val="clear" w:pos="765"/>
              </w:tabs>
              <w:spacing w:line="240" w:lineRule="auto"/>
              <w:ind w:right="-168"/>
              <w:jc w:val="center"/>
              <w:rPr>
                <w:sz w:val="20"/>
              </w:rPr>
            </w:pPr>
            <w:r w:rsidRPr="00F72BAE">
              <w:rPr>
                <w:sz w:val="20"/>
              </w:rPr>
              <w:t>2023</w:t>
            </w:r>
          </w:p>
        </w:tc>
        <w:tc>
          <w:tcPr>
            <w:tcW w:w="270" w:type="dxa"/>
            <w:vAlign w:val="bottom"/>
          </w:tcPr>
          <w:p w14:paraId="23F33798" w14:textId="77777777" w:rsidR="00F72BAE" w:rsidRPr="00F72BAE" w:rsidRDefault="00F72BAE" w:rsidP="00F72BAE">
            <w:pPr>
              <w:pStyle w:val="acctfourfigures"/>
              <w:tabs>
                <w:tab w:val="clear" w:pos="765"/>
                <w:tab w:val="decimal" w:pos="900"/>
              </w:tabs>
              <w:spacing w:line="240" w:lineRule="auto"/>
              <w:jc w:val="center"/>
              <w:rPr>
                <w:sz w:val="20"/>
              </w:rPr>
            </w:pPr>
          </w:p>
        </w:tc>
        <w:tc>
          <w:tcPr>
            <w:tcW w:w="1170" w:type="dxa"/>
            <w:vAlign w:val="bottom"/>
          </w:tcPr>
          <w:p w14:paraId="44A892EB" w14:textId="6377726C" w:rsidR="00F72BAE" w:rsidRPr="00F72BAE" w:rsidRDefault="00F72BAE" w:rsidP="00F72BAE">
            <w:pPr>
              <w:pStyle w:val="acctfourfigures"/>
              <w:tabs>
                <w:tab w:val="clear" w:pos="765"/>
              </w:tabs>
              <w:spacing w:line="240" w:lineRule="auto"/>
              <w:ind w:right="-64"/>
              <w:jc w:val="center"/>
              <w:rPr>
                <w:sz w:val="20"/>
              </w:rPr>
            </w:pPr>
            <w:r w:rsidRPr="00F72BAE">
              <w:rPr>
                <w:sz w:val="20"/>
              </w:rPr>
              <w:t>2022</w:t>
            </w:r>
          </w:p>
        </w:tc>
      </w:tr>
      <w:tr w:rsidR="00F72BAE" w:rsidRPr="00ED05D1" w14:paraId="04E3995B" w14:textId="77777777" w:rsidTr="00853007">
        <w:tc>
          <w:tcPr>
            <w:tcW w:w="4050" w:type="dxa"/>
          </w:tcPr>
          <w:p w14:paraId="65200767" w14:textId="77777777" w:rsidR="00F72BAE" w:rsidRPr="00ED05D1" w:rsidRDefault="00F72BAE" w:rsidP="00F72BAE">
            <w:pPr>
              <w:ind w:left="180" w:hanging="180"/>
              <w:rPr>
                <w:b/>
                <w:bCs/>
              </w:rPr>
            </w:pPr>
          </w:p>
        </w:tc>
        <w:tc>
          <w:tcPr>
            <w:tcW w:w="5217" w:type="dxa"/>
            <w:gridSpan w:val="7"/>
            <w:vAlign w:val="bottom"/>
          </w:tcPr>
          <w:p w14:paraId="44BC3FAD" w14:textId="188B1143" w:rsidR="00F72BAE" w:rsidRPr="00F72BAE" w:rsidRDefault="00F72BAE" w:rsidP="00F72BAE">
            <w:pPr>
              <w:pStyle w:val="acctfourfigures"/>
              <w:tabs>
                <w:tab w:val="clear" w:pos="765"/>
                <w:tab w:val="decimal" w:pos="990"/>
              </w:tabs>
              <w:spacing w:line="240" w:lineRule="auto"/>
              <w:ind w:right="-64"/>
              <w:jc w:val="center"/>
              <w:rPr>
                <w:i/>
                <w:iCs/>
                <w:sz w:val="20"/>
              </w:rPr>
            </w:pPr>
            <w:r w:rsidRPr="00F72BAE">
              <w:rPr>
                <w:i/>
                <w:iCs/>
                <w:sz w:val="20"/>
              </w:rPr>
              <w:t>(</w:t>
            </w:r>
            <w:proofErr w:type="gramStart"/>
            <w:r w:rsidRPr="00F72BAE">
              <w:rPr>
                <w:i/>
                <w:iCs/>
                <w:sz w:val="20"/>
              </w:rPr>
              <w:t>in</w:t>
            </w:r>
            <w:proofErr w:type="gramEnd"/>
            <w:r w:rsidRPr="00F72BAE">
              <w:rPr>
                <w:i/>
                <w:iCs/>
                <w:sz w:val="20"/>
              </w:rPr>
              <w:t xml:space="preserve"> thousand Baht)</w:t>
            </w:r>
          </w:p>
        </w:tc>
      </w:tr>
      <w:tr w:rsidR="00F72BAE" w:rsidRPr="00ED05D1" w14:paraId="6A39D177" w14:textId="77777777" w:rsidTr="00ED05D1">
        <w:trPr>
          <w:trHeight w:val="329"/>
        </w:trPr>
        <w:tc>
          <w:tcPr>
            <w:tcW w:w="4050" w:type="dxa"/>
          </w:tcPr>
          <w:p w14:paraId="04FB355A" w14:textId="48F2175A" w:rsidR="00F72BAE" w:rsidRPr="00ED05D1" w:rsidRDefault="00F72BAE" w:rsidP="00F72BAE">
            <w:pPr>
              <w:ind w:left="180" w:right="-75" w:hanging="180"/>
              <w:rPr>
                <w:spacing w:val="-2"/>
              </w:rPr>
            </w:pPr>
            <w:r w:rsidRPr="00ED05D1">
              <w:rPr>
                <w:spacing w:val="-2"/>
              </w:rPr>
              <w:t xml:space="preserve">Inventories </w:t>
            </w:r>
            <w:proofErr w:type="spellStart"/>
            <w:r w:rsidRPr="00ED05D1">
              <w:rPr>
                <w:spacing w:val="-2"/>
              </w:rPr>
              <w:t>recognised</w:t>
            </w:r>
            <w:proofErr w:type="spellEnd"/>
            <w:r w:rsidRPr="00ED05D1">
              <w:rPr>
                <w:spacing w:val="-2"/>
              </w:rPr>
              <w:t xml:space="preserve"> in ‘cost of sale of goods</w:t>
            </w:r>
            <w:r w:rsidRPr="00ED05D1">
              <w:rPr>
                <w:rFonts w:cs="Cordia New" w:hint="cs"/>
                <w:spacing w:val="-2"/>
                <w:cs/>
              </w:rPr>
              <w:t xml:space="preserve"> </w:t>
            </w:r>
            <w:r w:rsidRPr="00ED05D1">
              <w:rPr>
                <w:rFonts w:cs="Cordia New"/>
                <w:spacing w:val="-2"/>
              </w:rPr>
              <w:t>and rendering of services</w:t>
            </w:r>
            <w:r w:rsidRPr="00ED05D1">
              <w:rPr>
                <w:spacing w:val="-2"/>
              </w:rPr>
              <w:t>’ and ‘contract costs’:</w:t>
            </w:r>
          </w:p>
        </w:tc>
        <w:tc>
          <w:tcPr>
            <w:tcW w:w="1163" w:type="dxa"/>
            <w:vAlign w:val="bottom"/>
          </w:tcPr>
          <w:p w14:paraId="343A5E4A" w14:textId="77777777" w:rsidR="00F72BAE" w:rsidRPr="00ED05D1" w:rsidRDefault="00F72BAE" w:rsidP="00F72BAE">
            <w:pPr>
              <w:pStyle w:val="acctfourfigures"/>
              <w:tabs>
                <w:tab w:val="clear" w:pos="765"/>
                <w:tab w:val="decimal" w:pos="900"/>
              </w:tabs>
              <w:spacing w:line="240" w:lineRule="auto"/>
              <w:ind w:right="-84"/>
              <w:rPr>
                <w:sz w:val="20"/>
              </w:rPr>
            </w:pPr>
          </w:p>
        </w:tc>
        <w:tc>
          <w:tcPr>
            <w:tcW w:w="184" w:type="dxa"/>
            <w:vAlign w:val="bottom"/>
          </w:tcPr>
          <w:p w14:paraId="3E40173F" w14:textId="77777777" w:rsidR="00F72BAE" w:rsidRPr="00ED05D1" w:rsidRDefault="00F72BAE" w:rsidP="00F72BAE">
            <w:pPr>
              <w:pStyle w:val="acctfourfigures"/>
              <w:tabs>
                <w:tab w:val="clear" w:pos="765"/>
                <w:tab w:val="decimal" w:pos="900"/>
              </w:tabs>
              <w:spacing w:line="240" w:lineRule="auto"/>
              <w:rPr>
                <w:sz w:val="20"/>
              </w:rPr>
            </w:pPr>
          </w:p>
        </w:tc>
        <w:tc>
          <w:tcPr>
            <w:tcW w:w="1080" w:type="dxa"/>
            <w:vAlign w:val="bottom"/>
          </w:tcPr>
          <w:p w14:paraId="3BC8A7F9" w14:textId="77777777" w:rsidR="00F72BAE" w:rsidRPr="00ED05D1" w:rsidRDefault="00F72BAE" w:rsidP="00F72BAE">
            <w:pPr>
              <w:pStyle w:val="acctfourfigures"/>
              <w:tabs>
                <w:tab w:val="clear" w:pos="765"/>
                <w:tab w:val="decimal" w:pos="900"/>
              </w:tabs>
              <w:spacing w:line="240" w:lineRule="auto"/>
              <w:ind w:right="11"/>
              <w:rPr>
                <w:sz w:val="20"/>
              </w:rPr>
            </w:pPr>
          </w:p>
        </w:tc>
        <w:tc>
          <w:tcPr>
            <w:tcW w:w="270" w:type="dxa"/>
            <w:vAlign w:val="bottom"/>
          </w:tcPr>
          <w:p w14:paraId="1BE0DE5D" w14:textId="77777777" w:rsidR="00F72BAE" w:rsidRPr="00ED05D1" w:rsidRDefault="00F72BAE" w:rsidP="00F72BAE">
            <w:pPr>
              <w:pStyle w:val="acctfourfigures"/>
              <w:tabs>
                <w:tab w:val="clear" w:pos="765"/>
                <w:tab w:val="decimal" w:pos="900"/>
              </w:tabs>
              <w:spacing w:line="240" w:lineRule="auto"/>
              <w:rPr>
                <w:sz w:val="20"/>
              </w:rPr>
            </w:pPr>
          </w:p>
        </w:tc>
        <w:tc>
          <w:tcPr>
            <w:tcW w:w="1080" w:type="dxa"/>
            <w:vAlign w:val="bottom"/>
          </w:tcPr>
          <w:p w14:paraId="1CBF66A3" w14:textId="77777777" w:rsidR="00F72BAE" w:rsidRPr="00ED05D1" w:rsidRDefault="00F72BAE" w:rsidP="00F72BAE">
            <w:pPr>
              <w:pStyle w:val="acctfourfigures"/>
              <w:tabs>
                <w:tab w:val="clear" w:pos="765"/>
                <w:tab w:val="decimal" w:pos="900"/>
              </w:tabs>
              <w:spacing w:line="240" w:lineRule="auto"/>
              <w:ind w:right="-168"/>
              <w:rPr>
                <w:sz w:val="20"/>
              </w:rPr>
            </w:pPr>
          </w:p>
        </w:tc>
        <w:tc>
          <w:tcPr>
            <w:tcW w:w="270" w:type="dxa"/>
            <w:vAlign w:val="bottom"/>
          </w:tcPr>
          <w:p w14:paraId="75D12E50" w14:textId="77777777" w:rsidR="00F72BAE" w:rsidRPr="00ED05D1" w:rsidRDefault="00F72BAE" w:rsidP="00F72BAE">
            <w:pPr>
              <w:pStyle w:val="acctfourfigures"/>
              <w:tabs>
                <w:tab w:val="clear" w:pos="765"/>
                <w:tab w:val="decimal" w:pos="900"/>
              </w:tabs>
              <w:spacing w:line="240" w:lineRule="auto"/>
              <w:rPr>
                <w:sz w:val="20"/>
              </w:rPr>
            </w:pPr>
          </w:p>
        </w:tc>
        <w:tc>
          <w:tcPr>
            <w:tcW w:w="1170" w:type="dxa"/>
            <w:vAlign w:val="bottom"/>
          </w:tcPr>
          <w:p w14:paraId="74EAAE9E" w14:textId="77777777" w:rsidR="00F72BAE" w:rsidRPr="00ED05D1" w:rsidRDefault="00F72BAE" w:rsidP="00F72BAE">
            <w:pPr>
              <w:pStyle w:val="acctfourfigures"/>
              <w:tabs>
                <w:tab w:val="clear" w:pos="765"/>
                <w:tab w:val="decimal" w:pos="990"/>
              </w:tabs>
              <w:spacing w:line="240" w:lineRule="auto"/>
              <w:ind w:right="-64"/>
              <w:rPr>
                <w:sz w:val="20"/>
              </w:rPr>
            </w:pPr>
          </w:p>
        </w:tc>
      </w:tr>
      <w:tr w:rsidR="00F72BAE" w:rsidRPr="00ED05D1" w14:paraId="633C6190" w14:textId="77777777" w:rsidTr="00ED05D1">
        <w:tc>
          <w:tcPr>
            <w:tcW w:w="4050" w:type="dxa"/>
          </w:tcPr>
          <w:p w14:paraId="4725BBFD" w14:textId="77777777" w:rsidR="00F72BAE" w:rsidRPr="00ED05D1" w:rsidRDefault="00F72BAE" w:rsidP="00F72BAE">
            <w:pPr>
              <w:ind w:left="180"/>
            </w:pPr>
            <w:r w:rsidRPr="00ED05D1">
              <w:t xml:space="preserve">- Cost </w:t>
            </w:r>
          </w:p>
        </w:tc>
        <w:tc>
          <w:tcPr>
            <w:tcW w:w="1163" w:type="dxa"/>
            <w:vAlign w:val="bottom"/>
          </w:tcPr>
          <w:p w14:paraId="0DA9B91F" w14:textId="16F47575" w:rsidR="00F72BAE" w:rsidRPr="009554E1" w:rsidRDefault="00F72BAE" w:rsidP="00F72BAE">
            <w:pPr>
              <w:pStyle w:val="acctfourfigures"/>
              <w:tabs>
                <w:tab w:val="clear" w:pos="765"/>
                <w:tab w:val="decimal" w:pos="959"/>
              </w:tabs>
              <w:spacing w:line="240" w:lineRule="auto"/>
              <w:ind w:right="-84"/>
              <w:rPr>
                <w:sz w:val="20"/>
              </w:rPr>
            </w:pPr>
            <w:r w:rsidRPr="009554E1">
              <w:rPr>
                <w:sz w:val="20"/>
              </w:rPr>
              <w:t>1,437,245</w:t>
            </w:r>
          </w:p>
        </w:tc>
        <w:tc>
          <w:tcPr>
            <w:tcW w:w="184" w:type="dxa"/>
            <w:vAlign w:val="bottom"/>
          </w:tcPr>
          <w:p w14:paraId="432F966E" w14:textId="77777777" w:rsidR="00F72BAE" w:rsidRPr="009554E1" w:rsidRDefault="00F72BAE" w:rsidP="00F72BAE">
            <w:pPr>
              <w:pStyle w:val="acctfourfigures"/>
              <w:tabs>
                <w:tab w:val="clear" w:pos="765"/>
                <w:tab w:val="decimal" w:pos="900"/>
              </w:tabs>
              <w:spacing w:line="240" w:lineRule="auto"/>
              <w:rPr>
                <w:sz w:val="20"/>
              </w:rPr>
            </w:pPr>
          </w:p>
        </w:tc>
        <w:tc>
          <w:tcPr>
            <w:tcW w:w="1080" w:type="dxa"/>
            <w:vAlign w:val="bottom"/>
          </w:tcPr>
          <w:p w14:paraId="13AACE55" w14:textId="78E21B61" w:rsidR="00F72BAE" w:rsidRPr="009554E1" w:rsidRDefault="009554E1" w:rsidP="00F72BAE">
            <w:pPr>
              <w:pStyle w:val="acctfourfigures"/>
              <w:tabs>
                <w:tab w:val="clear" w:pos="765"/>
                <w:tab w:val="decimal" w:pos="900"/>
              </w:tabs>
              <w:spacing w:line="240" w:lineRule="auto"/>
              <w:ind w:right="11"/>
              <w:rPr>
                <w:sz w:val="20"/>
              </w:rPr>
            </w:pPr>
            <w:r w:rsidRPr="009554E1">
              <w:rPr>
                <w:sz w:val="20"/>
              </w:rPr>
              <w:t>1,033,339</w:t>
            </w:r>
          </w:p>
        </w:tc>
        <w:tc>
          <w:tcPr>
            <w:tcW w:w="270" w:type="dxa"/>
            <w:vAlign w:val="bottom"/>
          </w:tcPr>
          <w:p w14:paraId="1ABA5A96" w14:textId="77777777" w:rsidR="00F72BAE" w:rsidRPr="009554E1" w:rsidRDefault="00F72BAE" w:rsidP="00F72BAE">
            <w:pPr>
              <w:pStyle w:val="acctfourfigures"/>
              <w:tabs>
                <w:tab w:val="clear" w:pos="765"/>
                <w:tab w:val="decimal" w:pos="900"/>
              </w:tabs>
              <w:spacing w:line="240" w:lineRule="auto"/>
              <w:rPr>
                <w:sz w:val="20"/>
              </w:rPr>
            </w:pPr>
          </w:p>
        </w:tc>
        <w:tc>
          <w:tcPr>
            <w:tcW w:w="1080" w:type="dxa"/>
            <w:vAlign w:val="bottom"/>
          </w:tcPr>
          <w:p w14:paraId="7A31FFCF" w14:textId="6283ADCD" w:rsidR="00F72BAE" w:rsidRPr="009554E1" w:rsidRDefault="00F72BAE" w:rsidP="00F72BAE">
            <w:pPr>
              <w:pStyle w:val="acctfourfigures"/>
              <w:tabs>
                <w:tab w:val="clear" w:pos="765"/>
                <w:tab w:val="decimal" w:pos="900"/>
              </w:tabs>
              <w:spacing w:line="240" w:lineRule="auto"/>
              <w:ind w:right="-168"/>
              <w:rPr>
                <w:sz w:val="20"/>
              </w:rPr>
            </w:pPr>
            <w:r w:rsidRPr="009554E1">
              <w:rPr>
                <w:sz w:val="20"/>
              </w:rPr>
              <w:t>1,380,241</w:t>
            </w:r>
          </w:p>
        </w:tc>
        <w:tc>
          <w:tcPr>
            <w:tcW w:w="270" w:type="dxa"/>
            <w:vAlign w:val="bottom"/>
          </w:tcPr>
          <w:p w14:paraId="6B2FA7CD" w14:textId="77777777" w:rsidR="00F72BAE" w:rsidRPr="009554E1" w:rsidRDefault="00F72BAE" w:rsidP="00F72BAE">
            <w:pPr>
              <w:pStyle w:val="acctfourfigures"/>
              <w:tabs>
                <w:tab w:val="clear" w:pos="765"/>
                <w:tab w:val="decimal" w:pos="900"/>
              </w:tabs>
              <w:spacing w:line="240" w:lineRule="auto"/>
              <w:rPr>
                <w:sz w:val="20"/>
              </w:rPr>
            </w:pPr>
          </w:p>
        </w:tc>
        <w:tc>
          <w:tcPr>
            <w:tcW w:w="1170" w:type="dxa"/>
            <w:vAlign w:val="bottom"/>
          </w:tcPr>
          <w:p w14:paraId="1E454A34" w14:textId="7082782A" w:rsidR="00F72BAE" w:rsidRPr="009554E1" w:rsidRDefault="009554E1" w:rsidP="00F72BAE">
            <w:pPr>
              <w:pStyle w:val="acctfourfigures"/>
              <w:tabs>
                <w:tab w:val="clear" w:pos="765"/>
                <w:tab w:val="decimal" w:pos="990"/>
              </w:tabs>
              <w:spacing w:line="240" w:lineRule="auto"/>
              <w:ind w:right="-64"/>
              <w:rPr>
                <w:sz w:val="20"/>
              </w:rPr>
            </w:pPr>
            <w:r w:rsidRPr="009554E1">
              <w:rPr>
                <w:sz w:val="20"/>
              </w:rPr>
              <w:t>1</w:t>
            </w:r>
            <w:r>
              <w:rPr>
                <w:sz w:val="20"/>
              </w:rPr>
              <w:t>,</w:t>
            </w:r>
            <w:r w:rsidRPr="009554E1">
              <w:rPr>
                <w:sz w:val="20"/>
              </w:rPr>
              <w:t>058,872</w:t>
            </w:r>
          </w:p>
        </w:tc>
      </w:tr>
      <w:tr w:rsidR="00F72BAE" w:rsidRPr="00ED05D1" w14:paraId="67C260B2" w14:textId="77777777" w:rsidTr="00ED05D1">
        <w:tc>
          <w:tcPr>
            <w:tcW w:w="4050" w:type="dxa"/>
          </w:tcPr>
          <w:p w14:paraId="11A96835" w14:textId="77777777" w:rsidR="00F72BAE" w:rsidRPr="00ED05D1" w:rsidRDefault="00F72BAE" w:rsidP="00F72BAE">
            <w:pPr>
              <w:rPr>
                <w:b/>
                <w:bCs/>
              </w:rPr>
            </w:pPr>
            <w:r w:rsidRPr="00ED05D1">
              <w:rPr>
                <w:b/>
                <w:bCs/>
              </w:rPr>
              <w:t>Net</w:t>
            </w:r>
          </w:p>
        </w:tc>
        <w:tc>
          <w:tcPr>
            <w:tcW w:w="1163" w:type="dxa"/>
            <w:tcBorders>
              <w:top w:val="single" w:sz="4" w:space="0" w:color="auto"/>
              <w:bottom w:val="double" w:sz="4" w:space="0" w:color="auto"/>
            </w:tcBorders>
            <w:vAlign w:val="bottom"/>
          </w:tcPr>
          <w:p w14:paraId="2B0F7858" w14:textId="02558DB4" w:rsidR="00F72BAE" w:rsidRPr="009554E1" w:rsidRDefault="00F72BAE" w:rsidP="00F72BAE">
            <w:pPr>
              <w:pStyle w:val="acctfourfigures"/>
              <w:tabs>
                <w:tab w:val="clear" w:pos="765"/>
                <w:tab w:val="decimal" w:pos="959"/>
              </w:tabs>
              <w:spacing w:line="240" w:lineRule="auto"/>
              <w:ind w:right="-84"/>
              <w:rPr>
                <w:b/>
                <w:bCs/>
                <w:sz w:val="20"/>
              </w:rPr>
            </w:pPr>
            <w:r w:rsidRPr="009554E1">
              <w:rPr>
                <w:b/>
                <w:bCs/>
                <w:sz w:val="20"/>
              </w:rPr>
              <w:t>1,437,245</w:t>
            </w:r>
          </w:p>
        </w:tc>
        <w:tc>
          <w:tcPr>
            <w:tcW w:w="184" w:type="dxa"/>
            <w:vAlign w:val="bottom"/>
          </w:tcPr>
          <w:p w14:paraId="0B889F90" w14:textId="77777777" w:rsidR="00F72BAE" w:rsidRPr="009554E1" w:rsidRDefault="00F72BAE" w:rsidP="00F72BAE">
            <w:pPr>
              <w:pStyle w:val="acctfourfigures"/>
              <w:tabs>
                <w:tab w:val="clear" w:pos="765"/>
                <w:tab w:val="decimal" w:pos="900"/>
              </w:tabs>
              <w:spacing w:line="240" w:lineRule="auto"/>
              <w:rPr>
                <w:b/>
                <w:bCs/>
                <w:sz w:val="20"/>
              </w:rPr>
            </w:pPr>
          </w:p>
        </w:tc>
        <w:tc>
          <w:tcPr>
            <w:tcW w:w="1080" w:type="dxa"/>
            <w:tcBorders>
              <w:top w:val="single" w:sz="4" w:space="0" w:color="auto"/>
              <w:bottom w:val="double" w:sz="4" w:space="0" w:color="auto"/>
            </w:tcBorders>
            <w:vAlign w:val="bottom"/>
          </w:tcPr>
          <w:p w14:paraId="135E17C1" w14:textId="72547262" w:rsidR="00F72BAE" w:rsidRPr="009554E1" w:rsidRDefault="009554E1" w:rsidP="00F72BAE">
            <w:pPr>
              <w:pStyle w:val="acctfourfigures"/>
              <w:tabs>
                <w:tab w:val="clear" w:pos="765"/>
                <w:tab w:val="decimal" w:pos="900"/>
              </w:tabs>
              <w:spacing w:line="240" w:lineRule="auto"/>
              <w:ind w:right="11"/>
              <w:rPr>
                <w:b/>
                <w:bCs/>
                <w:sz w:val="20"/>
              </w:rPr>
            </w:pPr>
            <w:r>
              <w:rPr>
                <w:b/>
                <w:bCs/>
                <w:sz w:val="20"/>
              </w:rPr>
              <w:t>1,033,339</w:t>
            </w:r>
          </w:p>
        </w:tc>
        <w:tc>
          <w:tcPr>
            <w:tcW w:w="270" w:type="dxa"/>
            <w:vAlign w:val="bottom"/>
          </w:tcPr>
          <w:p w14:paraId="1BC202AF" w14:textId="77777777" w:rsidR="00F72BAE" w:rsidRPr="009554E1" w:rsidRDefault="00F72BAE" w:rsidP="00F72BAE">
            <w:pPr>
              <w:pStyle w:val="acctfourfigures"/>
              <w:tabs>
                <w:tab w:val="clear" w:pos="765"/>
                <w:tab w:val="decimal" w:pos="900"/>
              </w:tabs>
              <w:spacing w:line="240" w:lineRule="auto"/>
              <w:rPr>
                <w:b/>
                <w:bCs/>
                <w:sz w:val="20"/>
              </w:rPr>
            </w:pPr>
          </w:p>
        </w:tc>
        <w:tc>
          <w:tcPr>
            <w:tcW w:w="1080" w:type="dxa"/>
            <w:tcBorders>
              <w:top w:val="single" w:sz="4" w:space="0" w:color="auto"/>
              <w:bottom w:val="double" w:sz="4" w:space="0" w:color="auto"/>
            </w:tcBorders>
            <w:vAlign w:val="bottom"/>
          </w:tcPr>
          <w:p w14:paraId="7CEDB68F" w14:textId="754E8090" w:rsidR="00F72BAE" w:rsidRPr="009554E1" w:rsidRDefault="00F72BAE" w:rsidP="00F72BAE">
            <w:pPr>
              <w:pStyle w:val="acctfourfigures"/>
              <w:tabs>
                <w:tab w:val="clear" w:pos="765"/>
                <w:tab w:val="decimal" w:pos="900"/>
              </w:tabs>
              <w:spacing w:line="240" w:lineRule="auto"/>
              <w:ind w:right="-168"/>
              <w:rPr>
                <w:b/>
                <w:bCs/>
                <w:sz w:val="20"/>
              </w:rPr>
            </w:pPr>
            <w:r w:rsidRPr="009554E1">
              <w:rPr>
                <w:b/>
                <w:bCs/>
                <w:sz w:val="20"/>
              </w:rPr>
              <w:t>1,380,241</w:t>
            </w:r>
          </w:p>
        </w:tc>
        <w:tc>
          <w:tcPr>
            <w:tcW w:w="270" w:type="dxa"/>
            <w:vAlign w:val="bottom"/>
          </w:tcPr>
          <w:p w14:paraId="468174A0" w14:textId="77777777" w:rsidR="00F72BAE" w:rsidRPr="009554E1" w:rsidRDefault="00F72BAE" w:rsidP="00F72BAE">
            <w:pPr>
              <w:pStyle w:val="acctfourfigures"/>
              <w:tabs>
                <w:tab w:val="clear" w:pos="765"/>
                <w:tab w:val="decimal" w:pos="900"/>
              </w:tabs>
              <w:spacing w:line="240" w:lineRule="auto"/>
              <w:rPr>
                <w:b/>
                <w:bCs/>
                <w:sz w:val="20"/>
              </w:rPr>
            </w:pPr>
          </w:p>
        </w:tc>
        <w:tc>
          <w:tcPr>
            <w:tcW w:w="1170" w:type="dxa"/>
            <w:tcBorders>
              <w:top w:val="single" w:sz="4" w:space="0" w:color="auto"/>
              <w:bottom w:val="double" w:sz="4" w:space="0" w:color="auto"/>
            </w:tcBorders>
            <w:vAlign w:val="bottom"/>
          </w:tcPr>
          <w:p w14:paraId="6F63EE85" w14:textId="27869157" w:rsidR="00F72BAE" w:rsidRPr="009554E1" w:rsidRDefault="009554E1" w:rsidP="00F72BAE">
            <w:pPr>
              <w:pStyle w:val="acctfourfigures"/>
              <w:tabs>
                <w:tab w:val="clear" w:pos="765"/>
                <w:tab w:val="decimal" w:pos="990"/>
              </w:tabs>
              <w:spacing w:line="240" w:lineRule="auto"/>
              <w:ind w:right="-64"/>
              <w:rPr>
                <w:b/>
                <w:bCs/>
                <w:sz w:val="20"/>
              </w:rPr>
            </w:pPr>
            <w:r>
              <w:rPr>
                <w:b/>
                <w:bCs/>
                <w:sz w:val="20"/>
              </w:rPr>
              <w:t>1,058,872</w:t>
            </w:r>
          </w:p>
        </w:tc>
      </w:tr>
    </w:tbl>
    <w:p w14:paraId="5578BA14" w14:textId="77777777" w:rsidR="001D576F" w:rsidRDefault="001D576F" w:rsidP="00E66201">
      <w:pPr>
        <w:tabs>
          <w:tab w:val="left" w:pos="540"/>
        </w:tabs>
        <w:spacing w:line="240" w:lineRule="atLeast"/>
        <w:ind w:left="340"/>
        <w:rPr>
          <w:b/>
          <w:bCs/>
          <w:sz w:val="24"/>
          <w:szCs w:val="24"/>
        </w:rPr>
      </w:pPr>
    </w:p>
    <w:p w14:paraId="138767B3" w14:textId="11008777" w:rsidR="0039036B" w:rsidRPr="00ED05D1" w:rsidRDefault="0039036B">
      <w:pPr>
        <w:pStyle w:val="Heading1"/>
        <w:ind w:left="540" w:hanging="540"/>
        <w:jc w:val="left"/>
        <w:rPr>
          <w:rFonts w:eastAsia="Arial Unicode MS"/>
        </w:rPr>
      </w:pPr>
      <w:r w:rsidRPr="00ED05D1">
        <w:rPr>
          <w:rFonts w:eastAsia="Arial Unicode MS"/>
        </w:rPr>
        <w:t>Short-term loan from financial institutions</w:t>
      </w:r>
    </w:p>
    <w:p w14:paraId="4CA1F254" w14:textId="77777777" w:rsidR="0039036B" w:rsidRPr="00CE4651" w:rsidRDefault="0039036B" w:rsidP="00E66201">
      <w:pPr>
        <w:tabs>
          <w:tab w:val="left" w:pos="540"/>
        </w:tabs>
        <w:spacing w:line="240" w:lineRule="atLeast"/>
        <w:rPr>
          <w:rFonts w:eastAsia="Arial Unicode MS"/>
          <w:b/>
          <w:bCs/>
        </w:rPr>
      </w:pPr>
      <w:r w:rsidRPr="00CE4651">
        <w:rPr>
          <w:rFonts w:eastAsia="Arial Unicode MS"/>
          <w:b/>
          <w:bCs/>
        </w:rPr>
        <w:tab/>
      </w:r>
    </w:p>
    <w:p w14:paraId="7BDA521C" w14:textId="30320C2F" w:rsidR="0039036B" w:rsidRPr="00CE4651" w:rsidRDefault="0039036B" w:rsidP="00E66201">
      <w:pPr>
        <w:spacing w:line="240" w:lineRule="atLeast"/>
        <w:ind w:left="540" w:right="-25"/>
        <w:jc w:val="both"/>
        <w:rPr>
          <w:rFonts w:cs="Angsana New"/>
        </w:rPr>
      </w:pPr>
      <w:proofErr w:type="gramStart"/>
      <w:r w:rsidRPr="002E3753">
        <w:rPr>
          <w:rFonts w:cs="Angsana New"/>
        </w:rPr>
        <w:t>At</w:t>
      </w:r>
      <w:proofErr w:type="gramEnd"/>
      <w:r w:rsidRPr="002E3753">
        <w:rPr>
          <w:rFonts w:cs="Angsana New"/>
        </w:rPr>
        <w:t xml:space="preserve"> </w:t>
      </w:r>
      <w:r w:rsidR="00424448" w:rsidRPr="002E3753">
        <w:rPr>
          <w:rFonts w:cs="Angsana New"/>
        </w:rPr>
        <w:t>3</w:t>
      </w:r>
      <w:r w:rsidR="0037498B" w:rsidRPr="002E3753">
        <w:rPr>
          <w:rFonts w:cs="Angsana New"/>
        </w:rPr>
        <w:t>1</w:t>
      </w:r>
      <w:r w:rsidR="00424448" w:rsidRPr="002E3753">
        <w:rPr>
          <w:rFonts w:cs="Angsana New"/>
        </w:rPr>
        <w:t xml:space="preserve"> </w:t>
      </w:r>
      <w:r w:rsidR="0037498B" w:rsidRPr="002E3753">
        <w:rPr>
          <w:rFonts w:cs="Angsana New"/>
        </w:rPr>
        <w:t>March</w:t>
      </w:r>
      <w:r w:rsidRPr="002E3753">
        <w:rPr>
          <w:rFonts w:cs="Angsana New"/>
        </w:rPr>
        <w:t xml:space="preserve"> 202</w:t>
      </w:r>
      <w:r w:rsidR="0037498B" w:rsidRPr="002E3753">
        <w:rPr>
          <w:rFonts w:cs="Angsana New"/>
        </w:rPr>
        <w:t>3</w:t>
      </w:r>
      <w:r w:rsidRPr="002E3753">
        <w:rPr>
          <w:rFonts w:cs="Angsana New"/>
        </w:rPr>
        <w:t>, a subsidiary has</w:t>
      </w:r>
      <w:r w:rsidR="00986172" w:rsidRPr="002E3753">
        <w:rPr>
          <w:rFonts w:cs="Angsana New" w:hint="cs"/>
          <w:cs/>
        </w:rPr>
        <w:t xml:space="preserve"> </w:t>
      </w:r>
      <w:r w:rsidR="00986172" w:rsidRPr="002E3753">
        <w:rPr>
          <w:rFonts w:cs="Angsana New"/>
        </w:rPr>
        <w:t>outstanding</w:t>
      </w:r>
      <w:r w:rsidRPr="002E3753">
        <w:rPr>
          <w:rFonts w:cs="Angsana New"/>
        </w:rPr>
        <w:t xml:space="preserve"> short-term loan from the financial institutions, amounting to Baht </w:t>
      </w:r>
      <w:r w:rsidR="002E3753" w:rsidRPr="002E3753">
        <w:rPr>
          <w:rFonts w:cs="Angsana New"/>
        </w:rPr>
        <w:t>125.71</w:t>
      </w:r>
      <w:r w:rsidRPr="002E3753">
        <w:rPr>
          <w:rFonts w:cs="Angsana New"/>
        </w:rPr>
        <w:t xml:space="preserve"> million at an interest rate of </w:t>
      </w:r>
      <w:r w:rsidR="002E3753" w:rsidRPr="002E3753">
        <w:rPr>
          <w:rFonts w:cs="Angsana New"/>
        </w:rPr>
        <w:t>4.20</w:t>
      </w:r>
      <w:r w:rsidRPr="002E3753">
        <w:rPr>
          <w:rFonts w:cs="Angsana New"/>
        </w:rPr>
        <w:t xml:space="preserve"> per annum,</w:t>
      </w:r>
      <w:r w:rsidRPr="00CE4651">
        <w:rPr>
          <w:rFonts w:cs="Angsana New"/>
        </w:rPr>
        <w:t xml:space="preserve"> which will become due within </w:t>
      </w:r>
      <w:r w:rsidR="002E3753">
        <w:rPr>
          <w:rFonts w:cs="Angsana New"/>
        </w:rPr>
        <w:t>July</w:t>
      </w:r>
      <w:r w:rsidRPr="00CE4651">
        <w:rPr>
          <w:rFonts w:cs="Angsana New"/>
        </w:rPr>
        <w:t xml:space="preserve"> 202</w:t>
      </w:r>
      <w:r w:rsidR="00F54389" w:rsidRPr="00CE4651">
        <w:rPr>
          <w:rFonts w:cs="Angsana New"/>
        </w:rPr>
        <w:t>4</w:t>
      </w:r>
      <w:r w:rsidRPr="00CE4651">
        <w:rPr>
          <w:rFonts w:cs="Angsana New"/>
        </w:rPr>
        <w:t xml:space="preserve">. The short-term loan was guaranteed by </w:t>
      </w:r>
      <w:r w:rsidR="00986172" w:rsidRPr="00CE4651">
        <w:rPr>
          <w:rFonts w:cs="Angsana New"/>
        </w:rPr>
        <w:t xml:space="preserve">right-of-use assets </w:t>
      </w:r>
      <w:r w:rsidRPr="00CE4651">
        <w:rPr>
          <w:rFonts w:cs="Angsana New"/>
        </w:rPr>
        <w:t>of the subsidiary.</w:t>
      </w:r>
    </w:p>
    <w:p w14:paraId="5B7E4D29" w14:textId="77777777" w:rsidR="00FF1F60" w:rsidRPr="00CE4651" w:rsidRDefault="00FF1F60" w:rsidP="00E66201">
      <w:pPr>
        <w:spacing w:line="240" w:lineRule="atLeast"/>
        <w:ind w:left="540" w:right="-25"/>
        <w:jc w:val="both"/>
        <w:rPr>
          <w:rFonts w:eastAsia="Arial Unicode MS"/>
          <w:b/>
          <w:bCs/>
        </w:rPr>
      </w:pPr>
    </w:p>
    <w:p w14:paraId="179E2D5A" w14:textId="5A051155" w:rsidR="00B74687" w:rsidRPr="00ED05D1" w:rsidRDefault="002D5E99">
      <w:pPr>
        <w:pStyle w:val="Heading1"/>
        <w:ind w:left="540" w:hanging="540"/>
        <w:jc w:val="left"/>
        <w:rPr>
          <w:rFonts w:eastAsia="Arial Unicode MS"/>
        </w:rPr>
      </w:pPr>
      <w:r w:rsidRPr="00ED05D1">
        <w:rPr>
          <w:rFonts w:eastAsia="Arial Unicode MS"/>
        </w:rPr>
        <w:t>Segment informatio</w:t>
      </w:r>
      <w:r w:rsidR="004A45FC" w:rsidRPr="00ED05D1">
        <w:rPr>
          <w:rFonts w:eastAsia="Arial Unicode MS"/>
        </w:rPr>
        <w:t>n</w:t>
      </w:r>
      <w:r w:rsidR="00CF1286" w:rsidRPr="00ED05D1">
        <w:rPr>
          <w:rFonts w:eastAsia="Arial Unicode MS"/>
        </w:rPr>
        <w:t xml:space="preserve"> and disaggregation of revenue</w:t>
      </w:r>
    </w:p>
    <w:p w14:paraId="2A3EA113" w14:textId="77777777" w:rsidR="00B74687" w:rsidRPr="00CE4651" w:rsidRDefault="00B74687" w:rsidP="00E66201">
      <w:pPr>
        <w:spacing w:line="240" w:lineRule="atLeast"/>
        <w:ind w:left="540"/>
        <w:jc w:val="both"/>
        <w:rPr>
          <w:rFonts w:eastAsia="Arial Unicode MS"/>
        </w:rPr>
      </w:pPr>
    </w:p>
    <w:p w14:paraId="3FB630E7" w14:textId="77777777" w:rsidR="0020071F" w:rsidRPr="00CE4651" w:rsidRDefault="0020071F" w:rsidP="00E66201">
      <w:pPr>
        <w:pStyle w:val="Pa17"/>
        <w:spacing w:line="240" w:lineRule="atLeast"/>
        <w:ind w:left="547"/>
        <w:jc w:val="thaiDistribute"/>
        <w:rPr>
          <w:rFonts w:ascii="Times New Roman" w:hAnsi="Times New Roman" w:cs="Times New Roman"/>
          <w:sz w:val="20"/>
          <w:szCs w:val="20"/>
          <w:lang w:bidi="ar-SA"/>
        </w:rPr>
      </w:pPr>
      <w:r w:rsidRPr="00CE4651">
        <w:rPr>
          <w:rFonts w:ascii="Times New Roman" w:hAnsi="Times New Roman" w:cs="Times New Roman"/>
          <w:sz w:val="20"/>
          <w:szCs w:val="20"/>
          <w:lang w:bidi="ar-SA"/>
        </w:rPr>
        <w:t xml:space="preserve">The Group has three reportable segments </w:t>
      </w:r>
      <w:proofErr w:type="gramStart"/>
      <w:r w:rsidRPr="00CE4651">
        <w:rPr>
          <w:rFonts w:ascii="Times New Roman" w:hAnsi="Times New Roman" w:cs="Times New Roman"/>
          <w:sz w:val="20"/>
          <w:szCs w:val="20"/>
          <w:lang w:bidi="ar-SA"/>
        </w:rPr>
        <w:t>on the basis of</w:t>
      </w:r>
      <w:proofErr w:type="gramEnd"/>
      <w:r w:rsidRPr="00CE4651">
        <w:rPr>
          <w:rFonts w:ascii="Times New Roman" w:hAnsi="Times New Roman" w:cs="Times New Roman"/>
          <w:sz w:val="20"/>
          <w:szCs w:val="20"/>
          <w:lang w:bidi="ar-SA"/>
        </w:rPr>
        <w:t xml:space="preserve"> geographical of the entities, as described below, which are the Group’s strategic divisions. The strategic divisions offer different operations separately. For each of the strategic divisions, the chief operating decision maker (CODM) reviews internal management reports on at least a quarterly basis. The following summary describes the operations in each of the Group’s reportable segments. </w:t>
      </w:r>
    </w:p>
    <w:p w14:paraId="4B7EEBB1" w14:textId="77777777" w:rsidR="0020071F" w:rsidRPr="00CE4651" w:rsidRDefault="0020071F" w:rsidP="00E66201">
      <w:pPr>
        <w:pStyle w:val="Default"/>
        <w:spacing w:line="240" w:lineRule="atLeast"/>
        <w:rPr>
          <w:rFonts w:ascii="Times New Roman" w:hAnsi="Times New Roman" w:cs="Times New Roman"/>
          <w:color w:val="auto"/>
          <w:sz w:val="20"/>
          <w:szCs w:val="20"/>
          <w:lang w:val="en-GB" w:eastAsia="en-US" w:bidi="ar-SA"/>
        </w:rPr>
      </w:pPr>
    </w:p>
    <w:p w14:paraId="5F24B852" w14:textId="77777777" w:rsidR="0020071F" w:rsidRPr="00CE4651" w:rsidRDefault="0020071F">
      <w:pPr>
        <w:pStyle w:val="Pa48"/>
        <w:numPr>
          <w:ilvl w:val="0"/>
          <w:numId w:val="8"/>
        </w:numPr>
        <w:tabs>
          <w:tab w:val="clear" w:pos="340"/>
          <w:tab w:val="num" w:pos="900"/>
          <w:tab w:val="left" w:pos="2160"/>
        </w:tabs>
        <w:spacing w:line="240" w:lineRule="atLeast"/>
        <w:ind w:left="880"/>
        <w:rPr>
          <w:rFonts w:ascii="Times New Roman" w:hAnsi="Times New Roman" w:cs="Times New Roman"/>
          <w:sz w:val="20"/>
          <w:szCs w:val="20"/>
          <w:lang w:bidi="ar-SA"/>
        </w:rPr>
      </w:pPr>
      <w:r w:rsidRPr="00CE4651">
        <w:rPr>
          <w:rFonts w:ascii="Times New Roman" w:hAnsi="Times New Roman" w:cs="Times New Roman"/>
          <w:sz w:val="20"/>
          <w:szCs w:val="20"/>
          <w:lang w:bidi="ar-SA"/>
        </w:rPr>
        <w:t>Segment 1</w:t>
      </w:r>
      <w:r w:rsidRPr="00CE4651">
        <w:rPr>
          <w:rFonts w:ascii="Times New Roman" w:hAnsi="Times New Roman" w:cs="Times New Roman"/>
          <w:sz w:val="20"/>
          <w:szCs w:val="20"/>
          <w:lang w:bidi="ar-SA"/>
        </w:rPr>
        <w:tab/>
        <w:t>Thailand</w:t>
      </w:r>
    </w:p>
    <w:p w14:paraId="1EC00585" w14:textId="77777777" w:rsidR="0020071F" w:rsidRPr="00CE4651" w:rsidRDefault="0020071F">
      <w:pPr>
        <w:pStyle w:val="Pa48"/>
        <w:numPr>
          <w:ilvl w:val="0"/>
          <w:numId w:val="8"/>
        </w:numPr>
        <w:tabs>
          <w:tab w:val="clear" w:pos="340"/>
          <w:tab w:val="num" w:pos="900"/>
          <w:tab w:val="left" w:pos="2160"/>
        </w:tabs>
        <w:spacing w:line="240" w:lineRule="atLeast"/>
        <w:ind w:left="880"/>
        <w:rPr>
          <w:rFonts w:ascii="Times New Roman" w:hAnsi="Times New Roman" w:cs="Times New Roman"/>
          <w:sz w:val="20"/>
          <w:szCs w:val="20"/>
          <w:lang w:bidi="ar-SA"/>
        </w:rPr>
      </w:pPr>
      <w:r w:rsidRPr="00CE4651">
        <w:rPr>
          <w:rFonts w:ascii="Times New Roman" w:hAnsi="Times New Roman" w:cs="Times New Roman"/>
          <w:sz w:val="20"/>
          <w:szCs w:val="20"/>
          <w:lang w:bidi="ar-SA"/>
        </w:rPr>
        <w:t>Segment 2</w:t>
      </w:r>
      <w:r w:rsidRPr="00CE4651">
        <w:rPr>
          <w:rFonts w:ascii="Times New Roman" w:hAnsi="Times New Roman" w:cs="Times New Roman"/>
          <w:sz w:val="20"/>
          <w:szCs w:val="20"/>
          <w:lang w:bidi="ar-SA"/>
        </w:rPr>
        <w:tab/>
        <w:t>China</w:t>
      </w:r>
    </w:p>
    <w:p w14:paraId="47A09017" w14:textId="77777777" w:rsidR="003F6A74" w:rsidRPr="00CE4651" w:rsidRDefault="0020071F">
      <w:pPr>
        <w:pStyle w:val="Pa48"/>
        <w:numPr>
          <w:ilvl w:val="0"/>
          <w:numId w:val="8"/>
        </w:numPr>
        <w:tabs>
          <w:tab w:val="clear" w:pos="340"/>
          <w:tab w:val="num" w:pos="900"/>
          <w:tab w:val="left" w:pos="2160"/>
        </w:tabs>
        <w:spacing w:line="240" w:lineRule="atLeast"/>
        <w:ind w:left="880"/>
        <w:rPr>
          <w:rFonts w:ascii="Times New Roman" w:hAnsi="Times New Roman" w:cs="Times New Roman"/>
          <w:sz w:val="20"/>
          <w:szCs w:val="20"/>
          <w:lang w:bidi="ar-SA"/>
        </w:rPr>
      </w:pPr>
      <w:r w:rsidRPr="00CE4651">
        <w:rPr>
          <w:rFonts w:ascii="Times New Roman" w:hAnsi="Times New Roman" w:cs="Times New Roman"/>
          <w:sz w:val="20"/>
          <w:szCs w:val="20"/>
          <w:lang w:bidi="ar-SA"/>
        </w:rPr>
        <w:t>Segment 3</w:t>
      </w:r>
      <w:r w:rsidRPr="00CE4651">
        <w:rPr>
          <w:rFonts w:ascii="Times New Roman" w:hAnsi="Times New Roman" w:cs="Times New Roman"/>
          <w:sz w:val="20"/>
          <w:szCs w:val="20"/>
          <w:lang w:bidi="ar-SA"/>
        </w:rPr>
        <w:tab/>
        <w:t>Japan</w:t>
      </w:r>
    </w:p>
    <w:p w14:paraId="75C494D9" w14:textId="77777777" w:rsidR="00550A1A" w:rsidRPr="00CE4651" w:rsidRDefault="00550A1A" w:rsidP="00E66201">
      <w:pPr>
        <w:pStyle w:val="Default"/>
        <w:spacing w:line="240" w:lineRule="atLeast"/>
        <w:rPr>
          <w:sz w:val="20"/>
          <w:szCs w:val="20"/>
          <w:lang w:val="en-GB" w:eastAsia="en-US" w:bidi="ar-SA"/>
        </w:rPr>
      </w:pPr>
    </w:p>
    <w:p w14:paraId="118F4883" w14:textId="77777777" w:rsidR="0020071F" w:rsidRPr="00CE4651" w:rsidRDefault="0020071F" w:rsidP="00E66201">
      <w:pPr>
        <w:spacing w:line="240" w:lineRule="atLeast"/>
        <w:ind w:left="540"/>
        <w:jc w:val="both"/>
      </w:pPr>
      <w:r w:rsidRPr="00CE4651">
        <w:t>Information regarding the results of each reportable segment is included below. Performance is measured based on segment operating profit, as included in the internal management reports that are reviewed by the Group’s CODM. Segment operating profit is used to measure performance as management believes that such information is the most relevant in evaluating the results of certain segments relative to other entities that operate within these industries.</w:t>
      </w:r>
      <w:r w:rsidRPr="00CE4651">
        <w:rPr>
          <w:rFonts w:eastAsia="Calibri"/>
        </w:rPr>
        <w:t xml:space="preserve"> </w:t>
      </w:r>
    </w:p>
    <w:p w14:paraId="40DD90D9" w14:textId="77777777" w:rsidR="00851A95" w:rsidRPr="00CE4651" w:rsidRDefault="00851A95" w:rsidP="002B1C8F">
      <w:pPr>
        <w:spacing w:line="240" w:lineRule="atLeast"/>
        <w:ind w:left="540"/>
        <w:jc w:val="both"/>
        <w:sectPr w:rsidR="00851A95" w:rsidRPr="00CE4651" w:rsidSect="00FE5890">
          <w:headerReference w:type="default" r:id="rId8"/>
          <w:footerReference w:type="default" r:id="rId9"/>
          <w:pgSz w:w="11909" w:h="16834" w:code="9"/>
          <w:pgMar w:top="1152" w:right="1109" w:bottom="1152" w:left="1170" w:header="706" w:footer="734" w:gutter="0"/>
          <w:pgNumType w:start="10"/>
          <w:cols w:space="720"/>
          <w:docGrid w:linePitch="272"/>
        </w:sectPr>
      </w:pPr>
    </w:p>
    <w:p w14:paraId="615DDB59" w14:textId="70AEE7C2" w:rsidR="00E66201" w:rsidRPr="004F0952" w:rsidRDefault="00E66201" w:rsidP="00E66201">
      <w:pPr>
        <w:tabs>
          <w:tab w:val="decimal" w:pos="180"/>
        </w:tabs>
        <w:jc w:val="both"/>
        <w:rPr>
          <w:sz w:val="2"/>
          <w:szCs w:val="2"/>
        </w:rPr>
      </w:pPr>
    </w:p>
    <w:tbl>
      <w:tblPr>
        <w:tblW w:w="14974" w:type="dxa"/>
        <w:tblInd w:w="-90" w:type="dxa"/>
        <w:tblLayout w:type="fixed"/>
        <w:tblLook w:val="04A0" w:firstRow="1" w:lastRow="0" w:firstColumn="1" w:lastColumn="0" w:noHBand="0" w:noVBand="1"/>
      </w:tblPr>
      <w:tblGrid>
        <w:gridCol w:w="3978"/>
        <w:gridCol w:w="909"/>
        <w:gridCol w:w="238"/>
        <w:gridCol w:w="905"/>
        <w:gridCol w:w="236"/>
        <w:gridCol w:w="830"/>
        <w:gridCol w:w="236"/>
        <w:gridCol w:w="876"/>
        <w:gridCol w:w="237"/>
        <w:gridCol w:w="717"/>
        <w:gridCol w:w="236"/>
        <w:gridCol w:w="790"/>
        <w:gridCol w:w="236"/>
        <w:gridCol w:w="1034"/>
        <w:gridCol w:w="241"/>
        <w:gridCol w:w="974"/>
        <w:gridCol w:w="236"/>
        <w:gridCol w:w="934"/>
        <w:gridCol w:w="239"/>
        <w:gridCol w:w="892"/>
      </w:tblGrid>
      <w:tr w:rsidR="0037498B" w:rsidRPr="00F8326E" w14:paraId="5059119E" w14:textId="77777777" w:rsidTr="003328D2">
        <w:tc>
          <w:tcPr>
            <w:tcW w:w="3978" w:type="dxa"/>
            <w:shd w:val="clear" w:color="auto" w:fill="auto"/>
            <w:vAlign w:val="bottom"/>
          </w:tcPr>
          <w:p w14:paraId="4DBF34C7" w14:textId="77777777" w:rsidR="0037498B" w:rsidRPr="0037498B" w:rsidRDefault="0037498B" w:rsidP="00574279">
            <w:pPr>
              <w:rPr>
                <w:sz w:val="18"/>
                <w:szCs w:val="18"/>
              </w:rPr>
            </w:pPr>
          </w:p>
        </w:tc>
        <w:tc>
          <w:tcPr>
            <w:tcW w:w="10996" w:type="dxa"/>
            <w:gridSpan w:val="19"/>
            <w:shd w:val="clear" w:color="auto" w:fill="auto"/>
            <w:vAlign w:val="bottom"/>
          </w:tcPr>
          <w:p w14:paraId="3B589501" w14:textId="77777777" w:rsidR="0037498B" w:rsidRPr="0037498B" w:rsidRDefault="0037498B" w:rsidP="00574279">
            <w:pPr>
              <w:ind w:left="-90" w:right="-120"/>
              <w:jc w:val="center"/>
              <w:rPr>
                <w:b/>
                <w:bCs/>
                <w:sz w:val="18"/>
                <w:szCs w:val="18"/>
              </w:rPr>
            </w:pPr>
            <w:r w:rsidRPr="0037498B">
              <w:rPr>
                <w:b/>
                <w:bCs/>
                <w:sz w:val="18"/>
                <w:szCs w:val="18"/>
              </w:rPr>
              <w:t>Consolidated financial statements</w:t>
            </w:r>
          </w:p>
        </w:tc>
      </w:tr>
      <w:tr w:rsidR="0037498B" w:rsidRPr="00F8326E" w14:paraId="5C6D4B1E" w14:textId="77777777" w:rsidTr="003328D2">
        <w:tc>
          <w:tcPr>
            <w:tcW w:w="3978" w:type="dxa"/>
            <w:shd w:val="clear" w:color="auto" w:fill="auto"/>
            <w:vAlign w:val="bottom"/>
          </w:tcPr>
          <w:p w14:paraId="0405B477" w14:textId="77777777" w:rsidR="0037498B" w:rsidRPr="0037498B" w:rsidRDefault="0037498B" w:rsidP="00574279">
            <w:pPr>
              <w:rPr>
                <w:i/>
                <w:iCs/>
                <w:sz w:val="18"/>
                <w:szCs w:val="18"/>
              </w:rPr>
            </w:pPr>
          </w:p>
        </w:tc>
        <w:tc>
          <w:tcPr>
            <w:tcW w:w="2052" w:type="dxa"/>
            <w:gridSpan w:val="3"/>
            <w:shd w:val="clear" w:color="auto" w:fill="auto"/>
            <w:vAlign w:val="bottom"/>
          </w:tcPr>
          <w:p w14:paraId="69E8F971" w14:textId="77777777" w:rsidR="0037498B" w:rsidRPr="0037498B" w:rsidRDefault="0037498B" w:rsidP="00574279">
            <w:pPr>
              <w:ind w:left="-134" w:right="-76"/>
              <w:jc w:val="center"/>
              <w:rPr>
                <w:sz w:val="18"/>
                <w:szCs w:val="18"/>
              </w:rPr>
            </w:pPr>
            <w:r w:rsidRPr="0037498B">
              <w:rPr>
                <w:sz w:val="18"/>
                <w:szCs w:val="18"/>
              </w:rPr>
              <w:t>Thailand</w:t>
            </w:r>
          </w:p>
        </w:tc>
        <w:tc>
          <w:tcPr>
            <w:tcW w:w="236" w:type="dxa"/>
            <w:shd w:val="clear" w:color="auto" w:fill="auto"/>
            <w:vAlign w:val="bottom"/>
          </w:tcPr>
          <w:p w14:paraId="29B65771" w14:textId="77777777" w:rsidR="0037498B" w:rsidRPr="0037498B" w:rsidRDefault="0037498B" w:rsidP="00574279">
            <w:pPr>
              <w:rPr>
                <w:sz w:val="18"/>
                <w:szCs w:val="18"/>
              </w:rPr>
            </w:pPr>
          </w:p>
        </w:tc>
        <w:tc>
          <w:tcPr>
            <w:tcW w:w="1942" w:type="dxa"/>
            <w:gridSpan w:val="3"/>
            <w:shd w:val="clear" w:color="auto" w:fill="auto"/>
            <w:vAlign w:val="bottom"/>
          </w:tcPr>
          <w:p w14:paraId="53455966" w14:textId="77777777" w:rsidR="0037498B" w:rsidRPr="0037498B" w:rsidRDefault="0037498B" w:rsidP="00574279">
            <w:pPr>
              <w:ind w:left="-78" w:right="-132"/>
              <w:jc w:val="center"/>
              <w:rPr>
                <w:sz w:val="18"/>
                <w:szCs w:val="18"/>
              </w:rPr>
            </w:pPr>
            <w:r w:rsidRPr="0037498B">
              <w:rPr>
                <w:sz w:val="18"/>
                <w:szCs w:val="18"/>
              </w:rPr>
              <w:t>China</w:t>
            </w:r>
          </w:p>
        </w:tc>
        <w:tc>
          <w:tcPr>
            <w:tcW w:w="237" w:type="dxa"/>
            <w:shd w:val="clear" w:color="auto" w:fill="auto"/>
            <w:vAlign w:val="bottom"/>
          </w:tcPr>
          <w:p w14:paraId="2683859C" w14:textId="77777777" w:rsidR="0037498B" w:rsidRPr="0037498B" w:rsidRDefault="0037498B" w:rsidP="00574279">
            <w:pPr>
              <w:rPr>
                <w:b/>
                <w:bCs/>
                <w:sz w:val="18"/>
                <w:szCs w:val="18"/>
              </w:rPr>
            </w:pPr>
          </w:p>
        </w:tc>
        <w:tc>
          <w:tcPr>
            <w:tcW w:w="1743" w:type="dxa"/>
            <w:gridSpan w:val="3"/>
            <w:shd w:val="clear" w:color="auto" w:fill="auto"/>
            <w:vAlign w:val="bottom"/>
          </w:tcPr>
          <w:p w14:paraId="1EA96633" w14:textId="77777777" w:rsidR="0037498B" w:rsidRPr="0037498B" w:rsidRDefault="0037498B" w:rsidP="00574279">
            <w:pPr>
              <w:ind w:left="-112" w:right="-98"/>
              <w:jc w:val="center"/>
              <w:rPr>
                <w:sz w:val="18"/>
                <w:szCs w:val="18"/>
              </w:rPr>
            </w:pPr>
            <w:r w:rsidRPr="0037498B">
              <w:rPr>
                <w:sz w:val="18"/>
                <w:szCs w:val="18"/>
              </w:rPr>
              <w:t>Japan</w:t>
            </w:r>
          </w:p>
        </w:tc>
        <w:tc>
          <w:tcPr>
            <w:tcW w:w="236" w:type="dxa"/>
            <w:shd w:val="clear" w:color="auto" w:fill="auto"/>
            <w:vAlign w:val="bottom"/>
          </w:tcPr>
          <w:p w14:paraId="63C272AA" w14:textId="77777777" w:rsidR="0037498B" w:rsidRPr="0037498B" w:rsidRDefault="0037498B" w:rsidP="00574279">
            <w:pPr>
              <w:rPr>
                <w:sz w:val="18"/>
                <w:szCs w:val="18"/>
              </w:rPr>
            </w:pPr>
          </w:p>
        </w:tc>
        <w:tc>
          <w:tcPr>
            <w:tcW w:w="2249" w:type="dxa"/>
            <w:gridSpan w:val="3"/>
            <w:shd w:val="clear" w:color="auto" w:fill="auto"/>
            <w:vAlign w:val="bottom"/>
          </w:tcPr>
          <w:p w14:paraId="35B5D02E" w14:textId="77777777" w:rsidR="0037498B" w:rsidRPr="0037498B" w:rsidRDefault="0037498B" w:rsidP="00574279">
            <w:pPr>
              <w:ind w:left="-146" w:right="-154"/>
              <w:jc w:val="center"/>
              <w:rPr>
                <w:sz w:val="18"/>
                <w:szCs w:val="18"/>
              </w:rPr>
            </w:pPr>
            <w:r w:rsidRPr="0037498B">
              <w:rPr>
                <w:sz w:val="18"/>
                <w:szCs w:val="18"/>
              </w:rPr>
              <w:t>Elimination of</w:t>
            </w:r>
          </w:p>
          <w:p w14:paraId="1B00482F" w14:textId="77777777" w:rsidR="0037498B" w:rsidRPr="0037498B" w:rsidRDefault="0037498B" w:rsidP="00574279">
            <w:pPr>
              <w:ind w:left="-146" w:right="-154"/>
              <w:jc w:val="center"/>
              <w:rPr>
                <w:sz w:val="18"/>
                <w:szCs w:val="18"/>
              </w:rPr>
            </w:pPr>
            <w:r w:rsidRPr="0037498B">
              <w:rPr>
                <w:sz w:val="18"/>
                <w:szCs w:val="18"/>
              </w:rPr>
              <w:t>inter-segment revenues</w:t>
            </w:r>
          </w:p>
        </w:tc>
        <w:tc>
          <w:tcPr>
            <w:tcW w:w="236" w:type="dxa"/>
            <w:shd w:val="clear" w:color="auto" w:fill="auto"/>
            <w:vAlign w:val="bottom"/>
          </w:tcPr>
          <w:p w14:paraId="74DDF3E2" w14:textId="77777777" w:rsidR="0037498B" w:rsidRPr="0037498B" w:rsidRDefault="0037498B" w:rsidP="00574279">
            <w:pPr>
              <w:rPr>
                <w:sz w:val="18"/>
                <w:szCs w:val="18"/>
              </w:rPr>
            </w:pPr>
          </w:p>
        </w:tc>
        <w:tc>
          <w:tcPr>
            <w:tcW w:w="2065" w:type="dxa"/>
            <w:gridSpan w:val="3"/>
            <w:shd w:val="clear" w:color="auto" w:fill="auto"/>
            <w:vAlign w:val="bottom"/>
          </w:tcPr>
          <w:p w14:paraId="01E229E1" w14:textId="77777777" w:rsidR="0037498B" w:rsidRPr="0037498B" w:rsidRDefault="0037498B" w:rsidP="00574279">
            <w:pPr>
              <w:ind w:left="-90" w:right="-120"/>
              <w:jc w:val="center"/>
              <w:rPr>
                <w:sz w:val="18"/>
                <w:szCs w:val="18"/>
              </w:rPr>
            </w:pPr>
            <w:r w:rsidRPr="0037498B">
              <w:rPr>
                <w:sz w:val="18"/>
                <w:szCs w:val="18"/>
              </w:rPr>
              <w:t>Total</w:t>
            </w:r>
          </w:p>
        </w:tc>
      </w:tr>
      <w:tr w:rsidR="0037498B" w:rsidRPr="00F8326E" w14:paraId="17067218" w14:textId="77777777" w:rsidTr="003328D2">
        <w:tc>
          <w:tcPr>
            <w:tcW w:w="3978" w:type="dxa"/>
            <w:shd w:val="clear" w:color="auto" w:fill="auto"/>
            <w:vAlign w:val="bottom"/>
          </w:tcPr>
          <w:p w14:paraId="67E7A872" w14:textId="77777777" w:rsidR="0037498B" w:rsidRPr="0037498B" w:rsidRDefault="0037498B" w:rsidP="0037498B">
            <w:pPr>
              <w:rPr>
                <w:b/>
                <w:bCs/>
                <w:i/>
                <w:iCs/>
                <w:sz w:val="18"/>
                <w:szCs w:val="18"/>
              </w:rPr>
            </w:pPr>
            <w:r w:rsidRPr="0037498B">
              <w:rPr>
                <w:b/>
                <w:bCs/>
                <w:i/>
                <w:iCs/>
                <w:sz w:val="18"/>
                <w:szCs w:val="18"/>
              </w:rPr>
              <w:t>Three-month period ended 31 March</w:t>
            </w:r>
          </w:p>
        </w:tc>
        <w:tc>
          <w:tcPr>
            <w:tcW w:w="909" w:type="dxa"/>
            <w:shd w:val="clear" w:color="auto" w:fill="auto"/>
            <w:vAlign w:val="bottom"/>
          </w:tcPr>
          <w:p w14:paraId="3D36197F" w14:textId="106497F4" w:rsidR="0037498B" w:rsidRPr="0037498B" w:rsidRDefault="0037498B" w:rsidP="0037498B">
            <w:pPr>
              <w:ind w:left="-72" w:right="-138"/>
              <w:jc w:val="center"/>
              <w:rPr>
                <w:sz w:val="18"/>
                <w:szCs w:val="18"/>
              </w:rPr>
            </w:pPr>
            <w:r w:rsidRPr="0037498B">
              <w:rPr>
                <w:sz w:val="18"/>
                <w:szCs w:val="18"/>
              </w:rPr>
              <w:t>2023</w:t>
            </w:r>
          </w:p>
        </w:tc>
        <w:tc>
          <w:tcPr>
            <w:tcW w:w="238" w:type="dxa"/>
            <w:shd w:val="clear" w:color="auto" w:fill="auto"/>
            <w:vAlign w:val="bottom"/>
          </w:tcPr>
          <w:p w14:paraId="5F7CEF2E" w14:textId="77777777" w:rsidR="0037498B" w:rsidRPr="0037498B" w:rsidRDefault="0037498B" w:rsidP="0037498B">
            <w:pPr>
              <w:jc w:val="center"/>
              <w:rPr>
                <w:sz w:val="18"/>
                <w:szCs w:val="18"/>
              </w:rPr>
            </w:pPr>
          </w:p>
        </w:tc>
        <w:tc>
          <w:tcPr>
            <w:tcW w:w="905" w:type="dxa"/>
            <w:shd w:val="clear" w:color="auto" w:fill="auto"/>
            <w:vAlign w:val="bottom"/>
          </w:tcPr>
          <w:p w14:paraId="56F0B3F1" w14:textId="16AFDD25" w:rsidR="0037498B" w:rsidRPr="0037498B" w:rsidRDefault="0037498B" w:rsidP="0037498B">
            <w:pPr>
              <w:ind w:left="-134" w:right="-76"/>
              <w:jc w:val="center"/>
              <w:rPr>
                <w:sz w:val="18"/>
                <w:szCs w:val="18"/>
              </w:rPr>
            </w:pPr>
            <w:r w:rsidRPr="0037498B">
              <w:rPr>
                <w:sz w:val="18"/>
                <w:szCs w:val="18"/>
              </w:rPr>
              <w:t>2022</w:t>
            </w:r>
          </w:p>
        </w:tc>
        <w:tc>
          <w:tcPr>
            <w:tcW w:w="236" w:type="dxa"/>
            <w:shd w:val="clear" w:color="auto" w:fill="auto"/>
            <w:vAlign w:val="bottom"/>
          </w:tcPr>
          <w:p w14:paraId="6B340488" w14:textId="77777777" w:rsidR="0037498B" w:rsidRPr="0037498B" w:rsidRDefault="0037498B" w:rsidP="0037498B">
            <w:pPr>
              <w:jc w:val="center"/>
              <w:rPr>
                <w:sz w:val="18"/>
                <w:szCs w:val="18"/>
              </w:rPr>
            </w:pPr>
          </w:p>
        </w:tc>
        <w:tc>
          <w:tcPr>
            <w:tcW w:w="830" w:type="dxa"/>
            <w:shd w:val="clear" w:color="auto" w:fill="auto"/>
            <w:vAlign w:val="bottom"/>
          </w:tcPr>
          <w:p w14:paraId="459EC965" w14:textId="35170988" w:rsidR="0037498B" w:rsidRPr="0037498B" w:rsidRDefault="0037498B" w:rsidP="0037498B">
            <w:pPr>
              <w:ind w:left="-106" w:right="-104"/>
              <w:jc w:val="center"/>
              <w:rPr>
                <w:sz w:val="18"/>
                <w:szCs w:val="18"/>
              </w:rPr>
            </w:pPr>
            <w:r w:rsidRPr="0037498B">
              <w:rPr>
                <w:sz w:val="18"/>
                <w:szCs w:val="18"/>
              </w:rPr>
              <w:t>2023</w:t>
            </w:r>
          </w:p>
        </w:tc>
        <w:tc>
          <w:tcPr>
            <w:tcW w:w="236" w:type="dxa"/>
            <w:shd w:val="clear" w:color="auto" w:fill="auto"/>
            <w:vAlign w:val="bottom"/>
          </w:tcPr>
          <w:p w14:paraId="77A1086C" w14:textId="77777777" w:rsidR="0037498B" w:rsidRPr="0037498B" w:rsidRDefault="0037498B" w:rsidP="0037498B">
            <w:pPr>
              <w:jc w:val="center"/>
              <w:rPr>
                <w:sz w:val="18"/>
                <w:szCs w:val="18"/>
              </w:rPr>
            </w:pPr>
          </w:p>
        </w:tc>
        <w:tc>
          <w:tcPr>
            <w:tcW w:w="876" w:type="dxa"/>
            <w:shd w:val="clear" w:color="auto" w:fill="auto"/>
            <w:vAlign w:val="bottom"/>
          </w:tcPr>
          <w:p w14:paraId="77CD042D" w14:textId="490DEBF1" w:rsidR="0037498B" w:rsidRPr="0037498B" w:rsidRDefault="0037498B" w:rsidP="0037498B">
            <w:pPr>
              <w:ind w:left="-78" w:right="-132"/>
              <w:jc w:val="center"/>
              <w:rPr>
                <w:sz w:val="18"/>
                <w:szCs w:val="18"/>
              </w:rPr>
            </w:pPr>
            <w:r w:rsidRPr="0037498B">
              <w:rPr>
                <w:sz w:val="18"/>
                <w:szCs w:val="18"/>
              </w:rPr>
              <w:t>2022</w:t>
            </w:r>
          </w:p>
        </w:tc>
        <w:tc>
          <w:tcPr>
            <w:tcW w:w="237" w:type="dxa"/>
            <w:shd w:val="clear" w:color="auto" w:fill="auto"/>
            <w:vAlign w:val="bottom"/>
          </w:tcPr>
          <w:p w14:paraId="0F2636C0" w14:textId="77777777" w:rsidR="0037498B" w:rsidRPr="0037498B" w:rsidRDefault="0037498B" w:rsidP="0037498B">
            <w:pPr>
              <w:jc w:val="center"/>
              <w:rPr>
                <w:sz w:val="18"/>
                <w:szCs w:val="18"/>
              </w:rPr>
            </w:pPr>
          </w:p>
        </w:tc>
        <w:tc>
          <w:tcPr>
            <w:tcW w:w="717" w:type="dxa"/>
            <w:shd w:val="clear" w:color="auto" w:fill="auto"/>
            <w:vAlign w:val="bottom"/>
          </w:tcPr>
          <w:p w14:paraId="480F15BA" w14:textId="2BF4BBEC" w:rsidR="0037498B" w:rsidRPr="0037498B" w:rsidRDefault="0037498B" w:rsidP="0037498B">
            <w:pPr>
              <w:ind w:left="-72" w:right="-138"/>
              <w:jc w:val="center"/>
              <w:rPr>
                <w:sz w:val="18"/>
                <w:szCs w:val="18"/>
              </w:rPr>
            </w:pPr>
            <w:r w:rsidRPr="0037498B">
              <w:rPr>
                <w:sz w:val="18"/>
                <w:szCs w:val="18"/>
              </w:rPr>
              <w:t>2023</w:t>
            </w:r>
          </w:p>
        </w:tc>
        <w:tc>
          <w:tcPr>
            <w:tcW w:w="236" w:type="dxa"/>
            <w:shd w:val="clear" w:color="auto" w:fill="auto"/>
            <w:vAlign w:val="bottom"/>
          </w:tcPr>
          <w:p w14:paraId="05C16055" w14:textId="77777777" w:rsidR="0037498B" w:rsidRPr="0037498B" w:rsidRDefault="0037498B" w:rsidP="0037498B">
            <w:pPr>
              <w:jc w:val="center"/>
              <w:rPr>
                <w:sz w:val="18"/>
                <w:szCs w:val="18"/>
              </w:rPr>
            </w:pPr>
          </w:p>
        </w:tc>
        <w:tc>
          <w:tcPr>
            <w:tcW w:w="790" w:type="dxa"/>
            <w:shd w:val="clear" w:color="auto" w:fill="auto"/>
            <w:vAlign w:val="bottom"/>
          </w:tcPr>
          <w:p w14:paraId="66995599" w14:textId="5A5163B6" w:rsidR="0037498B" w:rsidRPr="0037498B" w:rsidRDefault="0037498B" w:rsidP="0037498B">
            <w:pPr>
              <w:ind w:left="-134" w:right="-76"/>
              <w:jc w:val="center"/>
              <w:rPr>
                <w:sz w:val="18"/>
                <w:szCs w:val="18"/>
              </w:rPr>
            </w:pPr>
            <w:r w:rsidRPr="0037498B">
              <w:rPr>
                <w:sz w:val="18"/>
                <w:szCs w:val="18"/>
              </w:rPr>
              <w:t>2022</w:t>
            </w:r>
          </w:p>
        </w:tc>
        <w:tc>
          <w:tcPr>
            <w:tcW w:w="236" w:type="dxa"/>
            <w:shd w:val="clear" w:color="auto" w:fill="auto"/>
            <w:vAlign w:val="bottom"/>
          </w:tcPr>
          <w:p w14:paraId="2375BBAE" w14:textId="77777777" w:rsidR="0037498B" w:rsidRPr="0037498B" w:rsidRDefault="0037498B" w:rsidP="0037498B">
            <w:pPr>
              <w:jc w:val="center"/>
              <w:rPr>
                <w:sz w:val="18"/>
                <w:szCs w:val="18"/>
              </w:rPr>
            </w:pPr>
          </w:p>
        </w:tc>
        <w:tc>
          <w:tcPr>
            <w:tcW w:w="1034" w:type="dxa"/>
            <w:shd w:val="clear" w:color="auto" w:fill="auto"/>
            <w:vAlign w:val="bottom"/>
          </w:tcPr>
          <w:p w14:paraId="76ADC7AB" w14:textId="1672A49D" w:rsidR="0037498B" w:rsidRPr="0037498B" w:rsidRDefault="0037498B" w:rsidP="0037498B">
            <w:pPr>
              <w:ind w:left="-72" w:right="-138"/>
              <w:jc w:val="center"/>
              <w:rPr>
                <w:sz w:val="18"/>
                <w:szCs w:val="18"/>
              </w:rPr>
            </w:pPr>
            <w:r w:rsidRPr="0037498B">
              <w:rPr>
                <w:sz w:val="18"/>
                <w:szCs w:val="18"/>
              </w:rPr>
              <w:t>2023</w:t>
            </w:r>
          </w:p>
        </w:tc>
        <w:tc>
          <w:tcPr>
            <w:tcW w:w="241" w:type="dxa"/>
            <w:shd w:val="clear" w:color="auto" w:fill="auto"/>
            <w:vAlign w:val="bottom"/>
          </w:tcPr>
          <w:p w14:paraId="03D1D393" w14:textId="77777777" w:rsidR="0037498B" w:rsidRPr="0037498B" w:rsidRDefault="0037498B" w:rsidP="0037498B">
            <w:pPr>
              <w:jc w:val="center"/>
              <w:rPr>
                <w:sz w:val="18"/>
                <w:szCs w:val="18"/>
              </w:rPr>
            </w:pPr>
          </w:p>
        </w:tc>
        <w:tc>
          <w:tcPr>
            <w:tcW w:w="974" w:type="dxa"/>
            <w:shd w:val="clear" w:color="auto" w:fill="auto"/>
            <w:vAlign w:val="bottom"/>
          </w:tcPr>
          <w:p w14:paraId="23AE69F9" w14:textId="7AD36888" w:rsidR="0037498B" w:rsidRPr="0037498B" w:rsidRDefault="0037498B" w:rsidP="0037498B">
            <w:pPr>
              <w:ind w:left="-134" w:right="-76"/>
              <w:jc w:val="center"/>
              <w:rPr>
                <w:sz w:val="18"/>
                <w:szCs w:val="18"/>
              </w:rPr>
            </w:pPr>
            <w:r w:rsidRPr="0037498B">
              <w:rPr>
                <w:sz w:val="18"/>
                <w:szCs w:val="18"/>
              </w:rPr>
              <w:t>2022</w:t>
            </w:r>
          </w:p>
        </w:tc>
        <w:tc>
          <w:tcPr>
            <w:tcW w:w="236" w:type="dxa"/>
            <w:shd w:val="clear" w:color="auto" w:fill="auto"/>
            <w:vAlign w:val="bottom"/>
          </w:tcPr>
          <w:p w14:paraId="75243871" w14:textId="77777777" w:rsidR="0037498B" w:rsidRPr="0037498B" w:rsidRDefault="0037498B" w:rsidP="0037498B">
            <w:pPr>
              <w:jc w:val="center"/>
              <w:rPr>
                <w:sz w:val="18"/>
                <w:szCs w:val="18"/>
              </w:rPr>
            </w:pPr>
          </w:p>
        </w:tc>
        <w:tc>
          <w:tcPr>
            <w:tcW w:w="934" w:type="dxa"/>
            <w:shd w:val="clear" w:color="auto" w:fill="auto"/>
            <w:vAlign w:val="bottom"/>
          </w:tcPr>
          <w:p w14:paraId="09962FBB" w14:textId="57E153D9" w:rsidR="0037498B" w:rsidRPr="0037498B" w:rsidRDefault="0037498B" w:rsidP="0037498B">
            <w:pPr>
              <w:ind w:left="-72" w:right="-138"/>
              <w:jc w:val="center"/>
              <w:rPr>
                <w:sz w:val="18"/>
                <w:szCs w:val="18"/>
              </w:rPr>
            </w:pPr>
            <w:r w:rsidRPr="0037498B">
              <w:rPr>
                <w:sz w:val="18"/>
                <w:szCs w:val="18"/>
              </w:rPr>
              <w:t>2023</w:t>
            </w:r>
          </w:p>
        </w:tc>
        <w:tc>
          <w:tcPr>
            <w:tcW w:w="239" w:type="dxa"/>
            <w:shd w:val="clear" w:color="auto" w:fill="auto"/>
            <w:vAlign w:val="bottom"/>
          </w:tcPr>
          <w:p w14:paraId="61B1C2F7" w14:textId="77777777" w:rsidR="0037498B" w:rsidRPr="0037498B" w:rsidRDefault="0037498B" w:rsidP="0037498B">
            <w:pPr>
              <w:jc w:val="center"/>
              <w:rPr>
                <w:sz w:val="18"/>
                <w:szCs w:val="18"/>
              </w:rPr>
            </w:pPr>
          </w:p>
        </w:tc>
        <w:tc>
          <w:tcPr>
            <w:tcW w:w="892" w:type="dxa"/>
            <w:shd w:val="clear" w:color="auto" w:fill="auto"/>
            <w:vAlign w:val="bottom"/>
          </w:tcPr>
          <w:p w14:paraId="7B917A1C" w14:textId="7D17910B" w:rsidR="0037498B" w:rsidRPr="0037498B" w:rsidRDefault="0037498B" w:rsidP="0037498B">
            <w:pPr>
              <w:ind w:left="-134" w:right="-76"/>
              <w:jc w:val="center"/>
              <w:rPr>
                <w:sz w:val="18"/>
                <w:szCs w:val="18"/>
              </w:rPr>
            </w:pPr>
            <w:r w:rsidRPr="0037498B">
              <w:rPr>
                <w:sz w:val="18"/>
                <w:szCs w:val="18"/>
              </w:rPr>
              <w:t>2022</w:t>
            </w:r>
          </w:p>
        </w:tc>
      </w:tr>
      <w:tr w:rsidR="0037498B" w:rsidRPr="00F8326E" w14:paraId="4562CA0A" w14:textId="77777777" w:rsidTr="003328D2">
        <w:tc>
          <w:tcPr>
            <w:tcW w:w="3978" w:type="dxa"/>
            <w:shd w:val="clear" w:color="auto" w:fill="auto"/>
            <w:vAlign w:val="bottom"/>
          </w:tcPr>
          <w:p w14:paraId="6D53C82D" w14:textId="77777777" w:rsidR="0037498B" w:rsidRPr="0037498B" w:rsidRDefault="0037498B" w:rsidP="0037498B">
            <w:pPr>
              <w:rPr>
                <w:sz w:val="18"/>
                <w:szCs w:val="18"/>
              </w:rPr>
            </w:pPr>
          </w:p>
        </w:tc>
        <w:tc>
          <w:tcPr>
            <w:tcW w:w="10996" w:type="dxa"/>
            <w:gridSpan w:val="19"/>
            <w:shd w:val="clear" w:color="auto" w:fill="auto"/>
            <w:vAlign w:val="bottom"/>
          </w:tcPr>
          <w:p w14:paraId="42334ECC" w14:textId="77777777" w:rsidR="0037498B" w:rsidRPr="0037498B" w:rsidRDefault="0037498B" w:rsidP="0037498B">
            <w:pPr>
              <w:ind w:left="-90" w:right="-120"/>
              <w:jc w:val="center"/>
              <w:rPr>
                <w:i/>
                <w:iCs/>
                <w:sz w:val="18"/>
                <w:szCs w:val="18"/>
              </w:rPr>
            </w:pPr>
            <w:r w:rsidRPr="0037498B">
              <w:rPr>
                <w:i/>
                <w:iCs/>
                <w:sz w:val="18"/>
                <w:szCs w:val="18"/>
              </w:rPr>
              <w:t>(</w:t>
            </w:r>
            <w:proofErr w:type="gramStart"/>
            <w:r w:rsidRPr="0037498B">
              <w:rPr>
                <w:i/>
                <w:iCs/>
                <w:sz w:val="18"/>
                <w:szCs w:val="18"/>
              </w:rPr>
              <w:t>in</w:t>
            </w:r>
            <w:proofErr w:type="gramEnd"/>
            <w:r w:rsidRPr="0037498B">
              <w:rPr>
                <w:i/>
                <w:iCs/>
                <w:sz w:val="18"/>
                <w:szCs w:val="18"/>
              </w:rPr>
              <w:t xml:space="preserve"> thousand Baht)</w:t>
            </w:r>
          </w:p>
        </w:tc>
      </w:tr>
      <w:tr w:rsidR="0037498B" w:rsidRPr="00F8326E" w14:paraId="69148AFD" w14:textId="77777777" w:rsidTr="003328D2">
        <w:tc>
          <w:tcPr>
            <w:tcW w:w="3978" w:type="dxa"/>
            <w:shd w:val="clear" w:color="auto" w:fill="auto"/>
            <w:vAlign w:val="bottom"/>
          </w:tcPr>
          <w:p w14:paraId="79EDCAFB" w14:textId="77777777" w:rsidR="0037498B" w:rsidRPr="0037498B" w:rsidRDefault="0037498B" w:rsidP="0037498B">
            <w:pPr>
              <w:rPr>
                <w:b/>
                <w:bCs/>
                <w:i/>
                <w:iCs/>
                <w:sz w:val="18"/>
                <w:szCs w:val="18"/>
              </w:rPr>
            </w:pPr>
            <w:r w:rsidRPr="0037498B">
              <w:rPr>
                <w:b/>
                <w:bCs/>
                <w:i/>
                <w:iCs/>
                <w:sz w:val="18"/>
                <w:szCs w:val="18"/>
              </w:rPr>
              <w:t>Information about reportable segments</w:t>
            </w:r>
          </w:p>
        </w:tc>
        <w:tc>
          <w:tcPr>
            <w:tcW w:w="909" w:type="dxa"/>
            <w:shd w:val="clear" w:color="auto" w:fill="auto"/>
            <w:vAlign w:val="bottom"/>
          </w:tcPr>
          <w:p w14:paraId="3290E7DC" w14:textId="77777777" w:rsidR="0037498B" w:rsidRPr="0037498B" w:rsidRDefault="0037498B" w:rsidP="0037498B">
            <w:pPr>
              <w:tabs>
                <w:tab w:val="decimal" w:pos="468"/>
              </w:tabs>
              <w:ind w:left="-72" w:right="-138"/>
              <w:rPr>
                <w:sz w:val="18"/>
                <w:szCs w:val="18"/>
              </w:rPr>
            </w:pPr>
          </w:p>
        </w:tc>
        <w:tc>
          <w:tcPr>
            <w:tcW w:w="238" w:type="dxa"/>
            <w:shd w:val="clear" w:color="auto" w:fill="auto"/>
            <w:vAlign w:val="bottom"/>
          </w:tcPr>
          <w:p w14:paraId="7C1BB351" w14:textId="77777777" w:rsidR="0037498B" w:rsidRPr="0037498B" w:rsidRDefault="0037498B" w:rsidP="0037498B">
            <w:pPr>
              <w:rPr>
                <w:sz w:val="18"/>
                <w:szCs w:val="18"/>
              </w:rPr>
            </w:pPr>
          </w:p>
        </w:tc>
        <w:tc>
          <w:tcPr>
            <w:tcW w:w="905" w:type="dxa"/>
            <w:shd w:val="clear" w:color="auto" w:fill="auto"/>
            <w:vAlign w:val="bottom"/>
          </w:tcPr>
          <w:p w14:paraId="4DBB26CE" w14:textId="77777777" w:rsidR="0037498B" w:rsidRPr="0037498B" w:rsidRDefault="0037498B" w:rsidP="0037498B">
            <w:pPr>
              <w:tabs>
                <w:tab w:val="decimal" w:pos="496"/>
              </w:tabs>
              <w:ind w:left="-134" w:right="-76"/>
              <w:rPr>
                <w:sz w:val="18"/>
                <w:szCs w:val="18"/>
              </w:rPr>
            </w:pPr>
          </w:p>
        </w:tc>
        <w:tc>
          <w:tcPr>
            <w:tcW w:w="236" w:type="dxa"/>
            <w:shd w:val="clear" w:color="auto" w:fill="auto"/>
            <w:vAlign w:val="bottom"/>
          </w:tcPr>
          <w:p w14:paraId="1FCC9AC2" w14:textId="77777777" w:rsidR="0037498B" w:rsidRPr="0037498B" w:rsidRDefault="0037498B" w:rsidP="0037498B">
            <w:pPr>
              <w:rPr>
                <w:sz w:val="18"/>
                <w:szCs w:val="18"/>
              </w:rPr>
            </w:pPr>
          </w:p>
        </w:tc>
        <w:tc>
          <w:tcPr>
            <w:tcW w:w="830" w:type="dxa"/>
            <w:shd w:val="clear" w:color="auto" w:fill="auto"/>
            <w:vAlign w:val="bottom"/>
          </w:tcPr>
          <w:p w14:paraId="0759C9DD" w14:textId="77777777" w:rsidR="0037498B" w:rsidRPr="0037498B" w:rsidRDefault="0037498B" w:rsidP="0037498B">
            <w:pPr>
              <w:tabs>
                <w:tab w:val="decimal" w:pos="444"/>
              </w:tabs>
              <w:ind w:left="-106" w:right="-104"/>
              <w:rPr>
                <w:sz w:val="18"/>
                <w:szCs w:val="18"/>
              </w:rPr>
            </w:pPr>
          </w:p>
        </w:tc>
        <w:tc>
          <w:tcPr>
            <w:tcW w:w="236" w:type="dxa"/>
            <w:shd w:val="clear" w:color="auto" w:fill="auto"/>
            <w:vAlign w:val="bottom"/>
          </w:tcPr>
          <w:p w14:paraId="1AA1DE68" w14:textId="77777777" w:rsidR="0037498B" w:rsidRPr="0037498B" w:rsidRDefault="0037498B" w:rsidP="0037498B">
            <w:pPr>
              <w:rPr>
                <w:sz w:val="18"/>
                <w:szCs w:val="18"/>
              </w:rPr>
            </w:pPr>
          </w:p>
        </w:tc>
        <w:tc>
          <w:tcPr>
            <w:tcW w:w="876" w:type="dxa"/>
            <w:shd w:val="clear" w:color="auto" w:fill="auto"/>
            <w:vAlign w:val="bottom"/>
          </w:tcPr>
          <w:p w14:paraId="4EDDFB52" w14:textId="77777777" w:rsidR="0037498B" w:rsidRPr="0037498B" w:rsidRDefault="0037498B" w:rsidP="0037498B">
            <w:pPr>
              <w:tabs>
                <w:tab w:val="decimal" w:pos="482"/>
              </w:tabs>
              <w:ind w:left="-78" w:right="-132"/>
              <w:rPr>
                <w:sz w:val="18"/>
                <w:szCs w:val="18"/>
              </w:rPr>
            </w:pPr>
          </w:p>
        </w:tc>
        <w:tc>
          <w:tcPr>
            <w:tcW w:w="237" w:type="dxa"/>
            <w:shd w:val="clear" w:color="auto" w:fill="auto"/>
            <w:vAlign w:val="bottom"/>
          </w:tcPr>
          <w:p w14:paraId="34FF53D4" w14:textId="77777777" w:rsidR="0037498B" w:rsidRPr="0037498B" w:rsidRDefault="0037498B" w:rsidP="0037498B">
            <w:pPr>
              <w:rPr>
                <w:sz w:val="18"/>
                <w:szCs w:val="18"/>
              </w:rPr>
            </w:pPr>
          </w:p>
        </w:tc>
        <w:tc>
          <w:tcPr>
            <w:tcW w:w="717" w:type="dxa"/>
            <w:shd w:val="clear" w:color="auto" w:fill="auto"/>
            <w:vAlign w:val="bottom"/>
          </w:tcPr>
          <w:p w14:paraId="423FBA17" w14:textId="77777777" w:rsidR="0037498B" w:rsidRPr="0037498B" w:rsidRDefault="0037498B" w:rsidP="0037498B">
            <w:pPr>
              <w:tabs>
                <w:tab w:val="decimal" w:pos="490"/>
              </w:tabs>
              <w:ind w:left="-140" w:right="-160"/>
              <w:rPr>
                <w:sz w:val="18"/>
                <w:szCs w:val="18"/>
              </w:rPr>
            </w:pPr>
          </w:p>
        </w:tc>
        <w:tc>
          <w:tcPr>
            <w:tcW w:w="236" w:type="dxa"/>
            <w:shd w:val="clear" w:color="auto" w:fill="auto"/>
            <w:vAlign w:val="bottom"/>
          </w:tcPr>
          <w:p w14:paraId="21D2E889" w14:textId="77777777" w:rsidR="0037498B" w:rsidRPr="0037498B" w:rsidRDefault="0037498B" w:rsidP="0037498B">
            <w:pPr>
              <w:rPr>
                <w:sz w:val="18"/>
                <w:szCs w:val="18"/>
              </w:rPr>
            </w:pPr>
          </w:p>
        </w:tc>
        <w:tc>
          <w:tcPr>
            <w:tcW w:w="790" w:type="dxa"/>
            <w:shd w:val="clear" w:color="auto" w:fill="auto"/>
            <w:vAlign w:val="bottom"/>
          </w:tcPr>
          <w:p w14:paraId="332FA3FD" w14:textId="77777777" w:rsidR="0037498B" w:rsidRPr="0037498B" w:rsidRDefault="0037498B" w:rsidP="0037498B">
            <w:pPr>
              <w:tabs>
                <w:tab w:val="decimal" w:pos="428"/>
              </w:tabs>
              <w:ind w:left="-112" w:right="-98"/>
              <w:rPr>
                <w:sz w:val="18"/>
                <w:szCs w:val="18"/>
              </w:rPr>
            </w:pPr>
          </w:p>
        </w:tc>
        <w:tc>
          <w:tcPr>
            <w:tcW w:w="236" w:type="dxa"/>
            <w:shd w:val="clear" w:color="auto" w:fill="auto"/>
            <w:vAlign w:val="bottom"/>
          </w:tcPr>
          <w:p w14:paraId="45B3010B" w14:textId="77777777" w:rsidR="0037498B" w:rsidRPr="0037498B" w:rsidRDefault="0037498B" w:rsidP="0037498B">
            <w:pPr>
              <w:rPr>
                <w:sz w:val="18"/>
                <w:szCs w:val="18"/>
              </w:rPr>
            </w:pPr>
          </w:p>
        </w:tc>
        <w:tc>
          <w:tcPr>
            <w:tcW w:w="1034" w:type="dxa"/>
            <w:shd w:val="clear" w:color="auto" w:fill="auto"/>
            <w:vAlign w:val="bottom"/>
          </w:tcPr>
          <w:p w14:paraId="7F3BDE8E" w14:textId="77777777" w:rsidR="0037498B" w:rsidRPr="0037498B" w:rsidRDefault="0037498B" w:rsidP="0037498B">
            <w:pPr>
              <w:tabs>
                <w:tab w:val="decimal" w:pos="745"/>
              </w:tabs>
              <w:ind w:left="205" w:right="-285"/>
              <w:rPr>
                <w:sz w:val="18"/>
                <w:szCs w:val="18"/>
              </w:rPr>
            </w:pPr>
          </w:p>
        </w:tc>
        <w:tc>
          <w:tcPr>
            <w:tcW w:w="241" w:type="dxa"/>
            <w:shd w:val="clear" w:color="auto" w:fill="auto"/>
            <w:vAlign w:val="bottom"/>
          </w:tcPr>
          <w:p w14:paraId="36D5EC71" w14:textId="77777777" w:rsidR="0037498B" w:rsidRPr="0037498B" w:rsidRDefault="0037498B" w:rsidP="0037498B">
            <w:pPr>
              <w:rPr>
                <w:sz w:val="18"/>
                <w:szCs w:val="18"/>
              </w:rPr>
            </w:pPr>
          </w:p>
        </w:tc>
        <w:tc>
          <w:tcPr>
            <w:tcW w:w="974" w:type="dxa"/>
            <w:shd w:val="clear" w:color="auto" w:fill="auto"/>
            <w:vAlign w:val="bottom"/>
          </w:tcPr>
          <w:p w14:paraId="47DC7275" w14:textId="77777777" w:rsidR="0037498B" w:rsidRPr="0037498B" w:rsidRDefault="0037498B" w:rsidP="0037498B">
            <w:pPr>
              <w:tabs>
                <w:tab w:val="decimal" w:pos="484"/>
              </w:tabs>
              <w:ind w:left="-146" w:right="-154"/>
              <w:rPr>
                <w:sz w:val="18"/>
                <w:szCs w:val="18"/>
              </w:rPr>
            </w:pPr>
          </w:p>
        </w:tc>
        <w:tc>
          <w:tcPr>
            <w:tcW w:w="236" w:type="dxa"/>
            <w:shd w:val="clear" w:color="auto" w:fill="auto"/>
            <w:vAlign w:val="bottom"/>
          </w:tcPr>
          <w:p w14:paraId="6F1FD050" w14:textId="77777777" w:rsidR="0037498B" w:rsidRPr="0037498B" w:rsidRDefault="0037498B" w:rsidP="0037498B">
            <w:pPr>
              <w:rPr>
                <w:sz w:val="18"/>
                <w:szCs w:val="18"/>
              </w:rPr>
            </w:pPr>
          </w:p>
        </w:tc>
        <w:tc>
          <w:tcPr>
            <w:tcW w:w="934" w:type="dxa"/>
            <w:shd w:val="clear" w:color="auto" w:fill="auto"/>
            <w:vAlign w:val="bottom"/>
          </w:tcPr>
          <w:p w14:paraId="328776CA" w14:textId="77777777" w:rsidR="0037498B" w:rsidRPr="0037498B" w:rsidRDefault="0037498B" w:rsidP="0037498B">
            <w:pPr>
              <w:tabs>
                <w:tab w:val="decimal" w:pos="452"/>
              </w:tabs>
              <w:ind w:left="-118" w:right="-92"/>
              <w:rPr>
                <w:sz w:val="18"/>
                <w:szCs w:val="18"/>
              </w:rPr>
            </w:pPr>
          </w:p>
        </w:tc>
        <w:tc>
          <w:tcPr>
            <w:tcW w:w="239" w:type="dxa"/>
            <w:shd w:val="clear" w:color="auto" w:fill="auto"/>
            <w:vAlign w:val="bottom"/>
          </w:tcPr>
          <w:p w14:paraId="11E4E240" w14:textId="77777777" w:rsidR="0037498B" w:rsidRPr="0037498B" w:rsidRDefault="0037498B" w:rsidP="0037498B">
            <w:pPr>
              <w:rPr>
                <w:sz w:val="18"/>
                <w:szCs w:val="18"/>
              </w:rPr>
            </w:pPr>
          </w:p>
        </w:tc>
        <w:tc>
          <w:tcPr>
            <w:tcW w:w="892" w:type="dxa"/>
            <w:shd w:val="clear" w:color="auto" w:fill="auto"/>
            <w:vAlign w:val="bottom"/>
          </w:tcPr>
          <w:p w14:paraId="14C873F0" w14:textId="77777777" w:rsidR="0037498B" w:rsidRPr="0037498B" w:rsidRDefault="0037498B" w:rsidP="0037498B">
            <w:pPr>
              <w:tabs>
                <w:tab w:val="decimal" w:pos="460"/>
              </w:tabs>
              <w:ind w:left="-90" w:right="-120"/>
              <w:rPr>
                <w:sz w:val="18"/>
                <w:szCs w:val="18"/>
              </w:rPr>
            </w:pPr>
          </w:p>
        </w:tc>
      </w:tr>
      <w:tr w:rsidR="0037498B" w:rsidRPr="00F8326E" w14:paraId="09D0793A" w14:textId="77777777" w:rsidTr="003328D2">
        <w:tc>
          <w:tcPr>
            <w:tcW w:w="3978" w:type="dxa"/>
            <w:shd w:val="clear" w:color="auto" w:fill="auto"/>
            <w:vAlign w:val="bottom"/>
          </w:tcPr>
          <w:p w14:paraId="5424ECB7" w14:textId="77777777" w:rsidR="0037498B" w:rsidRPr="0037498B" w:rsidRDefault="0037498B" w:rsidP="0037498B">
            <w:pPr>
              <w:rPr>
                <w:sz w:val="18"/>
                <w:szCs w:val="18"/>
              </w:rPr>
            </w:pPr>
            <w:r w:rsidRPr="0037498B">
              <w:rPr>
                <w:sz w:val="18"/>
                <w:szCs w:val="18"/>
              </w:rPr>
              <w:t>External revenues</w:t>
            </w:r>
          </w:p>
        </w:tc>
        <w:tc>
          <w:tcPr>
            <w:tcW w:w="909" w:type="dxa"/>
            <w:shd w:val="clear" w:color="auto" w:fill="auto"/>
          </w:tcPr>
          <w:p w14:paraId="279A1C65" w14:textId="3007660F" w:rsidR="0037498B" w:rsidRPr="0037498B" w:rsidRDefault="00054D23" w:rsidP="0037498B">
            <w:pPr>
              <w:tabs>
                <w:tab w:val="decimal" w:pos="700"/>
              </w:tabs>
              <w:ind w:left="-134" w:right="-98"/>
              <w:rPr>
                <w:rFonts w:cs="Angsana New"/>
                <w:sz w:val="18"/>
                <w:szCs w:val="18"/>
              </w:rPr>
            </w:pPr>
            <w:r>
              <w:rPr>
                <w:rFonts w:cs="Angsana New"/>
                <w:sz w:val="18"/>
                <w:szCs w:val="18"/>
              </w:rPr>
              <w:t>1,577,674</w:t>
            </w:r>
          </w:p>
        </w:tc>
        <w:tc>
          <w:tcPr>
            <w:tcW w:w="238" w:type="dxa"/>
            <w:shd w:val="clear" w:color="auto" w:fill="auto"/>
          </w:tcPr>
          <w:p w14:paraId="5E402874" w14:textId="77777777" w:rsidR="0037498B" w:rsidRPr="0037498B" w:rsidRDefault="0037498B" w:rsidP="0037498B">
            <w:pPr>
              <w:tabs>
                <w:tab w:val="decimal" w:pos="700"/>
              </w:tabs>
              <w:rPr>
                <w:sz w:val="18"/>
                <w:szCs w:val="18"/>
              </w:rPr>
            </w:pPr>
          </w:p>
        </w:tc>
        <w:tc>
          <w:tcPr>
            <w:tcW w:w="905" w:type="dxa"/>
            <w:shd w:val="clear" w:color="auto" w:fill="auto"/>
          </w:tcPr>
          <w:p w14:paraId="5E5CDB35" w14:textId="24B70A57" w:rsidR="0037498B" w:rsidRPr="0037498B" w:rsidRDefault="0037498B" w:rsidP="0037498B">
            <w:pPr>
              <w:tabs>
                <w:tab w:val="decimal" w:pos="700"/>
              </w:tabs>
              <w:ind w:left="-134" w:right="-98"/>
              <w:rPr>
                <w:sz w:val="18"/>
                <w:szCs w:val="18"/>
              </w:rPr>
            </w:pPr>
            <w:r w:rsidRPr="0037498B">
              <w:rPr>
                <w:sz w:val="18"/>
                <w:szCs w:val="18"/>
              </w:rPr>
              <w:t>1,622,219</w:t>
            </w:r>
          </w:p>
        </w:tc>
        <w:tc>
          <w:tcPr>
            <w:tcW w:w="236" w:type="dxa"/>
            <w:shd w:val="clear" w:color="auto" w:fill="auto"/>
          </w:tcPr>
          <w:p w14:paraId="2B525DC4" w14:textId="77777777" w:rsidR="0037498B" w:rsidRPr="0037498B" w:rsidRDefault="0037498B" w:rsidP="0037498B">
            <w:pPr>
              <w:tabs>
                <w:tab w:val="decimal" w:pos="700"/>
              </w:tabs>
              <w:rPr>
                <w:sz w:val="18"/>
                <w:szCs w:val="18"/>
              </w:rPr>
            </w:pPr>
          </w:p>
        </w:tc>
        <w:tc>
          <w:tcPr>
            <w:tcW w:w="830" w:type="dxa"/>
            <w:shd w:val="clear" w:color="auto" w:fill="auto"/>
          </w:tcPr>
          <w:p w14:paraId="11E3F60F" w14:textId="69E85D09" w:rsidR="0037498B" w:rsidRPr="0037498B" w:rsidRDefault="005D7302" w:rsidP="005D7302">
            <w:pPr>
              <w:tabs>
                <w:tab w:val="decimal" w:pos="350"/>
              </w:tabs>
              <w:ind w:left="-134" w:right="-76"/>
              <w:rPr>
                <w:sz w:val="18"/>
                <w:szCs w:val="18"/>
              </w:rPr>
            </w:pPr>
            <w:r>
              <w:rPr>
                <w:sz w:val="18"/>
                <w:szCs w:val="18"/>
              </w:rPr>
              <w:t>-</w:t>
            </w:r>
          </w:p>
        </w:tc>
        <w:tc>
          <w:tcPr>
            <w:tcW w:w="236" w:type="dxa"/>
            <w:shd w:val="clear" w:color="auto" w:fill="auto"/>
          </w:tcPr>
          <w:p w14:paraId="7163465B" w14:textId="77777777" w:rsidR="0037498B" w:rsidRPr="0037498B" w:rsidRDefault="0037498B" w:rsidP="0037498B">
            <w:pPr>
              <w:tabs>
                <w:tab w:val="decimal" w:pos="700"/>
              </w:tabs>
              <w:rPr>
                <w:sz w:val="18"/>
                <w:szCs w:val="18"/>
              </w:rPr>
            </w:pPr>
          </w:p>
        </w:tc>
        <w:tc>
          <w:tcPr>
            <w:tcW w:w="876" w:type="dxa"/>
            <w:shd w:val="clear" w:color="auto" w:fill="auto"/>
          </w:tcPr>
          <w:p w14:paraId="088F1802" w14:textId="5E5DBAC3" w:rsidR="0037498B" w:rsidRPr="0037498B" w:rsidRDefault="0037498B" w:rsidP="003328D2">
            <w:pPr>
              <w:tabs>
                <w:tab w:val="decimal" w:pos="388"/>
              </w:tabs>
              <w:ind w:left="-134" w:right="-76"/>
              <w:rPr>
                <w:sz w:val="18"/>
                <w:szCs w:val="18"/>
              </w:rPr>
            </w:pPr>
            <w:r w:rsidRPr="0037498B">
              <w:rPr>
                <w:sz w:val="18"/>
                <w:szCs w:val="18"/>
              </w:rPr>
              <w:t>-</w:t>
            </w:r>
          </w:p>
        </w:tc>
        <w:tc>
          <w:tcPr>
            <w:tcW w:w="237" w:type="dxa"/>
            <w:shd w:val="clear" w:color="auto" w:fill="auto"/>
          </w:tcPr>
          <w:p w14:paraId="7498BD72" w14:textId="77777777" w:rsidR="0037498B" w:rsidRPr="0037498B" w:rsidRDefault="0037498B" w:rsidP="0037498B">
            <w:pPr>
              <w:tabs>
                <w:tab w:val="decimal" w:pos="510"/>
              </w:tabs>
              <w:rPr>
                <w:sz w:val="18"/>
                <w:szCs w:val="18"/>
              </w:rPr>
            </w:pPr>
          </w:p>
        </w:tc>
        <w:tc>
          <w:tcPr>
            <w:tcW w:w="717" w:type="dxa"/>
            <w:shd w:val="clear" w:color="auto" w:fill="auto"/>
          </w:tcPr>
          <w:p w14:paraId="22A8AB83" w14:textId="71C3A57E" w:rsidR="0037498B" w:rsidRPr="0037498B" w:rsidRDefault="005D7302" w:rsidP="0037498B">
            <w:pPr>
              <w:tabs>
                <w:tab w:val="decimal" w:pos="510"/>
              </w:tabs>
              <w:ind w:left="-134" w:right="-76"/>
              <w:rPr>
                <w:sz w:val="18"/>
                <w:szCs w:val="18"/>
              </w:rPr>
            </w:pPr>
            <w:r>
              <w:rPr>
                <w:sz w:val="18"/>
                <w:szCs w:val="18"/>
              </w:rPr>
              <w:t>36,299</w:t>
            </w:r>
          </w:p>
        </w:tc>
        <w:tc>
          <w:tcPr>
            <w:tcW w:w="236" w:type="dxa"/>
            <w:shd w:val="clear" w:color="auto" w:fill="auto"/>
          </w:tcPr>
          <w:p w14:paraId="3BC8860D" w14:textId="77777777" w:rsidR="0037498B" w:rsidRPr="0037498B" w:rsidRDefault="0037498B" w:rsidP="0037498B">
            <w:pPr>
              <w:tabs>
                <w:tab w:val="decimal" w:pos="510"/>
              </w:tabs>
              <w:rPr>
                <w:sz w:val="18"/>
                <w:szCs w:val="18"/>
              </w:rPr>
            </w:pPr>
          </w:p>
        </w:tc>
        <w:tc>
          <w:tcPr>
            <w:tcW w:w="790" w:type="dxa"/>
            <w:shd w:val="clear" w:color="auto" w:fill="auto"/>
          </w:tcPr>
          <w:p w14:paraId="16CB62D0" w14:textId="184FA662" w:rsidR="0037498B" w:rsidRPr="0037498B" w:rsidRDefault="0037498B" w:rsidP="0037498B">
            <w:pPr>
              <w:tabs>
                <w:tab w:val="decimal" w:pos="590"/>
              </w:tabs>
              <w:ind w:left="-134" w:right="-76"/>
              <w:rPr>
                <w:sz w:val="18"/>
                <w:szCs w:val="18"/>
              </w:rPr>
            </w:pPr>
            <w:r w:rsidRPr="0037498B">
              <w:rPr>
                <w:sz w:val="18"/>
                <w:szCs w:val="18"/>
              </w:rPr>
              <w:t>103</w:t>
            </w:r>
          </w:p>
        </w:tc>
        <w:tc>
          <w:tcPr>
            <w:tcW w:w="236" w:type="dxa"/>
            <w:shd w:val="clear" w:color="auto" w:fill="auto"/>
          </w:tcPr>
          <w:p w14:paraId="139A80FC" w14:textId="77777777" w:rsidR="0037498B" w:rsidRPr="0037498B" w:rsidRDefault="0037498B" w:rsidP="0037498B">
            <w:pPr>
              <w:tabs>
                <w:tab w:val="decimal" w:pos="700"/>
              </w:tabs>
              <w:rPr>
                <w:sz w:val="18"/>
                <w:szCs w:val="18"/>
              </w:rPr>
            </w:pPr>
          </w:p>
        </w:tc>
        <w:tc>
          <w:tcPr>
            <w:tcW w:w="1034" w:type="dxa"/>
            <w:shd w:val="clear" w:color="auto" w:fill="auto"/>
          </w:tcPr>
          <w:p w14:paraId="2952F899" w14:textId="32F7C866" w:rsidR="0037498B" w:rsidRPr="0037498B" w:rsidRDefault="005D7302" w:rsidP="005D7302">
            <w:pPr>
              <w:tabs>
                <w:tab w:val="decimal" w:pos="552"/>
              </w:tabs>
              <w:ind w:left="-134" w:right="-76"/>
              <w:rPr>
                <w:sz w:val="18"/>
                <w:szCs w:val="18"/>
              </w:rPr>
            </w:pPr>
            <w:r>
              <w:rPr>
                <w:sz w:val="18"/>
                <w:szCs w:val="18"/>
              </w:rPr>
              <w:t>-</w:t>
            </w:r>
          </w:p>
        </w:tc>
        <w:tc>
          <w:tcPr>
            <w:tcW w:w="241" w:type="dxa"/>
            <w:shd w:val="clear" w:color="auto" w:fill="auto"/>
          </w:tcPr>
          <w:p w14:paraId="6F17D022" w14:textId="77777777" w:rsidR="0037498B" w:rsidRPr="0037498B" w:rsidRDefault="0037498B" w:rsidP="0037498B">
            <w:pPr>
              <w:tabs>
                <w:tab w:val="decimal" w:pos="700"/>
              </w:tabs>
              <w:rPr>
                <w:sz w:val="18"/>
                <w:szCs w:val="18"/>
              </w:rPr>
            </w:pPr>
          </w:p>
        </w:tc>
        <w:tc>
          <w:tcPr>
            <w:tcW w:w="974" w:type="dxa"/>
            <w:shd w:val="clear" w:color="auto" w:fill="auto"/>
          </w:tcPr>
          <w:p w14:paraId="7F989E49" w14:textId="4FD501D6" w:rsidR="0037498B" w:rsidRPr="0037498B" w:rsidRDefault="0037498B" w:rsidP="005D7302">
            <w:pPr>
              <w:tabs>
                <w:tab w:val="decimal" w:pos="486"/>
              </w:tabs>
              <w:ind w:left="-134" w:right="-76"/>
              <w:rPr>
                <w:sz w:val="18"/>
                <w:szCs w:val="18"/>
              </w:rPr>
            </w:pPr>
            <w:r w:rsidRPr="0037498B">
              <w:rPr>
                <w:sz w:val="18"/>
                <w:szCs w:val="18"/>
              </w:rPr>
              <w:t>-</w:t>
            </w:r>
          </w:p>
        </w:tc>
        <w:tc>
          <w:tcPr>
            <w:tcW w:w="236" w:type="dxa"/>
            <w:shd w:val="clear" w:color="auto" w:fill="auto"/>
          </w:tcPr>
          <w:p w14:paraId="1CFD5321" w14:textId="77777777" w:rsidR="0037498B" w:rsidRPr="0037498B" w:rsidRDefault="0037498B" w:rsidP="0037498B">
            <w:pPr>
              <w:tabs>
                <w:tab w:val="decimal" w:pos="700"/>
              </w:tabs>
              <w:rPr>
                <w:sz w:val="18"/>
                <w:szCs w:val="18"/>
              </w:rPr>
            </w:pPr>
          </w:p>
        </w:tc>
        <w:tc>
          <w:tcPr>
            <w:tcW w:w="934" w:type="dxa"/>
            <w:shd w:val="clear" w:color="auto" w:fill="auto"/>
          </w:tcPr>
          <w:p w14:paraId="3D6ACF29" w14:textId="2F6187A2" w:rsidR="0037498B" w:rsidRPr="0037498B" w:rsidRDefault="005D7302" w:rsidP="0037498B">
            <w:pPr>
              <w:tabs>
                <w:tab w:val="decimal" w:pos="700"/>
              </w:tabs>
              <w:ind w:left="-134" w:right="-76"/>
              <w:rPr>
                <w:sz w:val="18"/>
                <w:szCs w:val="18"/>
              </w:rPr>
            </w:pPr>
            <w:r>
              <w:rPr>
                <w:sz w:val="18"/>
                <w:szCs w:val="18"/>
              </w:rPr>
              <w:t>1,613,973</w:t>
            </w:r>
          </w:p>
        </w:tc>
        <w:tc>
          <w:tcPr>
            <w:tcW w:w="239" w:type="dxa"/>
            <w:shd w:val="clear" w:color="auto" w:fill="auto"/>
          </w:tcPr>
          <w:p w14:paraId="459A3E3F" w14:textId="77777777" w:rsidR="0037498B" w:rsidRPr="0037498B" w:rsidRDefault="0037498B" w:rsidP="0037498B">
            <w:pPr>
              <w:tabs>
                <w:tab w:val="decimal" w:pos="700"/>
              </w:tabs>
              <w:rPr>
                <w:sz w:val="18"/>
                <w:szCs w:val="18"/>
              </w:rPr>
            </w:pPr>
          </w:p>
        </w:tc>
        <w:tc>
          <w:tcPr>
            <w:tcW w:w="892" w:type="dxa"/>
            <w:shd w:val="clear" w:color="auto" w:fill="auto"/>
          </w:tcPr>
          <w:p w14:paraId="4952D55F" w14:textId="7036FABA" w:rsidR="0037498B" w:rsidRPr="0037498B" w:rsidRDefault="0037498B" w:rsidP="0037498B">
            <w:pPr>
              <w:tabs>
                <w:tab w:val="decimal" w:pos="700"/>
              </w:tabs>
              <w:ind w:left="-134" w:right="-76"/>
              <w:rPr>
                <w:sz w:val="18"/>
                <w:szCs w:val="18"/>
              </w:rPr>
            </w:pPr>
            <w:r w:rsidRPr="0037498B">
              <w:rPr>
                <w:sz w:val="18"/>
                <w:szCs w:val="18"/>
              </w:rPr>
              <w:t>1,622,322</w:t>
            </w:r>
          </w:p>
        </w:tc>
      </w:tr>
      <w:tr w:rsidR="0037498B" w:rsidRPr="00F8326E" w14:paraId="1D07905B" w14:textId="77777777" w:rsidTr="003328D2">
        <w:tc>
          <w:tcPr>
            <w:tcW w:w="3978" w:type="dxa"/>
            <w:shd w:val="clear" w:color="auto" w:fill="auto"/>
            <w:vAlign w:val="bottom"/>
          </w:tcPr>
          <w:p w14:paraId="1DC76623" w14:textId="77777777" w:rsidR="0037498B" w:rsidRPr="0037498B" w:rsidRDefault="0037498B" w:rsidP="0037498B">
            <w:pPr>
              <w:rPr>
                <w:sz w:val="18"/>
                <w:szCs w:val="18"/>
              </w:rPr>
            </w:pPr>
            <w:r w:rsidRPr="0037498B">
              <w:rPr>
                <w:sz w:val="18"/>
                <w:szCs w:val="18"/>
              </w:rPr>
              <w:t>Inter-segment revenue</w:t>
            </w:r>
          </w:p>
        </w:tc>
        <w:tc>
          <w:tcPr>
            <w:tcW w:w="909" w:type="dxa"/>
            <w:tcBorders>
              <w:bottom w:val="single" w:sz="4" w:space="0" w:color="auto"/>
            </w:tcBorders>
            <w:shd w:val="clear" w:color="auto" w:fill="auto"/>
          </w:tcPr>
          <w:p w14:paraId="05A60BCF" w14:textId="26E3233E" w:rsidR="0037498B" w:rsidRPr="0037498B" w:rsidRDefault="00054D23" w:rsidP="003328D2">
            <w:pPr>
              <w:tabs>
                <w:tab w:val="decimal" w:pos="433"/>
              </w:tabs>
              <w:ind w:left="-134" w:right="-66"/>
              <w:rPr>
                <w:sz w:val="18"/>
                <w:szCs w:val="18"/>
              </w:rPr>
            </w:pPr>
            <w:r>
              <w:rPr>
                <w:sz w:val="18"/>
                <w:szCs w:val="18"/>
              </w:rPr>
              <w:t>-</w:t>
            </w:r>
          </w:p>
        </w:tc>
        <w:tc>
          <w:tcPr>
            <w:tcW w:w="238" w:type="dxa"/>
            <w:shd w:val="clear" w:color="auto" w:fill="auto"/>
          </w:tcPr>
          <w:p w14:paraId="4E1FB56D" w14:textId="77777777" w:rsidR="0037498B" w:rsidRPr="0037498B" w:rsidRDefault="0037498B" w:rsidP="0037498B">
            <w:pPr>
              <w:tabs>
                <w:tab w:val="decimal" w:pos="700"/>
              </w:tabs>
              <w:rPr>
                <w:sz w:val="18"/>
                <w:szCs w:val="18"/>
              </w:rPr>
            </w:pPr>
          </w:p>
        </w:tc>
        <w:tc>
          <w:tcPr>
            <w:tcW w:w="905" w:type="dxa"/>
            <w:tcBorders>
              <w:bottom w:val="single" w:sz="4" w:space="0" w:color="auto"/>
            </w:tcBorders>
            <w:shd w:val="clear" w:color="auto" w:fill="auto"/>
          </w:tcPr>
          <w:p w14:paraId="317FFD67" w14:textId="36F73319" w:rsidR="0037498B" w:rsidRPr="0037498B" w:rsidRDefault="0037498B" w:rsidP="00FF1F60">
            <w:pPr>
              <w:tabs>
                <w:tab w:val="decimal" w:pos="435"/>
              </w:tabs>
              <w:ind w:left="-134" w:right="-66"/>
              <w:rPr>
                <w:sz w:val="18"/>
                <w:szCs w:val="18"/>
              </w:rPr>
            </w:pPr>
            <w:r w:rsidRPr="0037498B">
              <w:rPr>
                <w:sz w:val="18"/>
                <w:szCs w:val="18"/>
              </w:rPr>
              <w:t>-</w:t>
            </w:r>
          </w:p>
        </w:tc>
        <w:tc>
          <w:tcPr>
            <w:tcW w:w="236" w:type="dxa"/>
            <w:shd w:val="clear" w:color="auto" w:fill="auto"/>
          </w:tcPr>
          <w:p w14:paraId="162913FD" w14:textId="77777777" w:rsidR="0037498B" w:rsidRPr="0037498B" w:rsidRDefault="0037498B" w:rsidP="0037498B">
            <w:pPr>
              <w:tabs>
                <w:tab w:val="decimal" w:pos="700"/>
              </w:tabs>
              <w:rPr>
                <w:sz w:val="18"/>
                <w:szCs w:val="18"/>
              </w:rPr>
            </w:pPr>
          </w:p>
        </w:tc>
        <w:tc>
          <w:tcPr>
            <w:tcW w:w="830" w:type="dxa"/>
            <w:tcBorders>
              <w:bottom w:val="single" w:sz="4" w:space="0" w:color="auto"/>
            </w:tcBorders>
            <w:shd w:val="clear" w:color="auto" w:fill="auto"/>
          </w:tcPr>
          <w:p w14:paraId="40F093E5" w14:textId="4B8137AD" w:rsidR="0037498B" w:rsidRPr="0037498B" w:rsidRDefault="005D7302" w:rsidP="005D7302">
            <w:pPr>
              <w:tabs>
                <w:tab w:val="decimal" w:pos="610"/>
              </w:tabs>
              <w:ind w:left="-134" w:right="-142"/>
              <w:rPr>
                <w:sz w:val="18"/>
                <w:szCs w:val="18"/>
              </w:rPr>
            </w:pPr>
            <w:r>
              <w:rPr>
                <w:sz w:val="18"/>
                <w:szCs w:val="18"/>
              </w:rPr>
              <w:t>387,890</w:t>
            </w:r>
          </w:p>
        </w:tc>
        <w:tc>
          <w:tcPr>
            <w:tcW w:w="236" w:type="dxa"/>
            <w:shd w:val="clear" w:color="auto" w:fill="auto"/>
          </w:tcPr>
          <w:p w14:paraId="6866A0DD" w14:textId="77777777" w:rsidR="0037498B" w:rsidRPr="0037498B" w:rsidRDefault="0037498B" w:rsidP="0037498B">
            <w:pPr>
              <w:tabs>
                <w:tab w:val="decimal" w:pos="700"/>
              </w:tabs>
              <w:rPr>
                <w:sz w:val="18"/>
                <w:szCs w:val="18"/>
              </w:rPr>
            </w:pPr>
          </w:p>
        </w:tc>
        <w:tc>
          <w:tcPr>
            <w:tcW w:w="876" w:type="dxa"/>
            <w:tcBorders>
              <w:bottom w:val="single" w:sz="4" w:space="0" w:color="auto"/>
            </w:tcBorders>
            <w:shd w:val="clear" w:color="auto" w:fill="auto"/>
          </w:tcPr>
          <w:p w14:paraId="443634F9" w14:textId="483B166D" w:rsidR="0037498B" w:rsidRPr="0037498B" w:rsidRDefault="0037498B" w:rsidP="003328D2">
            <w:pPr>
              <w:tabs>
                <w:tab w:val="decimal" w:pos="654"/>
              </w:tabs>
              <w:ind w:left="-134" w:right="-76"/>
              <w:rPr>
                <w:sz w:val="18"/>
                <w:szCs w:val="18"/>
              </w:rPr>
            </w:pPr>
            <w:r w:rsidRPr="0037498B">
              <w:rPr>
                <w:sz w:val="18"/>
                <w:szCs w:val="18"/>
              </w:rPr>
              <w:t>143,810</w:t>
            </w:r>
          </w:p>
        </w:tc>
        <w:tc>
          <w:tcPr>
            <w:tcW w:w="237" w:type="dxa"/>
            <w:shd w:val="clear" w:color="auto" w:fill="auto"/>
          </w:tcPr>
          <w:p w14:paraId="6E9B0381" w14:textId="77777777" w:rsidR="0037498B" w:rsidRPr="0037498B" w:rsidRDefault="0037498B" w:rsidP="0037498B">
            <w:pPr>
              <w:tabs>
                <w:tab w:val="decimal" w:pos="510"/>
              </w:tabs>
              <w:rPr>
                <w:sz w:val="18"/>
                <w:szCs w:val="18"/>
              </w:rPr>
            </w:pPr>
          </w:p>
        </w:tc>
        <w:tc>
          <w:tcPr>
            <w:tcW w:w="717" w:type="dxa"/>
            <w:tcBorders>
              <w:bottom w:val="single" w:sz="4" w:space="0" w:color="auto"/>
            </w:tcBorders>
            <w:shd w:val="clear" w:color="auto" w:fill="auto"/>
          </w:tcPr>
          <w:p w14:paraId="4BE25DE7" w14:textId="5BAB40D3" w:rsidR="0037498B" w:rsidRPr="0037498B" w:rsidRDefault="005D7302" w:rsidP="0037498B">
            <w:pPr>
              <w:tabs>
                <w:tab w:val="decimal" w:pos="510"/>
              </w:tabs>
              <w:ind w:left="-134" w:right="-76"/>
              <w:rPr>
                <w:sz w:val="18"/>
                <w:szCs w:val="18"/>
              </w:rPr>
            </w:pPr>
            <w:r>
              <w:rPr>
                <w:sz w:val="18"/>
                <w:szCs w:val="18"/>
              </w:rPr>
              <w:t>148,878</w:t>
            </w:r>
          </w:p>
        </w:tc>
        <w:tc>
          <w:tcPr>
            <w:tcW w:w="236" w:type="dxa"/>
            <w:shd w:val="clear" w:color="auto" w:fill="auto"/>
          </w:tcPr>
          <w:p w14:paraId="46395271" w14:textId="77777777" w:rsidR="0037498B" w:rsidRPr="0037498B" w:rsidRDefault="0037498B" w:rsidP="0037498B">
            <w:pPr>
              <w:tabs>
                <w:tab w:val="decimal" w:pos="510"/>
              </w:tabs>
              <w:rPr>
                <w:sz w:val="18"/>
                <w:szCs w:val="18"/>
              </w:rPr>
            </w:pPr>
          </w:p>
        </w:tc>
        <w:tc>
          <w:tcPr>
            <w:tcW w:w="790" w:type="dxa"/>
            <w:tcBorders>
              <w:bottom w:val="single" w:sz="4" w:space="0" w:color="auto"/>
            </w:tcBorders>
            <w:shd w:val="clear" w:color="auto" w:fill="auto"/>
          </w:tcPr>
          <w:p w14:paraId="201C85A1" w14:textId="41B26A9D" w:rsidR="0037498B" w:rsidRPr="0037498B" w:rsidRDefault="0037498B" w:rsidP="0037498B">
            <w:pPr>
              <w:tabs>
                <w:tab w:val="decimal" w:pos="590"/>
              </w:tabs>
              <w:ind w:left="-134" w:right="-76"/>
              <w:rPr>
                <w:sz w:val="18"/>
                <w:szCs w:val="18"/>
              </w:rPr>
            </w:pPr>
            <w:r w:rsidRPr="0037498B">
              <w:rPr>
                <w:sz w:val="18"/>
                <w:szCs w:val="18"/>
              </w:rPr>
              <w:t>170,580</w:t>
            </w:r>
          </w:p>
        </w:tc>
        <w:tc>
          <w:tcPr>
            <w:tcW w:w="236" w:type="dxa"/>
            <w:shd w:val="clear" w:color="auto" w:fill="auto"/>
          </w:tcPr>
          <w:p w14:paraId="013F3D65" w14:textId="77777777" w:rsidR="0037498B" w:rsidRPr="0037498B" w:rsidRDefault="0037498B" w:rsidP="0037498B">
            <w:pPr>
              <w:tabs>
                <w:tab w:val="decimal" w:pos="700"/>
              </w:tabs>
              <w:rPr>
                <w:sz w:val="18"/>
                <w:szCs w:val="18"/>
              </w:rPr>
            </w:pPr>
          </w:p>
        </w:tc>
        <w:tc>
          <w:tcPr>
            <w:tcW w:w="1034" w:type="dxa"/>
            <w:tcBorders>
              <w:bottom w:val="single" w:sz="4" w:space="0" w:color="auto"/>
            </w:tcBorders>
            <w:shd w:val="clear" w:color="auto" w:fill="auto"/>
          </w:tcPr>
          <w:p w14:paraId="7222FF3D" w14:textId="578D460C" w:rsidR="0037498B" w:rsidRPr="0037498B" w:rsidRDefault="005D7302" w:rsidP="005D7302">
            <w:pPr>
              <w:tabs>
                <w:tab w:val="decimal" w:pos="813"/>
              </w:tabs>
              <w:ind w:left="-134" w:right="-105"/>
              <w:rPr>
                <w:sz w:val="18"/>
                <w:szCs w:val="18"/>
              </w:rPr>
            </w:pPr>
            <w:r>
              <w:rPr>
                <w:sz w:val="18"/>
                <w:szCs w:val="18"/>
              </w:rPr>
              <w:t>(536,768)</w:t>
            </w:r>
          </w:p>
        </w:tc>
        <w:tc>
          <w:tcPr>
            <w:tcW w:w="241" w:type="dxa"/>
            <w:shd w:val="clear" w:color="auto" w:fill="auto"/>
          </w:tcPr>
          <w:p w14:paraId="43A6C62A" w14:textId="77777777" w:rsidR="0037498B" w:rsidRPr="0037498B" w:rsidRDefault="0037498B" w:rsidP="0037498B">
            <w:pPr>
              <w:tabs>
                <w:tab w:val="decimal" w:pos="700"/>
              </w:tabs>
              <w:rPr>
                <w:sz w:val="18"/>
                <w:szCs w:val="18"/>
              </w:rPr>
            </w:pPr>
          </w:p>
        </w:tc>
        <w:tc>
          <w:tcPr>
            <w:tcW w:w="974" w:type="dxa"/>
            <w:tcBorders>
              <w:bottom w:val="single" w:sz="4" w:space="0" w:color="auto"/>
            </w:tcBorders>
            <w:shd w:val="clear" w:color="auto" w:fill="auto"/>
          </w:tcPr>
          <w:p w14:paraId="700D1A23" w14:textId="5798A809" w:rsidR="0037498B" w:rsidRPr="0037498B" w:rsidRDefault="0037498B" w:rsidP="005D7302">
            <w:pPr>
              <w:tabs>
                <w:tab w:val="decimal" w:pos="760"/>
              </w:tabs>
              <w:ind w:left="-134" w:right="-76"/>
              <w:rPr>
                <w:sz w:val="18"/>
                <w:szCs w:val="18"/>
              </w:rPr>
            </w:pPr>
            <w:r w:rsidRPr="0037498B">
              <w:rPr>
                <w:sz w:val="18"/>
                <w:szCs w:val="18"/>
              </w:rPr>
              <w:t>(314,390)</w:t>
            </w:r>
          </w:p>
        </w:tc>
        <w:tc>
          <w:tcPr>
            <w:tcW w:w="236" w:type="dxa"/>
            <w:shd w:val="clear" w:color="auto" w:fill="auto"/>
          </w:tcPr>
          <w:p w14:paraId="41B0AB99" w14:textId="77777777" w:rsidR="0037498B" w:rsidRPr="0037498B" w:rsidRDefault="0037498B" w:rsidP="0037498B">
            <w:pPr>
              <w:tabs>
                <w:tab w:val="decimal" w:pos="700"/>
              </w:tabs>
              <w:rPr>
                <w:sz w:val="18"/>
                <w:szCs w:val="18"/>
              </w:rPr>
            </w:pPr>
          </w:p>
        </w:tc>
        <w:tc>
          <w:tcPr>
            <w:tcW w:w="934" w:type="dxa"/>
            <w:tcBorders>
              <w:bottom w:val="single" w:sz="4" w:space="0" w:color="auto"/>
            </w:tcBorders>
            <w:shd w:val="clear" w:color="auto" w:fill="auto"/>
          </w:tcPr>
          <w:p w14:paraId="31B3E23A" w14:textId="4B9D25FF" w:rsidR="0037498B" w:rsidRPr="0037498B" w:rsidRDefault="005D7302" w:rsidP="003328D2">
            <w:pPr>
              <w:tabs>
                <w:tab w:val="decimal" w:pos="447"/>
              </w:tabs>
              <w:ind w:left="-134" w:right="-76"/>
              <w:rPr>
                <w:b/>
                <w:bCs/>
                <w:sz w:val="18"/>
                <w:szCs w:val="18"/>
              </w:rPr>
            </w:pPr>
            <w:r>
              <w:rPr>
                <w:b/>
                <w:bCs/>
                <w:sz w:val="18"/>
                <w:szCs w:val="18"/>
              </w:rPr>
              <w:t>-</w:t>
            </w:r>
          </w:p>
        </w:tc>
        <w:tc>
          <w:tcPr>
            <w:tcW w:w="239" w:type="dxa"/>
            <w:shd w:val="clear" w:color="auto" w:fill="auto"/>
          </w:tcPr>
          <w:p w14:paraId="5CFA9626" w14:textId="77777777" w:rsidR="0037498B" w:rsidRPr="0037498B" w:rsidRDefault="0037498B" w:rsidP="0037498B">
            <w:pPr>
              <w:tabs>
                <w:tab w:val="decimal" w:pos="700"/>
              </w:tabs>
              <w:rPr>
                <w:sz w:val="18"/>
                <w:szCs w:val="18"/>
              </w:rPr>
            </w:pPr>
          </w:p>
        </w:tc>
        <w:tc>
          <w:tcPr>
            <w:tcW w:w="892" w:type="dxa"/>
            <w:tcBorders>
              <w:bottom w:val="single" w:sz="4" w:space="0" w:color="auto"/>
            </w:tcBorders>
            <w:shd w:val="clear" w:color="auto" w:fill="auto"/>
          </w:tcPr>
          <w:p w14:paraId="145F09CC" w14:textId="3FE5A12E" w:rsidR="0037498B" w:rsidRPr="0037498B" w:rsidRDefault="0037498B" w:rsidP="00FF1F60">
            <w:pPr>
              <w:tabs>
                <w:tab w:val="decimal" w:pos="444"/>
              </w:tabs>
              <w:ind w:left="-134" w:right="-44"/>
              <w:rPr>
                <w:sz w:val="18"/>
                <w:szCs w:val="18"/>
              </w:rPr>
            </w:pPr>
            <w:r w:rsidRPr="0037498B">
              <w:rPr>
                <w:sz w:val="18"/>
                <w:szCs w:val="18"/>
              </w:rPr>
              <w:t>-</w:t>
            </w:r>
          </w:p>
        </w:tc>
      </w:tr>
      <w:tr w:rsidR="0037498B" w:rsidRPr="00F8326E" w14:paraId="1AC372B0" w14:textId="77777777" w:rsidTr="003328D2">
        <w:tc>
          <w:tcPr>
            <w:tcW w:w="3978" w:type="dxa"/>
            <w:shd w:val="clear" w:color="auto" w:fill="auto"/>
            <w:vAlign w:val="bottom"/>
          </w:tcPr>
          <w:p w14:paraId="4639C435" w14:textId="169DB521" w:rsidR="0037498B" w:rsidRPr="0037498B" w:rsidRDefault="0037498B" w:rsidP="0037498B">
            <w:pPr>
              <w:ind w:left="180" w:hanging="180"/>
              <w:rPr>
                <w:b/>
                <w:bCs/>
                <w:sz w:val="18"/>
                <w:szCs w:val="18"/>
              </w:rPr>
            </w:pPr>
            <w:r w:rsidRPr="0037498B">
              <w:rPr>
                <w:b/>
                <w:bCs/>
                <w:sz w:val="18"/>
                <w:szCs w:val="18"/>
              </w:rPr>
              <w:t>Total</w:t>
            </w:r>
            <w:r w:rsidR="00BB591F">
              <w:rPr>
                <w:b/>
                <w:bCs/>
                <w:sz w:val="18"/>
                <w:szCs w:val="18"/>
              </w:rPr>
              <w:t xml:space="preserve"> </w:t>
            </w:r>
            <w:r w:rsidR="00E96DE6">
              <w:rPr>
                <w:b/>
                <w:bCs/>
                <w:sz w:val="18"/>
                <w:szCs w:val="18"/>
              </w:rPr>
              <w:t>r</w:t>
            </w:r>
            <w:r w:rsidR="00BB591F">
              <w:rPr>
                <w:b/>
                <w:bCs/>
                <w:sz w:val="18"/>
                <w:szCs w:val="18"/>
              </w:rPr>
              <w:t>evenue</w:t>
            </w:r>
          </w:p>
        </w:tc>
        <w:tc>
          <w:tcPr>
            <w:tcW w:w="909" w:type="dxa"/>
            <w:tcBorders>
              <w:top w:val="single" w:sz="4" w:space="0" w:color="auto"/>
              <w:bottom w:val="double" w:sz="4" w:space="0" w:color="auto"/>
            </w:tcBorders>
            <w:shd w:val="clear" w:color="auto" w:fill="auto"/>
          </w:tcPr>
          <w:p w14:paraId="3128F43B" w14:textId="1F84DF13" w:rsidR="0037498B" w:rsidRPr="0037498B" w:rsidRDefault="00054D23" w:rsidP="0037498B">
            <w:pPr>
              <w:tabs>
                <w:tab w:val="decimal" w:pos="700"/>
              </w:tabs>
              <w:ind w:left="-134" w:right="-98"/>
              <w:rPr>
                <w:b/>
                <w:bCs/>
                <w:sz w:val="18"/>
                <w:szCs w:val="18"/>
              </w:rPr>
            </w:pPr>
            <w:r>
              <w:rPr>
                <w:b/>
                <w:bCs/>
                <w:sz w:val="18"/>
                <w:szCs w:val="18"/>
              </w:rPr>
              <w:t>1,577,</w:t>
            </w:r>
            <w:r w:rsidR="003328D2">
              <w:rPr>
                <w:b/>
                <w:bCs/>
                <w:sz w:val="18"/>
                <w:szCs w:val="18"/>
              </w:rPr>
              <w:t>6</w:t>
            </w:r>
            <w:r>
              <w:rPr>
                <w:b/>
                <w:bCs/>
                <w:sz w:val="18"/>
                <w:szCs w:val="18"/>
              </w:rPr>
              <w:t>74</w:t>
            </w:r>
          </w:p>
        </w:tc>
        <w:tc>
          <w:tcPr>
            <w:tcW w:w="238" w:type="dxa"/>
            <w:shd w:val="clear" w:color="auto" w:fill="auto"/>
          </w:tcPr>
          <w:p w14:paraId="0B2E4025" w14:textId="77777777" w:rsidR="0037498B" w:rsidRPr="0037498B" w:rsidRDefault="0037498B" w:rsidP="0037498B">
            <w:pPr>
              <w:tabs>
                <w:tab w:val="decimal" w:pos="700"/>
              </w:tabs>
              <w:rPr>
                <w:b/>
                <w:bCs/>
                <w:sz w:val="18"/>
                <w:szCs w:val="18"/>
              </w:rPr>
            </w:pPr>
          </w:p>
        </w:tc>
        <w:tc>
          <w:tcPr>
            <w:tcW w:w="905" w:type="dxa"/>
            <w:tcBorders>
              <w:top w:val="single" w:sz="4" w:space="0" w:color="auto"/>
              <w:bottom w:val="double" w:sz="4" w:space="0" w:color="auto"/>
            </w:tcBorders>
            <w:shd w:val="clear" w:color="auto" w:fill="auto"/>
          </w:tcPr>
          <w:p w14:paraId="085F9493" w14:textId="1CFE2CFA" w:rsidR="0037498B" w:rsidRPr="0037498B" w:rsidRDefault="0037498B" w:rsidP="0037498B">
            <w:pPr>
              <w:tabs>
                <w:tab w:val="decimal" w:pos="700"/>
              </w:tabs>
              <w:ind w:left="-134" w:right="-98"/>
              <w:rPr>
                <w:b/>
                <w:bCs/>
                <w:sz w:val="18"/>
                <w:szCs w:val="18"/>
              </w:rPr>
            </w:pPr>
            <w:r w:rsidRPr="0037498B">
              <w:rPr>
                <w:b/>
                <w:bCs/>
                <w:sz w:val="18"/>
                <w:szCs w:val="18"/>
              </w:rPr>
              <w:t>1,622,219</w:t>
            </w:r>
          </w:p>
        </w:tc>
        <w:tc>
          <w:tcPr>
            <w:tcW w:w="236" w:type="dxa"/>
            <w:shd w:val="clear" w:color="auto" w:fill="auto"/>
          </w:tcPr>
          <w:p w14:paraId="55D389AB" w14:textId="77777777" w:rsidR="0037498B" w:rsidRPr="0037498B" w:rsidRDefault="0037498B" w:rsidP="0037498B">
            <w:pPr>
              <w:tabs>
                <w:tab w:val="decimal" w:pos="700"/>
              </w:tabs>
              <w:rPr>
                <w:b/>
                <w:bCs/>
                <w:sz w:val="18"/>
                <w:szCs w:val="18"/>
              </w:rPr>
            </w:pPr>
          </w:p>
        </w:tc>
        <w:tc>
          <w:tcPr>
            <w:tcW w:w="830" w:type="dxa"/>
            <w:tcBorders>
              <w:top w:val="single" w:sz="4" w:space="0" w:color="auto"/>
              <w:bottom w:val="double" w:sz="4" w:space="0" w:color="auto"/>
            </w:tcBorders>
            <w:shd w:val="clear" w:color="auto" w:fill="auto"/>
          </w:tcPr>
          <w:p w14:paraId="2F553CCA" w14:textId="2B8AB5A7" w:rsidR="0037498B" w:rsidRPr="0037498B" w:rsidRDefault="005D7302" w:rsidP="005D7302">
            <w:pPr>
              <w:tabs>
                <w:tab w:val="decimal" w:pos="610"/>
              </w:tabs>
              <w:ind w:left="-134" w:right="-142"/>
              <w:rPr>
                <w:b/>
                <w:bCs/>
                <w:sz w:val="18"/>
                <w:szCs w:val="18"/>
              </w:rPr>
            </w:pPr>
            <w:r>
              <w:rPr>
                <w:b/>
                <w:bCs/>
                <w:sz w:val="18"/>
                <w:szCs w:val="18"/>
              </w:rPr>
              <w:t>387,890</w:t>
            </w:r>
          </w:p>
        </w:tc>
        <w:tc>
          <w:tcPr>
            <w:tcW w:w="236" w:type="dxa"/>
            <w:shd w:val="clear" w:color="auto" w:fill="auto"/>
          </w:tcPr>
          <w:p w14:paraId="7409D8C9" w14:textId="77777777" w:rsidR="0037498B" w:rsidRPr="0037498B" w:rsidRDefault="0037498B" w:rsidP="0037498B">
            <w:pPr>
              <w:tabs>
                <w:tab w:val="decimal" w:pos="700"/>
              </w:tabs>
              <w:rPr>
                <w:b/>
                <w:bCs/>
                <w:sz w:val="18"/>
                <w:szCs w:val="18"/>
              </w:rPr>
            </w:pPr>
          </w:p>
        </w:tc>
        <w:tc>
          <w:tcPr>
            <w:tcW w:w="876" w:type="dxa"/>
            <w:tcBorders>
              <w:top w:val="single" w:sz="4" w:space="0" w:color="auto"/>
              <w:bottom w:val="double" w:sz="4" w:space="0" w:color="auto"/>
            </w:tcBorders>
            <w:shd w:val="clear" w:color="auto" w:fill="auto"/>
          </w:tcPr>
          <w:p w14:paraId="38CE9B32" w14:textId="090656DB" w:rsidR="0037498B" w:rsidRPr="0037498B" w:rsidRDefault="0037498B" w:rsidP="003328D2">
            <w:pPr>
              <w:tabs>
                <w:tab w:val="decimal" w:pos="654"/>
              </w:tabs>
              <w:ind w:left="-134" w:right="-76"/>
              <w:rPr>
                <w:b/>
                <w:bCs/>
                <w:sz w:val="18"/>
                <w:szCs w:val="18"/>
              </w:rPr>
            </w:pPr>
            <w:r w:rsidRPr="0037498B">
              <w:rPr>
                <w:b/>
                <w:bCs/>
                <w:sz w:val="18"/>
                <w:szCs w:val="18"/>
              </w:rPr>
              <w:t>143,810</w:t>
            </w:r>
          </w:p>
        </w:tc>
        <w:tc>
          <w:tcPr>
            <w:tcW w:w="237" w:type="dxa"/>
            <w:shd w:val="clear" w:color="auto" w:fill="auto"/>
          </w:tcPr>
          <w:p w14:paraId="69249086" w14:textId="77777777" w:rsidR="0037498B" w:rsidRPr="0037498B" w:rsidRDefault="0037498B" w:rsidP="0037498B">
            <w:pPr>
              <w:tabs>
                <w:tab w:val="decimal" w:pos="510"/>
              </w:tabs>
              <w:rPr>
                <w:b/>
                <w:bCs/>
                <w:sz w:val="18"/>
                <w:szCs w:val="18"/>
              </w:rPr>
            </w:pPr>
          </w:p>
        </w:tc>
        <w:tc>
          <w:tcPr>
            <w:tcW w:w="717" w:type="dxa"/>
            <w:tcBorders>
              <w:top w:val="single" w:sz="4" w:space="0" w:color="auto"/>
              <w:bottom w:val="double" w:sz="4" w:space="0" w:color="auto"/>
            </w:tcBorders>
            <w:shd w:val="clear" w:color="auto" w:fill="auto"/>
          </w:tcPr>
          <w:p w14:paraId="3AC949D5" w14:textId="29CD6F0E" w:rsidR="0037498B" w:rsidRPr="0037498B" w:rsidRDefault="005D7302" w:rsidP="0037498B">
            <w:pPr>
              <w:tabs>
                <w:tab w:val="decimal" w:pos="510"/>
              </w:tabs>
              <w:ind w:left="-134" w:right="-76"/>
              <w:rPr>
                <w:b/>
                <w:bCs/>
                <w:sz w:val="18"/>
                <w:szCs w:val="18"/>
              </w:rPr>
            </w:pPr>
            <w:r>
              <w:rPr>
                <w:b/>
                <w:bCs/>
                <w:sz w:val="18"/>
                <w:szCs w:val="18"/>
              </w:rPr>
              <w:t>185,177</w:t>
            </w:r>
          </w:p>
        </w:tc>
        <w:tc>
          <w:tcPr>
            <w:tcW w:w="236" w:type="dxa"/>
            <w:shd w:val="clear" w:color="auto" w:fill="auto"/>
          </w:tcPr>
          <w:p w14:paraId="57225275" w14:textId="77777777" w:rsidR="0037498B" w:rsidRPr="0037498B" w:rsidRDefault="0037498B" w:rsidP="0037498B">
            <w:pPr>
              <w:tabs>
                <w:tab w:val="decimal" w:pos="510"/>
              </w:tabs>
              <w:rPr>
                <w:b/>
                <w:bCs/>
                <w:sz w:val="18"/>
                <w:szCs w:val="18"/>
              </w:rPr>
            </w:pPr>
          </w:p>
        </w:tc>
        <w:tc>
          <w:tcPr>
            <w:tcW w:w="790" w:type="dxa"/>
            <w:tcBorders>
              <w:top w:val="single" w:sz="4" w:space="0" w:color="auto"/>
              <w:bottom w:val="double" w:sz="4" w:space="0" w:color="auto"/>
            </w:tcBorders>
            <w:shd w:val="clear" w:color="auto" w:fill="auto"/>
          </w:tcPr>
          <w:p w14:paraId="5AC249CA" w14:textId="3E339D1F" w:rsidR="0037498B" w:rsidRPr="0037498B" w:rsidRDefault="0037498B" w:rsidP="0037498B">
            <w:pPr>
              <w:tabs>
                <w:tab w:val="decimal" w:pos="590"/>
              </w:tabs>
              <w:ind w:left="-134" w:right="-76"/>
              <w:rPr>
                <w:b/>
                <w:bCs/>
                <w:sz w:val="18"/>
                <w:szCs w:val="18"/>
              </w:rPr>
            </w:pPr>
            <w:r w:rsidRPr="0037498B">
              <w:rPr>
                <w:b/>
                <w:bCs/>
                <w:sz w:val="18"/>
                <w:szCs w:val="18"/>
              </w:rPr>
              <w:t>170,683</w:t>
            </w:r>
          </w:p>
        </w:tc>
        <w:tc>
          <w:tcPr>
            <w:tcW w:w="236" w:type="dxa"/>
            <w:shd w:val="clear" w:color="auto" w:fill="auto"/>
          </w:tcPr>
          <w:p w14:paraId="6A95AAD0" w14:textId="77777777" w:rsidR="0037498B" w:rsidRPr="0037498B" w:rsidRDefault="0037498B" w:rsidP="0037498B">
            <w:pPr>
              <w:tabs>
                <w:tab w:val="decimal" w:pos="700"/>
              </w:tabs>
              <w:rPr>
                <w:b/>
                <w:bCs/>
                <w:sz w:val="18"/>
                <w:szCs w:val="18"/>
              </w:rPr>
            </w:pPr>
          </w:p>
        </w:tc>
        <w:tc>
          <w:tcPr>
            <w:tcW w:w="1034" w:type="dxa"/>
            <w:tcBorders>
              <w:top w:val="single" w:sz="4" w:space="0" w:color="auto"/>
              <w:bottom w:val="double" w:sz="4" w:space="0" w:color="auto"/>
            </w:tcBorders>
            <w:shd w:val="clear" w:color="auto" w:fill="auto"/>
          </w:tcPr>
          <w:p w14:paraId="0AC6E500" w14:textId="0369672B" w:rsidR="0037498B" w:rsidRPr="0037498B" w:rsidRDefault="005D7302" w:rsidP="005D7302">
            <w:pPr>
              <w:tabs>
                <w:tab w:val="decimal" w:pos="813"/>
              </w:tabs>
              <w:ind w:left="-134" w:right="-105"/>
              <w:rPr>
                <w:b/>
                <w:bCs/>
                <w:sz w:val="18"/>
                <w:szCs w:val="18"/>
              </w:rPr>
            </w:pPr>
            <w:r>
              <w:rPr>
                <w:b/>
                <w:bCs/>
                <w:sz w:val="18"/>
                <w:szCs w:val="18"/>
              </w:rPr>
              <w:t>(536,768)</w:t>
            </w:r>
          </w:p>
        </w:tc>
        <w:tc>
          <w:tcPr>
            <w:tcW w:w="241" w:type="dxa"/>
            <w:shd w:val="clear" w:color="auto" w:fill="auto"/>
          </w:tcPr>
          <w:p w14:paraId="0B4BF902" w14:textId="77777777" w:rsidR="0037498B" w:rsidRPr="0037498B" w:rsidRDefault="0037498B" w:rsidP="0037498B">
            <w:pPr>
              <w:tabs>
                <w:tab w:val="decimal" w:pos="700"/>
              </w:tabs>
              <w:rPr>
                <w:sz w:val="18"/>
                <w:szCs w:val="18"/>
              </w:rPr>
            </w:pPr>
          </w:p>
        </w:tc>
        <w:tc>
          <w:tcPr>
            <w:tcW w:w="974" w:type="dxa"/>
            <w:tcBorders>
              <w:top w:val="single" w:sz="4" w:space="0" w:color="auto"/>
              <w:bottom w:val="double" w:sz="4" w:space="0" w:color="auto"/>
            </w:tcBorders>
            <w:shd w:val="clear" w:color="auto" w:fill="auto"/>
          </w:tcPr>
          <w:p w14:paraId="7C9C8A8E" w14:textId="614189B7" w:rsidR="0037498B" w:rsidRPr="0037498B" w:rsidRDefault="0037498B" w:rsidP="005D7302">
            <w:pPr>
              <w:tabs>
                <w:tab w:val="decimal" w:pos="760"/>
              </w:tabs>
              <w:ind w:left="-134" w:right="-76"/>
              <w:rPr>
                <w:b/>
                <w:bCs/>
                <w:sz w:val="18"/>
                <w:szCs w:val="18"/>
              </w:rPr>
            </w:pPr>
            <w:r w:rsidRPr="0037498B">
              <w:rPr>
                <w:b/>
                <w:bCs/>
                <w:sz w:val="18"/>
                <w:szCs w:val="18"/>
              </w:rPr>
              <w:t>(314,390)</w:t>
            </w:r>
          </w:p>
        </w:tc>
        <w:tc>
          <w:tcPr>
            <w:tcW w:w="236" w:type="dxa"/>
            <w:shd w:val="clear" w:color="auto" w:fill="auto"/>
          </w:tcPr>
          <w:p w14:paraId="1C7C58B5" w14:textId="77777777" w:rsidR="0037498B" w:rsidRPr="0037498B" w:rsidRDefault="0037498B" w:rsidP="0037498B">
            <w:pPr>
              <w:tabs>
                <w:tab w:val="decimal" w:pos="700"/>
              </w:tabs>
              <w:rPr>
                <w:b/>
                <w:bCs/>
                <w:sz w:val="18"/>
                <w:szCs w:val="18"/>
              </w:rPr>
            </w:pPr>
          </w:p>
        </w:tc>
        <w:tc>
          <w:tcPr>
            <w:tcW w:w="934" w:type="dxa"/>
            <w:tcBorders>
              <w:top w:val="single" w:sz="4" w:space="0" w:color="auto"/>
              <w:bottom w:val="double" w:sz="4" w:space="0" w:color="auto"/>
            </w:tcBorders>
            <w:shd w:val="clear" w:color="auto" w:fill="auto"/>
          </w:tcPr>
          <w:p w14:paraId="6963D99D" w14:textId="381898FE" w:rsidR="0037498B" w:rsidRPr="0037498B" w:rsidRDefault="005D7302" w:rsidP="0037498B">
            <w:pPr>
              <w:tabs>
                <w:tab w:val="decimal" w:pos="700"/>
              </w:tabs>
              <w:ind w:left="-134" w:right="-76"/>
              <w:rPr>
                <w:b/>
                <w:bCs/>
                <w:sz w:val="18"/>
                <w:szCs w:val="18"/>
              </w:rPr>
            </w:pPr>
            <w:r>
              <w:rPr>
                <w:b/>
                <w:bCs/>
                <w:sz w:val="18"/>
                <w:szCs w:val="18"/>
              </w:rPr>
              <w:t>1,613,973</w:t>
            </w:r>
          </w:p>
        </w:tc>
        <w:tc>
          <w:tcPr>
            <w:tcW w:w="239" w:type="dxa"/>
            <w:shd w:val="clear" w:color="auto" w:fill="auto"/>
          </w:tcPr>
          <w:p w14:paraId="36A04F47" w14:textId="77777777" w:rsidR="0037498B" w:rsidRPr="0037498B" w:rsidRDefault="0037498B" w:rsidP="0037498B">
            <w:pPr>
              <w:tabs>
                <w:tab w:val="decimal" w:pos="700"/>
              </w:tabs>
              <w:rPr>
                <w:b/>
                <w:bCs/>
                <w:sz w:val="18"/>
                <w:szCs w:val="18"/>
              </w:rPr>
            </w:pPr>
          </w:p>
        </w:tc>
        <w:tc>
          <w:tcPr>
            <w:tcW w:w="892" w:type="dxa"/>
            <w:tcBorders>
              <w:top w:val="single" w:sz="4" w:space="0" w:color="auto"/>
              <w:bottom w:val="double" w:sz="4" w:space="0" w:color="auto"/>
            </w:tcBorders>
            <w:shd w:val="clear" w:color="auto" w:fill="auto"/>
          </w:tcPr>
          <w:p w14:paraId="3F0E1835" w14:textId="30DE4B14" w:rsidR="0037498B" w:rsidRPr="0037498B" w:rsidRDefault="0037498B" w:rsidP="0037498B">
            <w:pPr>
              <w:tabs>
                <w:tab w:val="decimal" w:pos="700"/>
              </w:tabs>
              <w:ind w:left="-134" w:right="-76"/>
              <w:rPr>
                <w:b/>
                <w:bCs/>
                <w:sz w:val="18"/>
                <w:szCs w:val="18"/>
              </w:rPr>
            </w:pPr>
            <w:r w:rsidRPr="0037498B">
              <w:rPr>
                <w:b/>
                <w:bCs/>
                <w:sz w:val="18"/>
                <w:szCs w:val="18"/>
              </w:rPr>
              <w:t>1,622,322</w:t>
            </w:r>
          </w:p>
        </w:tc>
      </w:tr>
      <w:tr w:rsidR="0037498B" w:rsidRPr="000F242E" w14:paraId="35416042" w14:textId="77777777" w:rsidTr="003328D2">
        <w:trPr>
          <w:trHeight w:val="20"/>
        </w:trPr>
        <w:tc>
          <w:tcPr>
            <w:tcW w:w="3978" w:type="dxa"/>
            <w:shd w:val="clear" w:color="auto" w:fill="auto"/>
            <w:vAlign w:val="bottom"/>
          </w:tcPr>
          <w:p w14:paraId="57137DB6" w14:textId="77777777" w:rsidR="0037498B" w:rsidRPr="0037498B" w:rsidRDefault="0037498B" w:rsidP="0037498B">
            <w:pPr>
              <w:rPr>
                <w:sz w:val="18"/>
                <w:szCs w:val="18"/>
              </w:rPr>
            </w:pPr>
          </w:p>
        </w:tc>
        <w:tc>
          <w:tcPr>
            <w:tcW w:w="909" w:type="dxa"/>
            <w:tcBorders>
              <w:top w:val="double" w:sz="4" w:space="0" w:color="auto"/>
            </w:tcBorders>
            <w:shd w:val="clear" w:color="auto" w:fill="auto"/>
          </w:tcPr>
          <w:p w14:paraId="21CA9CAA" w14:textId="77777777" w:rsidR="0037498B" w:rsidRPr="0037498B" w:rsidRDefault="0037498B" w:rsidP="0037498B">
            <w:pPr>
              <w:tabs>
                <w:tab w:val="decimal" w:pos="700"/>
              </w:tabs>
              <w:ind w:left="-134" w:right="-76"/>
              <w:rPr>
                <w:sz w:val="18"/>
                <w:szCs w:val="18"/>
              </w:rPr>
            </w:pPr>
          </w:p>
        </w:tc>
        <w:tc>
          <w:tcPr>
            <w:tcW w:w="238" w:type="dxa"/>
            <w:shd w:val="clear" w:color="auto" w:fill="auto"/>
          </w:tcPr>
          <w:p w14:paraId="74E8EEA9" w14:textId="77777777" w:rsidR="0037498B" w:rsidRPr="0037498B" w:rsidRDefault="0037498B" w:rsidP="0037498B">
            <w:pPr>
              <w:tabs>
                <w:tab w:val="decimal" w:pos="700"/>
              </w:tabs>
              <w:rPr>
                <w:sz w:val="18"/>
                <w:szCs w:val="18"/>
              </w:rPr>
            </w:pPr>
          </w:p>
        </w:tc>
        <w:tc>
          <w:tcPr>
            <w:tcW w:w="905" w:type="dxa"/>
            <w:tcBorders>
              <w:top w:val="double" w:sz="4" w:space="0" w:color="auto"/>
            </w:tcBorders>
            <w:shd w:val="clear" w:color="auto" w:fill="auto"/>
          </w:tcPr>
          <w:p w14:paraId="2718BF7C" w14:textId="77777777" w:rsidR="0037498B" w:rsidRPr="0037498B" w:rsidRDefault="0037498B" w:rsidP="0037498B">
            <w:pPr>
              <w:tabs>
                <w:tab w:val="decimal" w:pos="700"/>
              </w:tabs>
              <w:ind w:left="-134" w:right="-76"/>
              <w:rPr>
                <w:sz w:val="18"/>
                <w:szCs w:val="18"/>
              </w:rPr>
            </w:pPr>
          </w:p>
        </w:tc>
        <w:tc>
          <w:tcPr>
            <w:tcW w:w="236" w:type="dxa"/>
            <w:shd w:val="clear" w:color="auto" w:fill="auto"/>
          </w:tcPr>
          <w:p w14:paraId="7B76B5B6" w14:textId="77777777" w:rsidR="0037498B" w:rsidRPr="0037498B" w:rsidRDefault="0037498B" w:rsidP="0037498B">
            <w:pPr>
              <w:tabs>
                <w:tab w:val="decimal" w:pos="700"/>
              </w:tabs>
              <w:rPr>
                <w:sz w:val="18"/>
                <w:szCs w:val="18"/>
              </w:rPr>
            </w:pPr>
          </w:p>
        </w:tc>
        <w:tc>
          <w:tcPr>
            <w:tcW w:w="830" w:type="dxa"/>
            <w:tcBorders>
              <w:top w:val="double" w:sz="4" w:space="0" w:color="auto"/>
            </w:tcBorders>
            <w:shd w:val="clear" w:color="auto" w:fill="auto"/>
          </w:tcPr>
          <w:p w14:paraId="1425F3C4" w14:textId="77777777" w:rsidR="0037498B" w:rsidRPr="0037498B" w:rsidRDefault="0037498B" w:rsidP="0037498B">
            <w:pPr>
              <w:tabs>
                <w:tab w:val="decimal" w:pos="700"/>
              </w:tabs>
              <w:ind w:left="-134" w:right="-76"/>
              <w:rPr>
                <w:sz w:val="18"/>
                <w:szCs w:val="18"/>
              </w:rPr>
            </w:pPr>
          </w:p>
        </w:tc>
        <w:tc>
          <w:tcPr>
            <w:tcW w:w="236" w:type="dxa"/>
            <w:shd w:val="clear" w:color="auto" w:fill="auto"/>
          </w:tcPr>
          <w:p w14:paraId="0F05685E" w14:textId="77777777" w:rsidR="0037498B" w:rsidRPr="0037498B" w:rsidRDefault="0037498B" w:rsidP="0037498B">
            <w:pPr>
              <w:tabs>
                <w:tab w:val="decimal" w:pos="700"/>
              </w:tabs>
              <w:rPr>
                <w:sz w:val="18"/>
                <w:szCs w:val="18"/>
              </w:rPr>
            </w:pPr>
          </w:p>
        </w:tc>
        <w:tc>
          <w:tcPr>
            <w:tcW w:w="876" w:type="dxa"/>
            <w:tcBorders>
              <w:top w:val="double" w:sz="4" w:space="0" w:color="auto"/>
            </w:tcBorders>
            <w:shd w:val="clear" w:color="auto" w:fill="auto"/>
          </w:tcPr>
          <w:p w14:paraId="5D81A089" w14:textId="77777777" w:rsidR="0037498B" w:rsidRPr="0037498B" w:rsidRDefault="0037498B" w:rsidP="0037498B">
            <w:pPr>
              <w:tabs>
                <w:tab w:val="decimal" w:pos="646"/>
              </w:tabs>
              <w:ind w:left="-134" w:right="-76"/>
              <w:rPr>
                <w:sz w:val="18"/>
                <w:szCs w:val="18"/>
              </w:rPr>
            </w:pPr>
          </w:p>
        </w:tc>
        <w:tc>
          <w:tcPr>
            <w:tcW w:w="237" w:type="dxa"/>
            <w:shd w:val="clear" w:color="auto" w:fill="auto"/>
          </w:tcPr>
          <w:p w14:paraId="50F87F0F" w14:textId="77777777" w:rsidR="0037498B" w:rsidRPr="0037498B" w:rsidRDefault="0037498B" w:rsidP="0037498B">
            <w:pPr>
              <w:tabs>
                <w:tab w:val="decimal" w:pos="510"/>
              </w:tabs>
              <w:rPr>
                <w:sz w:val="18"/>
                <w:szCs w:val="18"/>
              </w:rPr>
            </w:pPr>
          </w:p>
        </w:tc>
        <w:tc>
          <w:tcPr>
            <w:tcW w:w="717" w:type="dxa"/>
            <w:tcBorders>
              <w:top w:val="double" w:sz="4" w:space="0" w:color="auto"/>
            </w:tcBorders>
            <w:shd w:val="clear" w:color="auto" w:fill="auto"/>
          </w:tcPr>
          <w:p w14:paraId="682F53BD" w14:textId="77777777" w:rsidR="0037498B" w:rsidRPr="0037498B" w:rsidRDefault="0037498B" w:rsidP="0037498B">
            <w:pPr>
              <w:tabs>
                <w:tab w:val="decimal" w:pos="510"/>
              </w:tabs>
              <w:ind w:left="-134" w:right="-76"/>
              <w:rPr>
                <w:sz w:val="18"/>
                <w:szCs w:val="18"/>
              </w:rPr>
            </w:pPr>
          </w:p>
        </w:tc>
        <w:tc>
          <w:tcPr>
            <w:tcW w:w="236" w:type="dxa"/>
            <w:shd w:val="clear" w:color="auto" w:fill="auto"/>
          </w:tcPr>
          <w:p w14:paraId="7AAC6C13" w14:textId="77777777" w:rsidR="0037498B" w:rsidRPr="0037498B" w:rsidRDefault="0037498B" w:rsidP="0037498B">
            <w:pPr>
              <w:tabs>
                <w:tab w:val="decimal" w:pos="510"/>
              </w:tabs>
              <w:rPr>
                <w:sz w:val="18"/>
                <w:szCs w:val="18"/>
              </w:rPr>
            </w:pPr>
          </w:p>
        </w:tc>
        <w:tc>
          <w:tcPr>
            <w:tcW w:w="790" w:type="dxa"/>
            <w:tcBorders>
              <w:top w:val="double" w:sz="4" w:space="0" w:color="auto"/>
            </w:tcBorders>
            <w:shd w:val="clear" w:color="auto" w:fill="auto"/>
          </w:tcPr>
          <w:p w14:paraId="43BAFCC1" w14:textId="77777777" w:rsidR="0037498B" w:rsidRPr="0037498B" w:rsidRDefault="0037498B" w:rsidP="0037498B">
            <w:pPr>
              <w:tabs>
                <w:tab w:val="decimal" w:pos="590"/>
              </w:tabs>
              <w:ind w:left="-134" w:right="-76"/>
              <w:rPr>
                <w:sz w:val="18"/>
                <w:szCs w:val="18"/>
              </w:rPr>
            </w:pPr>
          </w:p>
        </w:tc>
        <w:tc>
          <w:tcPr>
            <w:tcW w:w="236" w:type="dxa"/>
            <w:shd w:val="clear" w:color="auto" w:fill="auto"/>
          </w:tcPr>
          <w:p w14:paraId="777F48A8" w14:textId="77777777" w:rsidR="0037498B" w:rsidRPr="0037498B" w:rsidRDefault="0037498B" w:rsidP="0037498B">
            <w:pPr>
              <w:tabs>
                <w:tab w:val="decimal" w:pos="700"/>
              </w:tabs>
              <w:rPr>
                <w:sz w:val="18"/>
                <w:szCs w:val="18"/>
              </w:rPr>
            </w:pPr>
          </w:p>
        </w:tc>
        <w:tc>
          <w:tcPr>
            <w:tcW w:w="1034" w:type="dxa"/>
            <w:tcBorders>
              <w:top w:val="double" w:sz="4" w:space="0" w:color="auto"/>
            </w:tcBorders>
            <w:shd w:val="clear" w:color="auto" w:fill="auto"/>
          </w:tcPr>
          <w:p w14:paraId="69135F59" w14:textId="77777777" w:rsidR="0037498B" w:rsidRPr="0037498B" w:rsidRDefault="0037498B" w:rsidP="0037498B">
            <w:pPr>
              <w:tabs>
                <w:tab w:val="decimal" w:pos="700"/>
              </w:tabs>
              <w:ind w:left="25" w:right="-465" w:firstLine="90"/>
              <w:rPr>
                <w:sz w:val="18"/>
                <w:szCs w:val="18"/>
              </w:rPr>
            </w:pPr>
          </w:p>
        </w:tc>
        <w:tc>
          <w:tcPr>
            <w:tcW w:w="241" w:type="dxa"/>
            <w:shd w:val="clear" w:color="auto" w:fill="auto"/>
          </w:tcPr>
          <w:p w14:paraId="273DBF29" w14:textId="77777777" w:rsidR="0037498B" w:rsidRPr="0037498B" w:rsidRDefault="0037498B" w:rsidP="0037498B">
            <w:pPr>
              <w:tabs>
                <w:tab w:val="decimal" w:pos="700"/>
              </w:tabs>
              <w:rPr>
                <w:sz w:val="18"/>
                <w:szCs w:val="18"/>
              </w:rPr>
            </w:pPr>
          </w:p>
        </w:tc>
        <w:tc>
          <w:tcPr>
            <w:tcW w:w="974" w:type="dxa"/>
            <w:tcBorders>
              <w:top w:val="double" w:sz="4" w:space="0" w:color="auto"/>
            </w:tcBorders>
            <w:shd w:val="clear" w:color="auto" w:fill="auto"/>
          </w:tcPr>
          <w:p w14:paraId="06DB5BF8" w14:textId="77777777" w:rsidR="0037498B" w:rsidRPr="0037498B" w:rsidRDefault="0037498B" w:rsidP="0037498B">
            <w:pPr>
              <w:tabs>
                <w:tab w:val="decimal" w:pos="700"/>
              </w:tabs>
              <w:ind w:left="-134" w:right="-76"/>
              <w:rPr>
                <w:sz w:val="18"/>
                <w:szCs w:val="18"/>
              </w:rPr>
            </w:pPr>
          </w:p>
        </w:tc>
        <w:tc>
          <w:tcPr>
            <w:tcW w:w="236" w:type="dxa"/>
            <w:shd w:val="clear" w:color="auto" w:fill="auto"/>
          </w:tcPr>
          <w:p w14:paraId="2863E4EE" w14:textId="77777777" w:rsidR="0037498B" w:rsidRPr="0037498B" w:rsidRDefault="0037498B" w:rsidP="0037498B">
            <w:pPr>
              <w:tabs>
                <w:tab w:val="decimal" w:pos="700"/>
              </w:tabs>
              <w:rPr>
                <w:sz w:val="18"/>
                <w:szCs w:val="18"/>
              </w:rPr>
            </w:pPr>
          </w:p>
        </w:tc>
        <w:tc>
          <w:tcPr>
            <w:tcW w:w="934" w:type="dxa"/>
            <w:tcBorders>
              <w:top w:val="double" w:sz="4" w:space="0" w:color="auto"/>
            </w:tcBorders>
            <w:shd w:val="clear" w:color="auto" w:fill="auto"/>
          </w:tcPr>
          <w:p w14:paraId="1B523BE8" w14:textId="77777777" w:rsidR="0037498B" w:rsidRPr="0037498B" w:rsidRDefault="0037498B" w:rsidP="0037498B">
            <w:pPr>
              <w:tabs>
                <w:tab w:val="decimal" w:pos="700"/>
              </w:tabs>
              <w:ind w:left="-134" w:right="-76"/>
              <w:rPr>
                <w:sz w:val="18"/>
                <w:szCs w:val="18"/>
              </w:rPr>
            </w:pPr>
          </w:p>
        </w:tc>
        <w:tc>
          <w:tcPr>
            <w:tcW w:w="239" w:type="dxa"/>
            <w:shd w:val="clear" w:color="auto" w:fill="auto"/>
          </w:tcPr>
          <w:p w14:paraId="3CD0E4A9" w14:textId="77777777" w:rsidR="0037498B" w:rsidRPr="0037498B" w:rsidRDefault="0037498B" w:rsidP="0037498B">
            <w:pPr>
              <w:tabs>
                <w:tab w:val="decimal" w:pos="700"/>
              </w:tabs>
              <w:rPr>
                <w:sz w:val="18"/>
                <w:szCs w:val="18"/>
              </w:rPr>
            </w:pPr>
          </w:p>
        </w:tc>
        <w:tc>
          <w:tcPr>
            <w:tcW w:w="892" w:type="dxa"/>
            <w:tcBorders>
              <w:top w:val="double" w:sz="4" w:space="0" w:color="auto"/>
            </w:tcBorders>
            <w:shd w:val="clear" w:color="auto" w:fill="auto"/>
          </w:tcPr>
          <w:p w14:paraId="34E0F5C5" w14:textId="77777777" w:rsidR="0037498B" w:rsidRPr="0037498B" w:rsidRDefault="0037498B" w:rsidP="0037498B">
            <w:pPr>
              <w:tabs>
                <w:tab w:val="decimal" w:pos="700"/>
              </w:tabs>
              <w:ind w:left="-134" w:right="-76"/>
              <w:rPr>
                <w:sz w:val="18"/>
                <w:szCs w:val="18"/>
              </w:rPr>
            </w:pPr>
          </w:p>
        </w:tc>
      </w:tr>
      <w:tr w:rsidR="0037498B" w:rsidRPr="00F8326E" w14:paraId="7ABC4160" w14:textId="77777777" w:rsidTr="003328D2">
        <w:tc>
          <w:tcPr>
            <w:tcW w:w="3978" w:type="dxa"/>
            <w:shd w:val="clear" w:color="auto" w:fill="auto"/>
            <w:vAlign w:val="bottom"/>
          </w:tcPr>
          <w:p w14:paraId="281687B7" w14:textId="77777777" w:rsidR="0037498B" w:rsidRPr="0037498B" w:rsidRDefault="0037498B" w:rsidP="0037498B">
            <w:pPr>
              <w:rPr>
                <w:b/>
                <w:bCs/>
                <w:i/>
                <w:iCs/>
                <w:sz w:val="18"/>
                <w:szCs w:val="18"/>
              </w:rPr>
            </w:pPr>
            <w:r w:rsidRPr="0037498B">
              <w:rPr>
                <w:b/>
                <w:bCs/>
                <w:i/>
                <w:iCs/>
                <w:sz w:val="18"/>
                <w:szCs w:val="18"/>
              </w:rPr>
              <w:t>Disaggregation of revenue</w:t>
            </w:r>
          </w:p>
        </w:tc>
        <w:tc>
          <w:tcPr>
            <w:tcW w:w="909" w:type="dxa"/>
            <w:shd w:val="clear" w:color="auto" w:fill="auto"/>
          </w:tcPr>
          <w:p w14:paraId="036132C1" w14:textId="77777777" w:rsidR="0037498B" w:rsidRPr="0037498B" w:rsidRDefault="0037498B" w:rsidP="0037498B">
            <w:pPr>
              <w:tabs>
                <w:tab w:val="decimal" w:pos="700"/>
              </w:tabs>
              <w:ind w:left="-134" w:right="-76"/>
              <w:rPr>
                <w:sz w:val="18"/>
                <w:szCs w:val="18"/>
              </w:rPr>
            </w:pPr>
          </w:p>
        </w:tc>
        <w:tc>
          <w:tcPr>
            <w:tcW w:w="238" w:type="dxa"/>
            <w:shd w:val="clear" w:color="auto" w:fill="auto"/>
          </w:tcPr>
          <w:p w14:paraId="42E4BD3A" w14:textId="77777777" w:rsidR="0037498B" w:rsidRPr="0037498B" w:rsidRDefault="0037498B" w:rsidP="0037498B">
            <w:pPr>
              <w:tabs>
                <w:tab w:val="decimal" w:pos="700"/>
              </w:tabs>
              <w:rPr>
                <w:sz w:val="18"/>
                <w:szCs w:val="18"/>
              </w:rPr>
            </w:pPr>
          </w:p>
        </w:tc>
        <w:tc>
          <w:tcPr>
            <w:tcW w:w="905" w:type="dxa"/>
            <w:shd w:val="clear" w:color="auto" w:fill="auto"/>
          </w:tcPr>
          <w:p w14:paraId="5C3C2CDD" w14:textId="77777777" w:rsidR="0037498B" w:rsidRPr="0037498B" w:rsidRDefault="0037498B" w:rsidP="0037498B">
            <w:pPr>
              <w:tabs>
                <w:tab w:val="decimal" w:pos="700"/>
              </w:tabs>
              <w:ind w:left="-134" w:right="-76"/>
              <w:rPr>
                <w:sz w:val="18"/>
                <w:szCs w:val="18"/>
              </w:rPr>
            </w:pPr>
          </w:p>
        </w:tc>
        <w:tc>
          <w:tcPr>
            <w:tcW w:w="236" w:type="dxa"/>
            <w:shd w:val="clear" w:color="auto" w:fill="auto"/>
          </w:tcPr>
          <w:p w14:paraId="0B920F7A" w14:textId="77777777" w:rsidR="0037498B" w:rsidRPr="0037498B" w:rsidRDefault="0037498B" w:rsidP="0037498B">
            <w:pPr>
              <w:tabs>
                <w:tab w:val="decimal" w:pos="700"/>
              </w:tabs>
              <w:rPr>
                <w:sz w:val="18"/>
                <w:szCs w:val="18"/>
              </w:rPr>
            </w:pPr>
          </w:p>
        </w:tc>
        <w:tc>
          <w:tcPr>
            <w:tcW w:w="830" w:type="dxa"/>
            <w:shd w:val="clear" w:color="auto" w:fill="auto"/>
          </w:tcPr>
          <w:p w14:paraId="7D687217" w14:textId="77777777" w:rsidR="0037498B" w:rsidRPr="0037498B" w:rsidRDefault="0037498B" w:rsidP="0037498B">
            <w:pPr>
              <w:tabs>
                <w:tab w:val="decimal" w:pos="700"/>
              </w:tabs>
              <w:ind w:left="-134" w:right="-76"/>
              <w:rPr>
                <w:sz w:val="18"/>
                <w:szCs w:val="18"/>
              </w:rPr>
            </w:pPr>
          </w:p>
        </w:tc>
        <w:tc>
          <w:tcPr>
            <w:tcW w:w="236" w:type="dxa"/>
            <w:shd w:val="clear" w:color="auto" w:fill="auto"/>
          </w:tcPr>
          <w:p w14:paraId="2AEDD418" w14:textId="77777777" w:rsidR="0037498B" w:rsidRPr="0037498B" w:rsidRDefault="0037498B" w:rsidP="0037498B">
            <w:pPr>
              <w:tabs>
                <w:tab w:val="decimal" w:pos="700"/>
              </w:tabs>
              <w:rPr>
                <w:sz w:val="18"/>
                <w:szCs w:val="18"/>
              </w:rPr>
            </w:pPr>
          </w:p>
        </w:tc>
        <w:tc>
          <w:tcPr>
            <w:tcW w:w="876" w:type="dxa"/>
            <w:shd w:val="clear" w:color="auto" w:fill="auto"/>
          </w:tcPr>
          <w:p w14:paraId="00EE5A64" w14:textId="77777777" w:rsidR="0037498B" w:rsidRPr="0037498B" w:rsidRDefault="0037498B" w:rsidP="0037498B">
            <w:pPr>
              <w:tabs>
                <w:tab w:val="decimal" w:pos="646"/>
              </w:tabs>
              <w:ind w:left="-134" w:right="-76"/>
              <w:rPr>
                <w:sz w:val="18"/>
                <w:szCs w:val="18"/>
              </w:rPr>
            </w:pPr>
          </w:p>
        </w:tc>
        <w:tc>
          <w:tcPr>
            <w:tcW w:w="237" w:type="dxa"/>
            <w:shd w:val="clear" w:color="auto" w:fill="auto"/>
          </w:tcPr>
          <w:p w14:paraId="530E4E3F" w14:textId="77777777" w:rsidR="0037498B" w:rsidRPr="0037498B" w:rsidRDefault="0037498B" w:rsidP="0037498B">
            <w:pPr>
              <w:tabs>
                <w:tab w:val="decimal" w:pos="510"/>
              </w:tabs>
              <w:rPr>
                <w:sz w:val="18"/>
                <w:szCs w:val="18"/>
              </w:rPr>
            </w:pPr>
          </w:p>
        </w:tc>
        <w:tc>
          <w:tcPr>
            <w:tcW w:w="717" w:type="dxa"/>
            <w:shd w:val="clear" w:color="auto" w:fill="auto"/>
          </w:tcPr>
          <w:p w14:paraId="66DCAF43" w14:textId="77777777" w:rsidR="0037498B" w:rsidRPr="0037498B" w:rsidRDefault="0037498B" w:rsidP="0037498B">
            <w:pPr>
              <w:tabs>
                <w:tab w:val="decimal" w:pos="510"/>
              </w:tabs>
              <w:ind w:left="-134" w:right="-76"/>
              <w:rPr>
                <w:sz w:val="18"/>
                <w:szCs w:val="18"/>
              </w:rPr>
            </w:pPr>
          </w:p>
        </w:tc>
        <w:tc>
          <w:tcPr>
            <w:tcW w:w="236" w:type="dxa"/>
            <w:shd w:val="clear" w:color="auto" w:fill="auto"/>
          </w:tcPr>
          <w:p w14:paraId="3B3C839E" w14:textId="77777777" w:rsidR="0037498B" w:rsidRPr="0037498B" w:rsidRDefault="0037498B" w:rsidP="0037498B">
            <w:pPr>
              <w:tabs>
                <w:tab w:val="decimal" w:pos="510"/>
              </w:tabs>
              <w:rPr>
                <w:sz w:val="18"/>
                <w:szCs w:val="18"/>
              </w:rPr>
            </w:pPr>
          </w:p>
        </w:tc>
        <w:tc>
          <w:tcPr>
            <w:tcW w:w="790" w:type="dxa"/>
            <w:shd w:val="clear" w:color="auto" w:fill="auto"/>
          </w:tcPr>
          <w:p w14:paraId="1B921BEB" w14:textId="77777777" w:rsidR="0037498B" w:rsidRPr="0037498B" w:rsidRDefault="0037498B" w:rsidP="0037498B">
            <w:pPr>
              <w:tabs>
                <w:tab w:val="decimal" w:pos="590"/>
              </w:tabs>
              <w:ind w:left="-134" w:right="-76"/>
              <w:rPr>
                <w:sz w:val="18"/>
                <w:szCs w:val="18"/>
              </w:rPr>
            </w:pPr>
          </w:p>
        </w:tc>
        <w:tc>
          <w:tcPr>
            <w:tcW w:w="236" w:type="dxa"/>
            <w:shd w:val="clear" w:color="auto" w:fill="auto"/>
          </w:tcPr>
          <w:p w14:paraId="4F45BFD7" w14:textId="77777777" w:rsidR="0037498B" w:rsidRPr="0037498B" w:rsidRDefault="0037498B" w:rsidP="0037498B">
            <w:pPr>
              <w:tabs>
                <w:tab w:val="decimal" w:pos="700"/>
              </w:tabs>
              <w:rPr>
                <w:sz w:val="18"/>
                <w:szCs w:val="18"/>
              </w:rPr>
            </w:pPr>
          </w:p>
        </w:tc>
        <w:tc>
          <w:tcPr>
            <w:tcW w:w="1034" w:type="dxa"/>
            <w:shd w:val="clear" w:color="auto" w:fill="auto"/>
          </w:tcPr>
          <w:p w14:paraId="41DD8128" w14:textId="77777777" w:rsidR="0037498B" w:rsidRPr="0037498B" w:rsidRDefault="0037498B" w:rsidP="0037498B">
            <w:pPr>
              <w:tabs>
                <w:tab w:val="decimal" w:pos="700"/>
              </w:tabs>
              <w:ind w:left="25" w:right="-465" w:firstLine="90"/>
              <w:rPr>
                <w:sz w:val="18"/>
                <w:szCs w:val="18"/>
              </w:rPr>
            </w:pPr>
          </w:p>
        </w:tc>
        <w:tc>
          <w:tcPr>
            <w:tcW w:w="241" w:type="dxa"/>
            <w:shd w:val="clear" w:color="auto" w:fill="auto"/>
          </w:tcPr>
          <w:p w14:paraId="69B0C481" w14:textId="77777777" w:rsidR="0037498B" w:rsidRPr="0037498B" w:rsidRDefault="0037498B" w:rsidP="0037498B">
            <w:pPr>
              <w:tabs>
                <w:tab w:val="decimal" w:pos="700"/>
              </w:tabs>
              <w:rPr>
                <w:sz w:val="18"/>
                <w:szCs w:val="18"/>
              </w:rPr>
            </w:pPr>
          </w:p>
        </w:tc>
        <w:tc>
          <w:tcPr>
            <w:tcW w:w="974" w:type="dxa"/>
            <w:shd w:val="clear" w:color="auto" w:fill="auto"/>
          </w:tcPr>
          <w:p w14:paraId="3D6F750F" w14:textId="77777777" w:rsidR="0037498B" w:rsidRPr="0037498B" w:rsidRDefault="0037498B" w:rsidP="0037498B">
            <w:pPr>
              <w:tabs>
                <w:tab w:val="decimal" w:pos="700"/>
              </w:tabs>
              <w:ind w:left="-134" w:right="-76"/>
              <w:rPr>
                <w:sz w:val="18"/>
                <w:szCs w:val="18"/>
              </w:rPr>
            </w:pPr>
          </w:p>
        </w:tc>
        <w:tc>
          <w:tcPr>
            <w:tcW w:w="236" w:type="dxa"/>
            <w:shd w:val="clear" w:color="auto" w:fill="auto"/>
          </w:tcPr>
          <w:p w14:paraId="77EAA560" w14:textId="77777777" w:rsidR="0037498B" w:rsidRPr="0037498B" w:rsidRDefault="0037498B" w:rsidP="0037498B">
            <w:pPr>
              <w:tabs>
                <w:tab w:val="decimal" w:pos="700"/>
              </w:tabs>
              <w:rPr>
                <w:sz w:val="18"/>
                <w:szCs w:val="18"/>
              </w:rPr>
            </w:pPr>
          </w:p>
        </w:tc>
        <w:tc>
          <w:tcPr>
            <w:tcW w:w="934" w:type="dxa"/>
            <w:shd w:val="clear" w:color="auto" w:fill="auto"/>
          </w:tcPr>
          <w:p w14:paraId="7FD74769" w14:textId="77777777" w:rsidR="0037498B" w:rsidRPr="0037498B" w:rsidRDefault="0037498B" w:rsidP="0037498B">
            <w:pPr>
              <w:tabs>
                <w:tab w:val="decimal" w:pos="700"/>
              </w:tabs>
              <w:ind w:left="-134" w:right="-76"/>
              <w:rPr>
                <w:sz w:val="18"/>
                <w:szCs w:val="18"/>
              </w:rPr>
            </w:pPr>
          </w:p>
        </w:tc>
        <w:tc>
          <w:tcPr>
            <w:tcW w:w="239" w:type="dxa"/>
            <w:shd w:val="clear" w:color="auto" w:fill="auto"/>
          </w:tcPr>
          <w:p w14:paraId="00DB8AF3" w14:textId="77777777" w:rsidR="0037498B" w:rsidRPr="0037498B" w:rsidRDefault="0037498B" w:rsidP="0037498B">
            <w:pPr>
              <w:tabs>
                <w:tab w:val="decimal" w:pos="700"/>
              </w:tabs>
              <w:rPr>
                <w:sz w:val="18"/>
                <w:szCs w:val="18"/>
              </w:rPr>
            </w:pPr>
          </w:p>
        </w:tc>
        <w:tc>
          <w:tcPr>
            <w:tcW w:w="892" w:type="dxa"/>
            <w:shd w:val="clear" w:color="auto" w:fill="auto"/>
          </w:tcPr>
          <w:p w14:paraId="016E2CE0" w14:textId="77777777" w:rsidR="0037498B" w:rsidRPr="0037498B" w:rsidRDefault="0037498B" w:rsidP="0037498B">
            <w:pPr>
              <w:tabs>
                <w:tab w:val="decimal" w:pos="700"/>
              </w:tabs>
              <w:ind w:left="-134" w:right="-76"/>
              <w:rPr>
                <w:sz w:val="18"/>
                <w:szCs w:val="18"/>
              </w:rPr>
            </w:pPr>
          </w:p>
        </w:tc>
      </w:tr>
      <w:tr w:rsidR="0037498B" w:rsidRPr="00F8326E" w14:paraId="4E44DC64" w14:textId="77777777" w:rsidTr="003328D2">
        <w:tc>
          <w:tcPr>
            <w:tcW w:w="3978" w:type="dxa"/>
            <w:shd w:val="clear" w:color="auto" w:fill="auto"/>
          </w:tcPr>
          <w:p w14:paraId="2324E777" w14:textId="77777777" w:rsidR="0037498B" w:rsidRPr="0037498B" w:rsidRDefault="0037498B" w:rsidP="0037498B">
            <w:pPr>
              <w:rPr>
                <w:sz w:val="18"/>
                <w:szCs w:val="18"/>
              </w:rPr>
            </w:pPr>
            <w:r w:rsidRPr="0037498B">
              <w:rPr>
                <w:b/>
                <w:bCs/>
                <w:sz w:val="18"/>
                <w:szCs w:val="18"/>
              </w:rPr>
              <w:t xml:space="preserve">Primary geographical markets </w:t>
            </w:r>
          </w:p>
        </w:tc>
        <w:tc>
          <w:tcPr>
            <w:tcW w:w="909" w:type="dxa"/>
            <w:shd w:val="clear" w:color="auto" w:fill="auto"/>
          </w:tcPr>
          <w:p w14:paraId="59D07474" w14:textId="77777777" w:rsidR="0037498B" w:rsidRPr="0037498B" w:rsidRDefault="0037498B" w:rsidP="0037498B">
            <w:pPr>
              <w:tabs>
                <w:tab w:val="decimal" w:pos="700"/>
              </w:tabs>
              <w:ind w:left="-134" w:right="-76"/>
              <w:rPr>
                <w:sz w:val="18"/>
                <w:szCs w:val="18"/>
              </w:rPr>
            </w:pPr>
          </w:p>
        </w:tc>
        <w:tc>
          <w:tcPr>
            <w:tcW w:w="238" w:type="dxa"/>
            <w:shd w:val="clear" w:color="auto" w:fill="auto"/>
          </w:tcPr>
          <w:p w14:paraId="2D107722" w14:textId="77777777" w:rsidR="0037498B" w:rsidRPr="0037498B" w:rsidRDefault="0037498B" w:rsidP="0037498B">
            <w:pPr>
              <w:tabs>
                <w:tab w:val="decimal" w:pos="700"/>
              </w:tabs>
              <w:rPr>
                <w:sz w:val="18"/>
                <w:szCs w:val="18"/>
              </w:rPr>
            </w:pPr>
          </w:p>
        </w:tc>
        <w:tc>
          <w:tcPr>
            <w:tcW w:w="905" w:type="dxa"/>
            <w:shd w:val="clear" w:color="auto" w:fill="auto"/>
          </w:tcPr>
          <w:p w14:paraId="6BB729E4" w14:textId="77777777" w:rsidR="0037498B" w:rsidRPr="0037498B" w:rsidRDefault="0037498B" w:rsidP="0037498B">
            <w:pPr>
              <w:tabs>
                <w:tab w:val="decimal" w:pos="700"/>
              </w:tabs>
              <w:ind w:left="-134" w:right="-76"/>
              <w:rPr>
                <w:sz w:val="18"/>
                <w:szCs w:val="18"/>
              </w:rPr>
            </w:pPr>
          </w:p>
        </w:tc>
        <w:tc>
          <w:tcPr>
            <w:tcW w:w="236" w:type="dxa"/>
            <w:shd w:val="clear" w:color="auto" w:fill="auto"/>
          </w:tcPr>
          <w:p w14:paraId="6CCF0829" w14:textId="77777777" w:rsidR="0037498B" w:rsidRPr="0037498B" w:rsidRDefault="0037498B" w:rsidP="0037498B">
            <w:pPr>
              <w:tabs>
                <w:tab w:val="decimal" w:pos="700"/>
              </w:tabs>
              <w:rPr>
                <w:sz w:val="18"/>
                <w:szCs w:val="18"/>
              </w:rPr>
            </w:pPr>
          </w:p>
        </w:tc>
        <w:tc>
          <w:tcPr>
            <w:tcW w:w="830" w:type="dxa"/>
            <w:shd w:val="clear" w:color="auto" w:fill="auto"/>
          </w:tcPr>
          <w:p w14:paraId="5D79024E" w14:textId="77777777" w:rsidR="0037498B" w:rsidRPr="0037498B" w:rsidRDefault="0037498B" w:rsidP="0037498B">
            <w:pPr>
              <w:tabs>
                <w:tab w:val="decimal" w:pos="700"/>
              </w:tabs>
              <w:ind w:left="-134" w:right="-76"/>
              <w:rPr>
                <w:sz w:val="18"/>
                <w:szCs w:val="18"/>
              </w:rPr>
            </w:pPr>
          </w:p>
        </w:tc>
        <w:tc>
          <w:tcPr>
            <w:tcW w:w="236" w:type="dxa"/>
            <w:shd w:val="clear" w:color="auto" w:fill="auto"/>
          </w:tcPr>
          <w:p w14:paraId="065A5C75" w14:textId="77777777" w:rsidR="0037498B" w:rsidRPr="0037498B" w:rsidRDefault="0037498B" w:rsidP="0037498B">
            <w:pPr>
              <w:tabs>
                <w:tab w:val="decimal" w:pos="700"/>
              </w:tabs>
              <w:rPr>
                <w:sz w:val="18"/>
                <w:szCs w:val="18"/>
              </w:rPr>
            </w:pPr>
          </w:p>
        </w:tc>
        <w:tc>
          <w:tcPr>
            <w:tcW w:w="876" w:type="dxa"/>
            <w:shd w:val="clear" w:color="auto" w:fill="auto"/>
          </w:tcPr>
          <w:p w14:paraId="53999A1E" w14:textId="77777777" w:rsidR="0037498B" w:rsidRPr="0037498B" w:rsidRDefault="0037498B" w:rsidP="0037498B">
            <w:pPr>
              <w:tabs>
                <w:tab w:val="decimal" w:pos="646"/>
              </w:tabs>
              <w:ind w:left="-134" w:right="-76"/>
              <w:rPr>
                <w:sz w:val="18"/>
                <w:szCs w:val="18"/>
              </w:rPr>
            </w:pPr>
          </w:p>
        </w:tc>
        <w:tc>
          <w:tcPr>
            <w:tcW w:w="237" w:type="dxa"/>
            <w:shd w:val="clear" w:color="auto" w:fill="auto"/>
          </w:tcPr>
          <w:p w14:paraId="46BA51C8" w14:textId="77777777" w:rsidR="0037498B" w:rsidRPr="0037498B" w:rsidRDefault="0037498B" w:rsidP="0037498B">
            <w:pPr>
              <w:tabs>
                <w:tab w:val="decimal" w:pos="510"/>
              </w:tabs>
              <w:rPr>
                <w:sz w:val="18"/>
                <w:szCs w:val="18"/>
              </w:rPr>
            </w:pPr>
          </w:p>
        </w:tc>
        <w:tc>
          <w:tcPr>
            <w:tcW w:w="717" w:type="dxa"/>
            <w:shd w:val="clear" w:color="auto" w:fill="auto"/>
          </w:tcPr>
          <w:p w14:paraId="74E03A2C" w14:textId="77777777" w:rsidR="0037498B" w:rsidRPr="0037498B" w:rsidRDefault="0037498B" w:rsidP="0037498B">
            <w:pPr>
              <w:tabs>
                <w:tab w:val="decimal" w:pos="510"/>
              </w:tabs>
              <w:ind w:left="-134" w:right="-76"/>
              <w:rPr>
                <w:sz w:val="18"/>
                <w:szCs w:val="18"/>
              </w:rPr>
            </w:pPr>
          </w:p>
        </w:tc>
        <w:tc>
          <w:tcPr>
            <w:tcW w:w="236" w:type="dxa"/>
            <w:shd w:val="clear" w:color="auto" w:fill="auto"/>
          </w:tcPr>
          <w:p w14:paraId="5924A5FD" w14:textId="77777777" w:rsidR="0037498B" w:rsidRPr="0037498B" w:rsidRDefault="0037498B" w:rsidP="0037498B">
            <w:pPr>
              <w:tabs>
                <w:tab w:val="decimal" w:pos="510"/>
              </w:tabs>
              <w:rPr>
                <w:sz w:val="18"/>
                <w:szCs w:val="18"/>
              </w:rPr>
            </w:pPr>
          </w:p>
        </w:tc>
        <w:tc>
          <w:tcPr>
            <w:tcW w:w="790" w:type="dxa"/>
            <w:shd w:val="clear" w:color="auto" w:fill="auto"/>
          </w:tcPr>
          <w:p w14:paraId="6E00CC6D" w14:textId="77777777" w:rsidR="0037498B" w:rsidRPr="0037498B" w:rsidRDefault="0037498B" w:rsidP="0037498B">
            <w:pPr>
              <w:tabs>
                <w:tab w:val="decimal" w:pos="590"/>
              </w:tabs>
              <w:ind w:left="-134" w:right="-76"/>
              <w:rPr>
                <w:sz w:val="18"/>
                <w:szCs w:val="18"/>
              </w:rPr>
            </w:pPr>
          </w:p>
        </w:tc>
        <w:tc>
          <w:tcPr>
            <w:tcW w:w="236" w:type="dxa"/>
            <w:shd w:val="clear" w:color="auto" w:fill="auto"/>
          </w:tcPr>
          <w:p w14:paraId="2FAF528E" w14:textId="77777777" w:rsidR="0037498B" w:rsidRPr="0037498B" w:rsidRDefault="0037498B" w:rsidP="0037498B">
            <w:pPr>
              <w:tabs>
                <w:tab w:val="decimal" w:pos="700"/>
              </w:tabs>
              <w:rPr>
                <w:sz w:val="18"/>
                <w:szCs w:val="18"/>
              </w:rPr>
            </w:pPr>
          </w:p>
        </w:tc>
        <w:tc>
          <w:tcPr>
            <w:tcW w:w="1034" w:type="dxa"/>
            <w:shd w:val="clear" w:color="auto" w:fill="auto"/>
          </w:tcPr>
          <w:p w14:paraId="73FEED38" w14:textId="77777777" w:rsidR="0037498B" w:rsidRPr="0037498B" w:rsidRDefault="0037498B" w:rsidP="0037498B">
            <w:pPr>
              <w:tabs>
                <w:tab w:val="decimal" w:pos="700"/>
              </w:tabs>
              <w:ind w:left="25" w:right="-465" w:firstLine="90"/>
              <w:rPr>
                <w:sz w:val="18"/>
                <w:szCs w:val="18"/>
              </w:rPr>
            </w:pPr>
          </w:p>
        </w:tc>
        <w:tc>
          <w:tcPr>
            <w:tcW w:w="241" w:type="dxa"/>
            <w:shd w:val="clear" w:color="auto" w:fill="auto"/>
          </w:tcPr>
          <w:p w14:paraId="15DF832B" w14:textId="77777777" w:rsidR="0037498B" w:rsidRPr="0037498B" w:rsidRDefault="0037498B" w:rsidP="0037498B">
            <w:pPr>
              <w:tabs>
                <w:tab w:val="decimal" w:pos="700"/>
              </w:tabs>
              <w:rPr>
                <w:sz w:val="18"/>
                <w:szCs w:val="18"/>
              </w:rPr>
            </w:pPr>
          </w:p>
        </w:tc>
        <w:tc>
          <w:tcPr>
            <w:tcW w:w="974" w:type="dxa"/>
            <w:shd w:val="clear" w:color="auto" w:fill="auto"/>
          </w:tcPr>
          <w:p w14:paraId="3AB7CBFB" w14:textId="77777777" w:rsidR="0037498B" w:rsidRPr="0037498B" w:rsidRDefault="0037498B" w:rsidP="0037498B">
            <w:pPr>
              <w:tabs>
                <w:tab w:val="decimal" w:pos="700"/>
              </w:tabs>
              <w:ind w:left="-134" w:right="-76"/>
              <w:rPr>
                <w:sz w:val="18"/>
                <w:szCs w:val="18"/>
              </w:rPr>
            </w:pPr>
          </w:p>
        </w:tc>
        <w:tc>
          <w:tcPr>
            <w:tcW w:w="236" w:type="dxa"/>
            <w:shd w:val="clear" w:color="auto" w:fill="auto"/>
          </w:tcPr>
          <w:p w14:paraId="38194156" w14:textId="77777777" w:rsidR="0037498B" w:rsidRPr="0037498B" w:rsidRDefault="0037498B" w:rsidP="0037498B">
            <w:pPr>
              <w:tabs>
                <w:tab w:val="decimal" w:pos="700"/>
              </w:tabs>
              <w:rPr>
                <w:sz w:val="18"/>
                <w:szCs w:val="18"/>
              </w:rPr>
            </w:pPr>
          </w:p>
        </w:tc>
        <w:tc>
          <w:tcPr>
            <w:tcW w:w="934" w:type="dxa"/>
            <w:shd w:val="clear" w:color="auto" w:fill="auto"/>
          </w:tcPr>
          <w:p w14:paraId="3BEC6253" w14:textId="77777777" w:rsidR="0037498B" w:rsidRPr="0037498B" w:rsidRDefault="0037498B" w:rsidP="0037498B">
            <w:pPr>
              <w:tabs>
                <w:tab w:val="decimal" w:pos="700"/>
              </w:tabs>
              <w:ind w:left="-134" w:right="-76"/>
              <w:rPr>
                <w:sz w:val="18"/>
                <w:szCs w:val="18"/>
              </w:rPr>
            </w:pPr>
          </w:p>
        </w:tc>
        <w:tc>
          <w:tcPr>
            <w:tcW w:w="239" w:type="dxa"/>
            <w:shd w:val="clear" w:color="auto" w:fill="auto"/>
          </w:tcPr>
          <w:p w14:paraId="7684DB12" w14:textId="77777777" w:rsidR="0037498B" w:rsidRPr="0037498B" w:rsidRDefault="0037498B" w:rsidP="0037498B">
            <w:pPr>
              <w:tabs>
                <w:tab w:val="decimal" w:pos="700"/>
              </w:tabs>
              <w:rPr>
                <w:sz w:val="18"/>
                <w:szCs w:val="18"/>
              </w:rPr>
            </w:pPr>
          </w:p>
        </w:tc>
        <w:tc>
          <w:tcPr>
            <w:tcW w:w="892" w:type="dxa"/>
            <w:shd w:val="clear" w:color="auto" w:fill="auto"/>
          </w:tcPr>
          <w:p w14:paraId="61D54855" w14:textId="77777777" w:rsidR="0037498B" w:rsidRPr="0037498B" w:rsidRDefault="0037498B" w:rsidP="0037498B">
            <w:pPr>
              <w:tabs>
                <w:tab w:val="decimal" w:pos="700"/>
              </w:tabs>
              <w:ind w:left="-134" w:right="-76"/>
              <w:rPr>
                <w:sz w:val="18"/>
                <w:szCs w:val="18"/>
              </w:rPr>
            </w:pPr>
          </w:p>
        </w:tc>
      </w:tr>
      <w:tr w:rsidR="0037498B" w:rsidRPr="00F8326E" w14:paraId="200AC850" w14:textId="77777777" w:rsidTr="003328D2">
        <w:tc>
          <w:tcPr>
            <w:tcW w:w="3978" w:type="dxa"/>
            <w:shd w:val="clear" w:color="auto" w:fill="auto"/>
          </w:tcPr>
          <w:p w14:paraId="42C7B74D" w14:textId="77777777" w:rsidR="0037498B" w:rsidRPr="0037498B" w:rsidRDefault="0037498B" w:rsidP="0037498B">
            <w:pPr>
              <w:rPr>
                <w:sz w:val="18"/>
                <w:szCs w:val="18"/>
              </w:rPr>
            </w:pPr>
            <w:r w:rsidRPr="0037498B">
              <w:rPr>
                <w:sz w:val="18"/>
                <w:szCs w:val="18"/>
              </w:rPr>
              <w:t>Thailand</w:t>
            </w:r>
          </w:p>
        </w:tc>
        <w:tc>
          <w:tcPr>
            <w:tcW w:w="909" w:type="dxa"/>
            <w:shd w:val="clear" w:color="auto" w:fill="auto"/>
          </w:tcPr>
          <w:p w14:paraId="02CFF00D" w14:textId="52F417B9" w:rsidR="0037498B" w:rsidRPr="0037498B" w:rsidRDefault="00054D23" w:rsidP="0037498B">
            <w:pPr>
              <w:tabs>
                <w:tab w:val="decimal" w:pos="700"/>
              </w:tabs>
              <w:ind w:left="-134" w:right="-66"/>
              <w:rPr>
                <w:sz w:val="18"/>
                <w:szCs w:val="18"/>
              </w:rPr>
            </w:pPr>
            <w:r>
              <w:rPr>
                <w:sz w:val="18"/>
                <w:szCs w:val="18"/>
              </w:rPr>
              <w:t>95,008</w:t>
            </w:r>
          </w:p>
        </w:tc>
        <w:tc>
          <w:tcPr>
            <w:tcW w:w="238" w:type="dxa"/>
            <w:shd w:val="clear" w:color="auto" w:fill="auto"/>
          </w:tcPr>
          <w:p w14:paraId="7E38C57C" w14:textId="77777777" w:rsidR="0037498B" w:rsidRPr="0037498B" w:rsidRDefault="0037498B" w:rsidP="0037498B">
            <w:pPr>
              <w:tabs>
                <w:tab w:val="decimal" w:pos="700"/>
              </w:tabs>
              <w:rPr>
                <w:sz w:val="18"/>
                <w:szCs w:val="18"/>
              </w:rPr>
            </w:pPr>
          </w:p>
        </w:tc>
        <w:tc>
          <w:tcPr>
            <w:tcW w:w="905" w:type="dxa"/>
            <w:shd w:val="clear" w:color="auto" w:fill="auto"/>
          </w:tcPr>
          <w:p w14:paraId="62FD310A" w14:textId="2F5763BA" w:rsidR="0037498B" w:rsidRPr="0037498B" w:rsidRDefault="0037498B" w:rsidP="00FF1F60">
            <w:pPr>
              <w:tabs>
                <w:tab w:val="decimal" w:pos="435"/>
              </w:tabs>
              <w:ind w:left="-134" w:right="-66"/>
              <w:rPr>
                <w:sz w:val="18"/>
                <w:szCs w:val="18"/>
              </w:rPr>
            </w:pPr>
            <w:r w:rsidRPr="0037498B">
              <w:rPr>
                <w:sz w:val="18"/>
                <w:szCs w:val="18"/>
              </w:rPr>
              <w:t>-</w:t>
            </w:r>
          </w:p>
        </w:tc>
        <w:tc>
          <w:tcPr>
            <w:tcW w:w="236" w:type="dxa"/>
            <w:shd w:val="clear" w:color="auto" w:fill="auto"/>
          </w:tcPr>
          <w:p w14:paraId="264F3B4E" w14:textId="77777777" w:rsidR="0037498B" w:rsidRPr="0037498B" w:rsidRDefault="0037498B" w:rsidP="0037498B">
            <w:pPr>
              <w:tabs>
                <w:tab w:val="decimal" w:pos="700"/>
              </w:tabs>
              <w:rPr>
                <w:sz w:val="18"/>
                <w:szCs w:val="18"/>
              </w:rPr>
            </w:pPr>
          </w:p>
        </w:tc>
        <w:tc>
          <w:tcPr>
            <w:tcW w:w="830" w:type="dxa"/>
            <w:shd w:val="clear" w:color="auto" w:fill="auto"/>
          </w:tcPr>
          <w:p w14:paraId="48A2DDAD" w14:textId="69A28011" w:rsidR="0037498B" w:rsidRPr="0037498B" w:rsidRDefault="005D7302" w:rsidP="005D7302">
            <w:pPr>
              <w:tabs>
                <w:tab w:val="decimal" w:pos="610"/>
              </w:tabs>
              <w:ind w:left="-134" w:right="-142"/>
              <w:rPr>
                <w:sz w:val="18"/>
                <w:szCs w:val="18"/>
              </w:rPr>
            </w:pPr>
            <w:r>
              <w:rPr>
                <w:sz w:val="18"/>
                <w:szCs w:val="18"/>
              </w:rPr>
              <w:t>387,890</w:t>
            </w:r>
          </w:p>
        </w:tc>
        <w:tc>
          <w:tcPr>
            <w:tcW w:w="236" w:type="dxa"/>
            <w:shd w:val="clear" w:color="auto" w:fill="auto"/>
          </w:tcPr>
          <w:p w14:paraId="2B1F147C" w14:textId="77777777" w:rsidR="0037498B" w:rsidRPr="0037498B" w:rsidRDefault="0037498B" w:rsidP="0037498B">
            <w:pPr>
              <w:tabs>
                <w:tab w:val="decimal" w:pos="700"/>
              </w:tabs>
              <w:rPr>
                <w:sz w:val="18"/>
                <w:szCs w:val="18"/>
              </w:rPr>
            </w:pPr>
          </w:p>
        </w:tc>
        <w:tc>
          <w:tcPr>
            <w:tcW w:w="876" w:type="dxa"/>
            <w:shd w:val="clear" w:color="auto" w:fill="auto"/>
          </w:tcPr>
          <w:p w14:paraId="62619C55" w14:textId="29292951" w:rsidR="0037498B" w:rsidRPr="0037498B" w:rsidRDefault="0037498B" w:rsidP="003328D2">
            <w:pPr>
              <w:tabs>
                <w:tab w:val="decimal" w:pos="654"/>
              </w:tabs>
              <w:ind w:left="-134" w:right="-76"/>
              <w:rPr>
                <w:sz w:val="18"/>
                <w:szCs w:val="18"/>
              </w:rPr>
            </w:pPr>
            <w:r w:rsidRPr="0037498B">
              <w:rPr>
                <w:sz w:val="18"/>
                <w:szCs w:val="18"/>
              </w:rPr>
              <w:t>143,810</w:t>
            </w:r>
          </w:p>
        </w:tc>
        <w:tc>
          <w:tcPr>
            <w:tcW w:w="237" w:type="dxa"/>
            <w:shd w:val="clear" w:color="auto" w:fill="auto"/>
          </w:tcPr>
          <w:p w14:paraId="55B74710" w14:textId="77777777" w:rsidR="0037498B" w:rsidRPr="0037498B" w:rsidRDefault="0037498B" w:rsidP="0037498B">
            <w:pPr>
              <w:tabs>
                <w:tab w:val="decimal" w:pos="510"/>
              </w:tabs>
              <w:rPr>
                <w:sz w:val="18"/>
                <w:szCs w:val="18"/>
              </w:rPr>
            </w:pPr>
          </w:p>
        </w:tc>
        <w:tc>
          <w:tcPr>
            <w:tcW w:w="717" w:type="dxa"/>
            <w:shd w:val="clear" w:color="auto" w:fill="auto"/>
          </w:tcPr>
          <w:p w14:paraId="732E1703" w14:textId="65A28827" w:rsidR="0037498B" w:rsidRPr="0037498B" w:rsidRDefault="005D7302" w:rsidP="0037498B">
            <w:pPr>
              <w:tabs>
                <w:tab w:val="decimal" w:pos="510"/>
              </w:tabs>
              <w:ind w:left="-134" w:right="-76"/>
              <w:rPr>
                <w:sz w:val="18"/>
                <w:szCs w:val="18"/>
              </w:rPr>
            </w:pPr>
            <w:r>
              <w:rPr>
                <w:sz w:val="18"/>
                <w:szCs w:val="18"/>
              </w:rPr>
              <w:t>148,878</w:t>
            </w:r>
          </w:p>
        </w:tc>
        <w:tc>
          <w:tcPr>
            <w:tcW w:w="236" w:type="dxa"/>
            <w:shd w:val="clear" w:color="auto" w:fill="auto"/>
          </w:tcPr>
          <w:p w14:paraId="4A35C500" w14:textId="77777777" w:rsidR="0037498B" w:rsidRPr="0037498B" w:rsidRDefault="0037498B" w:rsidP="0037498B">
            <w:pPr>
              <w:tabs>
                <w:tab w:val="decimal" w:pos="510"/>
              </w:tabs>
              <w:rPr>
                <w:sz w:val="18"/>
                <w:szCs w:val="18"/>
              </w:rPr>
            </w:pPr>
          </w:p>
        </w:tc>
        <w:tc>
          <w:tcPr>
            <w:tcW w:w="790" w:type="dxa"/>
            <w:shd w:val="clear" w:color="auto" w:fill="auto"/>
          </w:tcPr>
          <w:p w14:paraId="0BD37508" w14:textId="1B98B76F" w:rsidR="0037498B" w:rsidRPr="0037498B" w:rsidRDefault="0037498B" w:rsidP="0037498B">
            <w:pPr>
              <w:tabs>
                <w:tab w:val="decimal" w:pos="590"/>
              </w:tabs>
              <w:ind w:left="-134" w:right="-76"/>
              <w:rPr>
                <w:sz w:val="18"/>
                <w:szCs w:val="18"/>
              </w:rPr>
            </w:pPr>
            <w:r w:rsidRPr="0037498B">
              <w:rPr>
                <w:sz w:val="18"/>
                <w:szCs w:val="18"/>
              </w:rPr>
              <w:t>170,580</w:t>
            </w:r>
          </w:p>
        </w:tc>
        <w:tc>
          <w:tcPr>
            <w:tcW w:w="236" w:type="dxa"/>
            <w:shd w:val="clear" w:color="auto" w:fill="auto"/>
          </w:tcPr>
          <w:p w14:paraId="4A3D7A30" w14:textId="77777777" w:rsidR="0037498B" w:rsidRPr="0037498B" w:rsidRDefault="0037498B" w:rsidP="0037498B">
            <w:pPr>
              <w:tabs>
                <w:tab w:val="decimal" w:pos="700"/>
              </w:tabs>
              <w:rPr>
                <w:sz w:val="18"/>
                <w:szCs w:val="18"/>
              </w:rPr>
            </w:pPr>
          </w:p>
        </w:tc>
        <w:tc>
          <w:tcPr>
            <w:tcW w:w="1034" w:type="dxa"/>
            <w:shd w:val="clear" w:color="auto" w:fill="auto"/>
          </w:tcPr>
          <w:p w14:paraId="33856BD0" w14:textId="1A192DB1" w:rsidR="0037498B" w:rsidRPr="0037498B" w:rsidRDefault="005D7302" w:rsidP="005D7302">
            <w:pPr>
              <w:tabs>
                <w:tab w:val="decimal" w:pos="813"/>
              </w:tabs>
              <w:ind w:left="-134" w:right="-105"/>
              <w:rPr>
                <w:sz w:val="18"/>
                <w:szCs w:val="18"/>
              </w:rPr>
            </w:pPr>
            <w:r>
              <w:rPr>
                <w:sz w:val="18"/>
                <w:szCs w:val="18"/>
              </w:rPr>
              <w:t>(536,768)</w:t>
            </w:r>
          </w:p>
        </w:tc>
        <w:tc>
          <w:tcPr>
            <w:tcW w:w="241" w:type="dxa"/>
            <w:shd w:val="clear" w:color="auto" w:fill="auto"/>
          </w:tcPr>
          <w:p w14:paraId="2085E561" w14:textId="77777777" w:rsidR="0037498B" w:rsidRPr="0037498B" w:rsidRDefault="0037498B" w:rsidP="0037498B">
            <w:pPr>
              <w:tabs>
                <w:tab w:val="decimal" w:pos="700"/>
              </w:tabs>
              <w:rPr>
                <w:sz w:val="18"/>
                <w:szCs w:val="18"/>
              </w:rPr>
            </w:pPr>
          </w:p>
        </w:tc>
        <w:tc>
          <w:tcPr>
            <w:tcW w:w="974" w:type="dxa"/>
            <w:shd w:val="clear" w:color="auto" w:fill="auto"/>
          </w:tcPr>
          <w:p w14:paraId="4BBD7368" w14:textId="6D7AE3A0" w:rsidR="0037498B" w:rsidRPr="0037498B" w:rsidRDefault="0037498B" w:rsidP="005D7302">
            <w:pPr>
              <w:tabs>
                <w:tab w:val="decimal" w:pos="760"/>
              </w:tabs>
              <w:ind w:left="-134" w:right="-76"/>
              <w:rPr>
                <w:sz w:val="18"/>
                <w:szCs w:val="18"/>
              </w:rPr>
            </w:pPr>
            <w:r w:rsidRPr="0037498B">
              <w:rPr>
                <w:sz w:val="18"/>
                <w:szCs w:val="18"/>
              </w:rPr>
              <w:t>(314,390)</w:t>
            </w:r>
          </w:p>
        </w:tc>
        <w:tc>
          <w:tcPr>
            <w:tcW w:w="236" w:type="dxa"/>
            <w:shd w:val="clear" w:color="auto" w:fill="auto"/>
          </w:tcPr>
          <w:p w14:paraId="3E014D53" w14:textId="77777777" w:rsidR="0037498B" w:rsidRPr="0037498B" w:rsidRDefault="0037498B" w:rsidP="0037498B">
            <w:pPr>
              <w:tabs>
                <w:tab w:val="decimal" w:pos="700"/>
              </w:tabs>
              <w:rPr>
                <w:sz w:val="18"/>
                <w:szCs w:val="18"/>
              </w:rPr>
            </w:pPr>
          </w:p>
        </w:tc>
        <w:tc>
          <w:tcPr>
            <w:tcW w:w="934" w:type="dxa"/>
            <w:shd w:val="clear" w:color="auto" w:fill="auto"/>
          </w:tcPr>
          <w:p w14:paraId="53003C3F" w14:textId="160A3EEE" w:rsidR="0037498B" w:rsidRPr="0037498B" w:rsidRDefault="005D7302" w:rsidP="0037498B">
            <w:pPr>
              <w:tabs>
                <w:tab w:val="decimal" w:pos="700"/>
              </w:tabs>
              <w:ind w:left="-134" w:right="-76"/>
              <w:rPr>
                <w:sz w:val="18"/>
                <w:szCs w:val="18"/>
              </w:rPr>
            </w:pPr>
            <w:r>
              <w:rPr>
                <w:sz w:val="18"/>
                <w:szCs w:val="18"/>
              </w:rPr>
              <w:t>95,008</w:t>
            </w:r>
          </w:p>
        </w:tc>
        <w:tc>
          <w:tcPr>
            <w:tcW w:w="239" w:type="dxa"/>
            <w:shd w:val="clear" w:color="auto" w:fill="auto"/>
          </w:tcPr>
          <w:p w14:paraId="4B142796" w14:textId="77777777" w:rsidR="0037498B" w:rsidRPr="0037498B" w:rsidRDefault="0037498B" w:rsidP="0037498B">
            <w:pPr>
              <w:tabs>
                <w:tab w:val="decimal" w:pos="700"/>
              </w:tabs>
              <w:rPr>
                <w:sz w:val="18"/>
                <w:szCs w:val="18"/>
              </w:rPr>
            </w:pPr>
          </w:p>
        </w:tc>
        <w:tc>
          <w:tcPr>
            <w:tcW w:w="892" w:type="dxa"/>
            <w:shd w:val="clear" w:color="auto" w:fill="auto"/>
          </w:tcPr>
          <w:p w14:paraId="5F3F7224" w14:textId="38BA4EF5" w:rsidR="0037498B" w:rsidRPr="0037498B" w:rsidRDefault="0037498B" w:rsidP="00FF1F60">
            <w:pPr>
              <w:tabs>
                <w:tab w:val="decimal" w:pos="444"/>
              </w:tabs>
              <w:ind w:left="-134" w:right="-44"/>
              <w:rPr>
                <w:sz w:val="18"/>
                <w:szCs w:val="18"/>
              </w:rPr>
            </w:pPr>
            <w:r w:rsidRPr="0037498B">
              <w:rPr>
                <w:sz w:val="18"/>
                <w:szCs w:val="18"/>
              </w:rPr>
              <w:t>-</w:t>
            </w:r>
          </w:p>
        </w:tc>
      </w:tr>
      <w:tr w:rsidR="0037498B" w:rsidRPr="00F8326E" w14:paraId="2B8FF385" w14:textId="77777777" w:rsidTr="003328D2">
        <w:tc>
          <w:tcPr>
            <w:tcW w:w="3978" w:type="dxa"/>
            <w:shd w:val="clear" w:color="auto" w:fill="auto"/>
          </w:tcPr>
          <w:p w14:paraId="3316C93B" w14:textId="77777777" w:rsidR="0037498B" w:rsidRPr="0037498B" w:rsidRDefault="0037498B" w:rsidP="0037498B">
            <w:pPr>
              <w:rPr>
                <w:sz w:val="18"/>
                <w:szCs w:val="18"/>
              </w:rPr>
            </w:pPr>
            <w:r w:rsidRPr="0037498B">
              <w:rPr>
                <w:sz w:val="18"/>
                <w:szCs w:val="18"/>
              </w:rPr>
              <w:t>Japan</w:t>
            </w:r>
          </w:p>
        </w:tc>
        <w:tc>
          <w:tcPr>
            <w:tcW w:w="909" w:type="dxa"/>
            <w:tcBorders>
              <w:bottom w:val="single" w:sz="4" w:space="0" w:color="auto"/>
            </w:tcBorders>
            <w:shd w:val="clear" w:color="auto" w:fill="auto"/>
          </w:tcPr>
          <w:p w14:paraId="0C32B77A" w14:textId="092BEFD0" w:rsidR="0037498B" w:rsidRPr="0037498B" w:rsidRDefault="00054D23" w:rsidP="0037498B">
            <w:pPr>
              <w:tabs>
                <w:tab w:val="decimal" w:pos="700"/>
              </w:tabs>
              <w:ind w:left="-134" w:right="-98"/>
              <w:rPr>
                <w:sz w:val="18"/>
                <w:szCs w:val="18"/>
              </w:rPr>
            </w:pPr>
            <w:r>
              <w:rPr>
                <w:sz w:val="18"/>
                <w:szCs w:val="18"/>
              </w:rPr>
              <w:t>1,482,666</w:t>
            </w:r>
          </w:p>
        </w:tc>
        <w:tc>
          <w:tcPr>
            <w:tcW w:w="238" w:type="dxa"/>
            <w:shd w:val="clear" w:color="auto" w:fill="auto"/>
          </w:tcPr>
          <w:p w14:paraId="10B56B09" w14:textId="77777777" w:rsidR="0037498B" w:rsidRPr="0037498B" w:rsidRDefault="0037498B" w:rsidP="0037498B">
            <w:pPr>
              <w:tabs>
                <w:tab w:val="decimal" w:pos="700"/>
              </w:tabs>
              <w:rPr>
                <w:sz w:val="18"/>
                <w:szCs w:val="18"/>
              </w:rPr>
            </w:pPr>
          </w:p>
        </w:tc>
        <w:tc>
          <w:tcPr>
            <w:tcW w:w="905" w:type="dxa"/>
            <w:tcBorders>
              <w:bottom w:val="single" w:sz="4" w:space="0" w:color="auto"/>
            </w:tcBorders>
            <w:shd w:val="clear" w:color="auto" w:fill="auto"/>
          </w:tcPr>
          <w:p w14:paraId="1AD7F617" w14:textId="238EFE8A" w:rsidR="0037498B" w:rsidRPr="0037498B" w:rsidRDefault="0037498B" w:rsidP="0037498B">
            <w:pPr>
              <w:tabs>
                <w:tab w:val="decimal" w:pos="700"/>
              </w:tabs>
              <w:ind w:left="-134" w:right="-98"/>
              <w:rPr>
                <w:sz w:val="18"/>
                <w:szCs w:val="18"/>
              </w:rPr>
            </w:pPr>
            <w:r w:rsidRPr="0037498B">
              <w:rPr>
                <w:sz w:val="18"/>
                <w:szCs w:val="18"/>
              </w:rPr>
              <w:t>1,622,219</w:t>
            </w:r>
          </w:p>
        </w:tc>
        <w:tc>
          <w:tcPr>
            <w:tcW w:w="236" w:type="dxa"/>
            <w:shd w:val="clear" w:color="auto" w:fill="auto"/>
          </w:tcPr>
          <w:p w14:paraId="6A087E36" w14:textId="77777777" w:rsidR="0037498B" w:rsidRPr="0037498B" w:rsidRDefault="0037498B" w:rsidP="0037498B">
            <w:pPr>
              <w:tabs>
                <w:tab w:val="decimal" w:pos="700"/>
              </w:tabs>
              <w:rPr>
                <w:sz w:val="18"/>
                <w:szCs w:val="18"/>
              </w:rPr>
            </w:pPr>
          </w:p>
        </w:tc>
        <w:tc>
          <w:tcPr>
            <w:tcW w:w="830" w:type="dxa"/>
            <w:tcBorders>
              <w:bottom w:val="single" w:sz="4" w:space="0" w:color="auto"/>
            </w:tcBorders>
            <w:shd w:val="clear" w:color="auto" w:fill="auto"/>
          </w:tcPr>
          <w:p w14:paraId="62DEBDC0" w14:textId="22E86D3B" w:rsidR="0037498B" w:rsidRPr="0037498B" w:rsidRDefault="005D7302" w:rsidP="005D7302">
            <w:pPr>
              <w:tabs>
                <w:tab w:val="decimal" w:pos="350"/>
              </w:tabs>
              <w:ind w:left="-134" w:right="-76"/>
              <w:rPr>
                <w:sz w:val="18"/>
                <w:szCs w:val="18"/>
              </w:rPr>
            </w:pPr>
            <w:r>
              <w:rPr>
                <w:sz w:val="18"/>
                <w:szCs w:val="18"/>
              </w:rPr>
              <w:t>-</w:t>
            </w:r>
          </w:p>
        </w:tc>
        <w:tc>
          <w:tcPr>
            <w:tcW w:w="236" w:type="dxa"/>
            <w:shd w:val="clear" w:color="auto" w:fill="auto"/>
          </w:tcPr>
          <w:p w14:paraId="16224A51" w14:textId="77777777" w:rsidR="0037498B" w:rsidRPr="0037498B" w:rsidRDefault="0037498B" w:rsidP="0037498B">
            <w:pPr>
              <w:tabs>
                <w:tab w:val="decimal" w:pos="700"/>
              </w:tabs>
              <w:rPr>
                <w:sz w:val="18"/>
                <w:szCs w:val="18"/>
              </w:rPr>
            </w:pPr>
          </w:p>
        </w:tc>
        <w:tc>
          <w:tcPr>
            <w:tcW w:w="876" w:type="dxa"/>
            <w:tcBorders>
              <w:bottom w:val="single" w:sz="4" w:space="0" w:color="auto"/>
            </w:tcBorders>
            <w:shd w:val="clear" w:color="auto" w:fill="auto"/>
          </w:tcPr>
          <w:p w14:paraId="3C89B78E" w14:textId="400A3AD2" w:rsidR="0037498B" w:rsidRPr="0037498B" w:rsidRDefault="0037498B" w:rsidP="003328D2">
            <w:pPr>
              <w:tabs>
                <w:tab w:val="decimal" w:pos="388"/>
              </w:tabs>
              <w:ind w:left="-134" w:right="-76"/>
              <w:rPr>
                <w:sz w:val="18"/>
                <w:szCs w:val="18"/>
              </w:rPr>
            </w:pPr>
            <w:r w:rsidRPr="0037498B">
              <w:rPr>
                <w:sz w:val="18"/>
                <w:szCs w:val="18"/>
              </w:rPr>
              <w:t>-</w:t>
            </w:r>
          </w:p>
        </w:tc>
        <w:tc>
          <w:tcPr>
            <w:tcW w:w="237" w:type="dxa"/>
            <w:shd w:val="clear" w:color="auto" w:fill="auto"/>
          </w:tcPr>
          <w:p w14:paraId="0A5389EC" w14:textId="77777777" w:rsidR="0037498B" w:rsidRPr="0037498B" w:rsidRDefault="0037498B" w:rsidP="0037498B">
            <w:pPr>
              <w:tabs>
                <w:tab w:val="decimal" w:pos="510"/>
              </w:tabs>
              <w:rPr>
                <w:b/>
                <w:bCs/>
                <w:sz w:val="18"/>
                <w:szCs w:val="18"/>
              </w:rPr>
            </w:pPr>
          </w:p>
        </w:tc>
        <w:tc>
          <w:tcPr>
            <w:tcW w:w="717" w:type="dxa"/>
            <w:tcBorders>
              <w:bottom w:val="single" w:sz="4" w:space="0" w:color="auto"/>
            </w:tcBorders>
            <w:shd w:val="clear" w:color="auto" w:fill="auto"/>
          </w:tcPr>
          <w:p w14:paraId="41DED337" w14:textId="03DD72E9" w:rsidR="0037498B" w:rsidRPr="0037498B" w:rsidRDefault="005D7302" w:rsidP="0037498B">
            <w:pPr>
              <w:tabs>
                <w:tab w:val="decimal" w:pos="510"/>
              </w:tabs>
              <w:ind w:left="-134" w:right="-76"/>
              <w:rPr>
                <w:sz w:val="18"/>
                <w:szCs w:val="18"/>
              </w:rPr>
            </w:pPr>
            <w:r>
              <w:rPr>
                <w:sz w:val="18"/>
                <w:szCs w:val="18"/>
              </w:rPr>
              <w:t>36,299</w:t>
            </w:r>
          </w:p>
        </w:tc>
        <w:tc>
          <w:tcPr>
            <w:tcW w:w="236" w:type="dxa"/>
            <w:shd w:val="clear" w:color="auto" w:fill="auto"/>
          </w:tcPr>
          <w:p w14:paraId="1C59AC77" w14:textId="77777777" w:rsidR="0037498B" w:rsidRPr="0037498B" w:rsidRDefault="0037498B" w:rsidP="0037498B">
            <w:pPr>
              <w:tabs>
                <w:tab w:val="decimal" w:pos="510"/>
              </w:tabs>
              <w:rPr>
                <w:sz w:val="18"/>
                <w:szCs w:val="18"/>
              </w:rPr>
            </w:pPr>
          </w:p>
        </w:tc>
        <w:tc>
          <w:tcPr>
            <w:tcW w:w="790" w:type="dxa"/>
            <w:tcBorders>
              <w:bottom w:val="single" w:sz="4" w:space="0" w:color="auto"/>
            </w:tcBorders>
            <w:shd w:val="clear" w:color="auto" w:fill="auto"/>
          </w:tcPr>
          <w:p w14:paraId="373A0FA6" w14:textId="2C12EAAA" w:rsidR="0037498B" w:rsidRPr="0037498B" w:rsidRDefault="0037498B" w:rsidP="0037498B">
            <w:pPr>
              <w:tabs>
                <w:tab w:val="decimal" w:pos="590"/>
              </w:tabs>
              <w:ind w:left="-134" w:right="-76"/>
              <w:rPr>
                <w:sz w:val="18"/>
                <w:szCs w:val="18"/>
              </w:rPr>
            </w:pPr>
            <w:r w:rsidRPr="0037498B">
              <w:rPr>
                <w:sz w:val="18"/>
                <w:szCs w:val="18"/>
              </w:rPr>
              <w:t>103</w:t>
            </w:r>
          </w:p>
        </w:tc>
        <w:tc>
          <w:tcPr>
            <w:tcW w:w="236" w:type="dxa"/>
            <w:shd w:val="clear" w:color="auto" w:fill="auto"/>
          </w:tcPr>
          <w:p w14:paraId="4977128B" w14:textId="77777777" w:rsidR="0037498B" w:rsidRPr="0037498B" w:rsidRDefault="0037498B" w:rsidP="0037498B">
            <w:pPr>
              <w:tabs>
                <w:tab w:val="decimal" w:pos="700"/>
              </w:tabs>
              <w:rPr>
                <w:sz w:val="18"/>
                <w:szCs w:val="18"/>
              </w:rPr>
            </w:pPr>
          </w:p>
        </w:tc>
        <w:tc>
          <w:tcPr>
            <w:tcW w:w="1034" w:type="dxa"/>
            <w:tcBorders>
              <w:bottom w:val="single" w:sz="4" w:space="0" w:color="auto"/>
            </w:tcBorders>
            <w:shd w:val="clear" w:color="auto" w:fill="auto"/>
          </w:tcPr>
          <w:p w14:paraId="780F4405" w14:textId="721CEB1E" w:rsidR="0037498B" w:rsidRPr="0037498B" w:rsidRDefault="005D7302" w:rsidP="005D7302">
            <w:pPr>
              <w:tabs>
                <w:tab w:val="decimal" w:pos="552"/>
              </w:tabs>
              <w:ind w:left="-134" w:right="-76"/>
              <w:rPr>
                <w:sz w:val="18"/>
                <w:szCs w:val="18"/>
              </w:rPr>
            </w:pPr>
            <w:r>
              <w:rPr>
                <w:sz w:val="18"/>
                <w:szCs w:val="18"/>
              </w:rPr>
              <w:t>-</w:t>
            </w:r>
          </w:p>
        </w:tc>
        <w:tc>
          <w:tcPr>
            <w:tcW w:w="241" w:type="dxa"/>
            <w:shd w:val="clear" w:color="auto" w:fill="auto"/>
          </w:tcPr>
          <w:p w14:paraId="7CB178BC" w14:textId="77777777" w:rsidR="0037498B" w:rsidRPr="0037498B" w:rsidRDefault="0037498B" w:rsidP="0037498B">
            <w:pPr>
              <w:tabs>
                <w:tab w:val="decimal" w:pos="700"/>
              </w:tabs>
              <w:rPr>
                <w:sz w:val="18"/>
                <w:szCs w:val="18"/>
              </w:rPr>
            </w:pPr>
          </w:p>
        </w:tc>
        <w:tc>
          <w:tcPr>
            <w:tcW w:w="974" w:type="dxa"/>
            <w:tcBorders>
              <w:bottom w:val="single" w:sz="4" w:space="0" w:color="auto"/>
            </w:tcBorders>
            <w:shd w:val="clear" w:color="auto" w:fill="auto"/>
          </w:tcPr>
          <w:p w14:paraId="3F71CD7E" w14:textId="7660E223" w:rsidR="0037498B" w:rsidRPr="0037498B" w:rsidRDefault="0037498B" w:rsidP="005D7302">
            <w:pPr>
              <w:tabs>
                <w:tab w:val="decimal" w:pos="486"/>
              </w:tabs>
              <w:ind w:left="-134" w:right="-76"/>
              <w:rPr>
                <w:sz w:val="18"/>
                <w:szCs w:val="18"/>
              </w:rPr>
            </w:pPr>
            <w:r w:rsidRPr="0037498B">
              <w:rPr>
                <w:sz w:val="18"/>
                <w:szCs w:val="18"/>
              </w:rPr>
              <w:t>-</w:t>
            </w:r>
          </w:p>
        </w:tc>
        <w:tc>
          <w:tcPr>
            <w:tcW w:w="236" w:type="dxa"/>
            <w:shd w:val="clear" w:color="auto" w:fill="auto"/>
          </w:tcPr>
          <w:p w14:paraId="0BE524BB" w14:textId="77777777" w:rsidR="0037498B" w:rsidRPr="0037498B" w:rsidRDefault="0037498B" w:rsidP="0037498B">
            <w:pPr>
              <w:tabs>
                <w:tab w:val="decimal" w:pos="700"/>
              </w:tabs>
              <w:rPr>
                <w:sz w:val="18"/>
                <w:szCs w:val="18"/>
              </w:rPr>
            </w:pPr>
          </w:p>
        </w:tc>
        <w:tc>
          <w:tcPr>
            <w:tcW w:w="934" w:type="dxa"/>
            <w:tcBorders>
              <w:bottom w:val="single" w:sz="4" w:space="0" w:color="auto"/>
            </w:tcBorders>
            <w:shd w:val="clear" w:color="auto" w:fill="auto"/>
          </w:tcPr>
          <w:p w14:paraId="70BED81F" w14:textId="627DF6AA" w:rsidR="0037498B" w:rsidRPr="0037498B" w:rsidRDefault="005D7302" w:rsidP="0037498B">
            <w:pPr>
              <w:tabs>
                <w:tab w:val="decimal" w:pos="700"/>
              </w:tabs>
              <w:ind w:left="-134" w:right="-76"/>
              <w:rPr>
                <w:sz w:val="18"/>
                <w:szCs w:val="18"/>
              </w:rPr>
            </w:pPr>
            <w:r>
              <w:rPr>
                <w:sz w:val="18"/>
                <w:szCs w:val="18"/>
              </w:rPr>
              <w:t>1,518,965</w:t>
            </w:r>
          </w:p>
        </w:tc>
        <w:tc>
          <w:tcPr>
            <w:tcW w:w="239" w:type="dxa"/>
            <w:shd w:val="clear" w:color="auto" w:fill="auto"/>
          </w:tcPr>
          <w:p w14:paraId="64761452" w14:textId="77777777" w:rsidR="0037498B" w:rsidRPr="0037498B" w:rsidRDefault="0037498B" w:rsidP="0037498B">
            <w:pPr>
              <w:tabs>
                <w:tab w:val="decimal" w:pos="700"/>
              </w:tabs>
              <w:rPr>
                <w:sz w:val="18"/>
                <w:szCs w:val="18"/>
              </w:rPr>
            </w:pPr>
          </w:p>
        </w:tc>
        <w:tc>
          <w:tcPr>
            <w:tcW w:w="892" w:type="dxa"/>
            <w:tcBorders>
              <w:bottom w:val="single" w:sz="4" w:space="0" w:color="auto"/>
            </w:tcBorders>
            <w:shd w:val="clear" w:color="auto" w:fill="auto"/>
          </w:tcPr>
          <w:p w14:paraId="20F67FC2" w14:textId="1CC59D6F" w:rsidR="0037498B" w:rsidRPr="0037498B" w:rsidRDefault="0037498B" w:rsidP="0037498B">
            <w:pPr>
              <w:tabs>
                <w:tab w:val="decimal" w:pos="700"/>
              </w:tabs>
              <w:ind w:left="-134" w:right="-76"/>
              <w:rPr>
                <w:sz w:val="18"/>
                <w:szCs w:val="18"/>
              </w:rPr>
            </w:pPr>
            <w:r w:rsidRPr="0037498B">
              <w:rPr>
                <w:sz w:val="18"/>
                <w:szCs w:val="18"/>
              </w:rPr>
              <w:t>1,622,322</w:t>
            </w:r>
          </w:p>
        </w:tc>
      </w:tr>
      <w:tr w:rsidR="0037498B" w:rsidRPr="00F8326E" w14:paraId="0C46036D" w14:textId="77777777" w:rsidTr="003328D2">
        <w:tc>
          <w:tcPr>
            <w:tcW w:w="3978" w:type="dxa"/>
            <w:shd w:val="clear" w:color="auto" w:fill="auto"/>
            <w:vAlign w:val="bottom"/>
          </w:tcPr>
          <w:p w14:paraId="4C7DF814" w14:textId="3792B79A" w:rsidR="0037498B" w:rsidRPr="0037498B" w:rsidRDefault="0037498B" w:rsidP="0037498B">
            <w:pPr>
              <w:ind w:left="180" w:hanging="180"/>
              <w:rPr>
                <w:b/>
                <w:bCs/>
                <w:sz w:val="18"/>
                <w:szCs w:val="18"/>
              </w:rPr>
            </w:pPr>
            <w:r w:rsidRPr="0037498B">
              <w:rPr>
                <w:b/>
                <w:bCs/>
                <w:sz w:val="18"/>
                <w:szCs w:val="18"/>
              </w:rPr>
              <w:t>Total</w:t>
            </w:r>
            <w:r w:rsidR="00BB591F">
              <w:rPr>
                <w:b/>
                <w:bCs/>
                <w:sz w:val="18"/>
                <w:szCs w:val="18"/>
              </w:rPr>
              <w:t xml:space="preserve"> </w:t>
            </w:r>
            <w:r w:rsidR="00E96DE6">
              <w:rPr>
                <w:b/>
                <w:bCs/>
                <w:sz w:val="18"/>
                <w:szCs w:val="18"/>
              </w:rPr>
              <w:t>r</w:t>
            </w:r>
            <w:r w:rsidR="00BB591F">
              <w:rPr>
                <w:b/>
                <w:bCs/>
                <w:sz w:val="18"/>
                <w:szCs w:val="18"/>
              </w:rPr>
              <w:t>e</w:t>
            </w:r>
            <w:r w:rsidR="00E96DE6">
              <w:rPr>
                <w:b/>
                <w:bCs/>
                <w:sz w:val="18"/>
                <w:szCs w:val="18"/>
              </w:rPr>
              <w:t>venue</w:t>
            </w:r>
          </w:p>
        </w:tc>
        <w:tc>
          <w:tcPr>
            <w:tcW w:w="909" w:type="dxa"/>
            <w:tcBorders>
              <w:top w:val="single" w:sz="4" w:space="0" w:color="auto"/>
              <w:bottom w:val="double" w:sz="4" w:space="0" w:color="auto"/>
            </w:tcBorders>
            <w:shd w:val="clear" w:color="auto" w:fill="auto"/>
          </w:tcPr>
          <w:p w14:paraId="17A2EB0A" w14:textId="43D5E9A1" w:rsidR="0037498B" w:rsidRPr="0037498B" w:rsidRDefault="00054D23" w:rsidP="0037498B">
            <w:pPr>
              <w:tabs>
                <w:tab w:val="decimal" w:pos="700"/>
              </w:tabs>
              <w:ind w:left="-134" w:right="-98"/>
              <w:rPr>
                <w:b/>
                <w:bCs/>
                <w:sz w:val="18"/>
                <w:szCs w:val="18"/>
              </w:rPr>
            </w:pPr>
            <w:r>
              <w:rPr>
                <w:b/>
                <w:bCs/>
                <w:sz w:val="18"/>
                <w:szCs w:val="18"/>
              </w:rPr>
              <w:t>1,577,674</w:t>
            </w:r>
          </w:p>
        </w:tc>
        <w:tc>
          <w:tcPr>
            <w:tcW w:w="238" w:type="dxa"/>
            <w:shd w:val="clear" w:color="auto" w:fill="auto"/>
          </w:tcPr>
          <w:p w14:paraId="601F94F4" w14:textId="77777777" w:rsidR="0037498B" w:rsidRPr="0037498B" w:rsidRDefault="0037498B" w:rsidP="0037498B">
            <w:pPr>
              <w:tabs>
                <w:tab w:val="decimal" w:pos="700"/>
              </w:tabs>
              <w:rPr>
                <w:b/>
                <w:bCs/>
                <w:sz w:val="18"/>
                <w:szCs w:val="18"/>
              </w:rPr>
            </w:pPr>
          </w:p>
        </w:tc>
        <w:tc>
          <w:tcPr>
            <w:tcW w:w="905" w:type="dxa"/>
            <w:tcBorders>
              <w:top w:val="single" w:sz="4" w:space="0" w:color="auto"/>
              <w:bottom w:val="double" w:sz="4" w:space="0" w:color="auto"/>
            </w:tcBorders>
            <w:shd w:val="clear" w:color="auto" w:fill="auto"/>
          </w:tcPr>
          <w:p w14:paraId="36A248EE" w14:textId="6A0596E0" w:rsidR="0037498B" w:rsidRPr="0037498B" w:rsidRDefault="0037498B" w:rsidP="0037498B">
            <w:pPr>
              <w:tabs>
                <w:tab w:val="decimal" w:pos="700"/>
              </w:tabs>
              <w:ind w:left="-134" w:right="-98"/>
              <w:rPr>
                <w:b/>
                <w:bCs/>
                <w:sz w:val="18"/>
                <w:szCs w:val="18"/>
              </w:rPr>
            </w:pPr>
            <w:r w:rsidRPr="0037498B">
              <w:rPr>
                <w:b/>
                <w:bCs/>
                <w:sz w:val="18"/>
                <w:szCs w:val="18"/>
              </w:rPr>
              <w:t>1,622,219</w:t>
            </w:r>
          </w:p>
        </w:tc>
        <w:tc>
          <w:tcPr>
            <w:tcW w:w="236" w:type="dxa"/>
            <w:shd w:val="clear" w:color="auto" w:fill="auto"/>
          </w:tcPr>
          <w:p w14:paraId="0AD4A8B5" w14:textId="77777777" w:rsidR="0037498B" w:rsidRPr="0037498B" w:rsidRDefault="0037498B" w:rsidP="0037498B">
            <w:pPr>
              <w:tabs>
                <w:tab w:val="decimal" w:pos="700"/>
              </w:tabs>
              <w:rPr>
                <w:b/>
                <w:bCs/>
                <w:sz w:val="18"/>
                <w:szCs w:val="18"/>
              </w:rPr>
            </w:pPr>
          </w:p>
        </w:tc>
        <w:tc>
          <w:tcPr>
            <w:tcW w:w="830" w:type="dxa"/>
            <w:tcBorders>
              <w:top w:val="single" w:sz="4" w:space="0" w:color="auto"/>
              <w:bottom w:val="double" w:sz="4" w:space="0" w:color="auto"/>
            </w:tcBorders>
            <w:shd w:val="clear" w:color="auto" w:fill="auto"/>
          </w:tcPr>
          <w:p w14:paraId="1B58DDDB" w14:textId="10E8AD08" w:rsidR="0037498B" w:rsidRPr="0037498B" w:rsidRDefault="005D7302" w:rsidP="005D7302">
            <w:pPr>
              <w:tabs>
                <w:tab w:val="decimal" w:pos="610"/>
              </w:tabs>
              <w:ind w:left="-134" w:right="-142"/>
              <w:rPr>
                <w:b/>
                <w:bCs/>
                <w:sz w:val="18"/>
                <w:szCs w:val="18"/>
              </w:rPr>
            </w:pPr>
            <w:r>
              <w:rPr>
                <w:b/>
                <w:bCs/>
                <w:sz w:val="18"/>
                <w:szCs w:val="18"/>
              </w:rPr>
              <w:t>387,890</w:t>
            </w:r>
          </w:p>
        </w:tc>
        <w:tc>
          <w:tcPr>
            <w:tcW w:w="236" w:type="dxa"/>
            <w:shd w:val="clear" w:color="auto" w:fill="auto"/>
          </w:tcPr>
          <w:p w14:paraId="3B43D394" w14:textId="77777777" w:rsidR="0037498B" w:rsidRPr="0037498B" w:rsidRDefault="0037498B" w:rsidP="0037498B">
            <w:pPr>
              <w:tabs>
                <w:tab w:val="decimal" w:pos="700"/>
              </w:tabs>
              <w:rPr>
                <w:b/>
                <w:bCs/>
                <w:sz w:val="18"/>
                <w:szCs w:val="18"/>
              </w:rPr>
            </w:pPr>
          </w:p>
        </w:tc>
        <w:tc>
          <w:tcPr>
            <w:tcW w:w="876" w:type="dxa"/>
            <w:tcBorders>
              <w:top w:val="single" w:sz="4" w:space="0" w:color="auto"/>
              <w:bottom w:val="double" w:sz="4" w:space="0" w:color="auto"/>
            </w:tcBorders>
            <w:shd w:val="clear" w:color="auto" w:fill="auto"/>
          </w:tcPr>
          <w:p w14:paraId="3418B75F" w14:textId="27D5474F" w:rsidR="0037498B" w:rsidRPr="0037498B" w:rsidRDefault="0037498B" w:rsidP="003328D2">
            <w:pPr>
              <w:tabs>
                <w:tab w:val="decimal" w:pos="654"/>
              </w:tabs>
              <w:ind w:left="-134" w:right="-76"/>
              <w:rPr>
                <w:b/>
                <w:bCs/>
                <w:sz w:val="18"/>
                <w:szCs w:val="18"/>
              </w:rPr>
            </w:pPr>
            <w:r w:rsidRPr="0037498B">
              <w:rPr>
                <w:b/>
                <w:bCs/>
                <w:sz w:val="18"/>
                <w:szCs w:val="18"/>
              </w:rPr>
              <w:t>143,810</w:t>
            </w:r>
          </w:p>
        </w:tc>
        <w:tc>
          <w:tcPr>
            <w:tcW w:w="237" w:type="dxa"/>
            <w:shd w:val="clear" w:color="auto" w:fill="auto"/>
          </w:tcPr>
          <w:p w14:paraId="333F92DA" w14:textId="77777777" w:rsidR="0037498B" w:rsidRPr="0037498B" w:rsidRDefault="0037498B" w:rsidP="0037498B">
            <w:pPr>
              <w:tabs>
                <w:tab w:val="decimal" w:pos="510"/>
              </w:tabs>
              <w:rPr>
                <w:b/>
                <w:bCs/>
                <w:sz w:val="18"/>
                <w:szCs w:val="18"/>
              </w:rPr>
            </w:pPr>
          </w:p>
        </w:tc>
        <w:tc>
          <w:tcPr>
            <w:tcW w:w="717" w:type="dxa"/>
            <w:tcBorders>
              <w:top w:val="single" w:sz="4" w:space="0" w:color="auto"/>
              <w:bottom w:val="double" w:sz="4" w:space="0" w:color="auto"/>
            </w:tcBorders>
            <w:shd w:val="clear" w:color="auto" w:fill="auto"/>
          </w:tcPr>
          <w:p w14:paraId="28F178C8" w14:textId="1802BA5F" w:rsidR="0037498B" w:rsidRPr="0037498B" w:rsidRDefault="005D7302" w:rsidP="0037498B">
            <w:pPr>
              <w:tabs>
                <w:tab w:val="decimal" w:pos="510"/>
              </w:tabs>
              <w:ind w:left="-134" w:right="-76"/>
              <w:rPr>
                <w:b/>
                <w:bCs/>
                <w:sz w:val="18"/>
                <w:szCs w:val="18"/>
              </w:rPr>
            </w:pPr>
            <w:r>
              <w:rPr>
                <w:b/>
                <w:bCs/>
                <w:sz w:val="18"/>
                <w:szCs w:val="18"/>
              </w:rPr>
              <w:t>185,177</w:t>
            </w:r>
          </w:p>
        </w:tc>
        <w:tc>
          <w:tcPr>
            <w:tcW w:w="236" w:type="dxa"/>
            <w:shd w:val="clear" w:color="auto" w:fill="auto"/>
          </w:tcPr>
          <w:p w14:paraId="52B3645A" w14:textId="77777777" w:rsidR="0037498B" w:rsidRPr="0037498B" w:rsidRDefault="0037498B" w:rsidP="0037498B">
            <w:pPr>
              <w:tabs>
                <w:tab w:val="decimal" w:pos="510"/>
              </w:tabs>
              <w:rPr>
                <w:b/>
                <w:bCs/>
                <w:sz w:val="18"/>
                <w:szCs w:val="18"/>
              </w:rPr>
            </w:pPr>
          </w:p>
        </w:tc>
        <w:tc>
          <w:tcPr>
            <w:tcW w:w="790" w:type="dxa"/>
            <w:tcBorders>
              <w:top w:val="single" w:sz="4" w:space="0" w:color="auto"/>
              <w:bottom w:val="double" w:sz="4" w:space="0" w:color="auto"/>
            </w:tcBorders>
            <w:shd w:val="clear" w:color="auto" w:fill="auto"/>
          </w:tcPr>
          <w:p w14:paraId="471DA66A" w14:textId="50091FBC" w:rsidR="0037498B" w:rsidRPr="0037498B" w:rsidRDefault="0037498B" w:rsidP="0037498B">
            <w:pPr>
              <w:tabs>
                <w:tab w:val="decimal" w:pos="590"/>
              </w:tabs>
              <w:ind w:left="-134" w:right="-76"/>
              <w:rPr>
                <w:b/>
                <w:bCs/>
                <w:sz w:val="18"/>
                <w:szCs w:val="18"/>
              </w:rPr>
            </w:pPr>
            <w:r w:rsidRPr="0037498B">
              <w:rPr>
                <w:b/>
                <w:bCs/>
                <w:sz w:val="18"/>
                <w:szCs w:val="18"/>
              </w:rPr>
              <w:t>170,683</w:t>
            </w:r>
          </w:p>
        </w:tc>
        <w:tc>
          <w:tcPr>
            <w:tcW w:w="236" w:type="dxa"/>
            <w:shd w:val="clear" w:color="auto" w:fill="auto"/>
          </w:tcPr>
          <w:p w14:paraId="5786028E" w14:textId="77777777" w:rsidR="0037498B" w:rsidRPr="0037498B" w:rsidRDefault="0037498B" w:rsidP="0037498B">
            <w:pPr>
              <w:tabs>
                <w:tab w:val="decimal" w:pos="700"/>
              </w:tabs>
              <w:rPr>
                <w:b/>
                <w:bCs/>
                <w:sz w:val="18"/>
                <w:szCs w:val="18"/>
              </w:rPr>
            </w:pPr>
          </w:p>
        </w:tc>
        <w:tc>
          <w:tcPr>
            <w:tcW w:w="1034" w:type="dxa"/>
            <w:tcBorders>
              <w:top w:val="single" w:sz="4" w:space="0" w:color="auto"/>
              <w:bottom w:val="double" w:sz="4" w:space="0" w:color="auto"/>
            </w:tcBorders>
            <w:shd w:val="clear" w:color="auto" w:fill="auto"/>
          </w:tcPr>
          <w:p w14:paraId="4B1CD774" w14:textId="4F5DB684" w:rsidR="0037498B" w:rsidRPr="0037498B" w:rsidRDefault="005D7302" w:rsidP="005D7302">
            <w:pPr>
              <w:tabs>
                <w:tab w:val="decimal" w:pos="813"/>
              </w:tabs>
              <w:ind w:left="-134" w:right="-105"/>
              <w:rPr>
                <w:b/>
                <w:bCs/>
                <w:sz w:val="18"/>
                <w:szCs w:val="18"/>
              </w:rPr>
            </w:pPr>
            <w:r>
              <w:rPr>
                <w:b/>
                <w:bCs/>
                <w:sz w:val="18"/>
                <w:szCs w:val="18"/>
              </w:rPr>
              <w:t>(536,768)</w:t>
            </w:r>
          </w:p>
        </w:tc>
        <w:tc>
          <w:tcPr>
            <w:tcW w:w="241" w:type="dxa"/>
            <w:shd w:val="clear" w:color="auto" w:fill="auto"/>
          </w:tcPr>
          <w:p w14:paraId="2C825D20" w14:textId="77777777" w:rsidR="0037498B" w:rsidRPr="0037498B" w:rsidRDefault="0037498B" w:rsidP="0037498B">
            <w:pPr>
              <w:tabs>
                <w:tab w:val="decimal" w:pos="700"/>
              </w:tabs>
              <w:rPr>
                <w:b/>
                <w:bCs/>
                <w:sz w:val="18"/>
                <w:szCs w:val="18"/>
              </w:rPr>
            </w:pPr>
          </w:p>
        </w:tc>
        <w:tc>
          <w:tcPr>
            <w:tcW w:w="974" w:type="dxa"/>
            <w:tcBorders>
              <w:top w:val="single" w:sz="4" w:space="0" w:color="auto"/>
              <w:bottom w:val="double" w:sz="4" w:space="0" w:color="auto"/>
            </w:tcBorders>
            <w:shd w:val="clear" w:color="auto" w:fill="auto"/>
          </w:tcPr>
          <w:p w14:paraId="203B6241" w14:textId="3C57A80C" w:rsidR="0037498B" w:rsidRPr="0037498B" w:rsidRDefault="0037498B" w:rsidP="005D7302">
            <w:pPr>
              <w:tabs>
                <w:tab w:val="decimal" w:pos="760"/>
              </w:tabs>
              <w:ind w:left="-134" w:right="-76"/>
              <w:rPr>
                <w:b/>
                <w:bCs/>
                <w:sz w:val="18"/>
                <w:szCs w:val="18"/>
              </w:rPr>
            </w:pPr>
            <w:r w:rsidRPr="0037498B">
              <w:rPr>
                <w:b/>
                <w:bCs/>
                <w:sz w:val="18"/>
                <w:szCs w:val="18"/>
              </w:rPr>
              <w:t>(314,390)</w:t>
            </w:r>
          </w:p>
        </w:tc>
        <w:tc>
          <w:tcPr>
            <w:tcW w:w="236" w:type="dxa"/>
            <w:shd w:val="clear" w:color="auto" w:fill="auto"/>
          </w:tcPr>
          <w:p w14:paraId="213511FC" w14:textId="77777777" w:rsidR="0037498B" w:rsidRPr="0037498B" w:rsidRDefault="0037498B" w:rsidP="0037498B">
            <w:pPr>
              <w:tabs>
                <w:tab w:val="decimal" w:pos="700"/>
              </w:tabs>
              <w:rPr>
                <w:b/>
                <w:bCs/>
                <w:sz w:val="18"/>
                <w:szCs w:val="18"/>
              </w:rPr>
            </w:pPr>
          </w:p>
        </w:tc>
        <w:tc>
          <w:tcPr>
            <w:tcW w:w="934" w:type="dxa"/>
            <w:tcBorders>
              <w:top w:val="single" w:sz="4" w:space="0" w:color="auto"/>
              <w:bottom w:val="double" w:sz="4" w:space="0" w:color="auto"/>
            </w:tcBorders>
            <w:shd w:val="clear" w:color="auto" w:fill="auto"/>
          </w:tcPr>
          <w:p w14:paraId="0BFFB722" w14:textId="1A5E94B1" w:rsidR="0037498B" w:rsidRPr="0037498B" w:rsidRDefault="005D7302" w:rsidP="0037498B">
            <w:pPr>
              <w:tabs>
                <w:tab w:val="decimal" w:pos="700"/>
              </w:tabs>
              <w:ind w:left="-134" w:right="-76"/>
              <w:rPr>
                <w:b/>
                <w:bCs/>
                <w:sz w:val="18"/>
                <w:szCs w:val="18"/>
              </w:rPr>
            </w:pPr>
            <w:r>
              <w:rPr>
                <w:b/>
                <w:bCs/>
                <w:sz w:val="18"/>
                <w:szCs w:val="18"/>
              </w:rPr>
              <w:t>1,613,973</w:t>
            </w:r>
          </w:p>
        </w:tc>
        <w:tc>
          <w:tcPr>
            <w:tcW w:w="239" w:type="dxa"/>
            <w:shd w:val="clear" w:color="auto" w:fill="auto"/>
          </w:tcPr>
          <w:p w14:paraId="6C214ADF" w14:textId="77777777" w:rsidR="0037498B" w:rsidRPr="0037498B" w:rsidRDefault="0037498B" w:rsidP="0037498B">
            <w:pPr>
              <w:tabs>
                <w:tab w:val="decimal" w:pos="700"/>
              </w:tabs>
              <w:rPr>
                <w:b/>
                <w:bCs/>
                <w:sz w:val="18"/>
                <w:szCs w:val="18"/>
              </w:rPr>
            </w:pPr>
          </w:p>
        </w:tc>
        <w:tc>
          <w:tcPr>
            <w:tcW w:w="892" w:type="dxa"/>
            <w:tcBorders>
              <w:top w:val="single" w:sz="4" w:space="0" w:color="auto"/>
              <w:bottom w:val="double" w:sz="4" w:space="0" w:color="auto"/>
            </w:tcBorders>
            <w:shd w:val="clear" w:color="auto" w:fill="auto"/>
          </w:tcPr>
          <w:p w14:paraId="54423DB4" w14:textId="71C16AC4" w:rsidR="0037498B" w:rsidRPr="0037498B" w:rsidRDefault="0037498B" w:rsidP="0037498B">
            <w:pPr>
              <w:tabs>
                <w:tab w:val="decimal" w:pos="700"/>
              </w:tabs>
              <w:ind w:left="-134" w:right="-76"/>
              <w:rPr>
                <w:b/>
                <w:bCs/>
                <w:sz w:val="18"/>
                <w:szCs w:val="18"/>
              </w:rPr>
            </w:pPr>
            <w:r w:rsidRPr="0037498B">
              <w:rPr>
                <w:b/>
                <w:bCs/>
                <w:sz w:val="18"/>
                <w:szCs w:val="18"/>
              </w:rPr>
              <w:t>1,622,322</w:t>
            </w:r>
          </w:p>
        </w:tc>
      </w:tr>
      <w:tr w:rsidR="0037498B" w:rsidRPr="000F242E" w14:paraId="176C2A6C" w14:textId="77777777" w:rsidTr="003328D2">
        <w:tc>
          <w:tcPr>
            <w:tcW w:w="3978" w:type="dxa"/>
            <w:shd w:val="clear" w:color="auto" w:fill="auto"/>
          </w:tcPr>
          <w:p w14:paraId="74FE28B0" w14:textId="77777777" w:rsidR="0037498B" w:rsidRPr="0037498B" w:rsidRDefault="0037498B" w:rsidP="0037498B">
            <w:pPr>
              <w:rPr>
                <w:sz w:val="18"/>
                <w:szCs w:val="18"/>
              </w:rPr>
            </w:pPr>
          </w:p>
        </w:tc>
        <w:tc>
          <w:tcPr>
            <w:tcW w:w="909" w:type="dxa"/>
            <w:tcBorders>
              <w:top w:val="double" w:sz="4" w:space="0" w:color="auto"/>
            </w:tcBorders>
            <w:shd w:val="clear" w:color="auto" w:fill="auto"/>
            <w:vAlign w:val="bottom"/>
          </w:tcPr>
          <w:p w14:paraId="556BDBB3" w14:textId="77777777" w:rsidR="0037498B" w:rsidRPr="0037498B" w:rsidRDefault="0037498B" w:rsidP="0037498B">
            <w:pPr>
              <w:tabs>
                <w:tab w:val="decimal" w:pos="700"/>
              </w:tabs>
              <w:ind w:left="-134" w:right="-76"/>
              <w:rPr>
                <w:sz w:val="18"/>
                <w:szCs w:val="18"/>
              </w:rPr>
            </w:pPr>
          </w:p>
        </w:tc>
        <w:tc>
          <w:tcPr>
            <w:tcW w:w="238" w:type="dxa"/>
            <w:shd w:val="clear" w:color="auto" w:fill="auto"/>
          </w:tcPr>
          <w:p w14:paraId="25D8544B" w14:textId="77777777" w:rsidR="0037498B" w:rsidRPr="0037498B" w:rsidRDefault="0037498B" w:rsidP="0037498B">
            <w:pPr>
              <w:tabs>
                <w:tab w:val="decimal" w:pos="700"/>
              </w:tabs>
              <w:rPr>
                <w:sz w:val="18"/>
                <w:szCs w:val="18"/>
              </w:rPr>
            </w:pPr>
          </w:p>
        </w:tc>
        <w:tc>
          <w:tcPr>
            <w:tcW w:w="905" w:type="dxa"/>
            <w:tcBorders>
              <w:top w:val="double" w:sz="4" w:space="0" w:color="auto"/>
            </w:tcBorders>
            <w:shd w:val="clear" w:color="auto" w:fill="auto"/>
            <w:vAlign w:val="bottom"/>
          </w:tcPr>
          <w:p w14:paraId="77269B28" w14:textId="77777777" w:rsidR="0037498B" w:rsidRPr="0037498B" w:rsidRDefault="0037498B" w:rsidP="0037498B">
            <w:pPr>
              <w:tabs>
                <w:tab w:val="decimal" w:pos="700"/>
              </w:tabs>
              <w:ind w:left="-134" w:right="-76"/>
              <w:rPr>
                <w:sz w:val="18"/>
                <w:szCs w:val="18"/>
              </w:rPr>
            </w:pPr>
          </w:p>
        </w:tc>
        <w:tc>
          <w:tcPr>
            <w:tcW w:w="236" w:type="dxa"/>
            <w:shd w:val="clear" w:color="auto" w:fill="auto"/>
          </w:tcPr>
          <w:p w14:paraId="1F1B4C89" w14:textId="77777777" w:rsidR="0037498B" w:rsidRPr="0037498B" w:rsidRDefault="0037498B" w:rsidP="0037498B">
            <w:pPr>
              <w:tabs>
                <w:tab w:val="decimal" w:pos="700"/>
              </w:tabs>
              <w:rPr>
                <w:sz w:val="18"/>
                <w:szCs w:val="18"/>
              </w:rPr>
            </w:pPr>
          </w:p>
        </w:tc>
        <w:tc>
          <w:tcPr>
            <w:tcW w:w="830" w:type="dxa"/>
            <w:tcBorders>
              <w:top w:val="double" w:sz="4" w:space="0" w:color="auto"/>
            </w:tcBorders>
            <w:shd w:val="clear" w:color="auto" w:fill="auto"/>
          </w:tcPr>
          <w:p w14:paraId="7553F91C" w14:textId="77777777" w:rsidR="0037498B" w:rsidRPr="0037498B" w:rsidRDefault="0037498B" w:rsidP="0037498B">
            <w:pPr>
              <w:tabs>
                <w:tab w:val="decimal" w:pos="700"/>
              </w:tabs>
              <w:ind w:left="-134" w:right="-76"/>
              <w:rPr>
                <w:sz w:val="18"/>
                <w:szCs w:val="18"/>
              </w:rPr>
            </w:pPr>
          </w:p>
        </w:tc>
        <w:tc>
          <w:tcPr>
            <w:tcW w:w="236" w:type="dxa"/>
            <w:shd w:val="clear" w:color="auto" w:fill="auto"/>
          </w:tcPr>
          <w:p w14:paraId="3188A31B" w14:textId="77777777" w:rsidR="0037498B" w:rsidRPr="0037498B" w:rsidRDefault="0037498B" w:rsidP="0037498B">
            <w:pPr>
              <w:tabs>
                <w:tab w:val="decimal" w:pos="700"/>
              </w:tabs>
              <w:rPr>
                <w:sz w:val="18"/>
                <w:szCs w:val="18"/>
              </w:rPr>
            </w:pPr>
          </w:p>
        </w:tc>
        <w:tc>
          <w:tcPr>
            <w:tcW w:w="876" w:type="dxa"/>
            <w:tcBorders>
              <w:top w:val="double" w:sz="4" w:space="0" w:color="auto"/>
            </w:tcBorders>
            <w:shd w:val="clear" w:color="auto" w:fill="auto"/>
          </w:tcPr>
          <w:p w14:paraId="61E60711" w14:textId="77777777" w:rsidR="0037498B" w:rsidRPr="0037498B" w:rsidRDefault="0037498B" w:rsidP="0037498B">
            <w:pPr>
              <w:tabs>
                <w:tab w:val="decimal" w:pos="646"/>
              </w:tabs>
              <w:ind w:left="-134" w:right="-76"/>
              <w:rPr>
                <w:sz w:val="18"/>
                <w:szCs w:val="18"/>
              </w:rPr>
            </w:pPr>
          </w:p>
        </w:tc>
        <w:tc>
          <w:tcPr>
            <w:tcW w:w="237" w:type="dxa"/>
            <w:shd w:val="clear" w:color="auto" w:fill="auto"/>
          </w:tcPr>
          <w:p w14:paraId="50AA0339" w14:textId="77777777" w:rsidR="0037498B" w:rsidRPr="0037498B" w:rsidRDefault="0037498B" w:rsidP="0037498B">
            <w:pPr>
              <w:tabs>
                <w:tab w:val="decimal" w:pos="510"/>
              </w:tabs>
              <w:rPr>
                <w:sz w:val="18"/>
                <w:szCs w:val="18"/>
              </w:rPr>
            </w:pPr>
          </w:p>
        </w:tc>
        <w:tc>
          <w:tcPr>
            <w:tcW w:w="717" w:type="dxa"/>
            <w:tcBorders>
              <w:top w:val="double" w:sz="4" w:space="0" w:color="auto"/>
            </w:tcBorders>
            <w:shd w:val="clear" w:color="auto" w:fill="auto"/>
          </w:tcPr>
          <w:p w14:paraId="254A78B3" w14:textId="77777777" w:rsidR="0037498B" w:rsidRPr="0037498B" w:rsidRDefault="0037498B" w:rsidP="0037498B">
            <w:pPr>
              <w:tabs>
                <w:tab w:val="decimal" w:pos="510"/>
              </w:tabs>
              <w:ind w:left="-134" w:right="-76"/>
              <w:rPr>
                <w:sz w:val="18"/>
                <w:szCs w:val="18"/>
              </w:rPr>
            </w:pPr>
          </w:p>
        </w:tc>
        <w:tc>
          <w:tcPr>
            <w:tcW w:w="236" w:type="dxa"/>
            <w:shd w:val="clear" w:color="auto" w:fill="auto"/>
          </w:tcPr>
          <w:p w14:paraId="35054072" w14:textId="77777777" w:rsidR="0037498B" w:rsidRPr="0037498B" w:rsidRDefault="0037498B" w:rsidP="0037498B">
            <w:pPr>
              <w:tabs>
                <w:tab w:val="decimal" w:pos="510"/>
              </w:tabs>
              <w:rPr>
                <w:sz w:val="18"/>
                <w:szCs w:val="18"/>
              </w:rPr>
            </w:pPr>
          </w:p>
        </w:tc>
        <w:tc>
          <w:tcPr>
            <w:tcW w:w="790" w:type="dxa"/>
            <w:tcBorders>
              <w:top w:val="double" w:sz="4" w:space="0" w:color="auto"/>
            </w:tcBorders>
            <w:shd w:val="clear" w:color="auto" w:fill="auto"/>
          </w:tcPr>
          <w:p w14:paraId="258631F4" w14:textId="77777777" w:rsidR="0037498B" w:rsidRPr="0037498B" w:rsidRDefault="0037498B" w:rsidP="0037498B">
            <w:pPr>
              <w:tabs>
                <w:tab w:val="decimal" w:pos="590"/>
              </w:tabs>
              <w:ind w:left="-134" w:right="-76"/>
              <w:rPr>
                <w:sz w:val="18"/>
                <w:szCs w:val="18"/>
              </w:rPr>
            </w:pPr>
          </w:p>
        </w:tc>
        <w:tc>
          <w:tcPr>
            <w:tcW w:w="236" w:type="dxa"/>
            <w:shd w:val="clear" w:color="auto" w:fill="auto"/>
          </w:tcPr>
          <w:p w14:paraId="28371DA2" w14:textId="77777777" w:rsidR="0037498B" w:rsidRPr="0037498B" w:rsidRDefault="0037498B" w:rsidP="0037498B">
            <w:pPr>
              <w:tabs>
                <w:tab w:val="decimal" w:pos="700"/>
              </w:tabs>
              <w:rPr>
                <w:sz w:val="18"/>
                <w:szCs w:val="18"/>
              </w:rPr>
            </w:pPr>
          </w:p>
        </w:tc>
        <w:tc>
          <w:tcPr>
            <w:tcW w:w="1034" w:type="dxa"/>
            <w:tcBorders>
              <w:top w:val="double" w:sz="4" w:space="0" w:color="auto"/>
            </w:tcBorders>
            <w:shd w:val="clear" w:color="auto" w:fill="auto"/>
          </w:tcPr>
          <w:p w14:paraId="657887F9" w14:textId="77777777" w:rsidR="0037498B" w:rsidRPr="0037498B" w:rsidRDefault="0037498B" w:rsidP="0037498B">
            <w:pPr>
              <w:tabs>
                <w:tab w:val="decimal" w:pos="700"/>
              </w:tabs>
              <w:ind w:left="25" w:right="-465" w:firstLine="90"/>
              <w:rPr>
                <w:sz w:val="18"/>
                <w:szCs w:val="18"/>
              </w:rPr>
            </w:pPr>
          </w:p>
        </w:tc>
        <w:tc>
          <w:tcPr>
            <w:tcW w:w="241" w:type="dxa"/>
            <w:shd w:val="clear" w:color="auto" w:fill="auto"/>
          </w:tcPr>
          <w:p w14:paraId="5C05372B" w14:textId="77777777" w:rsidR="0037498B" w:rsidRPr="0037498B" w:rsidRDefault="0037498B" w:rsidP="0037498B">
            <w:pPr>
              <w:tabs>
                <w:tab w:val="decimal" w:pos="700"/>
              </w:tabs>
              <w:rPr>
                <w:sz w:val="18"/>
                <w:szCs w:val="18"/>
              </w:rPr>
            </w:pPr>
          </w:p>
        </w:tc>
        <w:tc>
          <w:tcPr>
            <w:tcW w:w="974" w:type="dxa"/>
            <w:tcBorders>
              <w:top w:val="double" w:sz="4" w:space="0" w:color="auto"/>
            </w:tcBorders>
            <w:shd w:val="clear" w:color="auto" w:fill="auto"/>
          </w:tcPr>
          <w:p w14:paraId="4F22530C" w14:textId="77777777" w:rsidR="0037498B" w:rsidRPr="0037498B" w:rsidRDefault="0037498B" w:rsidP="0037498B">
            <w:pPr>
              <w:tabs>
                <w:tab w:val="decimal" w:pos="700"/>
              </w:tabs>
              <w:ind w:left="-134" w:right="-76"/>
              <w:rPr>
                <w:sz w:val="18"/>
                <w:szCs w:val="18"/>
              </w:rPr>
            </w:pPr>
          </w:p>
        </w:tc>
        <w:tc>
          <w:tcPr>
            <w:tcW w:w="236" w:type="dxa"/>
            <w:shd w:val="clear" w:color="auto" w:fill="auto"/>
          </w:tcPr>
          <w:p w14:paraId="72D8D8CF" w14:textId="77777777" w:rsidR="0037498B" w:rsidRPr="0037498B" w:rsidRDefault="0037498B" w:rsidP="0037498B">
            <w:pPr>
              <w:tabs>
                <w:tab w:val="decimal" w:pos="700"/>
              </w:tabs>
              <w:rPr>
                <w:sz w:val="18"/>
                <w:szCs w:val="18"/>
              </w:rPr>
            </w:pPr>
          </w:p>
        </w:tc>
        <w:tc>
          <w:tcPr>
            <w:tcW w:w="934" w:type="dxa"/>
            <w:tcBorders>
              <w:top w:val="double" w:sz="4" w:space="0" w:color="auto"/>
            </w:tcBorders>
            <w:shd w:val="clear" w:color="auto" w:fill="auto"/>
          </w:tcPr>
          <w:p w14:paraId="04027B28" w14:textId="77777777" w:rsidR="0037498B" w:rsidRPr="0037498B" w:rsidRDefault="0037498B" w:rsidP="0037498B">
            <w:pPr>
              <w:tabs>
                <w:tab w:val="decimal" w:pos="700"/>
              </w:tabs>
              <w:ind w:left="-134" w:right="-76"/>
              <w:rPr>
                <w:sz w:val="18"/>
                <w:szCs w:val="18"/>
              </w:rPr>
            </w:pPr>
          </w:p>
        </w:tc>
        <w:tc>
          <w:tcPr>
            <w:tcW w:w="239" w:type="dxa"/>
            <w:shd w:val="clear" w:color="auto" w:fill="auto"/>
          </w:tcPr>
          <w:p w14:paraId="6E3B6E0B" w14:textId="77777777" w:rsidR="0037498B" w:rsidRPr="0037498B" w:rsidRDefault="0037498B" w:rsidP="0037498B">
            <w:pPr>
              <w:tabs>
                <w:tab w:val="decimal" w:pos="700"/>
              </w:tabs>
              <w:rPr>
                <w:sz w:val="18"/>
                <w:szCs w:val="18"/>
              </w:rPr>
            </w:pPr>
          </w:p>
        </w:tc>
        <w:tc>
          <w:tcPr>
            <w:tcW w:w="892" w:type="dxa"/>
            <w:tcBorders>
              <w:top w:val="double" w:sz="4" w:space="0" w:color="auto"/>
            </w:tcBorders>
            <w:shd w:val="clear" w:color="auto" w:fill="auto"/>
          </w:tcPr>
          <w:p w14:paraId="78F984E4" w14:textId="77777777" w:rsidR="0037498B" w:rsidRPr="0037498B" w:rsidRDefault="0037498B" w:rsidP="0037498B">
            <w:pPr>
              <w:tabs>
                <w:tab w:val="decimal" w:pos="700"/>
              </w:tabs>
              <w:ind w:left="-134" w:right="-76"/>
              <w:rPr>
                <w:sz w:val="18"/>
                <w:szCs w:val="18"/>
              </w:rPr>
            </w:pPr>
          </w:p>
        </w:tc>
      </w:tr>
      <w:tr w:rsidR="0037498B" w:rsidRPr="00F8326E" w14:paraId="28ADB93C" w14:textId="77777777" w:rsidTr="003328D2">
        <w:tc>
          <w:tcPr>
            <w:tcW w:w="3978" w:type="dxa"/>
            <w:shd w:val="clear" w:color="auto" w:fill="auto"/>
          </w:tcPr>
          <w:p w14:paraId="2BA433FF" w14:textId="77777777" w:rsidR="0037498B" w:rsidRPr="0037498B" w:rsidRDefault="0037498B" w:rsidP="0037498B">
            <w:pPr>
              <w:rPr>
                <w:sz w:val="18"/>
                <w:szCs w:val="18"/>
              </w:rPr>
            </w:pPr>
            <w:r w:rsidRPr="0037498B">
              <w:rPr>
                <w:b/>
                <w:bCs/>
                <w:sz w:val="18"/>
                <w:szCs w:val="18"/>
              </w:rPr>
              <w:t xml:space="preserve">Major products/service lines </w:t>
            </w:r>
          </w:p>
        </w:tc>
        <w:tc>
          <w:tcPr>
            <w:tcW w:w="909" w:type="dxa"/>
            <w:shd w:val="clear" w:color="auto" w:fill="auto"/>
            <w:vAlign w:val="bottom"/>
          </w:tcPr>
          <w:p w14:paraId="556B9168" w14:textId="77777777" w:rsidR="0037498B" w:rsidRPr="0037498B" w:rsidRDefault="0037498B" w:rsidP="0037498B">
            <w:pPr>
              <w:tabs>
                <w:tab w:val="decimal" w:pos="700"/>
              </w:tabs>
              <w:ind w:left="-134" w:right="-76"/>
              <w:rPr>
                <w:sz w:val="18"/>
                <w:szCs w:val="18"/>
              </w:rPr>
            </w:pPr>
          </w:p>
        </w:tc>
        <w:tc>
          <w:tcPr>
            <w:tcW w:w="238" w:type="dxa"/>
            <w:shd w:val="clear" w:color="auto" w:fill="auto"/>
          </w:tcPr>
          <w:p w14:paraId="1AB61F78" w14:textId="77777777" w:rsidR="0037498B" w:rsidRPr="0037498B" w:rsidRDefault="0037498B" w:rsidP="0037498B">
            <w:pPr>
              <w:tabs>
                <w:tab w:val="decimal" w:pos="700"/>
              </w:tabs>
              <w:rPr>
                <w:sz w:val="18"/>
                <w:szCs w:val="18"/>
              </w:rPr>
            </w:pPr>
          </w:p>
        </w:tc>
        <w:tc>
          <w:tcPr>
            <w:tcW w:w="905" w:type="dxa"/>
            <w:shd w:val="clear" w:color="auto" w:fill="auto"/>
            <w:vAlign w:val="bottom"/>
          </w:tcPr>
          <w:p w14:paraId="57E20C85" w14:textId="77777777" w:rsidR="0037498B" w:rsidRPr="0037498B" w:rsidRDefault="0037498B" w:rsidP="0037498B">
            <w:pPr>
              <w:tabs>
                <w:tab w:val="decimal" w:pos="700"/>
              </w:tabs>
              <w:ind w:left="-134" w:right="-76"/>
              <w:rPr>
                <w:sz w:val="18"/>
                <w:szCs w:val="18"/>
              </w:rPr>
            </w:pPr>
          </w:p>
        </w:tc>
        <w:tc>
          <w:tcPr>
            <w:tcW w:w="236" w:type="dxa"/>
            <w:shd w:val="clear" w:color="auto" w:fill="auto"/>
          </w:tcPr>
          <w:p w14:paraId="16072090" w14:textId="77777777" w:rsidR="0037498B" w:rsidRPr="0037498B" w:rsidRDefault="0037498B" w:rsidP="0037498B">
            <w:pPr>
              <w:tabs>
                <w:tab w:val="decimal" w:pos="700"/>
              </w:tabs>
              <w:rPr>
                <w:sz w:val="18"/>
                <w:szCs w:val="18"/>
              </w:rPr>
            </w:pPr>
          </w:p>
        </w:tc>
        <w:tc>
          <w:tcPr>
            <w:tcW w:w="830" w:type="dxa"/>
            <w:shd w:val="clear" w:color="auto" w:fill="auto"/>
          </w:tcPr>
          <w:p w14:paraId="2A78EA6A" w14:textId="77777777" w:rsidR="0037498B" w:rsidRPr="0037498B" w:rsidRDefault="0037498B" w:rsidP="0037498B">
            <w:pPr>
              <w:tabs>
                <w:tab w:val="decimal" w:pos="700"/>
              </w:tabs>
              <w:ind w:left="-134" w:right="-76"/>
              <w:rPr>
                <w:sz w:val="18"/>
                <w:szCs w:val="18"/>
              </w:rPr>
            </w:pPr>
          </w:p>
        </w:tc>
        <w:tc>
          <w:tcPr>
            <w:tcW w:w="236" w:type="dxa"/>
            <w:shd w:val="clear" w:color="auto" w:fill="auto"/>
          </w:tcPr>
          <w:p w14:paraId="7BC59D86" w14:textId="77777777" w:rsidR="0037498B" w:rsidRPr="0037498B" w:rsidRDefault="0037498B" w:rsidP="0037498B">
            <w:pPr>
              <w:tabs>
                <w:tab w:val="decimal" w:pos="700"/>
              </w:tabs>
              <w:rPr>
                <w:sz w:val="18"/>
                <w:szCs w:val="18"/>
              </w:rPr>
            </w:pPr>
          </w:p>
        </w:tc>
        <w:tc>
          <w:tcPr>
            <w:tcW w:w="876" w:type="dxa"/>
            <w:shd w:val="clear" w:color="auto" w:fill="auto"/>
          </w:tcPr>
          <w:p w14:paraId="673926A6" w14:textId="77777777" w:rsidR="0037498B" w:rsidRPr="0037498B" w:rsidRDefault="0037498B" w:rsidP="0037498B">
            <w:pPr>
              <w:tabs>
                <w:tab w:val="decimal" w:pos="646"/>
              </w:tabs>
              <w:ind w:left="-134" w:right="-76"/>
              <w:rPr>
                <w:sz w:val="18"/>
                <w:szCs w:val="18"/>
              </w:rPr>
            </w:pPr>
          </w:p>
        </w:tc>
        <w:tc>
          <w:tcPr>
            <w:tcW w:w="237" w:type="dxa"/>
            <w:shd w:val="clear" w:color="auto" w:fill="auto"/>
          </w:tcPr>
          <w:p w14:paraId="168C89A5" w14:textId="77777777" w:rsidR="0037498B" w:rsidRPr="0037498B" w:rsidRDefault="0037498B" w:rsidP="0037498B">
            <w:pPr>
              <w:tabs>
                <w:tab w:val="decimal" w:pos="510"/>
              </w:tabs>
              <w:rPr>
                <w:sz w:val="18"/>
                <w:szCs w:val="18"/>
              </w:rPr>
            </w:pPr>
          </w:p>
        </w:tc>
        <w:tc>
          <w:tcPr>
            <w:tcW w:w="717" w:type="dxa"/>
            <w:shd w:val="clear" w:color="auto" w:fill="auto"/>
          </w:tcPr>
          <w:p w14:paraId="28894287" w14:textId="77777777" w:rsidR="0037498B" w:rsidRPr="0037498B" w:rsidRDefault="0037498B" w:rsidP="0037498B">
            <w:pPr>
              <w:tabs>
                <w:tab w:val="decimal" w:pos="510"/>
              </w:tabs>
              <w:ind w:left="-134" w:right="-76"/>
              <w:rPr>
                <w:sz w:val="18"/>
                <w:szCs w:val="18"/>
              </w:rPr>
            </w:pPr>
          </w:p>
        </w:tc>
        <w:tc>
          <w:tcPr>
            <w:tcW w:w="236" w:type="dxa"/>
            <w:shd w:val="clear" w:color="auto" w:fill="auto"/>
          </w:tcPr>
          <w:p w14:paraId="34CA08BD" w14:textId="77777777" w:rsidR="0037498B" w:rsidRPr="0037498B" w:rsidRDefault="0037498B" w:rsidP="0037498B">
            <w:pPr>
              <w:tabs>
                <w:tab w:val="decimal" w:pos="510"/>
              </w:tabs>
              <w:rPr>
                <w:sz w:val="18"/>
                <w:szCs w:val="18"/>
              </w:rPr>
            </w:pPr>
          </w:p>
        </w:tc>
        <w:tc>
          <w:tcPr>
            <w:tcW w:w="790" w:type="dxa"/>
            <w:shd w:val="clear" w:color="auto" w:fill="auto"/>
          </w:tcPr>
          <w:p w14:paraId="45BE1061" w14:textId="77777777" w:rsidR="0037498B" w:rsidRPr="0037498B" w:rsidRDefault="0037498B" w:rsidP="0037498B">
            <w:pPr>
              <w:tabs>
                <w:tab w:val="decimal" w:pos="590"/>
              </w:tabs>
              <w:ind w:left="-134" w:right="-76"/>
              <w:rPr>
                <w:sz w:val="18"/>
                <w:szCs w:val="18"/>
              </w:rPr>
            </w:pPr>
          </w:p>
        </w:tc>
        <w:tc>
          <w:tcPr>
            <w:tcW w:w="236" w:type="dxa"/>
            <w:shd w:val="clear" w:color="auto" w:fill="auto"/>
          </w:tcPr>
          <w:p w14:paraId="27872B49" w14:textId="77777777" w:rsidR="0037498B" w:rsidRPr="0037498B" w:rsidRDefault="0037498B" w:rsidP="0037498B">
            <w:pPr>
              <w:tabs>
                <w:tab w:val="decimal" w:pos="700"/>
              </w:tabs>
              <w:rPr>
                <w:sz w:val="18"/>
                <w:szCs w:val="18"/>
              </w:rPr>
            </w:pPr>
          </w:p>
        </w:tc>
        <w:tc>
          <w:tcPr>
            <w:tcW w:w="1034" w:type="dxa"/>
            <w:shd w:val="clear" w:color="auto" w:fill="auto"/>
          </w:tcPr>
          <w:p w14:paraId="07946564" w14:textId="77777777" w:rsidR="0037498B" w:rsidRPr="0037498B" w:rsidRDefault="0037498B" w:rsidP="0037498B">
            <w:pPr>
              <w:tabs>
                <w:tab w:val="decimal" w:pos="700"/>
              </w:tabs>
              <w:ind w:left="25" w:right="-465" w:firstLine="90"/>
              <w:rPr>
                <w:sz w:val="18"/>
                <w:szCs w:val="18"/>
              </w:rPr>
            </w:pPr>
          </w:p>
        </w:tc>
        <w:tc>
          <w:tcPr>
            <w:tcW w:w="241" w:type="dxa"/>
            <w:shd w:val="clear" w:color="auto" w:fill="auto"/>
          </w:tcPr>
          <w:p w14:paraId="630266F2" w14:textId="77777777" w:rsidR="0037498B" w:rsidRPr="0037498B" w:rsidRDefault="0037498B" w:rsidP="0037498B">
            <w:pPr>
              <w:tabs>
                <w:tab w:val="decimal" w:pos="700"/>
              </w:tabs>
              <w:rPr>
                <w:sz w:val="18"/>
                <w:szCs w:val="18"/>
              </w:rPr>
            </w:pPr>
          </w:p>
        </w:tc>
        <w:tc>
          <w:tcPr>
            <w:tcW w:w="974" w:type="dxa"/>
            <w:shd w:val="clear" w:color="auto" w:fill="auto"/>
          </w:tcPr>
          <w:p w14:paraId="6E3445E7" w14:textId="77777777" w:rsidR="0037498B" w:rsidRPr="0037498B" w:rsidRDefault="0037498B" w:rsidP="0037498B">
            <w:pPr>
              <w:tabs>
                <w:tab w:val="decimal" w:pos="700"/>
              </w:tabs>
              <w:ind w:left="-134" w:right="-76"/>
              <w:rPr>
                <w:sz w:val="18"/>
                <w:szCs w:val="18"/>
              </w:rPr>
            </w:pPr>
          </w:p>
        </w:tc>
        <w:tc>
          <w:tcPr>
            <w:tcW w:w="236" w:type="dxa"/>
            <w:shd w:val="clear" w:color="auto" w:fill="auto"/>
          </w:tcPr>
          <w:p w14:paraId="666A8FA6" w14:textId="77777777" w:rsidR="0037498B" w:rsidRPr="0037498B" w:rsidRDefault="0037498B" w:rsidP="0037498B">
            <w:pPr>
              <w:tabs>
                <w:tab w:val="decimal" w:pos="700"/>
              </w:tabs>
              <w:rPr>
                <w:sz w:val="18"/>
                <w:szCs w:val="18"/>
              </w:rPr>
            </w:pPr>
          </w:p>
        </w:tc>
        <w:tc>
          <w:tcPr>
            <w:tcW w:w="934" w:type="dxa"/>
            <w:shd w:val="clear" w:color="auto" w:fill="auto"/>
          </w:tcPr>
          <w:p w14:paraId="2115C054" w14:textId="77777777" w:rsidR="0037498B" w:rsidRPr="0037498B" w:rsidRDefault="0037498B" w:rsidP="0037498B">
            <w:pPr>
              <w:tabs>
                <w:tab w:val="decimal" w:pos="700"/>
              </w:tabs>
              <w:ind w:left="-134" w:right="-76"/>
              <w:rPr>
                <w:sz w:val="18"/>
                <w:szCs w:val="18"/>
              </w:rPr>
            </w:pPr>
          </w:p>
        </w:tc>
        <w:tc>
          <w:tcPr>
            <w:tcW w:w="239" w:type="dxa"/>
            <w:shd w:val="clear" w:color="auto" w:fill="auto"/>
          </w:tcPr>
          <w:p w14:paraId="5A801501" w14:textId="77777777" w:rsidR="0037498B" w:rsidRPr="0037498B" w:rsidRDefault="0037498B" w:rsidP="0037498B">
            <w:pPr>
              <w:tabs>
                <w:tab w:val="decimal" w:pos="700"/>
              </w:tabs>
              <w:rPr>
                <w:sz w:val="18"/>
                <w:szCs w:val="18"/>
              </w:rPr>
            </w:pPr>
          </w:p>
        </w:tc>
        <w:tc>
          <w:tcPr>
            <w:tcW w:w="892" w:type="dxa"/>
            <w:shd w:val="clear" w:color="auto" w:fill="auto"/>
          </w:tcPr>
          <w:p w14:paraId="7EB2B3EE" w14:textId="77777777" w:rsidR="0037498B" w:rsidRPr="0037498B" w:rsidRDefault="0037498B" w:rsidP="0037498B">
            <w:pPr>
              <w:tabs>
                <w:tab w:val="decimal" w:pos="700"/>
              </w:tabs>
              <w:ind w:left="-134" w:right="-76"/>
              <w:rPr>
                <w:sz w:val="18"/>
                <w:szCs w:val="18"/>
              </w:rPr>
            </w:pPr>
          </w:p>
        </w:tc>
      </w:tr>
      <w:tr w:rsidR="0037498B" w:rsidRPr="00F8326E" w14:paraId="6F58C893" w14:textId="77777777" w:rsidTr="003328D2">
        <w:tc>
          <w:tcPr>
            <w:tcW w:w="3978" w:type="dxa"/>
            <w:shd w:val="clear" w:color="auto" w:fill="auto"/>
          </w:tcPr>
          <w:p w14:paraId="2BA7EB5F" w14:textId="77777777" w:rsidR="0037498B" w:rsidRPr="0037498B" w:rsidRDefault="0037498B" w:rsidP="0037498B">
            <w:pPr>
              <w:rPr>
                <w:sz w:val="18"/>
                <w:szCs w:val="18"/>
              </w:rPr>
            </w:pPr>
            <w:r w:rsidRPr="0037498B">
              <w:rPr>
                <w:sz w:val="18"/>
                <w:szCs w:val="18"/>
              </w:rPr>
              <w:t>Fabrication and sell of structural steel</w:t>
            </w:r>
          </w:p>
        </w:tc>
        <w:tc>
          <w:tcPr>
            <w:tcW w:w="909" w:type="dxa"/>
            <w:shd w:val="clear" w:color="auto" w:fill="auto"/>
          </w:tcPr>
          <w:p w14:paraId="63FD544E" w14:textId="3A4B4E93" w:rsidR="0037498B" w:rsidRPr="0037498B" w:rsidRDefault="00054D23" w:rsidP="0037498B">
            <w:pPr>
              <w:tabs>
                <w:tab w:val="decimal" w:pos="700"/>
              </w:tabs>
              <w:ind w:left="-134" w:right="-98"/>
              <w:rPr>
                <w:sz w:val="18"/>
                <w:szCs w:val="18"/>
              </w:rPr>
            </w:pPr>
            <w:r>
              <w:rPr>
                <w:sz w:val="18"/>
                <w:szCs w:val="18"/>
              </w:rPr>
              <w:t>1,381,916</w:t>
            </w:r>
          </w:p>
        </w:tc>
        <w:tc>
          <w:tcPr>
            <w:tcW w:w="238" w:type="dxa"/>
            <w:shd w:val="clear" w:color="auto" w:fill="auto"/>
          </w:tcPr>
          <w:p w14:paraId="08982867" w14:textId="77777777" w:rsidR="0037498B" w:rsidRPr="0037498B" w:rsidRDefault="0037498B" w:rsidP="0037498B">
            <w:pPr>
              <w:tabs>
                <w:tab w:val="decimal" w:pos="700"/>
              </w:tabs>
              <w:rPr>
                <w:sz w:val="18"/>
                <w:szCs w:val="18"/>
              </w:rPr>
            </w:pPr>
          </w:p>
        </w:tc>
        <w:tc>
          <w:tcPr>
            <w:tcW w:w="905" w:type="dxa"/>
            <w:shd w:val="clear" w:color="auto" w:fill="auto"/>
          </w:tcPr>
          <w:p w14:paraId="5052B8C1" w14:textId="2A810BC9" w:rsidR="0037498B" w:rsidRPr="0037498B" w:rsidRDefault="0037498B" w:rsidP="0037498B">
            <w:pPr>
              <w:tabs>
                <w:tab w:val="decimal" w:pos="700"/>
              </w:tabs>
              <w:ind w:left="-134" w:right="-98"/>
              <w:rPr>
                <w:rFonts w:cs="Angsana New"/>
                <w:sz w:val="18"/>
                <w:szCs w:val="18"/>
              </w:rPr>
            </w:pPr>
            <w:r w:rsidRPr="0037498B">
              <w:rPr>
                <w:sz w:val="18"/>
                <w:szCs w:val="18"/>
              </w:rPr>
              <w:t>1,518,238</w:t>
            </w:r>
          </w:p>
        </w:tc>
        <w:tc>
          <w:tcPr>
            <w:tcW w:w="236" w:type="dxa"/>
            <w:shd w:val="clear" w:color="auto" w:fill="auto"/>
          </w:tcPr>
          <w:p w14:paraId="1086ACF1" w14:textId="77777777" w:rsidR="0037498B" w:rsidRPr="0037498B" w:rsidRDefault="0037498B" w:rsidP="0037498B">
            <w:pPr>
              <w:tabs>
                <w:tab w:val="decimal" w:pos="700"/>
              </w:tabs>
              <w:rPr>
                <w:sz w:val="18"/>
                <w:szCs w:val="18"/>
              </w:rPr>
            </w:pPr>
          </w:p>
        </w:tc>
        <w:tc>
          <w:tcPr>
            <w:tcW w:w="830" w:type="dxa"/>
            <w:shd w:val="clear" w:color="auto" w:fill="auto"/>
          </w:tcPr>
          <w:p w14:paraId="19A55173" w14:textId="54DDD5D5" w:rsidR="0037498B" w:rsidRPr="0037498B" w:rsidRDefault="005D7302" w:rsidP="005D7302">
            <w:pPr>
              <w:tabs>
                <w:tab w:val="decimal" w:pos="610"/>
              </w:tabs>
              <w:ind w:left="-134" w:right="-142"/>
              <w:rPr>
                <w:sz w:val="18"/>
                <w:szCs w:val="18"/>
              </w:rPr>
            </w:pPr>
            <w:r>
              <w:rPr>
                <w:sz w:val="18"/>
                <w:szCs w:val="18"/>
              </w:rPr>
              <w:t>387,890</w:t>
            </w:r>
          </w:p>
        </w:tc>
        <w:tc>
          <w:tcPr>
            <w:tcW w:w="236" w:type="dxa"/>
            <w:shd w:val="clear" w:color="auto" w:fill="auto"/>
          </w:tcPr>
          <w:p w14:paraId="76326F95" w14:textId="77777777" w:rsidR="0037498B" w:rsidRPr="0037498B" w:rsidRDefault="0037498B" w:rsidP="0037498B">
            <w:pPr>
              <w:tabs>
                <w:tab w:val="decimal" w:pos="700"/>
              </w:tabs>
              <w:rPr>
                <w:sz w:val="18"/>
                <w:szCs w:val="18"/>
              </w:rPr>
            </w:pPr>
          </w:p>
        </w:tc>
        <w:tc>
          <w:tcPr>
            <w:tcW w:w="876" w:type="dxa"/>
            <w:shd w:val="clear" w:color="auto" w:fill="auto"/>
          </w:tcPr>
          <w:p w14:paraId="07EF99EC" w14:textId="52050FB6" w:rsidR="0037498B" w:rsidRPr="0037498B" w:rsidRDefault="0037498B" w:rsidP="003328D2">
            <w:pPr>
              <w:tabs>
                <w:tab w:val="decimal" w:pos="654"/>
              </w:tabs>
              <w:ind w:left="-134" w:right="-76"/>
              <w:rPr>
                <w:sz w:val="18"/>
                <w:szCs w:val="18"/>
              </w:rPr>
            </w:pPr>
            <w:r w:rsidRPr="0037498B">
              <w:rPr>
                <w:sz w:val="18"/>
                <w:szCs w:val="18"/>
              </w:rPr>
              <w:t>143,810</w:t>
            </w:r>
          </w:p>
        </w:tc>
        <w:tc>
          <w:tcPr>
            <w:tcW w:w="237" w:type="dxa"/>
            <w:shd w:val="clear" w:color="auto" w:fill="auto"/>
          </w:tcPr>
          <w:p w14:paraId="0DF0B0B4" w14:textId="77777777" w:rsidR="0037498B" w:rsidRPr="0037498B" w:rsidRDefault="0037498B" w:rsidP="0037498B">
            <w:pPr>
              <w:tabs>
                <w:tab w:val="decimal" w:pos="510"/>
              </w:tabs>
              <w:rPr>
                <w:sz w:val="18"/>
                <w:szCs w:val="18"/>
              </w:rPr>
            </w:pPr>
          </w:p>
        </w:tc>
        <w:tc>
          <w:tcPr>
            <w:tcW w:w="717" w:type="dxa"/>
            <w:shd w:val="clear" w:color="auto" w:fill="auto"/>
          </w:tcPr>
          <w:p w14:paraId="65B7A52E" w14:textId="096DC416" w:rsidR="0037498B" w:rsidRPr="0037498B" w:rsidRDefault="005D7302" w:rsidP="0037498B">
            <w:pPr>
              <w:tabs>
                <w:tab w:val="decimal" w:pos="510"/>
              </w:tabs>
              <w:ind w:left="-134" w:right="-76"/>
              <w:rPr>
                <w:sz w:val="18"/>
                <w:szCs w:val="18"/>
              </w:rPr>
            </w:pPr>
            <w:r>
              <w:rPr>
                <w:sz w:val="18"/>
                <w:szCs w:val="18"/>
              </w:rPr>
              <w:t>185,177</w:t>
            </w:r>
          </w:p>
        </w:tc>
        <w:tc>
          <w:tcPr>
            <w:tcW w:w="236" w:type="dxa"/>
            <w:shd w:val="clear" w:color="auto" w:fill="auto"/>
          </w:tcPr>
          <w:p w14:paraId="5148D3F7" w14:textId="77777777" w:rsidR="0037498B" w:rsidRPr="0037498B" w:rsidRDefault="0037498B" w:rsidP="0037498B">
            <w:pPr>
              <w:tabs>
                <w:tab w:val="decimal" w:pos="510"/>
              </w:tabs>
              <w:rPr>
                <w:sz w:val="18"/>
                <w:szCs w:val="18"/>
              </w:rPr>
            </w:pPr>
          </w:p>
        </w:tc>
        <w:tc>
          <w:tcPr>
            <w:tcW w:w="790" w:type="dxa"/>
            <w:shd w:val="clear" w:color="auto" w:fill="auto"/>
          </w:tcPr>
          <w:p w14:paraId="71F8870A" w14:textId="47257024" w:rsidR="0037498B" w:rsidRPr="0037498B" w:rsidRDefault="0037498B" w:rsidP="0037498B">
            <w:pPr>
              <w:tabs>
                <w:tab w:val="decimal" w:pos="590"/>
              </w:tabs>
              <w:ind w:left="-134" w:right="-76"/>
              <w:rPr>
                <w:sz w:val="18"/>
                <w:szCs w:val="18"/>
              </w:rPr>
            </w:pPr>
            <w:r w:rsidRPr="0037498B">
              <w:rPr>
                <w:sz w:val="18"/>
                <w:szCs w:val="18"/>
              </w:rPr>
              <w:t>170,683</w:t>
            </w:r>
          </w:p>
        </w:tc>
        <w:tc>
          <w:tcPr>
            <w:tcW w:w="236" w:type="dxa"/>
            <w:shd w:val="clear" w:color="auto" w:fill="auto"/>
          </w:tcPr>
          <w:p w14:paraId="66618271" w14:textId="77777777" w:rsidR="0037498B" w:rsidRPr="0037498B" w:rsidRDefault="0037498B" w:rsidP="0037498B">
            <w:pPr>
              <w:tabs>
                <w:tab w:val="decimal" w:pos="700"/>
              </w:tabs>
              <w:rPr>
                <w:sz w:val="18"/>
                <w:szCs w:val="18"/>
              </w:rPr>
            </w:pPr>
          </w:p>
        </w:tc>
        <w:tc>
          <w:tcPr>
            <w:tcW w:w="1034" w:type="dxa"/>
            <w:shd w:val="clear" w:color="auto" w:fill="auto"/>
          </w:tcPr>
          <w:p w14:paraId="45D613F9" w14:textId="3BA1CD6F" w:rsidR="0037498B" w:rsidRPr="0037498B" w:rsidRDefault="005D7302" w:rsidP="005D7302">
            <w:pPr>
              <w:tabs>
                <w:tab w:val="decimal" w:pos="813"/>
              </w:tabs>
              <w:ind w:left="-134" w:right="-105"/>
              <w:rPr>
                <w:sz w:val="18"/>
                <w:szCs w:val="18"/>
              </w:rPr>
            </w:pPr>
            <w:r>
              <w:rPr>
                <w:sz w:val="18"/>
                <w:szCs w:val="18"/>
              </w:rPr>
              <w:t>(536,768)</w:t>
            </w:r>
          </w:p>
        </w:tc>
        <w:tc>
          <w:tcPr>
            <w:tcW w:w="241" w:type="dxa"/>
            <w:shd w:val="clear" w:color="auto" w:fill="auto"/>
          </w:tcPr>
          <w:p w14:paraId="40C91904" w14:textId="77777777" w:rsidR="0037498B" w:rsidRPr="0037498B" w:rsidRDefault="0037498B" w:rsidP="0037498B">
            <w:pPr>
              <w:tabs>
                <w:tab w:val="decimal" w:pos="700"/>
              </w:tabs>
              <w:rPr>
                <w:sz w:val="18"/>
                <w:szCs w:val="18"/>
              </w:rPr>
            </w:pPr>
          </w:p>
        </w:tc>
        <w:tc>
          <w:tcPr>
            <w:tcW w:w="974" w:type="dxa"/>
            <w:shd w:val="clear" w:color="auto" w:fill="auto"/>
          </w:tcPr>
          <w:p w14:paraId="7DD174F5" w14:textId="0C2AA919" w:rsidR="0037498B" w:rsidRPr="0037498B" w:rsidRDefault="0037498B" w:rsidP="005D7302">
            <w:pPr>
              <w:tabs>
                <w:tab w:val="decimal" w:pos="760"/>
              </w:tabs>
              <w:ind w:left="-134" w:right="-76"/>
              <w:rPr>
                <w:sz w:val="18"/>
                <w:szCs w:val="18"/>
              </w:rPr>
            </w:pPr>
            <w:r w:rsidRPr="0037498B">
              <w:rPr>
                <w:sz w:val="18"/>
                <w:szCs w:val="18"/>
              </w:rPr>
              <w:t>(314,390)</w:t>
            </w:r>
          </w:p>
        </w:tc>
        <w:tc>
          <w:tcPr>
            <w:tcW w:w="236" w:type="dxa"/>
            <w:shd w:val="clear" w:color="auto" w:fill="auto"/>
          </w:tcPr>
          <w:p w14:paraId="6780D848" w14:textId="77777777" w:rsidR="0037498B" w:rsidRPr="0037498B" w:rsidRDefault="0037498B" w:rsidP="0037498B">
            <w:pPr>
              <w:tabs>
                <w:tab w:val="decimal" w:pos="700"/>
              </w:tabs>
              <w:rPr>
                <w:sz w:val="18"/>
                <w:szCs w:val="18"/>
              </w:rPr>
            </w:pPr>
          </w:p>
        </w:tc>
        <w:tc>
          <w:tcPr>
            <w:tcW w:w="934" w:type="dxa"/>
            <w:shd w:val="clear" w:color="auto" w:fill="auto"/>
          </w:tcPr>
          <w:p w14:paraId="54F636F8" w14:textId="7D1C59CD" w:rsidR="0037498B" w:rsidRPr="0037498B" w:rsidRDefault="005D7302" w:rsidP="0037498B">
            <w:pPr>
              <w:tabs>
                <w:tab w:val="decimal" w:pos="700"/>
              </w:tabs>
              <w:ind w:left="-134" w:right="-76"/>
              <w:rPr>
                <w:sz w:val="18"/>
                <w:szCs w:val="18"/>
              </w:rPr>
            </w:pPr>
            <w:r>
              <w:rPr>
                <w:sz w:val="18"/>
                <w:szCs w:val="18"/>
              </w:rPr>
              <w:t>1,418,215</w:t>
            </w:r>
          </w:p>
        </w:tc>
        <w:tc>
          <w:tcPr>
            <w:tcW w:w="239" w:type="dxa"/>
            <w:shd w:val="clear" w:color="auto" w:fill="auto"/>
          </w:tcPr>
          <w:p w14:paraId="04A7A8C1" w14:textId="77777777" w:rsidR="0037498B" w:rsidRPr="0037498B" w:rsidRDefault="0037498B" w:rsidP="0037498B">
            <w:pPr>
              <w:tabs>
                <w:tab w:val="decimal" w:pos="700"/>
              </w:tabs>
              <w:rPr>
                <w:sz w:val="18"/>
                <w:szCs w:val="18"/>
              </w:rPr>
            </w:pPr>
          </w:p>
        </w:tc>
        <w:tc>
          <w:tcPr>
            <w:tcW w:w="892" w:type="dxa"/>
            <w:shd w:val="clear" w:color="auto" w:fill="auto"/>
          </w:tcPr>
          <w:p w14:paraId="2F01B3BB" w14:textId="7565C85A" w:rsidR="0037498B" w:rsidRPr="0037498B" w:rsidRDefault="0037498B" w:rsidP="0037498B">
            <w:pPr>
              <w:tabs>
                <w:tab w:val="decimal" w:pos="700"/>
              </w:tabs>
              <w:ind w:left="-134" w:right="-76"/>
              <w:rPr>
                <w:sz w:val="18"/>
                <w:szCs w:val="18"/>
              </w:rPr>
            </w:pPr>
            <w:r w:rsidRPr="0037498B">
              <w:rPr>
                <w:sz w:val="18"/>
                <w:szCs w:val="18"/>
              </w:rPr>
              <w:t>1,518,341</w:t>
            </w:r>
          </w:p>
        </w:tc>
      </w:tr>
      <w:tr w:rsidR="003328D2" w:rsidRPr="00F8326E" w14:paraId="5ED8F20E" w14:textId="77777777" w:rsidTr="003328D2">
        <w:tc>
          <w:tcPr>
            <w:tcW w:w="3978" w:type="dxa"/>
            <w:shd w:val="clear" w:color="auto" w:fill="auto"/>
          </w:tcPr>
          <w:p w14:paraId="5712B029" w14:textId="0C2CB38B" w:rsidR="003328D2" w:rsidRPr="0037498B" w:rsidRDefault="003328D2" w:rsidP="0037498B">
            <w:pPr>
              <w:rPr>
                <w:sz w:val="18"/>
                <w:szCs w:val="18"/>
              </w:rPr>
            </w:pPr>
            <w:r>
              <w:rPr>
                <w:sz w:val="18"/>
                <w:szCs w:val="18"/>
              </w:rPr>
              <w:t>Fabrication including installation of structural steel</w:t>
            </w:r>
          </w:p>
        </w:tc>
        <w:tc>
          <w:tcPr>
            <w:tcW w:w="909" w:type="dxa"/>
            <w:shd w:val="clear" w:color="auto" w:fill="auto"/>
          </w:tcPr>
          <w:p w14:paraId="02FD0105" w14:textId="03C7071A" w:rsidR="003328D2" w:rsidRDefault="003328D2" w:rsidP="0037498B">
            <w:pPr>
              <w:tabs>
                <w:tab w:val="decimal" w:pos="700"/>
              </w:tabs>
              <w:ind w:left="-134" w:right="-98"/>
              <w:rPr>
                <w:sz w:val="18"/>
                <w:szCs w:val="18"/>
              </w:rPr>
            </w:pPr>
            <w:r>
              <w:rPr>
                <w:sz w:val="18"/>
                <w:szCs w:val="18"/>
              </w:rPr>
              <w:t>95,008</w:t>
            </w:r>
          </w:p>
        </w:tc>
        <w:tc>
          <w:tcPr>
            <w:tcW w:w="238" w:type="dxa"/>
            <w:shd w:val="clear" w:color="auto" w:fill="auto"/>
          </w:tcPr>
          <w:p w14:paraId="3F1CD46A" w14:textId="77777777" w:rsidR="003328D2" w:rsidRPr="0037498B" w:rsidRDefault="003328D2" w:rsidP="0037498B">
            <w:pPr>
              <w:tabs>
                <w:tab w:val="decimal" w:pos="700"/>
              </w:tabs>
              <w:rPr>
                <w:sz w:val="18"/>
                <w:szCs w:val="18"/>
              </w:rPr>
            </w:pPr>
          </w:p>
        </w:tc>
        <w:tc>
          <w:tcPr>
            <w:tcW w:w="905" w:type="dxa"/>
            <w:shd w:val="clear" w:color="auto" w:fill="auto"/>
          </w:tcPr>
          <w:p w14:paraId="500DB7CF" w14:textId="056831F0" w:rsidR="003328D2" w:rsidRPr="0037498B" w:rsidRDefault="003328D2" w:rsidP="003328D2">
            <w:pPr>
              <w:tabs>
                <w:tab w:val="decimal" w:pos="435"/>
              </w:tabs>
              <w:ind w:left="-134" w:right="-66"/>
              <w:rPr>
                <w:sz w:val="18"/>
                <w:szCs w:val="18"/>
              </w:rPr>
            </w:pPr>
            <w:r>
              <w:rPr>
                <w:sz w:val="18"/>
                <w:szCs w:val="18"/>
              </w:rPr>
              <w:t>-</w:t>
            </w:r>
          </w:p>
        </w:tc>
        <w:tc>
          <w:tcPr>
            <w:tcW w:w="236" w:type="dxa"/>
            <w:shd w:val="clear" w:color="auto" w:fill="auto"/>
          </w:tcPr>
          <w:p w14:paraId="39514DC0" w14:textId="77777777" w:rsidR="003328D2" w:rsidRPr="0037498B" w:rsidRDefault="003328D2" w:rsidP="0037498B">
            <w:pPr>
              <w:tabs>
                <w:tab w:val="decimal" w:pos="700"/>
              </w:tabs>
              <w:rPr>
                <w:sz w:val="18"/>
                <w:szCs w:val="18"/>
              </w:rPr>
            </w:pPr>
          </w:p>
        </w:tc>
        <w:tc>
          <w:tcPr>
            <w:tcW w:w="830" w:type="dxa"/>
            <w:shd w:val="clear" w:color="auto" w:fill="auto"/>
          </w:tcPr>
          <w:p w14:paraId="7F209883" w14:textId="09506E3A" w:rsidR="003328D2" w:rsidRDefault="003328D2" w:rsidP="003328D2">
            <w:pPr>
              <w:tabs>
                <w:tab w:val="decimal" w:pos="350"/>
              </w:tabs>
              <w:ind w:left="-134" w:right="-76"/>
              <w:rPr>
                <w:sz w:val="18"/>
                <w:szCs w:val="18"/>
              </w:rPr>
            </w:pPr>
            <w:r>
              <w:rPr>
                <w:sz w:val="18"/>
                <w:szCs w:val="18"/>
              </w:rPr>
              <w:t>-</w:t>
            </w:r>
          </w:p>
        </w:tc>
        <w:tc>
          <w:tcPr>
            <w:tcW w:w="236" w:type="dxa"/>
            <w:shd w:val="clear" w:color="auto" w:fill="auto"/>
          </w:tcPr>
          <w:p w14:paraId="2087CAA9" w14:textId="77777777" w:rsidR="003328D2" w:rsidRPr="0037498B" w:rsidRDefault="003328D2" w:rsidP="0037498B">
            <w:pPr>
              <w:tabs>
                <w:tab w:val="decimal" w:pos="700"/>
              </w:tabs>
              <w:rPr>
                <w:sz w:val="18"/>
                <w:szCs w:val="18"/>
              </w:rPr>
            </w:pPr>
          </w:p>
        </w:tc>
        <w:tc>
          <w:tcPr>
            <w:tcW w:w="876" w:type="dxa"/>
            <w:shd w:val="clear" w:color="auto" w:fill="auto"/>
          </w:tcPr>
          <w:p w14:paraId="14766C9F" w14:textId="6DA156B9" w:rsidR="003328D2" w:rsidRPr="0037498B" w:rsidRDefault="003328D2" w:rsidP="003328D2">
            <w:pPr>
              <w:tabs>
                <w:tab w:val="decimal" w:pos="388"/>
              </w:tabs>
              <w:ind w:left="-134" w:right="-76"/>
              <w:rPr>
                <w:sz w:val="18"/>
                <w:szCs w:val="18"/>
              </w:rPr>
            </w:pPr>
            <w:r>
              <w:rPr>
                <w:sz w:val="18"/>
                <w:szCs w:val="18"/>
              </w:rPr>
              <w:t>-</w:t>
            </w:r>
          </w:p>
        </w:tc>
        <w:tc>
          <w:tcPr>
            <w:tcW w:w="237" w:type="dxa"/>
            <w:shd w:val="clear" w:color="auto" w:fill="auto"/>
          </w:tcPr>
          <w:p w14:paraId="1E31BE38" w14:textId="77777777" w:rsidR="003328D2" w:rsidRPr="0037498B" w:rsidRDefault="003328D2" w:rsidP="0037498B">
            <w:pPr>
              <w:tabs>
                <w:tab w:val="decimal" w:pos="510"/>
              </w:tabs>
              <w:rPr>
                <w:sz w:val="18"/>
                <w:szCs w:val="18"/>
              </w:rPr>
            </w:pPr>
          </w:p>
        </w:tc>
        <w:tc>
          <w:tcPr>
            <w:tcW w:w="717" w:type="dxa"/>
            <w:shd w:val="clear" w:color="auto" w:fill="auto"/>
          </w:tcPr>
          <w:p w14:paraId="755B357E" w14:textId="6188E520" w:rsidR="003328D2" w:rsidRDefault="003328D2" w:rsidP="003328D2">
            <w:pPr>
              <w:tabs>
                <w:tab w:val="decimal" w:pos="254"/>
              </w:tabs>
              <w:ind w:right="-76"/>
              <w:rPr>
                <w:sz w:val="18"/>
                <w:szCs w:val="18"/>
              </w:rPr>
            </w:pPr>
            <w:r>
              <w:rPr>
                <w:sz w:val="18"/>
                <w:szCs w:val="18"/>
              </w:rPr>
              <w:t>-</w:t>
            </w:r>
          </w:p>
        </w:tc>
        <w:tc>
          <w:tcPr>
            <w:tcW w:w="236" w:type="dxa"/>
            <w:shd w:val="clear" w:color="auto" w:fill="auto"/>
          </w:tcPr>
          <w:p w14:paraId="47202A18" w14:textId="77777777" w:rsidR="003328D2" w:rsidRPr="0037498B" w:rsidRDefault="003328D2" w:rsidP="0037498B">
            <w:pPr>
              <w:tabs>
                <w:tab w:val="decimal" w:pos="510"/>
              </w:tabs>
              <w:rPr>
                <w:sz w:val="18"/>
                <w:szCs w:val="18"/>
              </w:rPr>
            </w:pPr>
          </w:p>
        </w:tc>
        <w:tc>
          <w:tcPr>
            <w:tcW w:w="790" w:type="dxa"/>
            <w:shd w:val="clear" w:color="auto" w:fill="auto"/>
          </w:tcPr>
          <w:p w14:paraId="37FBB65B" w14:textId="5BCAE872" w:rsidR="003328D2" w:rsidRPr="0037498B" w:rsidRDefault="003328D2" w:rsidP="003328D2">
            <w:pPr>
              <w:tabs>
                <w:tab w:val="decimal" w:pos="321"/>
              </w:tabs>
              <w:ind w:left="-134" w:right="-76"/>
              <w:rPr>
                <w:sz w:val="18"/>
                <w:szCs w:val="18"/>
              </w:rPr>
            </w:pPr>
            <w:r>
              <w:rPr>
                <w:sz w:val="18"/>
                <w:szCs w:val="18"/>
              </w:rPr>
              <w:t>-</w:t>
            </w:r>
          </w:p>
        </w:tc>
        <w:tc>
          <w:tcPr>
            <w:tcW w:w="236" w:type="dxa"/>
            <w:shd w:val="clear" w:color="auto" w:fill="auto"/>
          </w:tcPr>
          <w:p w14:paraId="4E8FA084" w14:textId="77777777" w:rsidR="003328D2" w:rsidRPr="0037498B" w:rsidRDefault="003328D2" w:rsidP="0037498B">
            <w:pPr>
              <w:tabs>
                <w:tab w:val="decimal" w:pos="700"/>
              </w:tabs>
              <w:rPr>
                <w:sz w:val="18"/>
                <w:szCs w:val="18"/>
              </w:rPr>
            </w:pPr>
          </w:p>
        </w:tc>
        <w:tc>
          <w:tcPr>
            <w:tcW w:w="1034" w:type="dxa"/>
            <w:shd w:val="clear" w:color="auto" w:fill="auto"/>
          </w:tcPr>
          <w:p w14:paraId="770DD186" w14:textId="124445DE" w:rsidR="003328D2" w:rsidRDefault="003328D2" w:rsidP="003328D2">
            <w:pPr>
              <w:tabs>
                <w:tab w:val="decimal" w:pos="552"/>
              </w:tabs>
              <w:ind w:left="-134" w:right="-76"/>
              <w:rPr>
                <w:sz w:val="18"/>
                <w:szCs w:val="18"/>
              </w:rPr>
            </w:pPr>
            <w:r>
              <w:rPr>
                <w:sz w:val="18"/>
                <w:szCs w:val="18"/>
              </w:rPr>
              <w:t>-</w:t>
            </w:r>
          </w:p>
        </w:tc>
        <w:tc>
          <w:tcPr>
            <w:tcW w:w="241" w:type="dxa"/>
            <w:shd w:val="clear" w:color="auto" w:fill="auto"/>
          </w:tcPr>
          <w:p w14:paraId="682BFF42" w14:textId="77777777" w:rsidR="003328D2" w:rsidRPr="0037498B" w:rsidRDefault="003328D2" w:rsidP="0037498B">
            <w:pPr>
              <w:tabs>
                <w:tab w:val="decimal" w:pos="700"/>
              </w:tabs>
              <w:rPr>
                <w:sz w:val="18"/>
                <w:szCs w:val="18"/>
              </w:rPr>
            </w:pPr>
          </w:p>
        </w:tc>
        <w:tc>
          <w:tcPr>
            <w:tcW w:w="974" w:type="dxa"/>
            <w:shd w:val="clear" w:color="auto" w:fill="auto"/>
          </w:tcPr>
          <w:p w14:paraId="7AEC714C" w14:textId="60391111" w:rsidR="003328D2" w:rsidRPr="0037498B" w:rsidRDefault="003328D2" w:rsidP="003328D2">
            <w:pPr>
              <w:tabs>
                <w:tab w:val="decimal" w:pos="486"/>
              </w:tabs>
              <w:ind w:left="-134" w:right="-76"/>
              <w:rPr>
                <w:sz w:val="18"/>
                <w:szCs w:val="18"/>
              </w:rPr>
            </w:pPr>
            <w:r>
              <w:rPr>
                <w:sz w:val="18"/>
                <w:szCs w:val="18"/>
              </w:rPr>
              <w:t>-</w:t>
            </w:r>
          </w:p>
        </w:tc>
        <w:tc>
          <w:tcPr>
            <w:tcW w:w="236" w:type="dxa"/>
            <w:shd w:val="clear" w:color="auto" w:fill="auto"/>
          </w:tcPr>
          <w:p w14:paraId="5BC36725" w14:textId="77777777" w:rsidR="003328D2" w:rsidRPr="0037498B" w:rsidRDefault="003328D2" w:rsidP="0037498B">
            <w:pPr>
              <w:tabs>
                <w:tab w:val="decimal" w:pos="700"/>
              </w:tabs>
              <w:rPr>
                <w:sz w:val="18"/>
                <w:szCs w:val="18"/>
              </w:rPr>
            </w:pPr>
          </w:p>
        </w:tc>
        <w:tc>
          <w:tcPr>
            <w:tcW w:w="934" w:type="dxa"/>
            <w:shd w:val="clear" w:color="auto" w:fill="auto"/>
          </w:tcPr>
          <w:p w14:paraId="7258DE11" w14:textId="1D067CBF" w:rsidR="003328D2" w:rsidRDefault="003328D2" w:rsidP="0037498B">
            <w:pPr>
              <w:tabs>
                <w:tab w:val="decimal" w:pos="700"/>
              </w:tabs>
              <w:ind w:left="-134" w:right="-76"/>
              <w:rPr>
                <w:sz w:val="18"/>
                <w:szCs w:val="18"/>
              </w:rPr>
            </w:pPr>
            <w:r>
              <w:rPr>
                <w:sz w:val="18"/>
                <w:szCs w:val="18"/>
              </w:rPr>
              <w:t>95,008</w:t>
            </w:r>
          </w:p>
        </w:tc>
        <w:tc>
          <w:tcPr>
            <w:tcW w:w="239" w:type="dxa"/>
            <w:shd w:val="clear" w:color="auto" w:fill="auto"/>
          </w:tcPr>
          <w:p w14:paraId="564C1408" w14:textId="77777777" w:rsidR="003328D2" w:rsidRPr="0037498B" w:rsidRDefault="003328D2" w:rsidP="0037498B">
            <w:pPr>
              <w:tabs>
                <w:tab w:val="decimal" w:pos="700"/>
              </w:tabs>
              <w:rPr>
                <w:sz w:val="18"/>
                <w:szCs w:val="18"/>
              </w:rPr>
            </w:pPr>
          </w:p>
        </w:tc>
        <w:tc>
          <w:tcPr>
            <w:tcW w:w="892" w:type="dxa"/>
            <w:shd w:val="clear" w:color="auto" w:fill="auto"/>
          </w:tcPr>
          <w:p w14:paraId="3FA95970" w14:textId="1CEC66E2" w:rsidR="003328D2" w:rsidRPr="0037498B" w:rsidRDefault="003328D2" w:rsidP="003328D2">
            <w:pPr>
              <w:tabs>
                <w:tab w:val="decimal" w:pos="444"/>
              </w:tabs>
              <w:ind w:left="-134" w:right="-44"/>
              <w:rPr>
                <w:sz w:val="18"/>
                <w:szCs w:val="18"/>
              </w:rPr>
            </w:pPr>
            <w:r>
              <w:rPr>
                <w:sz w:val="18"/>
                <w:szCs w:val="18"/>
              </w:rPr>
              <w:t>-</w:t>
            </w:r>
          </w:p>
        </w:tc>
      </w:tr>
      <w:tr w:rsidR="0037498B" w:rsidRPr="00F8326E" w14:paraId="795BE36D" w14:textId="77777777" w:rsidTr="003328D2">
        <w:tc>
          <w:tcPr>
            <w:tcW w:w="3978" w:type="dxa"/>
            <w:shd w:val="clear" w:color="auto" w:fill="auto"/>
          </w:tcPr>
          <w:p w14:paraId="3193F087" w14:textId="77777777" w:rsidR="0037498B" w:rsidRPr="0037498B" w:rsidRDefault="0037498B" w:rsidP="0037498B">
            <w:pPr>
              <w:rPr>
                <w:sz w:val="18"/>
                <w:szCs w:val="18"/>
              </w:rPr>
            </w:pPr>
            <w:r w:rsidRPr="0037498B">
              <w:rPr>
                <w:sz w:val="18"/>
                <w:szCs w:val="18"/>
              </w:rPr>
              <w:t>Rendering of services</w:t>
            </w:r>
          </w:p>
        </w:tc>
        <w:tc>
          <w:tcPr>
            <w:tcW w:w="909" w:type="dxa"/>
            <w:tcBorders>
              <w:bottom w:val="single" w:sz="4" w:space="0" w:color="auto"/>
            </w:tcBorders>
            <w:shd w:val="clear" w:color="auto" w:fill="auto"/>
          </w:tcPr>
          <w:p w14:paraId="137F46E8" w14:textId="66FBF1C4" w:rsidR="0037498B" w:rsidRPr="0037498B" w:rsidRDefault="00054D23" w:rsidP="0037498B">
            <w:pPr>
              <w:tabs>
                <w:tab w:val="decimal" w:pos="700"/>
              </w:tabs>
              <w:ind w:left="-134" w:right="-98"/>
              <w:rPr>
                <w:sz w:val="18"/>
                <w:szCs w:val="18"/>
              </w:rPr>
            </w:pPr>
            <w:r>
              <w:rPr>
                <w:sz w:val="18"/>
                <w:szCs w:val="18"/>
              </w:rPr>
              <w:t>100,750</w:t>
            </w:r>
          </w:p>
        </w:tc>
        <w:tc>
          <w:tcPr>
            <w:tcW w:w="238" w:type="dxa"/>
            <w:shd w:val="clear" w:color="auto" w:fill="auto"/>
          </w:tcPr>
          <w:p w14:paraId="14D00049" w14:textId="77777777" w:rsidR="0037498B" w:rsidRPr="0037498B" w:rsidRDefault="0037498B" w:rsidP="0037498B">
            <w:pPr>
              <w:tabs>
                <w:tab w:val="decimal" w:pos="700"/>
              </w:tabs>
              <w:rPr>
                <w:sz w:val="18"/>
                <w:szCs w:val="18"/>
              </w:rPr>
            </w:pPr>
          </w:p>
        </w:tc>
        <w:tc>
          <w:tcPr>
            <w:tcW w:w="905" w:type="dxa"/>
            <w:tcBorders>
              <w:bottom w:val="single" w:sz="4" w:space="0" w:color="auto"/>
            </w:tcBorders>
            <w:shd w:val="clear" w:color="auto" w:fill="auto"/>
          </w:tcPr>
          <w:p w14:paraId="0AA7A75F" w14:textId="2BB277C4" w:rsidR="0037498B" w:rsidRPr="0037498B" w:rsidRDefault="0037498B" w:rsidP="0037498B">
            <w:pPr>
              <w:tabs>
                <w:tab w:val="decimal" w:pos="700"/>
              </w:tabs>
              <w:ind w:left="-134" w:right="-98"/>
              <w:rPr>
                <w:sz w:val="18"/>
                <w:szCs w:val="18"/>
              </w:rPr>
            </w:pPr>
            <w:r w:rsidRPr="0037498B">
              <w:rPr>
                <w:sz w:val="18"/>
                <w:szCs w:val="18"/>
              </w:rPr>
              <w:t>103,981</w:t>
            </w:r>
          </w:p>
        </w:tc>
        <w:tc>
          <w:tcPr>
            <w:tcW w:w="236" w:type="dxa"/>
            <w:shd w:val="clear" w:color="auto" w:fill="auto"/>
          </w:tcPr>
          <w:p w14:paraId="5CCC997D" w14:textId="77777777" w:rsidR="0037498B" w:rsidRPr="0037498B" w:rsidRDefault="0037498B" w:rsidP="0037498B">
            <w:pPr>
              <w:tabs>
                <w:tab w:val="decimal" w:pos="700"/>
              </w:tabs>
              <w:rPr>
                <w:sz w:val="18"/>
                <w:szCs w:val="18"/>
              </w:rPr>
            </w:pPr>
          </w:p>
        </w:tc>
        <w:tc>
          <w:tcPr>
            <w:tcW w:w="830" w:type="dxa"/>
            <w:tcBorders>
              <w:bottom w:val="single" w:sz="4" w:space="0" w:color="auto"/>
            </w:tcBorders>
            <w:shd w:val="clear" w:color="auto" w:fill="auto"/>
          </w:tcPr>
          <w:p w14:paraId="3029302B" w14:textId="73E719CC" w:rsidR="0037498B" w:rsidRPr="0037498B" w:rsidRDefault="005D7302" w:rsidP="005D7302">
            <w:pPr>
              <w:tabs>
                <w:tab w:val="decimal" w:pos="350"/>
              </w:tabs>
              <w:ind w:left="-134" w:right="-76"/>
              <w:rPr>
                <w:sz w:val="18"/>
                <w:szCs w:val="18"/>
              </w:rPr>
            </w:pPr>
            <w:r>
              <w:rPr>
                <w:sz w:val="18"/>
                <w:szCs w:val="18"/>
              </w:rPr>
              <w:t>-</w:t>
            </w:r>
          </w:p>
        </w:tc>
        <w:tc>
          <w:tcPr>
            <w:tcW w:w="236" w:type="dxa"/>
            <w:shd w:val="clear" w:color="auto" w:fill="auto"/>
          </w:tcPr>
          <w:p w14:paraId="3729C0B5" w14:textId="77777777" w:rsidR="0037498B" w:rsidRPr="0037498B" w:rsidRDefault="0037498B" w:rsidP="0037498B">
            <w:pPr>
              <w:tabs>
                <w:tab w:val="decimal" w:pos="700"/>
              </w:tabs>
              <w:rPr>
                <w:sz w:val="18"/>
                <w:szCs w:val="18"/>
              </w:rPr>
            </w:pPr>
          </w:p>
        </w:tc>
        <w:tc>
          <w:tcPr>
            <w:tcW w:w="876" w:type="dxa"/>
            <w:tcBorders>
              <w:bottom w:val="single" w:sz="4" w:space="0" w:color="auto"/>
            </w:tcBorders>
            <w:shd w:val="clear" w:color="auto" w:fill="auto"/>
          </w:tcPr>
          <w:p w14:paraId="57D2A67C" w14:textId="3260D76B" w:rsidR="0037498B" w:rsidRPr="0037498B" w:rsidRDefault="0037498B" w:rsidP="003328D2">
            <w:pPr>
              <w:tabs>
                <w:tab w:val="decimal" w:pos="388"/>
              </w:tabs>
              <w:ind w:left="-134" w:right="-76"/>
              <w:rPr>
                <w:sz w:val="18"/>
                <w:szCs w:val="18"/>
              </w:rPr>
            </w:pPr>
            <w:r w:rsidRPr="0037498B">
              <w:rPr>
                <w:sz w:val="18"/>
                <w:szCs w:val="18"/>
              </w:rPr>
              <w:t>-</w:t>
            </w:r>
          </w:p>
        </w:tc>
        <w:tc>
          <w:tcPr>
            <w:tcW w:w="237" w:type="dxa"/>
            <w:shd w:val="clear" w:color="auto" w:fill="auto"/>
          </w:tcPr>
          <w:p w14:paraId="4749CEDE" w14:textId="77777777" w:rsidR="0037498B" w:rsidRPr="0037498B" w:rsidRDefault="0037498B" w:rsidP="0037498B">
            <w:pPr>
              <w:tabs>
                <w:tab w:val="decimal" w:pos="510"/>
              </w:tabs>
              <w:rPr>
                <w:sz w:val="18"/>
                <w:szCs w:val="18"/>
              </w:rPr>
            </w:pPr>
          </w:p>
        </w:tc>
        <w:tc>
          <w:tcPr>
            <w:tcW w:w="717" w:type="dxa"/>
            <w:tcBorders>
              <w:bottom w:val="single" w:sz="4" w:space="0" w:color="auto"/>
            </w:tcBorders>
            <w:shd w:val="clear" w:color="auto" w:fill="auto"/>
          </w:tcPr>
          <w:p w14:paraId="75920318" w14:textId="7E68E037" w:rsidR="0037498B" w:rsidRPr="0037498B" w:rsidRDefault="005D7302" w:rsidP="005D7302">
            <w:pPr>
              <w:tabs>
                <w:tab w:val="decimal" w:pos="254"/>
              </w:tabs>
              <w:ind w:right="-76"/>
              <w:rPr>
                <w:sz w:val="18"/>
                <w:szCs w:val="18"/>
              </w:rPr>
            </w:pPr>
            <w:r>
              <w:rPr>
                <w:sz w:val="18"/>
                <w:szCs w:val="18"/>
              </w:rPr>
              <w:t>-</w:t>
            </w:r>
          </w:p>
        </w:tc>
        <w:tc>
          <w:tcPr>
            <w:tcW w:w="236" w:type="dxa"/>
            <w:shd w:val="clear" w:color="auto" w:fill="auto"/>
          </w:tcPr>
          <w:p w14:paraId="7D8DB7DC" w14:textId="77777777" w:rsidR="0037498B" w:rsidRPr="0037498B" w:rsidRDefault="0037498B" w:rsidP="0037498B">
            <w:pPr>
              <w:tabs>
                <w:tab w:val="decimal" w:pos="510"/>
              </w:tabs>
              <w:rPr>
                <w:sz w:val="18"/>
                <w:szCs w:val="18"/>
              </w:rPr>
            </w:pPr>
          </w:p>
        </w:tc>
        <w:tc>
          <w:tcPr>
            <w:tcW w:w="790" w:type="dxa"/>
            <w:tcBorders>
              <w:bottom w:val="single" w:sz="4" w:space="0" w:color="auto"/>
            </w:tcBorders>
            <w:shd w:val="clear" w:color="auto" w:fill="auto"/>
          </w:tcPr>
          <w:p w14:paraId="40D374C6" w14:textId="79C1BA76" w:rsidR="0037498B" w:rsidRPr="0037498B" w:rsidRDefault="0037498B" w:rsidP="00FF1F60">
            <w:pPr>
              <w:tabs>
                <w:tab w:val="decimal" w:pos="321"/>
              </w:tabs>
              <w:ind w:left="-134" w:right="-76"/>
              <w:rPr>
                <w:sz w:val="18"/>
                <w:szCs w:val="18"/>
              </w:rPr>
            </w:pPr>
            <w:r w:rsidRPr="0037498B">
              <w:rPr>
                <w:sz w:val="18"/>
                <w:szCs w:val="18"/>
              </w:rPr>
              <w:t>-</w:t>
            </w:r>
          </w:p>
        </w:tc>
        <w:tc>
          <w:tcPr>
            <w:tcW w:w="236" w:type="dxa"/>
            <w:shd w:val="clear" w:color="auto" w:fill="auto"/>
          </w:tcPr>
          <w:p w14:paraId="0B33A188" w14:textId="77777777" w:rsidR="0037498B" w:rsidRPr="0037498B" w:rsidRDefault="0037498B" w:rsidP="0037498B">
            <w:pPr>
              <w:tabs>
                <w:tab w:val="decimal" w:pos="700"/>
              </w:tabs>
              <w:rPr>
                <w:sz w:val="18"/>
                <w:szCs w:val="18"/>
              </w:rPr>
            </w:pPr>
          </w:p>
        </w:tc>
        <w:tc>
          <w:tcPr>
            <w:tcW w:w="1034" w:type="dxa"/>
            <w:tcBorders>
              <w:bottom w:val="single" w:sz="4" w:space="0" w:color="auto"/>
            </w:tcBorders>
            <w:shd w:val="clear" w:color="auto" w:fill="auto"/>
          </w:tcPr>
          <w:p w14:paraId="56C88A77" w14:textId="0B6C6246" w:rsidR="0037498B" w:rsidRPr="0037498B" w:rsidRDefault="005D7302" w:rsidP="005D7302">
            <w:pPr>
              <w:tabs>
                <w:tab w:val="decimal" w:pos="552"/>
              </w:tabs>
              <w:ind w:left="-134" w:right="-76"/>
              <w:rPr>
                <w:sz w:val="18"/>
                <w:szCs w:val="18"/>
              </w:rPr>
            </w:pPr>
            <w:r>
              <w:rPr>
                <w:sz w:val="18"/>
                <w:szCs w:val="18"/>
              </w:rPr>
              <w:t>-</w:t>
            </w:r>
          </w:p>
        </w:tc>
        <w:tc>
          <w:tcPr>
            <w:tcW w:w="241" w:type="dxa"/>
            <w:shd w:val="clear" w:color="auto" w:fill="auto"/>
          </w:tcPr>
          <w:p w14:paraId="6674C993" w14:textId="77777777" w:rsidR="0037498B" w:rsidRPr="0037498B" w:rsidRDefault="0037498B" w:rsidP="0037498B">
            <w:pPr>
              <w:tabs>
                <w:tab w:val="decimal" w:pos="700"/>
              </w:tabs>
              <w:rPr>
                <w:sz w:val="18"/>
                <w:szCs w:val="18"/>
              </w:rPr>
            </w:pPr>
          </w:p>
        </w:tc>
        <w:tc>
          <w:tcPr>
            <w:tcW w:w="974" w:type="dxa"/>
            <w:tcBorders>
              <w:bottom w:val="single" w:sz="4" w:space="0" w:color="auto"/>
            </w:tcBorders>
            <w:shd w:val="clear" w:color="auto" w:fill="auto"/>
          </w:tcPr>
          <w:p w14:paraId="2965FE25" w14:textId="4448F3F9" w:rsidR="0037498B" w:rsidRPr="0037498B" w:rsidRDefault="0037498B" w:rsidP="005D7302">
            <w:pPr>
              <w:tabs>
                <w:tab w:val="decimal" w:pos="486"/>
              </w:tabs>
              <w:ind w:left="-134" w:right="-76"/>
              <w:rPr>
                <w:sz w:val="18"/>
                <w:szCs w:val="18"/>
              </w:rPr>
            </w:pPr>
            <w:r w:rsidRPr="0037498B">
              <w:rPr>
                <w:sz w:val="18"/>
                <w:szCs w:val="18"/>
              </w:rPr>
              <w:t>-</w:t>
            </w:r>
          </w:p>
        </w:tc>
        <w:tc>
          <w:tcPr>
            <w:tcW w:w="236" w:type="dxa"/>
            <w:shd w:val="clear" w:color="auto" w:fill="auto"/>
          </w:tcPr>
          <w:p w14:paraId="48D3A0F1" w14:textId="77777777" w:rsidR="0037498B" w:rsidRPr="0037498B" w:rsidRDefault="0037498B" w:rsidP="0037498B">
            <w:pPr>
              <w:tabs>
                <w:tab w:val="decimal" w:pos="700"/>
              </w:tabs>
              <w:rPr>
                <w:sz w:val="18"/>
                <w:szCs w:val="18"/>
              </w:rPr>
            </w:pPr>
          </w:p>
        </w:tc>
        <w:tc>
          <w:tcPr>
            <w:tcW w:w="934" w:type="dxa"/>
            <w:tcBorders>
              <w:bottom w:val="single" w:sz="4" w:space="0" w:color="auto"/>
            </w:tcBorders>
            <w:shd w:val="clear" w:color="auto" w:fill="auto"/>
          </w:tcPr>
          <w:p w14:paraId="79D20CAC" w14:textId="71B18337" w:rsidR="0037498B" w:rsidRPr="0037498B" w:rsidRDefault="005D7302" w:rsidP="0037498B">
            <w:pPr>
              <w:tabs>
                <w:tab w:val="decimal" w:pos="700"/>
              </w:tabs>
              <w:ind w:left="-134" w:right="-76"/>
              <w:rPr>
                <w:rFonts w:cs="Cordia New"/>
                <w:sz w:val="18"/>
                <w:szCs w:val="18"/>
              </w:rPr>
            </w:pPr>
            <w:r>
              <w:rPr>
                <w:rFonts w:cs="Cordia New"/>
                <w:sz w:val="18"/>
                <w:szCs w:val="18"/>
              </w:rPr>
              <w:t>100,750</w:t>
            </w:r>
          </w:p>
        </w:tc>
        <w:tc>
          <w:tcPr>
            <w:tcW w:w="239" w:type="dxa"/>
            <w:shd w:val="clear" w:color="auto" w:fill="auto"/>
          </w:tcPr>
          <w:p w14:paraId="0A3D1B7F" w14:textId="77777777" w:rsidR="0037498B" w:rsidRPr="0037498B" w:rsidRDefault="0037498B" w:rsidP="0037498B">
            <w:pPr>
              <w:tabs>
                <w:tab w:val="decimal" w:pos="700"/>
              </w:tabs>
              <w:rPr>
                <w:sz w:val="18"/>
                <w:szCs w:val="18"/>
              </w:rPr>
            </w:pPr>
          </w:p>
        </w:tc>
        <w:tc>
          <w:tcPr>
            <w:tcW w:w="892" w:type="dxa"/>
            <w:tcBorders>
              <w:bottom w:val="single" w:sz="4" w:space="0" w:color="auto"/>
            </w:tcBorders>
            <w:shd w:val="clear" w:color="auto" w:fill="auto"/>
          </w:tcPr>
          <w:p w14:paraId="65549819" w14:textId="6C92F084" w:rsidR="0037498B" w:rsidRPr="0037498B" w:rsidRDefault="0037498B" w:rsidP="0037498B">
            <w:pPr>
              <w:tabs>
                <w:tab w:val="decimal" w:pos="700"/>
              </w:tabs>
              <w:ind w:right="-76"/>
              <w:rPr>
                <w:sz w:val="18"/>
                <w:szCs w:val="18"/>
              </w:rPr>
            </w:pPr>
            <w:r w:rsidRPr="0037498B">
              <w:rPr>
                <w:sz w:val="18"/>
                <w:szCs w:val="18"/>
              </w:rPr>
              <w:t>103,981</w:t>
            </w:r>
          </w:p>
        </w:tc>
      </w:tr>
      <w:tr w:rsidR="0037498B" w:rsidRPr="00F8326E" w14:paraId="3E2C223C" w14:textId="77777777" w:rsidTr="003328D2">
        <w:tc>
          <w:tcPr>
            <w:tcW w:w="3978" w:type="dxa"/>
            <w:shd w:val="clear" w:color="auto" w:fill="auto"/>
            <w:vAlign w:val="bottom"/>
          </w:tcPr>
          <w:p w14:paraId="5530BF76" w14:textId="0E510E1F" w:rsidR="0037498B" w:rsidRPr="0037498B" w:rsidRDefault="0037498B" w:rsidP="0037498B">
            <w:pPr>
              <w:ind w:left="180" w:hanging="180"/>
              <w:rPr>
                <w:b/>
                <w:bCs/>
                <w:sz w:val="18"/>
                <w:szCs w:val="18"/>
              </w:rPr>
            </w:pPr>
            <w:r w:rsidRPr="0037498B">
              <w:rPr>
                <w:b/>
                <w:bCs/>
                <w:sz w:val="18"/>
                <w:szCs w:val="18"/>
              </w:rPr>
              <w:t>Total</w:t>
            </w:r>
            <w:r w:rsidR="00E96DE6">
              <w:rPr>
                <w:b/>
                <w:bCs/>
                <w:sz w:val="18"/>
                <w:szCs w:val="18"/>
              </w:rPr>
              <w:t xml:space="preserve"> revenue</w:t>
            </w:r>
          </w:p>
        </w:tc>
        <w:tc>
          <w:tcPr>
            <w:tcW w:w="909" w:type="dxa"/>
            <w:tcBorders>
              <w:top w:val="single" w:sz="4" w:space="0" w:color="auto"/>
              <w:bottom w:val="double" w:sz="4" w:space="0" w:color="auto"/>
            </w:tcBorders>
            <w:shd w:val="clear" w:color="auto" w:fill="auto"/>
          </w:tcPr>
          <w:p w14:paraId="4A2DFD3D" w14:textId="02D65815" w:rsidR="0037498B" w:rsidRPr="0037498B" w:rsidRDefault="00054D23" w:rsidP="0037498B">
            <w:pPr>
              <w:tabs>
                <w:tab w:val="decimal" w:pos="700"/>
              </w:tabs>
              <w:ind w:left="-134" w:right="-98"/>
              <w:rPr>
                <w:b/>
                <w:bCs/>
                <w:sz w:val="18"/>
                <w:szCs w:val="18"/>
              </w:rPr>
            </w:pPr>
            <w:r>
              <w:rPr>
                <w:b/>
                <w:bCs/>
                <w:sz w:val="18"/>
                <w:szCs w:val="18"/>
              </w:rPr>
              <w:t>1,577,674</w:t>
            </w:r>
          </w:p>
        </w:tc>
        <w:tc>
          <w:tcPr>
            <w:tcW w:w="238" w:type="dxa"/>
            <w:shd w:val="clear" w:color="auto" w:fill="auto"/>
          </w:tcPr>
          <w:p w14:paraId="6158F229" w14:textId="77777777" w:rsidR="0037498B" w:rsidRPr="0037498B" w:rsidRDefault="0037498B" w:rsidP="0037498B">
            <w:pPr>
              <w:tabs>
                <w:tab w:val="decimal" w:pos="700"/>
              </w:tabs>
              <w:rPr>
                <w:b/>
                <w:bCs/>
                <w:sz w:val="18"/>
                <w:szCs w:val="18"/>
              </w:rPr>
            </w:pPr>
          </w:p>
        </w:tc>
        <w:tc>
          <w:tcPr>
            <w:tcW w:w="905" w:type="dxa"/>
            <w:tcBorders>
              <w:top w:val="single" w:sz="4" w:space="0" w:color="auto"/>
              <w:bottom w:val="double" w:sz="4" w:space="0" w:color="auto"/>
            </w:tcBorders>
            <w:shd w:val="clear" w:color="auto" w:fill="auto"/>
          </w:tcPr>
          <w:p w14:paraId="2C4F0967" w14:textId="148E416F" w:rsidR="0037498B" w:rsidRPr="0037498B" w:rsidRDefault="0037498B" w:rsidP="0037498B">
            <w:pPr>
              <w:tabs>
                <w:tab w:val="decimal" w:pos="700"/>
              </w:tabs>
              <w:ind w:left="-134" w:right="-98"/>
              <w:rPr>
                <w:b/>
                <w:bCs/>
                <w:sz w:val="18"/>
                <w:szCs w:val="18"/>
              </w:rPr>
            </w:pPr>
            <w:r w:rsidRPr="0037498B">
              <w:rPr>
                <w:b/>
                <w:bCs/>
                <w:sz w:val="18"/>
                <w:szCs w:val="18"/>
              </w:rPr>
              <w:t>1,622,219</w:t>
            </w:r>
          </w:p>
        </w:tc>
        <w:tc>
          <w:tcPr>
            <w:tcW w:w="236" w:type="dxa"/>
            <w:shd w:val="clear" w:color="auto" w:fill="auto"/>
          </w:tcPr>
          <w:p w14:paraId="6F288D95" w14:textId="77777777" w:rsidR="0037498B" w:rsidRPr="0037498B" w:rsidRDefault="0037498B" w:rsidP="0037498B">
            <w:pPr>
              <w:tabs>
                <w:tab w:val="decimal" w:pos="700"/>
              </w:tabs>
              <w:rPr>
                <w:b/>
                <w:bCs/>
                <w:sz w:val="18"/>
                <w:szCs w:val="18"/>
              </w:rPr>
            </w:pPr>
          </w:p>
        </w:tc>
        <w:tc>
          <w:tcPr>
            <w:tcW w:w="830" w:type="dxa"/>
            <w:tcBorders>
              <w:top w:val="single" w:sz="4" w:space="0" w:color="auto"/>
              <w:bottom w:val="double" w:sz="4" w:space="0" w:color="auto"/>
            </w:tcBorders>
            <w:shd w:val="clear" w:color="auto" w:fill="auto"/>
          </w:tcPr>
          <w:p w14:paraId="01CC6CD1" w14:textId="3685F7AC" w:rsidR="0037498B" w:rsidRPr="0037498B" w:rsidRDefault="005D7302" w:rsidP="005D7302">
            <w:pPr>
              <w:tabs>
                <w:tab w:val="decimal" w:pos="610"/>
              </w:tabs>
              <w:ind w:left="-134" w:right="-142"/>
              <w:rPr>
                <w:b/>
                <w:bCs/>
                <w:sz w:val="18"/>
                <w:szCs w:val="18"/>
              </w:rPr>
            </w:pPr>
            <w:r>
              <w:rPr>
                <w:b/>
                <w:bCs/>
                <w:sz w:val="18"/>
                <w:szCs w:val="18"/>
              </w:rPr>
              <w:t>387,890</w:t>
            </w:r>
          </w:p>
        </w:tc>
        <w:tc>
          <w:tcPr>
            <w:tcW w:w="236" w:type="dxa"/>
            <w:shd w:val="clear" w:color="auto" w:fill="auto"/>
          </w:tcPr>
          <w:p w14:paraId="1A773FC1" w14:textId="77777777" w:rsidR="0037498B" w:rsidRPr="0037498B" w:rsidRDefault="0037498B" w:rsidP="0037498B">
            <w:pPr>
              <w:tabs>
                <w:tab w:val="decimal" w:pos="700"/>
              </w:tabs>
              <w:rPr>
                <w:b/>
                <w:bCs/>
                <w:sz w:val="18"/>
                <w:szCs w:val="18"/>
              </w:rPr>
            </w:pPr>
          </w:p>
        </w:tc>
        <w:tc>
          <w:tcPr>
            <w:tcW w:w="876" w:type="dxa"/>
            <w:tcBorders>
              <w:top w:val="single" w:sz="4" w:space="0" w:color="auto"/>
              <w:bottom w:val="double" w:sz="4" w:space="0" w:color="auto"/>
            </w:tcBorders>
            <w:shd w:val="clear" w:color="auto" w:fill="auto"/>
          </w:tcPr>
          <w:p w14:paraId="6BD5A0EF" w14:textId="330D2B44" w:rsidR="0037498B" w:rsidRPr="0037498B" w:rsidRDefault="0037498B" w:rsidP="003328D2">
            <w:pPr>
              <w:tabs>
                <w:tab w:val="decimal" w:pos="654"/>
              </w:tabs>
              <w:ind w:left="-134" w:right="-76"/>
              <w:rPr>
                <w:b/>
                <w:bCs/>
                <w:sz w:val="18"/>
                <w:szCs w:val="18"/>
              </w:rPr>
            </w:pPr>
            <w:r w:rsidRPr="0037498B">
              <w:rPr>
                <w:b/>
                <w:bCs/>
                <w:sz w:val="18"/>
                <w:szCs w:val="18"/>
              </w:rPr>
              <w:t>143,810</w:t>
            </w:r>
          </w:p>
        </w:tc>
        <w:tc>
          <w:tcPr>
            <w:tcW w:w="237" w:type="dxa"/>
            <w:shd w:val="clear" w:color="auto" w:fill="auto"/>
          </w:tcPr>
          <w:p w14:paraId="7D8BEF26" w14:textId="77777777" w:rsidR="0037498B" w:rsidRPr="0037498B" w:rsidRDefault="0037498B" w:rsidP="0037498B">
            <w:pPr>
              <w:tabs>
                <w:tab w:val="decimal" w:pos="510"/>
              </w:tabs>
              <w:rPr>
                <w:b/>
                <w:bCs/>
                <w:sz w:val="18"/>
                <w:szCs w:val="18"/>
              </w:rPr>
            </w:pPr>
          </w:p>
        </w:tc>
        <w:tc>
          <w:tcPr>
            <w:tcW w:w="717" w:type="dxa"/>
            <w:tcBorders>
              <w:top w:val="single" w:sz="4" w:space="0" w:color="auto"/>
              <w:bottom w:val="double" w:sz="4" w:space="0" w:color="auto"/>
            </w:tcBorders>
            <w:shd w:val="clear" w:color="auto" w:fill="auto"/>
          </w:tcPr>
          <w:p w14:paraId="7C628E98" w14:textId="3E97858F" w:rsidR="0037498B" w:rsidRPr="0037498B" w:rsidRDefault="005D7302" w:rsidP="0037498B">
            <w:pPr>
              <w:tabs>
                <w:tab w:val="decimal" w:pos="510"/>
              </w:tabs>
              <w:ind w:left="-134" w:right="-76"/>
              <w:rPr>
                <w:b/>
                <w:bCs/>
                <w:sz w:val="18"/>
                <w:szCs w:val="18"/>
              </w:rPr>
            </w:pPr>
            <w:r>
              <w:rPr>
                <w:b/>
                <w:bCs/>
                <w:sz w:val="18"/>
                <w:szCs w:val="18"/>
              </w:rPr>
              <w:t>185,177</w:t>
            </w:r>
          </w:p>
        </w:tc>
        <w:tc>
          <w:tcPr>
            <w:tcW w:w="236" w:type="dxa"/>
            <w:shd w:val="clear" w:color="auto" w:fill="auto"/>
          </w:tcPr>
          <w:p w14:paraId="6C055EEB" w14:textId="77777777" w:rsidR="0037498B" w:rsidRPr="0037498B" w:rsidRDefault="0037498B" w:rsidP="0037498B">
            <w:pPr>
              <w:tabs>
                <w:tab w:val="decimal" w:pos="510"/>
              </w:tabs>
              <w:rPr>
                <w:b/>
                <w:bCs/>
                <w:sz w:val="18"/>
                <w:szCs w:val="18"/>
              </w:rPr>
            </w:pPr>
          </w:p>
        </w:tc>
        <w:tc>
          <w:tcPr>
            <w:tcW w:w="790" w:type="dxa"/>
            <w:tcBorders>
              <w:top w:val="single" w:sz="4" w:space="0" w:color="auto"/>
              <w:bottom w:val="double" w:sz="4" w:space="0" w:color="auto"/>
            </w:tcBorders>
            <w:shd w:val="clear" w:color="auto" w:fill="auto"/>
          </w:tcPr>
          <w:p w14:paraId="25174766" w14:textId="68AA8090" w:rsidR="0037498B" w:rsidRPr="0037498B" w:rsidRDefault="0037498B" w:rsidP="0037498B">
            <w:pPr>
              <w:tabs>
                <w:tab w:val="decimal" w:pos="590"/>
              </w:tabs>
              <w:ind w:left="-134" w:right="-76"/>
              <w:rPr>
                <w:b/>
                <w:bCs/>
                <w:sz w:val="18"/>
                <w:szCs w:val="18"/>
              </w:rPr>
            </w:pPr>
            <w:r w:rsidRPr="0037498B">
              <w:rPr>
                <w:b/>
                <w:bCs/>
                <w:sz w:val="18"/>
                <w:szCs w:val="18"/>
              </w:rPr>
              <w:t>170,683</w:t>
            </w:r>
          </w:p>
        </w:tc>
        <w:tc>
          <w:tcPr>
            <w:tcW w:w="236" w:type="dxa"/>
            <w:shd w:val="clear" w:color="auto" w:fill="auto"/>
          </w:tcPr>
          <w:p w14:paraId="091AC86F" w14:textId="77777777" w:rsidR="0037498B" w:rsidRPr="0037498B" w:rsidRDefault="0037498B" w:rsidP="0037498B">
            <w:pPr>
              <w:tabs>
                <w:tab w:val="decimal" w:pos="700"/>
              </w:tabs>
              <w:rPr>
                <w:b/>
                <w:bCs/>
                <w:sz w:val="18"/>
                <w:szCs w:val="18"/>
              </w:rPr>
            </w:pPr>
          </w:p>
        </w:tc>
        <w:tc>
          <w:tcPr>
            <w:tcW w:w="1034" w:type="dxa"/>
            <w:tcBorders>
              <w:top w:val="single" w:sz="4" w:space="0" w:color="auto"/>
              <w:bottom w:val="double" w:sz="4" w:space="0" w:color="auto"/>
            </w:tcBorders>
            <w:shd w:val="clear" w:color="auto" w:fill="auto"/>
          </w:tcPr>
          <w:p w14:paraId="6387FC86" w14:textId="439F9472" w:rsidR="0037498B" w:rsidRPr="0037498B" w:rsidRDefault="005D7302" w:rsidP="005D7302">
            <w:pPr>
              <w:tabs>
                <w:tab w:val="decimal" w:pos="813"/>
              </w:tabs>
              <w:ind w:left="-134" w:right="-105"/>
              <w:rPr>
                <w:b/>
                <w:bCs/>
                <w:sz w:val="18"/>
                <w:szCs w:val="18"/>
              </w:rPr>
            </w:pPr>
            <w:r>
              <w:rPr>
                <w:b/>
                <w:bCs/>
                <w:sz w:val="18"/>
                <w:szCs w:val="18"/>
              </w:rPr>
              <w:t>(536,768)</w:t>
            </w:r>
          </w:p>
        </w:tc>
        <w:tc>
          <w:tcPr>
            <w:tcW w:w="241" w:type="dxa"/>
            <w:shd w:val="clear" w:color="auto" w:fill="auto"/>
          </w:tcPr>
          <w:p w14:paraId="72EF9557" w14:textId="77777777" w:rsidR="0037498B" w:rsidRPr="0037498B" w:rsidRDefault="0037498B" w:rsidP="0037498B">
            <w:pPr>
              <w:tabs>
                <w:tab w:val="decimal" w:pos="700"/>
              </w:tabs>
              <w:rPr>
                <w:b/>
                <w:bCs/>
                <w:sz w:val="18"/>
                <w:szCs w:val="18"/>
              </w:rPr>
            </w:pPr>
          </w:p>
        </w:tc>
        <w:tc>
          <w:tcPr>
            <w:tcW w:w="974" w:type="dxa"/>
            <w:tcBorders>
              <w:top w:val="single" w:sz="4" w:space="0" w:color="auto"/>
              <w:bottom w:val="double" w:sz="4" w:space="0" w:color="auto"/>
            </w:tcBorders>
            <w:shd w:val="clear" w:color="auto" w:fill="auto"/>
          </w:tcPr>
          <w:p w14:paraId="6C4123B0" w14:textId="36466ABF" w:rsidR="0037498B" w:rsidRPr="0037498B" w:rsidRDefault="0037498B" w:rsidP="005D7302">
            <w:pPr>
              <w:tabs>
                <w:tab w:val="decimal" w:pos="760"/>
              </w:tabs>
              <w:ind w:left="-134" w:right="-76"/>
              <w:rPr>
                <w:b/>
                <w:bCs/>
                <w:sz w:val="18"/>
                <w:szCs w:val="18"/>
              </w:rPr>
            </w:pPr>
            <w:r w:rsidRPr="0037498B">
              <w:rPr>
                <w:b/>
                <w:bCs/>
                <w:sz w:val="18"/>
                <w:szCs w:val="18"/>
              </w:rPr>
              <w:t>(314,390)</w:t>
            </w:r>
          </w:p>
        </w:tc>
        <w:tc>
          <w:tcPr>
            <w:tcW w:w="236" w:type="dxa"/>
            <w:shd w:val="clear" w:color="auto" w:fill="auto"/>
          </w:tcPr>
          <w:p w14:paraId="1A030529" w14:textId="77777777" w:rsidR="0037498B" w:rsidRPr="0037498B" w:rsidRDefault="0037498B" w:rsidP="0037498B">
            <w:pPr>
              <w:tabs>
                <w:tab w:val="decimal" w:pos="700"/>
              </w:tabs>
              <w:rPr>
                <w:b/>
                <w:bCs/>
                <w:sz w:val="18"/>
                <w:szCs w:val="18"/>
              </w:rPr>
            </w:pPr>
          </w:p>
        </w:tc>
        <w:tc>
          <w:tcPr>
            <w:tcW w:w="934" w:type="dxa"/>
            <w:tcBorders>
              <w:top w:val="single" w:sz="4" w:space="0" w:color="auto"/>
              <w:bottom w:val="double" w:sz="4" w:space="0" w:color="auto"/>
            </w:tcBorders>
            <w:shd w:val="clear" w:color="auto" w:fill="auto"/>
          </w:tcPr>
          <w:p w14:paraId="00E9B0DE" w14:textId="466205D5" w:rsidR="0037498B" w:rsidRPr="0037498B" w:rsidRDefault="005D7302" w:rsidP="0037498B">
            <w:pPr>
              <w:tabs>
                <w:tab w:val="decimal" w:pos="700"/>
              </w:tabs>
              <w:ind w:left="-134" w:right="-76"/>
              <w:rPr>
                <w:b/>
                <w:bCs/>
                <w:sz w:val="18"/>
                <w:szCs w:val="18"/>
              </w:rPr>
            </w:pPr>
            <w:r>
              <w:rPr>
                <w:b/>
                <w:bCs/>
                <w:sz w:val="18"/>
                <w:szCs w:val="18"/>
              </w:rPr>
              <w:t>1,613,973</w:t>
            </w:r>
          </w:p>
        </w:tc>
        <w:tc>
          <w:tcPr>
            <w:tcW w:w="239" w:type="dxa"/>
            <w:shd w:val="clear" w:color="auto" w:fill="auto"/>
          </w:tcPr>
          <w:p w14:paraId="2032E641" w14:textId="77777777" w:rsidR="0037498B" w:rsidRPr="0037498B" w:rsidRDefault="0037498B" w:rsidP="0037498B">
            <w:pPr>
              <w:tabs>
                <w:tab w:val="decimal" w:pos="700"/>
              </w:tabs>
              <w:rPr>
                <w:b/>
                <w:bCs/>
                <w:sz w:val="18"/>
                <w:szCs w:val="18"/>
              </w:rPr>
            </w:pPr>
          </w:p>
        </w:tc>
        <w:tc>
          <w:tcPr>
            <w:tcW w:w="892" w:type="dxa"/>
            <w:tcBorders>
              <w:top w:val="single" w:sz="4" w:space="0" w:color="auto"/>
              <w:bottom w:val="double" w:sz="4" w:space="0" w:color="auto"/>
            </w:tcBorders>
            <w:shd w:val="clear" w:color="auto" w:fill="auto"/>
          </w:tcPr>
          <w:p w14:paraId="5BB80888" w14:textId="1C935B37" w:rsidR="0037498B" w:rsidRPr="0037498B" w:rsidRDefault="0037498B" w:rsidP="0037498B">
            <w:pPr>
              <w:tabs>
                <w:tab w:val="decimal" w:pos="700"/>
              </w:tabs>
              <w:ind w:left="-134" w:right="-76"/>
              <w:rPr>
                <w:b/>
                <w:bCs/>
                <w:sz w:val="18"/>
                <w:szCs w:val="18"/>
              </w:rPr>
            </w:pPr>
            <w:r w:rsidRPr="0037498B">
              <w:rPr>
                <w:b/>
                <w:bCs/>
                <w:sz w:val="18"/>
                <w:szCs w:val="18"/>
              </w:rPr>
              <w:t>1,622,322</w:t>
            </w:r>
          </w:p>
        </w:tc>
      </w:tr>
      <w:tr w:rsidR="0037498B" w:rsidRPr="000F242E" w14:paraId="756AECD9" w14:textId="77777777" w:rsidTr="003328D2">
        <w:tc>
          <w:tcPr>
            <w:tcW w:w="3978" w:type="dxa"/>
            <w:shd w:val="clear" w:color="auto" w:fill="auto"/>
          </w:tcPr>
          <w:p w14:paraId="3E2A2B44" w14:textId="77777777" w:rsidR="0037498B" w:rsidRPr="0037498B" w:rsidRDefault="0037498B" w:rsidP="0037498B">
            <w:pPr>
              <w:rPr>
                <w:sz w:val="18"/>
                <w:szCs w:val="18"/>
              </w:rPr>
            </w:pPr>
          </w:p>
        </w:tc>
        <w:tc>
          <w:tcPr>
            <w:tcW w:w="909" w:type="dxa"/>
            <w:tcBorders>
              <w:top w:val="double" w:sz="4" w:space="0" w:color="auto"/>
            </w:tcBorders>
            <w:shd w:val="clear" w:color="auto" w:fill="auto"/>
            <w:vAlign w:val="bottom"/>
          </w:tcPr>
          <w:p w14:paraId="72CAB6E0" w14:textId="77777777" w:rsidR="0037498B" w:rsidRPr="0037498B" w:rsidRDefault="0037498B" w:rsidP="0037498B">
            <w:pPr>
              <w:tabs>
                <w:tab w:val="decimal" w:pos="700"/>
              </w:tabs>
              <w:ind w:left="-134" w:right="-76"/>
              <w:rPr>
                <w:sz w:val="18"/>
                <w:szCs w:val="18"/>
              </w:rPr>
            </w:pPr>
          </w:p>
        </w:tc>
        <w:tc>
          <w:tcPr>
            <w:tcW w:w="238" w:type="dxa"/>
            <w:shd w:val="clear" w:color="auto" w:fill="auto"/>
          </w:tcPr>
          <w:p w14:paraId="65D6B425" w14:textId="77777777" w:rsidR="0037498B" w:rsidRPr="0037498B" w:rsidRDefault="0037498B" w:rsidP="0037498B">
            <w:pPr>
              <w:tabs>
                <w:tab w:val="decimal" w:pos="700"/>
              </w:tabs>
              <w:rPr>
                <w:sz w:val="18"/>
                <w:szCs w:val="18"/>
              </w:rPr>
            </w:pPr>
          </w:p>
        </w:tc>
        <w:tc>
          <w:tcPr>
            <w:tcW w:w="905" w:type="dxa"/>
            <w:tcBorders>
              <w:top w:val="double" w:sz="4" w:space="0" w:color="auto"/>
            </w:tcBorders>
            <w:shd w:val="clear" w:color="auto" w:fill="auto"/>
            <w:vAlign w:val="bottom"/>
          </w:tcPr>
          <w:p w14:paraId="78C9EA8C" w14:textId="77777777" w:rsidR="0037498B" w:rsidRPr="0037498B" w:rsidRDefault="0037498B" w:rsidP="0037498B">
            <w:pPr>
              <w:tabs>
                <w:tab w:val="decimal" w:pos="700"/>
              </w:tabs>
              <w:ind w:left="-134" w:right="-76"/>
              <w:rPr>
                <w:sz w:val="18"/>
                <w:szCs w:val="18"/>
              </w:rPr>
            </w:pPr>
          </w:p>
        </w:tc>
        <w:tc>
          <w:tcPr>
            <w:tcW w:w="236" w:type="dxa"/>
            <w:shd w:val="clear" w:color="auto" w:fill="auto"/>
          </w:tcPr>
          <w:p w14:paraId="7537E768" w14:textId="77777777" w:rsidR="0037498B" w:rsidRPr="0037498B" w:rsidRDefault="0037498B" w:rsidP="0037498B">
            <w:pPr>
              <w:tabs>
                <w:tab w:val="decimal" w:pos="700"/>
              </w:tabs>
              <w:rPr>
                <w:sz w:val="18"/>
                <w:szCs w:val="18"/>
              </w:rPr>
            </w:pPr>
          </w:p>
        </w:tc>
        <w:tc>
          <w:tcPr>
            <w:tcW w:w="830" w:type="dxa"/>
            <w:tcBorders>
              <w:top w:val="double" w:sz="4" w:space="0" w:color="auto"/>
            </w:tcBorders>
            <w:shd w:val="clear" w:color="auto" w:fill="auto"/>
          </w:tcPr>
          <w:p w14:paraId="7CB56602" w14:textId="77777777" w:rsidR="0037498B" w:rsidRPr="0037498B" w:rsidRDefault="0037498B" w:rsidP="0037498B">
            <w:pPr>
              <w:tabs>
                <w:tab w:val="decimal" w:pos="700"/>
              </w:tabs>
              <w:ind w:left="-134" w:right="-76"/>
              <w:rPr>
                <w:sz w:val="18"/>
                <w:szCs w:val="18"/>
              </w:rPr>
            </w:pPr>
          </w:p>
        </w:tc>
        <w:tc>
          <w:tcPr>
            <w:tcW w:w="236" w:type="dxa"/>
            <w:shd w:val="clear" w:color="auto" w:fill="auto"/>
          </w:tcPr>
          <w:p w14:paraId="561743DA" w14:textId="77777777" w:rsidR="0037498B" w:rsidRPr="0037498B" w:rsidRDefault="0037498B" w:rsidP="0037498B">
            <w:pPr>
              <w:tabs>
                <w:tab w:val="decimal" w:pos="700"/>
              </w:tabs>
              <w:rPr>
                <w:sz w:val="18"/>
                <w:szCs w:val="18"/>
              </w:rPr>
            </w:pPr>
          </w:p>
        </w:tc>
        <w:tc>
          <w:tcPr>
            <w:tcW w:w="876" w:type="dxa"/>
            <w:tcBorders>
              <w:top w:val="double" w:sz="4" w:space="0" w:color="auto"/>
            </w:tcBorders>
            <w:shd w:val="clear" w:color="auto" w:fill="auto"/>
          </w:tcPr>
          <w:p w14:paraId="5592D60A" w14:textId="77777777" w:rsidR="0037498B" w:rsidRPr="0037498B" w:rsidRDefault="0037498B" w:rsidP="0037498B">
            <w:pPr>
              <w:tabs>
                <w:tab w:val="decimal" w:pos="646"/>
              </w:tabs>
              <w:ind w:left="-134" w:right="-76"/>
              <w:rPr>
                <w:sz w:val="18"/>
                <w:szCs w:val="18"/>
              </w:rPr>
            </w:pPr>
          </w:p>
        </w:tc>
        <w:tc>
          <w:tcPr>
            <w:tcW w:w="237" w:type="dxa"/>
            <w:shd w:val="clear" w:color="auto" w:fill="auto"/>
          </w:tcPr>
          <w:p w14:paraId="7D2A2149" w14:textId="77777777" w:rsidR="0037498B" w:rsidRPr="0037498B" w:rsidRDefault="0037498B" w:rsidP="0037498B">
            <w:pPr>
              <w:tabs>
                <w:tab w:val="decimal" w:pos="510"/>
              </w:tabs>
              <w:rPr>
                <w:sz w:val="18"/>
                <w:szCs w:val="18"/>
              </w:rPr>
            </w:pPr>
          </w:p>
        </w:tc>
        <w:tc>
          <w:tcPr>
            <w:tcW w:w="717" w:type="dxa"/>
            <w:tcBorders>
              <w:top w:val="double" w:sz="4" w:space="0" w:color="auto"/>
            </w:tcBorders>
            <w:shd w:val="clear" w:color="auto" w:fill="auto"/>
          </w:tcPr>
          <w:p w14:paraId="544BDDB0" w14:textId="77777777" w:rsidR="0037498B" w:rsidRPr="0037498B" w:rsidRDefault="0037498B" w:rsidP="0037498B">
            <w:pPr>
              <w:tabs>
                <w:tab w:val="decimal" w:pos="510"/>
              </w:tabs>
              <w:ind w:left="-134" w:right="-76"/>
              <w:rPr>
                <w:sz w:val="18"/>
                <w:szCs w:val="18"/>
              </w:rPr>
            </w:pPr>
          </w:p>
        </w:tc>
        <w:tc>
          <w:tcPr>
            <w:tcW w:w="236" w:type="dxa"/>
            <w:shd w:val="clear" w:color="auto" w:fill="auto"/>
          </w:tcPr>
          <w:p w14:paraId="7D847FA0" w14:textId="77777777" w:rsidR="0037498B" w:rsidRPr="0037498B" w:rsidRDefault="0037498B" w:rsidP="0037498B">
            <w:pPr>
              <w:tabs>
                <w:tab w:val="decimal" w:pos="510"/>
              </w:tabs>
              <w:rPr>
                <w:sz w:val="18"/>
                <w:szCs w:val="18"/>
              </w:rPr>
            </w:pPr>
          </w:p>
        </w:tc>
        <w:tc>
          <w:tcPr>
            <w:tcW w:w="790" w:type="dxa"/>
            <w:tcBorders>
              <w:top w:val="double" w:sz="4" w:space="0" w:color="auto"/>
            </w:tcBorders>
            <w:shd w:val="clear" w:color="auto" w:fill="auto"/>
          </w:tcPr>
          <w:p w14:paraId="5F212365" w14:textId="77777777" w:rsidR="0037498B" w:rsidRPr="0037498B" w:rsidRDefault="0037498B" w:rsidP="0037498B">
            <w:pPr>
              <w:tabs>
                <w:tab w:val="decimal" w:pos="590"/>
              </w:tabs>
              <w:ind w:left="-134" w:right="-76"/>
              <w:rPr>
                <w:sz w:val="18"/>
                <w:szCs w:val="18"/>
              </w:rPr>
            </w:pPr>
          </w:p>
        </w:tc>
        <w:tc>
          <w:tcPr>
            <w:tcW w:w="236" w:type="dxa"/>
            <w:shd w:val="clear" w:color="auto" w:fill="auto"/>
          </w:tcPr>
          <w:p w14:paraId="1557C6B7" w14:textId="77777777" w:rsidR="0037498B" w:rsidRPr="0037498B" w:rsidRDefault="0037498B" w:rsidP="0037498B">
            <w:pPr>
              <w:tabs>
                <w:tab w:val="decimal" w:pos="700"/>
              </w:tabs>
              <w:rPr>
                <w:sz w:val="18"/>
                <w:szCs w:val="18"/>
              </w:rPr>
            </w:pPr>
          </w:p>
        </w:tc>
        <w:tc>
          <w:tcPr>
            <w:tcW w:w="1034" w:type="dxa"/>
            <w:tcBorders>
              <w:top w:val="double" w:sz="4" w:space="0" w:color="auto"/>
            </w:tcBorders>
            <w:shd w:val="clear" w:color="auto" w:fill="auto"/>
          </w:tcPr>
          <w:p w14:paraId="636F18F8" w14:textId="77777777" w:rsidR="0037498B" w:rsidRPr="0037498B" w:rsidRDefault="0037498B" w:rsidP="0037498B">
            <w:pPr>
              <w:tabs>
                <w:tab w:val="decimal" w:pos="700"/>
              </w:tabs>
              <w:ind w:left="25" w:right="-465" w:firstLine="90"/>
              <w:rPr>
                <w:sz w:val="18"/>
                <w:szCs w:val="18"/>
              </w:rPr>
            </w:pPr>
          </w:p>
        </w:tc>
        <w:tc>
          <w:tcPr>
            <w:tcW w:w="241" w:type="dxa"/>
            <w:shd w:val="clear" w:color="auto" w:fill="auto"/>
          </w:tcPr>
          <w:p w14:paraId="381DCEAA" w14:textId="77777777" w:rsidR="0037498B" w:rsidRPr="0037498B" w:rsidRDefault="0037498B" w:rsidP="0037498B">
            <w:pPr>
              <w:tabs>
                <w:tab w:val="decimal" w:pos="700"/>
              </w:tabs>
              <w:rPr>
                <w:sz w:val="18"/>
                <w:szCs w:val="18"/>
              </w:rPr>
            </w:pPr>
          </w:p>
        </w:tc>
        <w:tc>
          <w:tcPr>
            <w:tcW w:w="974" w:type="dxa"/>
            <w:tcBorders>
              <w:top w:val="double" w:sz="4" w:space="0" w:color="auto"/>
            </w:tcBorders>
            <w:shd w:val="clear" w:color="auto" w:fill="auto"/>
          </w:tcPr>
          <w:p w14:paraId="6A8E312A" w14:textId="77777777" w:rsidR="0037498B" w:rsidRPr="0037498B" w:rsidRDefault="0037498B" w:rsidP="0037498B">
            <w:pPr>
              <w:tabs>
                <w:tab w:val="decimal" w:pos="700"/>
              </w:tabs>
              <w:ind w:left="-134" w:right="-76"/>
              <w:rPr>
                <w:sz w:val="18"/>
                <w:szCs w:val="18"/>
              </w:rPr>
            </w:pPr>
          </w:p>
        </w:tc>
        <w:tc>
          <w:tcPr>
            <w:tcW w:w="236" w:type="dxa"/>
            <w:shd w:val="clear" w:color="auto" w:fill="auto"/>
          </w:tcPr>
          <w:p w14:paraId="6C00F731" w14:textId="77777777" w:rsidR="0037498B" w:rsidRPr="0037498B" w:rsidRDefault="0037498B" w:rsidP="0037498B">
            <w:pPr>
              <w:tabs>
                <w:tab w:val="decimal" w:pos="700"/>
              </w:tabs>
              <w:rPr>
                <w:sz w:val="18"/>
                <w:szCs w:val="18"/>
              </w:rPr>
            </w:pPr>
          </w:p>
        </w:tc>
        <w:tc>
          <w:tcPr>
            <w:tcW w:w="934" w:type="dxa"/>
            <w:tcBorders>
              <w:top w:val="double" w:sz="4" w:space="0" w:color="auto"/>
            </w:tcBorders>
            <w:shd w:val="clear" w:color="auto" w:fill="auto"/>
          </w:tcPr>
          <w:p w14:paraId="7C17F1F5" w14:textId="77777777" w:rsidR="0037498B" w:rsidRPr="0037498B" w:rsidRDefault="0037498B" w:rsidP="0037498B">
            <w:pPr>
              <w:tabs>
                <w:tab w:val="decimal" w:pos="700"/>
              </w:tabs>
              <w:ind w:left="-134" w:right="-76"/>
              <w:rPr>
                <w:sz w:val="18"/>
                <w:szCs w:val="18"/>
              </w:rPr>
            </w:pPr>
          </w:p>
        </w:tc>
        <w:tc>
          <w:tcPr>
            <w:tcW w:w="239" w:type="dxa"/>
            <w:shd w:val="clear" w:color="auto" w:fill="auto"/>
          </w:tcPr>
          <w:p w14:paraId="3DAA3838" w14:textId="77777777" w:rsidR="0037498B" w:rsidRPr="0037498B" w:rsidRDefault="0037498B" w:rsidP="0037498B">
            <w:pPr>
              <w:tabs>
                <w:tab w:val="decimal" w:pos="700"/>
              </w:tabs>
              <w:rPr>
                <w:sz w:val="18"/>
                <w:szCs w:val="18"/>
              </w:rPr>
            </w:pPr>
          </w:p>
        </w:tc>
        <w:tc>
          <w:tcPr>
            <w:tcW w:w="892" w:type="dxa"/>
            <w:tcBorders>
              <w:top w:val="double" w:sz="4" w:space="0" w:color="auto"/>
            </w:tcBorders>
            <w:shd w:val="clear" w:color="auto" w:fill="auto"/>
          </w:tcPr>
          <w:p w14:paraId="463B8BB1" w14:textId="77777777" w:rsidR="0037498B" w:rsidRPr="0037498B" w:rsidRDefault="0037498B" w:rsidP="0037498B">
            <w:pPr>
              <w:tabs>
                <w:tab w:val="decimal" w:pos="700"/>
              </w:tabs>
              <w:ind w:left="-134" w:right="-76"/>
              <w:rPr>
                <w:sz w:val="18"/>
                <w:szCs w:val="18"/>
              </w:rPr>
            </w:pPr>
          </w:p>
        </w:tc>
      </w:tr>
      <w:tr w:rsidR="0037498B" w:rsidRPr="00F8326E" w14:paraId="60815FFF" w14:textId="77777777" w:rsidTr="003328D2">
        <w:tc>
          <w:tcPr>
            <w:tcW w:w="3978" w:type="dxa"/>
            <w:shd w:val="clear" w:color="auto" w:fill="auto"/>
          </w:tcPr>
          <w:p w14:paraId="220D4216" w14:textId="77777777" w:rsidR="0037498B" w:rsidRPr="0037498B" w:rsidRDefault="0037498B" w:rsidP="0037498B">
            <w:pPr>
              <w:rPr>
                <w:sz w:val="18"/>
                <w:szCs w:val="18"/>
              </w:rPr>
            </w:pPr>
            <w:r w:rsidRPr="0037498B">
              <w:rPr>
                <w:b/>
                <w:bCs/>
                <w:sz w:val="18"/>
                <w:szCs w:val="18"/>
              </w:rPr>
              <w:t xml:space="preserve">Timing of revenue recognition </w:t>
            </w:r>
          </w:p>
        </w:tc>
        <w:tc>
          <w:tcPr>
            <w:tcW w:w="909" w:type="dxa"/>
            <w:shd w:val="clear" w:color="auto" w:fill="auto"/>
            <w:vAlign w:val="bottom"/>
          </w:tcPr>
          <w:p w14:paraId="71AD0634" w14:textId="77777777" w:rsidR="0037498B" w:rsidRPr="0037498B" w:rsidRDefault="0037498B" w:rsidP="0037498B">
            <w:pPr>
              <w:tabs>
                <w:tab w:val="decimal" w:pos="700"/>
              </w:tabs>
              <w:ind w:left="-134" w:right="-76"/>
              <w:rPr>
                <w:sz w:val="18"/>
                <w:szCs w:val="18"/>
              </w:rPr>
            </w:pPr>
          </w:p>
        </w:tc>
        <w:tc>
          <w:tcPr>
            <w:tcW w:w="238" w:type="dxa"/>
            <w:shd w:val="clear" w:color="auto" w:fill="auto"/>
          </w:tcPr>
          <w:p w14:paraId="15D3EC48" w14:textId="77777777" w:rsidR="0037498B" w:rsidRPr="0037498B" w:rsidRDefault="0037498B" w:rsidP="0037498B">
            <w:pPr>
              <w:tabs>
                <w:tab w:val="decimal" w:pos="700"/>
              </w:tabs>
              <w:rPr>
                <w:sz w:val="18"/>
                <w:szCs w:val="18"/>
              </w:rPr>
            </w:pPr>
          </w:p>
        </w:tc>
        <w:tc>
          <w:tcPr>
            <w:tcW w:w="905" w:type="dxa"/>
            <w:shd w:val="clear" w:color="auto" w:fill="auto"/>
            <w:vAlign w:val="bottom"/>
          </w:tcPr>
          <w:p w14:paraId="7E1C5580" w14:textId="77777777" w:rsidR="0037498B" w:rsidRPr="0037498B" w:rsidRDefault="0037498B" w:rsidP="0037498B">
            <w:pPr>
              <w:tabs>
                <w:tab w:val="decimal" w:pos="700"/>
              </w:tabs>
              <w:ind w:left="-134" w:right="-76"/>
              <w:rPr>
                <w:sz w:val="18"/>
                <w:szCs w:val="18"/>
              </w:rPr>
            </w:pPr>
          </w:p>
        </w:tc>
        <w:tc>
          <w:tcPr>
            <w:tcW w:w="236" w:type="dxa"/>
            <w:shd w:val="clear" w:color="auto" w:fill="auto"/>
          </w:tcPr>
          <w:p w14:paraId="20091D6B" w14:textId="77777777" w:rsidR="0037498B" w:rsidRPr="0037498B" w:rsidRDefault="0037498B" w:rsidP="0037498B">
            <w:pPr>
              <w:tabs>
                <w:tab w:val="decimal" w:pos="700"/>
              </w:tabs>
              <w:rPr>
                <w:sz w:val="18"/>
                <w:szCs w:val="18"/>
              </w:rPr>
            </w:pPr>
          </w:p>
        </w:tc>
        <w:tc>
          <w:tcPr>
            <w:tcW w:w="830" w:type="dxa"/>
            <w:shd w:val="clear" w:color="auto" w:fill="auto"/>
          </w:tcPr>
          <w:p w14:paraId="18BA468C" w14:textId="77777777" w:rsidR="0037498B" w:rsidRPr="0037498B" w:rsidRDefault="0037498B" w:rsidP="0037498B">
            <w:pPr>
              <w:tabs>
                <w:tab w:val="decimal" w:pos="700"/>
              </w:tabs>
              <w:ind w:left="-134" w:right="-76"/>
              <w:rPr>
                <w:sz w:val="18"/>
                <w:szCs w:val="18"/>
              </w:rPr>
            </w:pPr>
          </w:p>
        </w:tc>
        <w:tc>
          <w:tcPr>
            <w:tcW w:w="236" w:type="dxa"/>
            <w:shd w:val="clear" w:color="auto" w:fill="auto"/>
          </w:tcPr>
          <w:p w14:paraId="3D3136EF" w14:textId="77777777" w:rsidR="0037498B" w:rsidRPr="0037498B" w:rsidRDefault="0037498B" w:rsidP="0037498B">
            <w:pPr>
              <w:tabs>
                <w:tab w:val="decimal" w:pos="700"/>
              </w:tabs>
              <w:rPr>
                <w:sz w:val="18"/>
                <w:szCs w:val="18"/>
              </w:rPr>
            </w:pPr>
          </w:p>
        </w:tc>
        <w:tc>
          <w:tcPr>
            <w:tcW w:w="876" w:type="dxa"/>
            <w:shd w:val="clear" w:color="auto" w:fill="auto"/>
          </w:tcPr>
          <w:p w14:paraId="24155301" w14:textId="77777777" w:rsidR="0037498B" w:rsidRPr="0037498B" w:rsidRDefault="0037498B" w:rsidP="0037498B">
            <w:pPr>
              <w:tabs>
                <w:tab w:val="decimal" w:pos="646"/>
              </w:tabs>
              <w:ind w:left="-134" w:right="-76"/>
              <w:rPr>
                <w:sz w:val="18"/>
                <w:szCs w:val="18"/>
              </w:rPr>
            </w:pPr>
          </w:p>
        </w:tc>
        <w:tc>
          <w:tcPr>
            <w:tcW w:w="237" w:type="dxa"/>
            <w:shd w:val="clear" w:color="auto" w:fill="auto"/>
          </w:tcPr>
          <w:p w14:paraId="611E2195" w14:textId="77777777" w:rsidR="0037498B" w:rsidRPr="0037498B" w:rsidRDefault="0037498B" w:rsidP="0037498B">
            <w:pPr>
              <w:tabs>
                <w:tab w:val="decimal" w:pos="510"/>
              </w:tabs>
              <w:rPr>
                <w:sz w:val="18"/>
                <w:szCs w:val="18"/>
              </w:rPr>
            </w:pPr>
          </w:p>
        </w:tc>
        <w:tc>
          <w:tcPr>
            <w:tcW w:w="717" w:type="dxa"/>
            <w:shd w:val="clear" w:color="auto" w:fill="auto"/>
          </w:tcPr>
          <w:p w14:paraId="5BFB3143" w14:textId="77777777" w:rsidR="0037498B" w:rsidRPr="0037498B" w:rsidRDefault="0037498B" w:rsidP="0037498B">
            <w:pPr>
              <w:tabs>
                <w:tab w:val="decimal" w:pos="510"/>
              </w:tabs>
              <w:ind w:left="-134" w:right="-76"/>
              <w:rPr>
                <w:sz w:val="18"/>
                <w:szCs w:val="18"/>
              </w:rPr>
            </w:pPr>
          </w:p>
        </w:tc>
        <w:tc>
          <w:tcPr>
            <w:tcW w:w="236" w:type="dxa"/>
            <w:shd w:val="clear" w:color="auto" w:fill="auto"/>
          </w:tcPr>
          <w:p w14:paraId="4E9DB2E7" w14:textId="77777777" w:rsidR="0037498B" w:rsidRPr="0037498B" w:rsidRDefault="0037498B" w:rsidP="0037498B">
            <w:pPr>
              <w:tabs>
                <w:tab w:val="decimal" w:pos="510"/>
              </w:tabs>
              <w:rPr>
                <w:sz w:val="18"/>
                <w:szCs w:val="18"/>
              </w:rPr>
            </w:pPr>
          </w:p>
        </w:tc>
        <w:tc>
          <w:tcPr>
            <w:tcW w:w="790" w:type="dxa"/>
            <w:shd w:val="clear" w:color="auto" w:fill="auto"/>
          </w:tcPr>
          <w:p w14:paraId="12E52069" w14:textId="77777777" w:rsidR="0037498B" w:rsidRPr="0037498B" w:rsidRDefault="0037498B" w:rsidP="0037498B">
            <w:pPr>
              <w:tabs>
                <w:tab w:val="decimal" w:pos="590"/>
              </w:tabs>
              <w:ind w:left="-134" w:right="-76"/>
              <w:rPr>
                <w:sz w:val="18"/>
                <w:szCs w:val="18"/>
              </w:rPr>
            </w:pPr>
          </w:p>
        </w:tc>
        <w:tc>
          <w:tcPr>
            <w:tcW w:w="236" w:type="dxa"/>
            <w:shd w:val="clear" w:color="auto" w:fill="auto"/>
          </w:tcPr>
          <w:p w14:paraId="7B192379" w14:textId="77777777" w:rsidR="0037498B" w:rsidRPr="0037498B" w:rsidRDefault="0037498B" w:rsidP="0037498B">
            <w:pPr>
              <w:tabs>
                <w:tab w:val="decimal" w:pos="700"/>
              </w:tabs>
              <w:rPr>
                <w:sz w:val="18"/>
                <w:szCs w:val="18"/>
              </w:rPr>
            </w:pPr>
          </w:p>
        </w:tc>
        <w:tc>
          <w:tcPr>
            <w:tcW w:w="1034" w:type="dxa"/>
            <w:shd w:val="clear" w:color="auto" w:fill="auto"/>
          </w:tcPr>
          <w:p w14:paraId="0E72D62A" w14:textId="77777777" w:rsidR="0037498B" w:rsidRPr="0037498B" w:rsidRDefault="0037498B" w:rsidP="0037498B">
            <w:pPr>
              <w:tabs>
                <w:tab w:val="decimal" w:pos="700"/>
              </w:tabs>
              <w:ind w:left="25" w:right="-465" w:firstLine="90"/>
              <w:rPr>
                <w:sz w:val="18"/>
                <w:szCs w:val="18"/>
                <w:cs/>
              </w:rPr>
            </w:pPr>
          </w:p>
        </w:tc>
        <w:tc>
          <w:tcPr>
            <w:tcW w:w="241" w:type="dxa"/>
            <w:shd w:val="clear" w:color="auto" w:fill="auto"/>
          </w:tcPr>
          <w:p w14:paraId="668ED0D0" w14:textId="77777777" w:rsidR="0037498B" w:rsidRPr="0037498B" w:rsidRDefault="0037498B" w:rsidP="0037498B">
            <w:pPr>
              <w:tabs>
                <w:tab w:val="decimal" w:pos="700"/>
              </w:tabs>
              <w:rPr>
                <w:sz w:val="18"/>
                <w:szCs w:val="18"/>
              </w:rPr>
            </w:pPr>
          </w:p>
        </w:tc>
        <w:tc>
          <w:tcPr>
            <w:tcW w:w="974" w:type="dxa"/>
            <w:shd w:val="clear" w:color="auto" w:fill="auto"/>
          </w:tcPr>
          <w:p w14:paraId="0FEDA750" w14:textId="77777777" w:rsidR="0037498B" w:rsidRPr="0037498B" w:rsidRDefault="0037498B" w:rsidP="0037498B">
            <w:pPr>
              <w:tabs>
                <w:tab w:val="decimal" w:pos="700"/>
              </w:tabs>
              <w:ind w:left="-134" w:right="-76"/>
              <w:rPr>
                <w:sz w:val="18"/>
                <w:szCs w:val="18"/>
              </w:rPr>
            </w:pPr>
          </w:p>
        </w:tc>
        <w:tc>
          <w:tcPr>
            <w:tcW w:w="236" w:type="dxa"/>
            <w:shd w:val="clear" w:color="auto" w:fill="auto"/>
          </w:tcPr>
          <w:p w14:paraId="2B38632F" w14:textId="77777777" w:rsidR="0037498B" w:rsidRPr="0037498B" w:rsidRDefault="0037498B" w:rsidP="0037498B">
            <w:pPr>
              <w:tabs>
                <w:tab w:val="decimal" w:pos="700"/>
              </w:tabs>
              <w:rPr>
                <w:sz w:val="18"/>
                <w:szCs w:val="18"/>
              </w:rPr>
            </w:pPr>
          </w:p>
        </w:tc>
        <w:tc>
          <w:tcPr>
            <w:tcW w:w="934" w:type="dxa"/>
            <w:shd w:val="clear" w:color="auto" w:fill="auto"/>
          </w:tcPr>
          <w:p w14:paraId="2D41C19D" w14:textId="77777777" w:rsidR="0037498B" w:rsidRPr="0037498B" w:rsidRDefault="0037498B" w:rsidP="0037498B">
            <w:pPr>
              <w:tabs>
                <w:tab w:val="decimal" w:pos="700"/>
              </w:tabs>
              <w:ind w:left="-134" w:right="-76"/>
              <w:rPr>
                <w:sz w:val="18"/>
                <w:szCs w:val="18"/>
              </w:rPr>
            </w:pPr>
          </w:p>
        </w:tc>
        <w:tc>
          <w:tcPr>
            <w:tcW w:w="239" w:type="dxa"/>
            <w:shd w:val="clear" w:color="auto" w:fill="auto"/>
          </w:tcPr>
          <w:p w14:paraId="4EAD7F13" w14:textId="77777777" w:rsidR="0037498B" w:rsidRPr="0037498B" w:rsidRDefault="0037498B" w:rsidP="0037498B">
            <w:pPr>
              <w:tabs>
                <w:tab w:val="decimal" w:pos="700"/>
              </w:tabs>
              <w:rPr>
                <w:sz w:val="18"/>
                <w:szCs w:val="18"/>
              </w:rPr>
            </w:pPr>
          </w:p>
        </w:tc>
        <w:tc>
          <w:tcPr>
            <w:tcW w:w="892" w:type="dxa"/>
            <w:shd w:val="clear" w:color="auto" w:fill="auto"/>
          </w:tcPr>
          <w:p w14:paraId="70F0C9FA" w14:textId="77777777" w:rsidR="0037498B" w:rsidRPr="0037498B" w:rsidRDefault="0037498B" w:rsidP="0037498B">
            <w:pPr>
              <w:tabs>
                <w:tab w:val="decimal" w:pos="700"/>
              </w:tabs>
              <w:ind w:left="-134" w:right="-76"/>
              <w:rPr>
                <w:sz w:val="18"/>
                <w:szCs w:val="18"/>
              </w:rPr>
            </w:pPr>
          </w:p>
        </w:tc>
      </w:tr>
      <w:tr w:rsidR="0037498B" w:rsidRPr="00F8326E" w14:paraId="3134D37E" w14:textId="77777777" w:rsidTr="003328D2">
        <w:tc>
          <w:tcPr>
            <w:tcW w:w="3978" w:type="dxa"/>
            <w:shd w:val="clear" w:color="auto" w:fill="auto"/>
            <w:vAlign w:val="bottom"/>
          </w:tcPr>
          <w:p w14:paraId="5E4CB44B" w14:textId="77777777" w:rsidR="0037498B" w:rsidRPr="0037498B" w:rsidRDefault="0037498B" w:rsidP="0037498B">
            <w:pPr>
              <w:rPr>
                <w:sz w:val="18"/>
                <w:szCs w:val="18"/>
              </w:rPr>
            </w:pPr>
            <w:r w:rsidRPr="0037498B">
              <w:rPr>
                <w:sz w:val="18"/>
                <w:szCs w:val="18"/>
              </w:rPr>
              <w:t xml:space="preserve">At a point in time </w:t>
            </w:r>
          </w:p>
        </w:tc>
        <w:tc>
          <w:tcPr>
            <w:tcW w:w="909" w:type="dxa"/>
            <w:shd w:val="clear" w:color="auto" w:fill="auto"/>
          </w:tcPr>
          <w:p w14:paraId="3FAD8859" w14:textId="51E3A3EA" w:rsidR="0037498B" w:rsidRPr="0037498B" w:rsidRDefault="00054D23" w:rsidP="0037498B">
            <w:pPr>
              <w:tabs>
                <w:tab w:val="decimal" w:pos="700"/>
              </w:tabs>
              <w:ind w:left="-134" w:right="-98"/>
              <w:rPr>
                <w:sz w:val="18"/>
                <w:szCs w:val="18"/>
              </w:rPr>
            </w:pPr>
            <w:r>
              <w:rPr>
                <w:sz w:val="18"/>
                <w:szCs w:val="18"/>
              </w:rPr>
              <w:t>1,381,916</w:t>
            </w:r>
          </w:p>
        </w:tc>
        <w:tc>
          <w:tcPr>
            <w:tcW w:w="238" w:type="dxa"/>
            <w:shd w:val="clear" w:color="auto" w:fill="auto"/>
          </w:tcPr>
          <w:p w14:paraId="7F5495C5" w14:textId="77777777" w:rsidR="0037498B" w:rsidRPr="0037498B" w:rsidRDefault="0037498B" w:rsidP="0037498B">
            <w:pPr>
              <w:tabs>
                <w:tab w:val="decimal" w:pos="700"/>
              </w:tabs>
              <w:rPr>
                <w:sz w:val="18"/>
                <w:szCs w:val="18"/>
              </w:rPr>
            </w:pPr>
          </w:p>
        </w:tc>
        <w:tc>
          <w:tcPr>
            <w:tcW w:w="905" w:type="dxa"/>
            <w:shd w:val="clear" w:color="auto" w:fill="auto"/>
          </w:tcPr>
          <w:p w14:paraId="6B02A5CB" w14:textId="7A305C58" w:rsidR="0037498B" w:rsidRPr="0037498B" w:rsidRDefault="0037498B" w:rsidP="0037498B">
            <w:pPr>
              <w:tabs>
                <w:tab w:val="decimal" w:pos="700"/>
              </w:tabs>
              <w:ind w:left="-134" w:right="-98"/>
              <w:rPr>
                <w:rFonts w:cs="Angsana New"/>
                <w:sz w:val="18"/>
                <w:szCs w:val="18"/>
              </w:rPr>
            </w:pPr>
            <w:r w:rsidRPr="0037498B">
              <w:rPr>
                <w:sz w:val="18"/>
                <w:szCs w:val="18"/>
              </w:rPr>
              <w:t>1,518,238</w:t>
            </w:r>
          </w:p>
        </w:tc>
        <w:tc>
          <w:tcPr>
            <w:tcW w:w="236" w:type="dxa"/>
            <w:shd w:val="clear" w:color="auto" w:fill="auto"/>
          </w:tcPr>
          <w:p w14:paraId="5F9F4711" w14:textId="77777777" w:rsidR="0037498B" w:rsidRPr="0037498B" w:rsidRDefault="0037498B" w:rsidP="0037498B">
            <w:pPr>
              <w:tabs>
                <w:tab w:val="decimal" w:pos="700"/>
              </w:tabs>
              <w:rPr>
                <w:sz w:val="18"/>
                <w:szCs w:val="18"/>
              </w:rPr>
            </w:pPr>
          </w:p>
        </w:tc>
        <w:tc>
          <w:tcPr>
            <w:tcW w:w="830" w:type="dxa"/>
            <w:shd w:val="clear" w:color="auto" w:fill="auto"/>
          </w:tcPr>
          <w:p w14:paraId="7C764DC9" w14:textId="6A23DBA0" w:rsidR="0037498B" w:rsidRPr="0037498B" w:rsidRDefault="005D7302" w:rsidP="005D7302">
            <w:pPr>
              <w:tabs>
                <w:tab w:val="decimal" w:pos="610"/>
              </w:tabs>
              <w:ind w:left="-134" w:right="-142"/>
              <w:rPr>
                <w:sz w:val="18"/>
                <w:szCs w:val="18"/>
              </w:rPr>
            </w:pPr>
            <w:r>
              <w:rPr>
                <w:sz w:val="18"/>
                <w:szCs w:val="18"/>
              </w:rPr>
              <w:t>387,890</w:t>
            </w:r>
          </w:p>
        </w:tc>
        <w:tc>
          <w:tcPr>
            <w:tcW w:w="236" w:type="dxa"/>
            <w:shd w:val="clear" w:color="auto" w:fill="auto"/>
          </w:tcPr>
          <w:p w14:paraId="61930676" w14:textId="77777777" w:rsidR="0037498B" w:rsidRPr="0037498B" w:rsidRDefault="0037498B" w:rsidP="0037498B">
            <w:pPr>
              <w:tabs>
                <w:tab w:val="decimal" w:pos="700"/>
              </w:tabs>
              <w:rPr>
                <w:sz w:val="18"/>
                <w:szCs w:val="18"/>
              </w:rPr>
            </w:pPr>
          </w:p>
        </w:tc>
        <w:tc>
          <w:tcPr>
            <w:tcW w:w="876" w:type="dxa"/>
            <w:shd w:val="clear" w:color="auto" w:fill="auto"/>
          </w:tcPr>
          <w:p w14:paraId="606BD32D" w14:textId="3F48FFBB" w:rsidR="0037498B" w:rsidRPr="0037498B" w:rsidRDefault="0037498B" w:rsidP="003328D2">
            <w:pPr>
              <w:tabs>
                <w:tab w:val="decimal" w:pos="654"/>
              </w:tabs>
              <w:ind w:left="-134" w:right="-76"/>
              <w:rPr>
                <w:sz w:val="18"/>
                <w:szCs w:val="18"/>
              </w:rPr>
            </w:pPr>
            <w:r w:rsidRPr="0037498B">
              <w:rPr>
                <w:sz w:val="18"/>
                <w:szCs w:val="18"/>
              </w:rPr>
              <w:t>143,810</w:t>
            </w:r>
          </w:p>
        </w:tc>
        <w:tc>
          <w:tcPr>
            <w:tcW w:w="237" w:type="dxa"/>
            <w:shd w:val="clear" w:color="auto" w:fill="auto"/>
          </w:tcPr>
          <w:p w14:paraId="23915E49" w14:textId="77777777" w:rsidR="0037498B" w:rsidRPr="0037498B" w:rsidRDefault="0037498B" w:rsidP="0037498B">
            <w:pPr>
              <w:tabs>
                <w:tab w:val="decimal" w:pos="510"/>
              </w:tabs>
              <w:rPr>
                <w:sz w:val="18"/>
                <w:szCs w:val="18"/>
              </w:rPr>
            </w:pPr>
          </w:p>
        </w:tc>
        <w:tc>
          <w:tcPr>
            <w:tcW w:w="717" w:type="dxa"/>
            <w:shd w:val="clear" w:color="auto" w:fill="auto"/>
          </w:tcPr>
          <w:p w14:paraId="1ADAD071" w14:textId="08EF3CD1" w:rsidR="0037498B" w:rsidRPr="0037498B" w:rsidRDefault="005D7302" w:rsidP="0037498B">
            <w:pPr>
              <w:tabs>
                <w:tab w:val="decimal" w:pos="510"/>
              </w:tabs>
              <w:ind w:left="-134" w:right="-76"/>
              <w:rPr>
                <w:sz w:val="18"/>
                <w:szCs w:val="18"/>
              </w:rPr>
            </w:pPr>
            <w:r>
              <w:rPr>
                <w:sz w:val="18"/>
                <w:szCs w:val="18"/>
              </w:rPr>
              <w:t>185,177</w:t>
            </w:r>
          </w:p>
        </w:tc>
        <w:tc>
          <w:tcPr>
            <w:tcW w:w="236" w:type="dxa"/>
            <w:shd w:val="clear" w:color="auto" w:fill="auto"/>
          </w:tcPr>
          <w:p w14:paraId="577B422F" w14:textId="77777777" w:rsidR="0037498B" w:rsidRPr="0037498B" w:rsidRDefault="0037498B" w:rsidP="0037498B">
            <w:pPr>
              <w:tabs>
                <w:tab w:val="decimal" w:pos="510"/>
              </w:tabs>
              <w:rPr>
                <w:sz w:val="18"/>
                <w:szCs w:val="18"/>
              </w:rPr>
            </w:pPr>
          </w:p>
        </w:tc>
        <w:tc>
          <w:tcPr>
            <w:tcW w:w="790" w:type="dxa"/>
            <w:shd w:val="clear" w:color="auto" w:fill="auto"/>
          </w:tcPr>
          <w:p w14:paraId="2EA6FBB0" w14:textId="23DF21F8" w:rsidR="0037498B" w:rsidRPr="0037498B" w:rsidRDefault="0037498B" w:rsidP="0037498B">
            <w:pPr>
              <w:tabs>
                <w:tab w:val="decimal" w:pos="590"/>
              </w:tabs>
              <w:ind w:left="-134" w:right="-76"/>
              <w:rPr>
                <w:sz w:val="18"/>
                <w:szCs w:val="18"/>
              </w:rPr>
            </w:pPr>
            <w:r w:rsidRPr="0037498B">
              <w:rPr>
                <w:sz w:val="18"/>
                <w:szCs w:val="18"/>
              </w:rPr>
              <w:t>170,683</w:t>
            </w:r>
          </w:p>
        </w:tc>
        <w:tc>
          <w:tcPr>
            <w:tcW w:w="236" w:type="dxa"/>
            <w:shd w:val="clear" w:color="auto" w:fill="auto"/>
          </w:tcPr>
          <w:p w14:paraId="57125704" w14:textId="77777777" w:rsidR="0037498B" w:rsidRPr="0037498B" w:rsidRDefault="0037498B" w:rsidP="0037498B">
            <w:pPr>
              <w:tabs>
                <w:tab w:val="decimal" w:pos="700"/>
              </w:tabs>
              <w:rPr>
                <w:sz w:val="18"/>
                <w:szCs w:val="18"/>
              </w:rPr>
            </w:pPr>
          </w:p>
        </w:tc>
        <w:tc>
          <w:tcPr>
            <w:tcW w:w="1034" w:type="dxa"/>
            <w:shd w:val="clear" w:color="auto" w:fill="auto"/>
          </w:tcPr>
          <w:p w14:paraId="75A12A9D" w14:textId="7B7C09D8" w:rsidR="0037498B" w:rsidRPr="0037498B" w:rsidRDefault="005D7302" w:rsidP="005D7302">
            <w:pPr>
              <w:tabs>
                <w:tab w:val="decimal" w:pos="813"/>
              </w:tabs>
              <w:ind w:left="-134" w:right="-105"/>
              <w:rPr>
                <w:sz w:val="18"/>
                <w:szCs w:val="18"/>
              </w:rPr>
            </w:pPr>
            <w:r>
              <w:rPr>
                <w:sz w:val="18"/>
                <w:szCs w:val="18"/>
              </w:rPr>
              <w:t>(536,768)</w:t>
            </w:r>
          </w:p>
        </w:tc>
        <w:tc>
          <w:tcPr>
            <w:tcW w:w="241" w:type="dxa"/>
            <w:shd w:val="clear" w:color="auto" w:fill="auto"/>
          </w:tcPr>
          <w:p w14:paraId="42ECB408" w14:textId="77777777" w:rsidR="0037498B" w:rsidRPr="0037498B" w:rsidRDefault="0037498B" w:rsidP="0037498B">
            <w:pPr>
              <w:tabs>
                <w:tab w:val="decimal" w:pos="700"/>
              </w:tabs>
              <w:rPr>
                <w:sz w:val="18"/>
                <w:szCs w:val="18"/>
              </w:rPr>
            </w:pPr>
          </w:p>
        </w:tc>
        <w:tc>
          <w:tcPr>
            <w:tcW w:w="974" w:type="dxa"/>
            <w:shd w:val="clear" w:color="auto" w:fill="auto"/>
          </w:tcPr>
          <w:p w14:paraId="0DC37F6F" w14:textId="4D6BD6FD" w:rsidR="0037498B" w:rsidRPr="0037498B" w:rsidRDefault="0037498B" w:rsidP="005D7302">
            <w:pPr>
              <w:tabs>
                <w:tab w:val="decimal" w:pos="760"/>
              </w:tabs>
              <w:ind w:left="-134" w:right="-76"/>
              <w:rPr>
                <w:sz w:val="18"/>
                <w:szCs w:val="18"/>
              </w:rPr>
            </w:pPr>
            <w:r w:rsidRPr="0037498B">
              <w:rPr>
                <w:sz w:val="18"/>
                <w:szCs w:val="18"/>
              </w:rPr>
              <w:t>(314,390)</w:t>
            </w:r>
          </w:p>
        </w:tc>
        <w:tc>
          <w:tcPr>
            <w:tcW w:w="236" w:type="dxa"/>
            <w:shd w:val="clear" w:color="auto" w:fill="auto"/>
          </w:tcPr>
          <w:p w14:paraId="1FFC87B7" w14:textId="77777777" w:rsidR="0037498B" w:rsidRPr="0037498B" w:rsidRDefault="0037498B" w:rsidP="0037498B">
            <w:pPr>
              <w:tabs>
                <w:tab w:val="decimal" w:pos="700"/>
              </w:tabs>
              <w:rPr>
                <w:sz w:val="18"/>
                <w:szCs w:val="18"/>
              </w:rPr>
            </w:pPr>
          </w:p>
        </w:tc>
        <w:tc>
          <w:tcPr>
            <w:tcW w:w="934" w:type="dxa"/>
            <w:shd w:val="clear" w:color="auto" w:fill="auto"/>
          </w:tcPr>
          <w:p w14:paraId="35EF2869" w14:textId="6A2AB925" w:rsidR="0037498B" w:rsidRPr="0037498B" w:rsidRDefault="005D7302" w:rsidP="0037498B">
            <w:pPr>
              <w:tabs>
                <w:tab w:val="decimal" w:pos="700"/>
              </w:tabs>
              <w:ind w:left="-134" w:right="-76"/>
              <w:rPr>
                <w:sz w:val="18"/>
                <w:szCs w:val="18"/>
              </w:rPr>
            </w:pPr>
            <w:r>
              <w:rPr>
                <w:sz w:val="18"/>
                <w:szCs w:val="18"/>
              </w:rPr>
              <w:t>1,418,215</w:t>
            </w:r>
          </w:p>
        </w:tc>
        <w:tc>
          <w:tcPr>
            <w:tcW w:w="239" w:type="dxa"/>
            <w:shd w:val="clear" w:color="auto" w:fill="auto"/>
          </w:tcPr>
          <w:p w14:paraId="32EE0F13" w14:textId="77777777" w:rsidR="0037498B" w:rsidRPr="0037498B" w:rsidRDefault="0037498B" w:rsidP="0037498B">
            <w:pPr>
              <w:tabs>
                <w:tab w:val="decimal" w:pos="700"/>
              </w:tabs>
              <w:rPr>
                <w:sz w:val="18"/>
                <w:szCs w:val="18"/>
              </w:rPr>
            </w:pPr>
          </w:p>
        </w:tc>
        <w:tc>
          <w:tcPr>
            <w:tcW w:w="892" w:type="dxa"/>
            <w:shd w:val="clear" w:color="auto" w:fill="auto"/>
          </w:tcPr>
          <w:p w14:paraId="71C517F4" w14:textId="30DC4693" w:rsidR="0037498B" w:rsidRPr="0037498B" w:rsidRDefault="0037498B" w:rsidP="0037498B">
            <w:pPr>
              <w:tabs>
                <w:tab w:val="decimal" w:pos="700"/>
              </w:tabs>
              <w:ind w:left="-134" w:right="-76"/>
              <w:rPr>
                <w:sz w:val="18"/>
                <w:szCs w:val="18"/>
              </w:rPr>
            </w:pPr>
            <w:r w:rsidRPr="0037498B">
              <w:rPr>
                <w:sz w:val="18"/>
                <w:szCs w:val="18"/>
              </w:rPr>
              <w:t>1,518,341</w:t>
            </w:r>
          </w:p>
        </w:tc>
      </w:tr>
      <w:tr w:rsidR="0037498B" w:rsidRPr="00F8326E" w14:paraId="25994031" w14:textId="77777777" w:rsidTr="003328D2">
        <w:tc>
          <w:tcPr>
            <w:tcW w:w="3978" w:type="dxa"/>
            <w:shd w:val="clear" w:color="auto" w:fill="auto"/>
            <w:vAlign w:val="bottom"/>
          </w:tcPr>
          <w:p w14:paraId="52A25952" w14:textId="77777777" w:rsidR="0037498B" w:rsidRPr="0037498B" w:rsidRDefault="0037498B" w:rsidP="0037498B">
            <w:pPr>
              <w:rPr>
                <w:sz w:val="18"/>
                <w:szCs w:val="18"/>
              </w:rPr>
            </w:pPr>
            <w:r w:rsidRPr="0037498B">
              <w:rPr>
                <w:sz w:val="18"/>
                <w:szCs w:val="18"/>
              </w:rPr>
              <w:t xml:space="preserve">Over time </w:t>
            </w:r>
          </w:p>
        </w:tc>
        <w:tc>
          <w:tcPr>
            <w:tcW w:w="909" w:type="dxa"/>
            <w:tcBorders>
              <w:bottom w:val="single" w:sz="4" w:space="0" w:color="auto"/>
            </w:tcBorders>
            <w:shd w:val="clear" w:color="auto" w:fill="auto"/>
          </w:tcPr>
          <w:p w14:paraId="394982BE" w14:textId="2B2A9B66" w:rsidR="0037498B" w:rsidRPr="0037498B" w:rsidRDefault="00054D23" w:rsidP="0037498B">
            <w:pPr>
              <w:tabs>
                <w:tab w:val="decimal" w:pos="700"/>
              </w:tabs>
              <w:ind w:left="-134" w:right="-98"/>
              <w:rPr>
                <w:sz w:val="18"/>
                <w:szCs w:val="18"/>
              </w:rPr>
            </w:pPr>
            <w:r>
              <w:rPr>
                <w:sz w:val="18"/>
                <w:szCs w:val="18"/>
              </w:rPr>
              <w:t>195,758</w:t>
            </w:r>
          </w:p>
        </w:tc>
        <w:tc>
          <w:tcPr>
            <w:tcW w:w="238" w:type="dxa"/>
            <w:shd w:val="clear" w:color="auto" w:fill="auto"/>
          </w:tcPr>
          <w:p w14:paraId="542998B3" w14:textId="77777777" w:rsidR="0037498B" w:rsidRPr="0037498B" w:rsidRDefault="0037498B" w:rsidP="0037498B">
            <w:pPr>
              <w:tabs>
                <w:tab w:val="decimal" w:pos="700"/>
              </w:tabs>
              <w:rPr>
                <w:sz w:val="18"/>
                <w:szCs w:val="18"/>
              </w:rPr>
            </w:pPr>
          </w:p>
        </w:tc>
        <w:tc>
          <w:tcPr>
            <w:tcW w:w="905" w:type="dxa"/>
            <w:tcBorders>
              <w:bottom w:val="single" w:sz="4" w:space="0" w:color="auto"/>
            </w:tcBorders>
            <w:shd w:val="clear" w:color="auto" w:fill="auto"/>
          </w:tcPr>
          <w:p w14:paraId="5AD3F786" w14:textId="1FE2C6FE" w:rsidR="0037498B" w:rsidRPr="0037498B" w:rsidRDefault="0037498B" w:rsidP="0037498B">
            <w:pPr>
              <w:tabs>
                <w:tab w:val="decimal" w:pos="700"/>
              </w:tabs>
              <w:ind w:right="-98"/>
              <w:rPr>
                <w:sz w:val="18"/>
                <w:szCs w:val="18"/>
              </w:rPr>
            </w:pPr>
            <w:r w:rsidRPr="0037498B">
              <w:rPr>
                <w:sz w:val="18"/>
                <w:szCs w:val="18"/>
              </w:rPr>
              <w:t>103,981</w:t>
            </w:r>
          </w:p>
        </w:tc>
        <w:tc>
          <w:tcPr>
            <w:tcW w:w="236" w:type="dxa"/>
            <w:shd w:val="clear" w:color="auto" w:fill="auto"/>
          </w:tcPr>
          <w:p w14:paraId="10CBAA1F" w14:textId="77777777" w:rsidR="0037498B" w:rsidRPr="0037498B" w:rsidRDefault="0037498B" w:rsidP="0037498B">
            <w:pPr>
              <w:tabs>
                <w:tab w:val="decimal" w:pos="700"/>
              </w:tabs>
              <w:rPr>
                <w:sz w:val="18"/>
                <w:szCs w:val="18"/>
              </w:rPr>
            </w:pPr>
          </w:p>
        </w:tc>
        <w:tc>
          <w:tcPr>
            <w:tcW w:w="830" w:type="dxa"/>
            <w:tcBorders>
              <w:bottom w:val="single" w:sz="4" w:space="0" w:color="auto"/>
            </w:tcBorders>
            <w:shd w:val="clear" w:color="auto" w:fill="auto"/>
          </w:tcPr>
          <w:p w14:paraId="704A23F3" w14:textId="7CAD820E" w:rsidR="0037498B" w:rsidRPr="0037498B" w:rsidRDefault="005D7302" w:rsidP="005D7302">
            <w:pPr>
              <w:tabs>
                <w:tab w:val="decimal" w:pos="350"/>
              </w:tabs>
              <w:ind w:left="-134" w:right="-76"/>
              <w:rPr>
                <w:sz w:val="18"/>
                <w:szCs w:val="18"/>
              </w:rPr>
            </w:pPr>
            <w:r>
              <w:rPr>
                <w:sz w:val="18"/>
                <w:szCs w:val="18"/>
              </w:rPr>
              <w:t>-</w:t>
            </w:r>
          </w:p>
        </w:tc>
        <w:tc>
          <w:tcPr>
            <w:tcW w:w="236" w:type="dxa"/>
            <w:shd w:val="clear" w:color="auto" w:fill="auto"/>
          </w:tcPr>
          <w:p w14:paraId="6752266C" w14:textId="77777777" w:rsidR="0037498B" w:rsidRPr="0037498B" w:rsidRDefault="0037498B" w:rsidP="0037498B">
            <w:pPr>
              <w:tabs>
                <w:tab w:val="decimal" w:pos="700"/>
              </w:tabs>
              <w:rPr>
                <w:sz w:val="18"/>
                <w:szCs w:val="18"/>
              </w:rPr>
            </w:pPr>
          </w:p>
        </w:tc>
        <w:tc>
          <w:tcPr>
            <w:tcW w:w="876" w:type="dxa"/>
            <w:tcBorders>
              <w:bottom w:val="single" w:sz="4" w:space="0" w:color="auto"/>
            </w:tcBorders>
            <w:shd w:val="clear" w:color="auto" w:fill="auto"/>
          </w:tcPr>
          <w:p w14:paraId="5598F4E5" w14:textId="60155313" w:rsidR="0037498B" w:rsidRPr="0037498B" w:rsidRDefault="0037498B" w:rsidP="003328D2">
            <w:pPr>
              <w:tabs>
                <w:tab w:val="decimal" w:pos="388"/>
              </w:tabs>
              <w:ind w:left="-134" w:right="-76"/>
              <w:rPr>
                <w:sz w:val="18"/>
                <w:szCs w:val="18"/>
              </w:rPr>
            </w:pPr>
            <w:r w:rsidRPr="0037498B">
              <w:rPr>
                <w:sz w:val="18"/>
                <w:szCs w:val="18"/>
              </w:rPr>
              <w:t>-</w:t>
            </w:r>
          </w:p>
        </w:tc>
        <w:tc>
          <w:tcPr>
            <w:tcW w:w="237" w:type="dxa"/>
            <w:shd w:val="clear" w:color="auto" w:fill="auto"/>
          </w:tcPr>
          <w:p w14:paraId="67F7D21A" w14:textId="77777777" w:rsidR="0037498B" w:rsidRPr="0037498B" w:rsidRDefault="0037498B" w:rsidP="0037498B">
            <w:pPr>
              <w:tabs>
                <w:tab w:val="decimal" w:pos="510"/>
              </w:tabs>
              <w:rPr>
                <w:sz w:val="18"/>
                <w:szCs w:val="18"/>
              </w:rPr>
            </w:pPr>
          </w:p>
        </w:tc>
        <w:tc>
          <w:tcPr>
            <w:tcW w:w="717" w:type="dxa"/>
            <w:tcBorders>
              <w:bottom w:val="single" w:sz="4" w:space="0" w:color="auto"/>
            </w:tcBorders>
            <w:shd w:val="clear" w:color="auto" w:fill="auto"/>
          </w:tcPr>
          <w:p w14:paraId="29441247" w14:textId="5CFCE3D5" w:rsidR="0037498B" w:rsidRPr="0037498B" w:rsidRDefault="005D7302" w:rsidP="005D7302">
            <w:pPr>
              <w:tabs>
                <w:tab w:val="decimal" w:pos="254"/>
              </w:tabs>
              <w:ind w:right="-76"/>
              <w:rPr>
                <w:sz w:val="18"/>
                <w:szCs w:val="18"/>
              </w:rPr>
            </w:pPr>
            <w:r>
              <w:rPr>
                <w:sz w:val="18"/>
                <w:szCs w:val="18"/>
              </w:rPr>
              <w:t>-</w:t>
            </w:r>
          </w:p>
        </w:tc>
        <w:tc>
          <w:tcPr>
            <w:tcW w:w="236" w:type="dxa"/>
            <w:shd w:val="clear" w:color="auto" w:fill="auto"/>
          </w:tcPr>
          <w:p w14:paraId="337DF7AC" w14:textId="77777777" w:rsidR="0037498B" w:rsidRPr="0037498B" w:rsidRDefault="0037498B" w:rsidP="0037498B">
            <w:pPr>
              <w:tabs>
                <w:tab w:val="decimal" w:pos="510"/>
              </w:tabs>
              <w:rPr>
                <w:sz w:val="18"/>
                <w:szCs w:val="18"/>
              </w:rPr>
            </w:pPr>
          </w:p>
        </w:tc>
        <w:tc>
          <w:tcPr>
            <w:tcW w:w="790" w:type="dxa"/>
            <w:tcBorders>
              <w:bottom w:val="single" w:sz="4" w:space="0" w:color="auto"/>
            </w:tcBorders>
            <w:shd w:val="clear" w:color="auto" w:fill="auto"/>
          </w:tcPr>
          <w:p w14:paraId="02935F13" w14:textId="689E9912" w:rsidR="0037498B" w:rsidRPr="0037498B" w:rsidRDefault="0037498B" w:rsidP="00FF1F60">
            <w:pPr>
              <w:tabs>
                <w:tab w:val="decimal" w:pos="321"/>
              </w:tabs>
              <w:ind w:left="-134" w:right="-76"/>
              <w:rPr>
                <w:sz w:val="18"/>
                <w:szCs w:val="18"/>
              </w:rPr>
            </w:pPr>
            <w:r w:rsidRPr="0037498B">
              <w:rPr>
                <w:sz w:val="18"/>
                <w:szCs w:val="18"/>
              </w:rPr>
              <w:t>-</w:t>
            </w:r>
          </w:p>
        </w:tc>
        <w:tc>
          <w:tcPr>
            <w:tcW w:w="236" w:type="dxa"/>
            <w:shd w:val="clear" w:color="auto" w:fill="auto"/>
          </w:tcPr>
          <w:p w14:paraId="6AB30A5B" w14:textId="77777777" w:rsidR="0037498B" w:rsidRPr="0037498B" w:rsidRDefault="0037498B" w:rsidP="0037498B">
            <w:pPr>
              <w:tabs>
                <w:tab w:val="decimal" w:pos="700"/>
              </w:tabs>
              <w:rPr>
                <w:sz w:val="18"/>
                <w:szCs w:val="18"/>
              </w:rPr>
            </w:pPr>
          </w:p>
        </w:tc>
        <w:tc>
          <w:tcPr>
            <w:tcW w:w="1034" w:type="dxa"/>
            <w:tcBorders>
              <w:bottom w:val="single" w:sz="4" w:space="0" w:color="auto"/>
            </w:tcBorders>
            <w:shd w:val="clear" w:color="auto" w:fill="auto"/>
          </w:tcPr>
          <w:p w14:paraId="71A13693" w14:textId="60928D57" w:rsidR="0037498B" w:rsidRPr="0037498B" w:rsidRDefault="005D7302" w:rsidP="005D7302">
            <w:pPr>
              <w:tabs>
                <w:tab w:val="decimal" w:pos="552"/>
              </w:tabs>
              <w:ind w:left="-134" w:right="-76"/>
              <w:rPr>
                <w:sz w:val="18"/>
                <w:szCs w:val="18"/>
              </w:rPr>
            </w:pPr>
            <w:r>
              <w:rPr>
                <w:sz w:val="18"/>
                <w:szCs w:val="18"/>
              </w:rPr>
              <w:t>-</w:t>
            </w:r>
          </w:p>
        </w:tc>
        <w:tc>
          <w:tcPr>
            <w:tcW w:w="241" w:type="dxa"/>
            <w:shd w:val="clear" w:color="auto" w:fill="auto"/>
          </w:tcPr>
          <w:p w14:paraId="50B79D5D" w14:textId="77777777" w:rsidR="0037498B" w:rsidRPr="0037498B" w:rsidRDefault="0037498B" w:rsidP="0037498B">
            <w:pPr>
              <w:tabs>
                <w:tab w:val="decimal" w:pos="700"/>
              </w:tabs>
              <w:rPr>
                <w:sz w:val="18"/>
                <w:szCs w:val="18"/>
              </w:rPr>
            </w:pPr>
          </w:p>
        </w:tc>
        <w:tc>
          <w:tcPr>
            <w:tcW w:w="974" w:type="dxa"/>
            <w:tcBorders>
              <w:bottom w:val="single" w:sz="4" w:space="0" w:color="auto"/>
            </w:tcBorders>
            <w:shd w:val="clear" w:color="auto" w:fill="auto"/>
          </w:tcPr>
          <w:p w14:paraId="2F1CCB48" w14:textId="15C83957" w:rsidR="0037498B" w:rsidRPr="0037498B" w:rsidRDefault="0037498B" w:rsidP="005D7302">
            <w:pPr>
              <w:tabs>
                <w:tab w:val="decimal" w:pos="486"/>
              </w:tabs>
              <w:ind w:left="-134" w:right="-76"/>
              <w:rPr>
                <w:sz w:val="18"/>
                <w:szCs w:val="18"/>
              </w:rPr>
            </w:pPr>
            <w:r w:rsidRPr="0037498B">
              <w:rPr>
                <w:sz w:val="18"/>
                <w:szCs w:val="18"/>
              </w:rPr>
              <w:t>-</w:t>
            </w:r>
          </w:p>
        </w:tc>
        <w:tc>
          <w:tcPr>
            <w:tcW w:w="236" w:type="dxa"/>
            <w:shd w:val="clear" w:color="auto" w:fill="auto"/>
          </w:tcPr>
          <w:p w14:paraId="7EAF6278" w14:textId="77777777" w:rsidR="0037498B" w:rsidRPr="0037498B" w:rsidRDefault="0037498B" w:rsidP="0037498B">
            <w:pPr>
              <w:tabs>
                <w:tab w:val="decimal" w:pos="700"/>
              </w:tabs>
              <w:rPr>
                <w:sz w:val="18"/>
                <w:szCs w:val="18"/>
              </w:rPr>
            </w:pPr>
          </w:p>
        </w:tc>
        <w:tc>
          <w:tcPr>
            <w:tcW w:w="934" w:type="dxa"/>
            <w:tcBorders>
              <w:bottom w:val="single" w:sz="4" w:space="0" w:color="auto"/>
            </w:tcBorders>
            <w:shd w:val="clear" w:color="auto" w:fill="auto"/>
          </w:tcPr>
          <w:p w14:paraId="29618337" w14:textId="4464BCA5" w:rsidR="0037498B" w:rsidRPr="0037498B" w:rsidRDefault="005D7302" w:rsidP="0037498B">
            <w:pPr>
              <w:tabs>
                <w:tab w:val="decimal" w:pos="700"/>
              </w:tabs>
              <w:ind w:left="-134" w:right="-76"/>
              <w:rPr>
                <w:sz w:val="18"/>
                <w:szCs w:val="18"/>
              </w:rPr>
            </w:pPr>
            <w:r>
              <w:rPr>
                <w:sz w:val="18"/>
                <w:szCs w:val="18"/>
              </w:rPr>
              <w:t>195,758</w:t>
            </w:r>
          </w:p>
        </w:tc>
        <w:tc>
          <w:tcPr>
            <w:tcW w:w="239" w:type="dxa"/>
            <w:shd w:val="clear" w:color="auto" w:fill="auto"/>
          </w:tcPr>
          <w:p w14:paraId="1CF3A4EE" w14:textId="77777777" w:rsidR="0037498B" w:rsidRPr="0037498B" w:rsidRDefault="0037498B" w:rsidP="0037498B">
            <w:pPr>
              <w:tabs>
                <w:tab w:val="decimal" w:pos="700"/>
              </w:tabs>
              <w:rPr>
                <w:sz w:val="18"/>
                <w:szCs w:val="18"/>
              </w:rPr>
            </w:pPr>
          </w:p>
        </w:tc>
        <w:tc>
          <w:tcPr>
            <w:tcW w:w="892" w:type="dxa"/>
            <w:tcBorders>
              <w:bottom w:val="single" w:sz="4" w:space="0" w:color="auto"/>
            </w:tcBorders>
            <w:shd w:val="clear" w:color="auto" w:fill="auto"/>
          </w:tcPr>
          <w:p w14:paraId="4A0B1108" w14:textId="5B83A6CA" w:rsidR="0037498B" w:rsidRPr="0037498B" w:rsidRDefault="0037498B" w:rsidP="0037498B">
            <w:pPr>
              <w:tabs>
                <w:tab w:val="decimal" w:pos="700"/>
              </w:tabs>
              <w:ind w:left="-134" w:right="-98"/>
              <w:rPr>
                <w:sz w:val="18"/>
                <w:szCs w:val="18"/>
              </w:rPr>
            </w:pPr>
            <w:r w:rsidRPr="0037498B">
              <w:rPr>
                <w:sz w:val="18"/>
                <w:szCs w:val="18"/>
              </w:rPr>
              <w:t>103,981</w:t>
            </w:r>
          </w:p>
        </w:tc>
      </w:tr>
      <w:tr w:rsidR="0037498B" w:rsidRPr="00F8326E" w14:paraId="76B406CE" w14:textId="77777777" w:rsidTr="003328D2">
        <w:tc>
          <w:tcPr>
            <w:tcW w:w="3978" w:type="dxa"/>
            <w:shd w:val="clear" w:color="auto" w:fill="auto"/>
            <w:vAlign w:val="bottom"/>
          </w:tcPr>
          <w:p w14:paraId="03405AF1" w14:textId="1DA92AD3" w:rsidR="0037498B" w:rsidRPr="0037498B" w:rsidRDefault="0037498B" w:rsidP="0037498B">
            <w:pPr>
              <w:ind w:left="180" w:hanging="180"/>
              <w:rPr>
                <w:b/>
                <w:bCs/>
                <w:sz w:val="18"/>
                <w:szCs w:val="18"/>
              </w:rPr>
            </w:pPr>
            <w:r w:rsidRPr="0037498B">
              <w:rPr>
                <w:b/>
                <w:bCs/>
                <w:sz w:val="18"/>
                <w:szCs w:val="18"/>
              </w:rPr>
              <w:t>Total</w:t>
            </w:r>
            <w:r w:rsidR="00BA6EBF">
              <w:rPr>
                <w:b/>
                <w:bCs/>
                <w:sz w:val="18"/>
                <w:szCs w:val="18"/>
              </w:rPr>
              <w:t xml:space="preserve"> revenue</w:t>
            </w:r>
          </w:p>
        </w:tc>
        <w:tc>
          <w:tcPr>
            <w:tcW w:w="909" w:type="dxa"/>
            <w:tcBorders>
              <w:top w:val="single" w:sz="4" w:space="0" w:color="auto"/>
              <w:bottom w:val="double" w:sz="4" w:space="0" w:color="auto"/>
            </w:tcBorders>
            <w:shd w:val="clear" w:color="auto" w:fill="auto"/>
          </w:tcPr>
          <w:p w14:paraId="56ED796F" w14:textId="0A71CB81" w:rsidR="0037498B" w:rsidRPr="0037498B" w:rsidRDefault="00054D23" w:rsidP="0037498B">
            <w:pPr>
              <w:tabs>
                <w:tab w:val="decimal" w:pos="700"/>
              </w:tabs>
              <w:ind w:left="-134" w:right="-98"/>
              <w:rPr>
                <w:b/>
                <w:bCs/>
                <w:sz w:val="18"/>
                <w:szCs w:val="18"/>
              </w:rPr>
            </w:pPr>
            <w:r>
              <w:rPr>
                <w:b/>
                <w:bCs/>
                <w:sz w:val="18"/>
                <w:szCs w:val="18"/>
              </w:rPr>
              <w:t>1,577,674</w:t>
            </w:r>
          </w:p>
        </w:tc>
        <w:tc>
          <w:tcPr>
            <w:tcW w:w="238" w:type="dxa"/>
            <w:shd w:val="clear" w:color="auto" w:fill="auto"/>
          </w:tcPr>
          <w:p w14:paraId="6F5885C5" w14:textId="77777777" w:rsidR="0037498B" w:rsidRPr="0037498B" w:rsidRDefault="0037498B" w:rsidP="0037498B">
            <w:pPr>
              <w:tabs>
                <w:tab w:val="decimal" w:pos="700"/>
              </w:tabs>
              <w:rPr>
                <w:b/>
                <w:bCs/>
                <w:sz w:val="18"/>
                <w:szCs w:val="18"/>
              </w:rPr>
            </w:pPr>
          </w:p>
        </w:tc>
        <w:tc>
          <w:tcPr>
            <w:tcW w:w="905" w:type="dxa"/>
            <w:tcBorders>
              <w:top w:val="single" w:sz="4" w:space="0" w:color="auto"/>
              <w:bottom w:val="double" w:sz="4" w:space="0" w:color="auto"/>
            </w:tcBorders>
            <w:shd w:val="clear" w:color="auto" w:fill="auto"/>
          </w:tcPr>
          <w:p w14:paraId="3210BD5F" w14:textId="3457C977" w:rsidR="0037498B" w:rsidRPr="0037498B" w:rsidRDefault="0037498B" w:rsidP="0037498B">
            <w:pPr>
              <w:tabs>
                <w:tab w:val="decimal" w:pos="700"/>
              </w:tabs>
              <w:ind w:left="-134" w:right="-98"/>
              <w:rPr>
                <w:b/>
                <w:bCs/>
                <w:sz w:val="18"/>
                <w:szCs w:val="18"/>
              </w:rPr>
            </w:pPr>
            <w:r w:rsidRPr="0037498B">
              <w:rPr>
                <w:b/>
                <w:bCs/>
                <w:sz w:val="18"/>
                <w:szCs w:val="18"/>
              </w:rPr>
              <w:t>1,622,219</w:t>
            </w:r>
          </w:p>
        </w:tc>
        <w:tc>
          <w:tcPr>
            <w:tcW w:w="236" w:type="dxa"/>
            <w:shd w:val="clear" w:color="auto" w:fill="auto"/>
          </w:tcPr>
          <w:p w14:paraId="473DA114" w14:textId="77777777" w:rsidR="0037498B" w:rsidRPr="0037498B" w:rsidRDefault="0037498B" w:rsidP="0037498B">
            <w:pPr>
              <w:tabs>
                <w:tab w:val="decimal" w:pos="700"/>
              </w:tabs>
              <w:rPr>
                <w:b/>
                <w:bCs/>
                <w:sz w:val="18"/>
                <w:szCs w:val="18"/>
              </w:rPr>
            </w:pPr>
          </w:p>
        </w:tc>
        <w:tc>
          <w:tcPr>
            <w:tcW w:w="830" w:type="dxa"/>
            <w:tcBorders>
              <w:top w:val="single" w:sz="4" w:space="0" w:color="auto"/>
              <w:bottom w:val="double" w:sz="4" w:space="0" w:color="auto"/>
            </w:tcBorders>
            <w:shd w:val="clear" w:color="auto" w:fill="auto"/>
          </w:tcPr>
          <w:p w14:paraId="2259659E" w14:textId="17031ABD" w:rsidR="0037498B" w:rsidRPr="0037498B" w:rsidRDefault="005D7302" w:rsidP="005D7302">
            <w:pPr>
              <w:tabs>
                <w:tab w:val="decimal" w:pos="610"/>
              </w:tabs>
              <w:ind w:left="-134" w:right="-142"/>
              <w:rPr>
                <w:b/>
                <w:bCs/>
                <w:sz w:val="18"/>
                <w:szCs w:val="18"/>
              </w:rPr>
            </w:pPr>
            <w:r>
              <w:rPr>
                <w:b/>
                <w:bCs/>
                <w:sz w:val="18"/>
                <w:szCs w:val="18"/>
              </w:rPr>
              <w:t>387,890</w:t>
            </w:r>
          </w:p>
        </w:tc>
        <w:tc>
          <w:tcPr>
            <w:tcW w:w="236" w:type="dxa"/>
            <w:shd w:val="clear" w:color="auto" w:fill="auto"/>
          </w:tcPr>
          <w:p w14:paraId="5A9C20B5" w14:textId="77777777" w:rsidR="0037498B" w:rsidRPr="0037498B" w:rsidRDefault="0037498B" w:rsidP="0037498B">
            <w:pPr>
              <w:tabs>
                <w:tab w:val="decimal" w:pos="700"/>
              </w:tabs>
              <w:rPr>
                <w:b/>
                <w:bCs/>
                <w:sz w:val="18"/>
                <w:szCs w:val="18"/>
              </w:rPr>
            </w:pPr>
          </w:p>
        </w:tc>
        <w:tc>
          <w:tcPr>
            <w:tcW w:w="876" w:type="dxa"/>
            <w:tcBorders>
              <w:top w:val="single" w:sz="4" w:space="0" w:color="auto"/>
              <w:bottom w:val="double" w:sz="4" w:space="0" w:color="auto"/>
            </w:tcBorders>
            <w:shd w:val="clear" w:color="auto" w:fill="auto"/>
          </w:tcPr>
          <w:p w14:paraId="329FB671" w14:textId="61A1506F" w:rsidR="0037498B" w:rsidRPr="0037498B" w:rsidRDefault="0037498B" w:rsidP="003328D2">
            <w:pPr>
              <w:tabs>
                <w:tab w:val="decimal" w:pos="654"/>
              </w:tabs>
              <w:ind w:left="-134" w:right="-76"/>
              <w:rPr>
                <w:b/>
                <w:bCs/>
                <w:sz w:val="18"/>
                <w:szCs w:val="18"/>
              </w:rPr>
            </w:pPr>
            <w:r w:rsidRPr="0037498B">
              <w:rPr>
                <w:b/>
                <w:bCs/>
                <w:sz w:val="18"/>
                <w:szCs w:val="18"/>
              </w:rPr>
              <w:t>143,810</w:t>
            </w:r>
          </w:p>
        </w:tc>
        <w:tc>
          <w:tcPr>
            <w:tcW w:w="237" w:type="dxa"/>
            <w:shd w:val="clear" w:color="auto" w:fill="auto"/>
          </w:tcPr>
          <w:p w14:paraId="3426DC1A" w14:textId="77777777" w:rsidR="0037498B" w:rsidRPr="0037498B" w:rsidRDefault="0037498B" w:rsidP="0037498B">
            <w:pPr>
              <w:tabs>
                <w:tab w:val="decimal" w:pos="510"/>
              </w:tabs>
              <w:rPr>
                <w:b/>
                <w:bCs/>
                <w:sz w:val="18"/>
                <w:szCs w:val="18"/>
              </w:rPr>
            </w:pPr>
          </w:p>
        </w:tc>
        <w:tc>
          <w:tcPr>
            <w:tcW w:w="717" w:type="dxa"/>
            <w:tcBorders>
              <w:top w:val="single" w:sz="4" w:space="0" w:color="auto"/>
              <w:bottom w:val="double" w:sz="4" w:space="0" w:color="auto"/>
            </w:tcBorders>
            <w:shd w:val="clear" w:color="auto" w:fill="auto"/>
          </w:tcPr>
          <w:p w14:paraId="51D69D1F" w14:textId="597D264E" w:rsidR="0037498B" w:rsidRPr="0037498B" w:rsidRDefault="005D7302" w:rsidP="0037498B">
            <w:pPr>
              <w:tabs>
                <w:tab w:val="decimal" w:pos="510"/>
              </w:tabs>
              <w:ind w:left="-134" w:right="-76"/>
              <w:rPr>
                <w:b/>
                <w:bCs/>
                <w:sz w:val="18"/>
                <w:szCs w:val="18"/>
              </w:rPr>
            </w:pPr>
            <w:r>
              <w:rPr>
                <w:b/>
                <w:bCs/>
                <w:sz w:val="18"/>
                <w:szCs w:val="18"/>
              </w:rPr>
              <w:t>185,177</w:t>
            </w:r>
          </w:p>
        </w:tc>
        <w:tc>
          <w:tcPr>
            <w:tcW w:w="236" w:type="dxa"/>
            <w:shd w:val="clear" w:color="auto" w:fill="auto"/>
          </w:tcPr>
          <w:p w14:paraId="315699A3" w14:textId="77777777" w:rsidR="0037498B" w:rsidRPr="0037498B" w:rsidRDefault="0037498B" w:rsidP="0037498B">
            <w:pPr>
              <w:tabs>
                <w:tab w:val="decimal" w:pos="510"/>
              </w:tabs>
              <w:rPr>
                <w:b/>
                <w:bCs/>
                <w:sz w:val="18"/>
                <w:szCs w:val="18"/>
              </w:rPr>
            </w:pPr>
          </w:p>
        </w:tc>
        <w:tc>
          <w:tcPr>
            <w:tcW w:w="790" w:type="dxa"/>
            <w:tcBorders>
              <w:top w:val="single" w:sz="4" w:space="0" w:color="auto"/>
              <w:bottom w:val="double" w:sz="4" w:space="0" w:color="auto"/>
            </w:tcBorders>
            <w:shd w:val="clear" w:color="auto" w:fill="auto"/>
          </w:tcPr>
          <w:p w14:paraId="6250C0DA" w14:textId="22DBC2B4" w:rsidR="0037498B" w:rsidRPr="0037498B" w:rsidRDefault="0037498B" w:rsidP="0037498B">
            <w:pPr>
              <w:tabs>
                <w:tab w:val="decimal" w:pos="590"/>
              </w:tabs>
              <w:ind w:left="-134" w:right="-76"/>
              <w:rPr>
                <w:b/>
                <w:bCs/>
                <w:sz w:val="18"/>
                <w:szCs w:val="18"/>
              </w:rPr>
            </w:pPr>
            <w:r w:rsidRPr="0037498B">
              <w:rPr>
                <w:b/>
                <w:bCs/>
                <w:sz w:val="18"/>
                <w:szCs w:val="18"/>
              </w:rPr>
              <w:t>170,683</w:t>
            </w:r>
          </w:p>
        </w:tc>
        <w:tc>
          <w:tcPr>
            <w:tcW w:w="236" w:type="dxa"/>
            <w:shd w:val="clear" w:color="auto" w:fill="auto"/>
          </w:tcPr>
          <w:p w14:paraId="4F0365B4" w14:textId="77777777" w:rsidR="0037498B" w:rsidRPr="0037498B" w:rsidRDefault="0037498B" w:rsidP="0037498B">
            <w:pPr>
              <w:tabs>
                <w:tab w:val="decimal" w:pos="700"/>
              </w:tabs>
              <w:rPr>
                <w:b/>
                <w:bCs/>
                <w:sz w:val="18"/>
                <w:szCs w:val="18"/>
              </w:rPr>
            </w:pPr>
          </w:p>
        </w:tc>
        <w:tc>
          <w:tcPr>
            <w:tcW w:w="1034" w:type="dxa"/>
            <w:tcBorders>
              <w:top w:val="single" w:sz="4" w:space="0" w:color="auto"/>
              <w:bottom w:val="double" w:sz="4" w:space="0" w:color="auto"/>
            </w:tcBorders>
            <w:shd w:val="clear" w:color="auto" w:fill="auto"/>
          </w:tcPr>
          <w:p w14:paraId="5061838E" w14:textId="56CB3FC9" w:rsidR="0037498B" w:rsidRPr="0037498B" w:rsidRDefault="005D7302" w:rsidP="005D7302">
            <w:pPr>
              <w:tabs>
                <w:tab w:val="decimal" w:pos="813"/>
              </w:tabs>
              <w:ind w:left="-134" w:right="-105"/>
              <w:rPr>
                <w:b/>
                <w:bCs/>
                <w:sz w:val="18"/>
                <w:szCs w:val="18"/>
              </w:rPr>
            </w:pPr>
            <w:r>
              <w:rPr>
                <w:b/>
                <w:bCs/>
                <w:sz w:val="18"/>
                <w:szCs w:val="18"/>
              </w:rPr>
              <w:t>(536,768)</w:t>
            </w:r>
          </w:p>
        </w:tc>
        <w:tc>
          <w:tcPr>
            <w:tcW w:w="241" w:type="dxa"/>
            <w:shd w:val="clear" w:color="auto" w:fill="auto"/>
          </w:tcPr>
          <w:p w14:paraId="4800BE45" w14:textId="77777777" w:rsidR="0037498B" w:rsidRPr="0037498B" w:rsidRDefault="0037498B" w:rsidP="0037498B">
            <w:pPr>
              <w:tabs>
                <w:tab w:val="decimal" w:pos="700"/>
              </w:tabs>
              <w:rPr>
                <w:b/>
                <w:bCs/>
                <w:sz w:val="18"/>
                <w:szCs w:val="18"/>
              </w:rPr>
            </w:pPr>
          </w:p>
        </w:tc>
        <w:tc>
          <w:tcPr>
            <w:tcW w:w="974" w:type="dxa"/>
            <w:tcBorders>
              <w:top w:val="single" w:sz="4" w:space="0" w:color="auto"/>
              <w:bottom w:val="double" w:sz="4" w:space="0" w:color="auto"/>
            </w:tcBorders>
            <w:shd w:val="clear" w:color="auto" w:fill="auto"/>
          </w:tcPr>
          <w:p w14:paraId="5F90352E" w14:textId="3928DCA5" w:rsidR="0037498B" w:rsidRPr="0037498B" w:rsidRDefault="0037498B" w:rsidP="005D7302">
            <w:pPr>
              <w:tabs>
                <w:tab w:val="decimal" w:pos="760"/>
              </w:tabs>
              <w:ind w:left="-134" w:right="-76"/>
              <w:rPr>
                <w:b/>
                <w:bCs/>
                <w:sz w:val="18"/>
                <w:szCs w:val="18"/>
              </w:rPr>
            </w:pPr>
            <w:r w:rsidRPr="0037498B">
              <w:rPr>
                <w:b/>
                <w:bCs/>
                <w:sz w:val="18"/>
                <w:szCs w:val="18"/>
              </w:rPr>
              <w:t>(314,390)</w:t>
            </w:r>
          </w:p>
        </w:tc>
        <w:tc>
          <w:tcPr>
            <w:tcW w:w="236" w:type="dxa"/>
            <w:shd w:val="clear" w:color="auto" w:fill="auto"/>
          </w:tcPr>
          <w:p w14:paraId="3A5516EE" w14:textId="77777777" w:rsidR="0037498B" w:rsidRPr="0037498B" w:rsidRDefault="0037498B" w:rsidP="0037498B">
            <w:pPr>
              <w:tabs>
                <w:tab w:val="decimal" w:pos="700"/>
              </w:tabs>
              <w:rPr>
                <w:b/>
                <w:bCs/>
                <w:sz w:val="18"/>
                <w:szCs w:val="18"/>
              </w:rPr>
            </w:pPr>
          </w:p>
        </w:tc>
        <w:tc>
          <w:tcPr>
            <w:tcW w:w="934" w:type="dxa"/>
            <w:tcBorders>
              <w:top w:val="single" w:sz="4" w:space="0" w:color="auto"/>
              <w:bottom w:val="double" w:sz="4" w:space="0" w:color="auto"/>
            </w:tcBorders>
            <w:shd w:val="clear" w:color="auto" w:fill="auto"/>
          </w:tcPr>
          <w:p w14:paraId="6D5D6D8B" w14:textId="64D5815F" w:rsidR="0037498B" w:rsidRPr="0037498B" w:rsidRDefault="005D7302" w:rsidP="0037498B">
            <w:pPr>
              <w:tabs>
                <w:tab w:val="decimal" w:pos="700"/>
              </w:tabs>
              <w:ind w:left="-134" w:right="-76"/>
              <w:rPr>
                <w:b/>
                <w:bCs/>
                <w:sz w:val="18"/>
                <w:szCs w:val="18"/>
              </w:rPr>
            </w:pPr>
            <w:r>
              <w:rPr>
                <w:b/>
                <w:bCs/>
                <w:sz w:val="18"/>
                <w:szCs w:val="18"/>
              </w:rPr>
              <w:t>1,613,973</w:t>
            </w:r>
          </w:p>
        </w:tc>
        <w:tc>
          <w:tcPr>
            <w:tcW w:w="239" w:type="dxa"/>
            <w:shd w:val="clear" w:color="auto" w:fill="auto"/>
          </w:tcPr>
          <w:p w14:paraId="34405978" w14:textId="77777777" w:rsidR="0037498B" w:rsidRPr="0037498B" w:rsidRDefault="0037498B" w:rsidP="0037498B">
            <w:pPr>
              <w:tabs>
                <w:tab w:val="decimal" w:pos="700"/>
              </w:tabs>
              <w:rPr>
                <w:b/>
                <w:bCs/>
                <w:sz w:val="18"/>
                <w:szCs w:val="18"/>
              </w:rPr>
            </w:pPr>
          </w:p>
        </w:tc>
        <w:tc>
          <w:tcPr>
            <w:tcW w:w="892" w:type="dxa"/>
            <w:tcBorders>
              <w:top w:val="single" w:sz="4" w:space="0" w:color="auto"/>
              <w:bottom w:val="double" w:sz="4" w:space="0" w:color="auto"/>
            </w:tcBorders>
            <w:shd w:val="clear" w:color="auto" w:fill="auto"/>
          </w:tcPr>
          <w:p w14:paraId="23B520B2" w14:textId="464D94FE" w:rsidR="0037498B" w:rsidRPr="0037498B" w:rsidRDefault="0037498B" w:rsidP="0037498B">
            <w:pPr>
              <w:tabs>
                <w:tab w:val="decimal" w:pos="700"/>
              </w:tabs>
              <w:ind w:left="-134" w:right="-76"/>
              <w:rPr>
                <w:b/>
                <w:bCs/>
                <w:sz w:val="18"/>
                <w:szCs w:val="18"/>
              </w:rPr>
            </w:pPr>
            <w:r w:rsidRPr="0037498B">
              <w:rPr>
                <w:b/>
                <w:bCs/>
                <w:sz w:val="18"/>
                <w:szCs w:val="18"/>
              </w:rPr>
              <w:t>1,622,322</w:t>
            </w:r>
          </w:p>
        </w:tc>
      </w:tr>
      <w:tr w:rsidR="0037498B" w:rsidRPr="00F8326E" w14:paraId="79DCCA44" w14:textId="77777777" w:rsidTr="003328D2">
        <w:trPr>
          <w:trHeight w:val="152"/>
        </w:trPr>
        <w:tc>
          <w:tcPr>
            <w:tcW w:w="3978" w:type="dxa"/>
            <w:shd w:val="clear" w:color="auto" w:fill="auto"/>
          </w:tcPr>
          <w:p w14:paraId="73760B3D" w14:textId="77777777" w:rsidR="0037498B" w:rsidRPr="0037498B" w:rsidRDefault="0037498B" w:rsidP="0037498B">
            <w:pPr>
              <w:rPr>
                <w:sz w:val="18"/>
                <w:szCs w:val="18"/>
              </w:rPr>
            </w:pPr>
          </w:p>
        </w:tc>
        <w:tc>
          <w:tcPr>
            <w:tcW w:w="909" w:type="dxa"/>
            <w:tcBorders>
              <w:top w:val="double" w:sz="4" w:space="0" w:color="auto"/>
            </w:tcBorders>
            <w:shd w:val="clear" w:color="auto" w:fill="auto"/>
          </w:tcPr>
          <w:p w14:paraId="129A0D7D" w14:textId="77777777" w:rsidR="0037498B" w:rsidRPr="0037498B" w:rsidRDefault="0037498B" w:rsidP="0037498B">
            <w:pPr>
              <w:tabs>
                <w:tab w:val="decimal" w:pos="700"/>
              </w:tabs>
              <w:ind w:left="-72" w:right="-138"/>
              <w:rPr>
                <w:sz w:val="18"/>
                <w:szCs w:val="18"/>
              </w:rPr>
            </w:pPr>
          </w:p>
        </w:tc>
        <w:tc>
          <w:tcPr>
            <w:tcW w:w="238" w:type="dxa"/>
            <w:shd w:val="clear" w:color="auto" w:fill="auto"/>
            <w:vAlign w:val="bottom"/>
          </w:tcPr>
          <w:p w14:paraId="3B041E4C" w14:textId="77777777" w:rsidR="0037498B" w:rsidRPr="0037498B" w:rsidRDefault="0037498B" w:rsidP="0037498B">
            <w:pPr>
              <w:tabs>
                <w:tab w:val="decimal" w:pos="700"/>
              </w:tabs>
              <w:rPr>
                <w:sz w:val="18"/>
                <w:szCs w:val="18"/>
              </w:rPr>
            </w:pPr>
          </w:p>
        </w:tc>
        <w:tc>
          <w:tcPr>
            <w:tcW w:w="905" w:type="dxa"/>
            <w:tcBorders>
              <w:top w:val="double" w:sz="4" w:space="0" w:color="auto"/>
            </w:tcBorders>
            <w:shd w:val="clear" w:color="auto" w:fill="auto"/>
          </w:tcPr>
          <w:p w14:paraId="280B11B1" w14:textId="77777777" w:rsidR="0037498B" w:rsidRPr="0037498B" w:rsidRDefault="0037498B" w:rsidP="0037498B">
            <w:pPr>
              <w:tabs>
                <w:tab w:val="decimal" w:pos="700"/>
              </w:tabs>
              <w:ind w:left="-134" w:right="-76"/>
              <w:rPr>
                <w:sz w:val="18"/>
                <w:szCs w:val="18"/>
              </w:rPr>
            </w:pPr>
          </w:p>
        </w:tc>
        <w:tc>
          <w:tcPr>
            <w:tcW w:w="236" w:type="dxa"/>
            <w:shd w:val="clear" w:color="auto" w:fill="auto"/>
            <w:vAlign w:val="bottom"/>
          </w:tcPr>
          <w:p w14:paraId="4BB28319" w14:textId="77777777" w:rsidR="0037498B" w:rsidRPr="0037498B" w:rsidRDefault="0037498B" w:rsidP="0037498B">
            <w:pPr>
              <w:tabs>
                <w:tab w:val="decimal" w:pos="700"/>
              </w:tabs>
              <w:rPr>
                <w:sz w:val="18"/>
                <w:szCs w:val="18"/>
              </w:rPr>
            </w:pPr>
          </w:p>
        </w:tc>
        <w:tc>
          <w:tcPr>
            <w:tcW w:w="830" w:type="dxa"/>
            <w:tcBorders>
              <w:top w:val="double" w:sz="4" w:space="0" w:color="auto"/>
            </w:tcBorders>
            <w:shd w:val="clear" w:color="auto" w:fill="auto"/>
          </w:tcPr>
          <w:p w14:paraId="1A5C4115" w14:textId="77777777" w:rsidR="0037498B" w:rsidRPr="0037498B" w:rsidRDefault="0037498B" w:rsidP="0037498B">
            <w:pPr>
              <w:tabs>
                <w:tab w:val="decimal" w:pos="700"/>
              </w:tabs>
              <w:ind w:left="-106" w:right="-104"/>
              <w:rPr>
                <w:sz w:val="18"/>
                <w:szCs w:val="18"/>
              </w:rPr>
            </w:pPr>
          </w:p>
        </w:tc>
        <w:tc>
          <w:tcPr>
            <w:tcW w:w="236" w:type="dxa"/>
            <w:shd w:val="clear" w:color="auto" w:fill="auto"/>
            <w:vAlign w:val="bottom"/>
          </w:tcPr>
          <w:p w14:paraId="603984CA" w14:textId="77777777" w:rsidR="0037498B" w:rsidRPr="0037498B" w:rsidRDefault="0037498B" w:rsidP="0037498B">
            <w:pPr>
              <w:tabs>
                <w:tab w:val="decimal" w:pos="700"/>
              </w:tabs>
              <w:rPr>
                <w:sz w:val="18"/>
                <w:szCs w:val="18"/>
              </w:rPr>
            </w:pPr>
          </w:p>
        </w:tc>
        <w:tc>
          <w:tcPr>
            <w:tcW w:w="876" w:type="dxa"/>
            <w:tcBorders>
              <w:top w:val="double" w:sz="4" w:space="0" w:color="auto"/>
            </w:tcBorders>
            <w:shd w:val="clear" w:color="auto" w:fill="auto"/>
          </w:tcPr>
          <w:p w14:paraId="19A82223" w14:textId="77777777" w:rsidR="0037498B" w:rsidRPr="0037498B" w:rsidRDefault="0037498B" w:rsidP="0037498B">
            <w:pPr>
              <w:tabs>
                <w:tab w:val="decimal" w:pos="646"/>
              </w:tabs>
              <w:ind w:left="-78" w:right="-132"/>
              <w:rPr>
                <w:sz w:val="18"/>
                <w:szCs w:val="18"/>
              </w:rPr>
            </w:pPr>
          </w:p>
        </w:tc>
        <w:tc>
          <w:tcPr>
            <w:tcW w:w="237" w:type="dxa"/>
            <w:shd w:val="clear" w:color="auto" w:fill="auto"/>
          </w:tcPr>
          <w:p w14:paraId="623249A4" w14:textId="77777777" w:rsidR="0037498B" w:rsidRPr="0037498B" w:rsidRDefault="0037498B" w:rsidP="0037498B">
            <w:pPr>
              <w:tabs>
                <w:tab w:val="decimal" w:pos="510"/>
              </w:tabs>
              <w:rPr>
                <w:sz w:val="18"/>
                <w:szCs w:val="18"/>
              </w:rPr>
            </w:pPr>
          </w:p>
        </w:tc>
        <w:tc>
          <w:tcPr>
            <w:tcW w:w="717" w:type="dxa"/>
            <w:tcBorders>
              <w:top w:val="double" w:sz="4" w:space="0" w:color="auto"/>
            </w:tcBorders>
            <w:shd w:val="clear" w:color="auto" w:fill="auto"/>
          </w:tcPr>
          <w:p w14:paraId="3E4009DF" w14:textId="77777777" w:rsidR="0037498B" w:rsidRPr="0037498B" w:rsidRDefault="0037498B" w:rsidP="0037498B">
            <w:pPr>
              <w:tabs>
                <w:tab w:val="decimal" w:pos="510"/>
              </w:tabs>
              <w:ind w:left="-140" w:right="-160"/>
              <w:rPr>
                <w:sz w:val="18"/>
                <w:szCs w:val="18"/>
              </w:rPr>
            </w:pPr>
          </w:p>
        </w:tc>
        <w:tc>
          <w:tcPr>
            <w:tcW w:w="236" w:type="dxa"/>
            <w:shd w:val="clear" w:color="auto" w:fill="auto"/>
          </w:tcPr>
          <w:p w14:paraId="39C77C11" w14:textId="77777777" w:rsidR="0037498B" w:rsidRPr="0037498B" w:rsidRDefault="0037498B" w:rsidP="0037498B">
            <w:pPr>
              <w:tabs>
                <w:tab w:val="decimal" w:pos="510"/>
              </w:tabs>
              <w:rPr>
                <w:sz w:val="18"/>
                <w:szCs w:val="18"/>
              </w:rPr>
            </w:pPr>
          </w:p>
        </w:tc>
        <w:tc>
          <w:tcPr>
            <w:tcW w:w="790" w:type="dxa"/>
            <w:tcBorders>
              <w:top w:val="double" w:sz="4" w:space="0" w:color="auto"/>
            </w:tcBorders>
            <w:shd w:val="clear" w:color="auto" w:fill="auto"/>
          </w:tcPr>
          <w:p w14:paraId="34EF59AA" w14:textId="77777777" w:rsidR="0037498B" w:rsidRPr="0037498B" w:rsidRDefault="0037498B" w:rsidP="0037498B">
            <w:pPr>
              <w:tabs>
                <w:tab w:val="decimal" w:pos="590"/>
              </w:tabs>
              <w:ind w:left="-112" w:right="-98"/>
              <w:rPr>
                <w:sz w:val="18"/>
                <w:szCs w:val="18"/>
              </w:rPr>
            </w:pPr>
          </w:p>
        </w:tc>
        <w:tc>
          <w:tcPr>
            <w:tcW w:w="236" w:type="dxa"/>
            <w:shd w:val="clear" w:color="auto" w:fill="auto"/>
          </w:tcPr>
          <w:p w14:paraId="5D4F9F28" w14:textId="77777777" w:rsidR="0037498B" w:rsidRPr="0037498B" w:rsidRDefault="0037498B" w:rsidP="0037498B">
            <w:pPr>
              <w:tabs>
                <w:tab w:val="decimal" w:pos="700"/>
              </w:tabs>
              <w:rPr>
                <w:sz w:val="18"/>
                <w:szCs w:val="18"/>
              </w:rPr>
            </w:pPr>
          </w:p>
        </w:tc>
        <w:tc>
          <w:tcPr>
            <w:tcW w:w="1034" w:type="dxa"/>
            <w:tcBorders>
              <w:top w:val="double" w:sz="4" w:space="0" w:color="auto"/>
            </w:tcBorders>
            <w:shd w:val="clear" w:color="auto" w:fill="auto"/>
          </w:tcPr>
          <w:p w14:paraId="5299978C" w14:textId="77777777" w:rsidR="0037498B" w:rsidRPr="0037498B" w:rsidRDefault="0037498B" w:rsidP="0037498B">
            <w:pPr>
              <w:tabs>
                <w:tab w:val="decimal" w:pos="700"/>
              </w:tabs>
              <w:ind w:left="25" w:right="-465" w:firstLine="90"/>
              <w:rPr>
                <w:sz w:val="18"/>
                <w:szCs w:val="18"/>
              </w:rPr>
            </w:pPr>
          </w:p>
        </w:tc>
        <w:tc>
          <w:tcPr>
            <w:tcW w:w="241" w:type="dxa"/>
            <w:shd w:val="clear" w:color="auto" w:fill="auto"/>
          </w:tcPr>
          <w:p w14:paraId="6957C3C7" w14:textId="77777777" w:rsidR="0037498B" w:rsidRPr="0037498B" w:rsidRDefault="0037498B" w:rsidP="0037498B">
            <w:pPr>
              <w:tabs>
                <w:tab w:val="decimal" w:pos="700"/>
              </w:tabs>
              <w:rPr>
                <w:sz w:val="18"/>
                <w:szCs w:val="18"/>
              </w:rPr>
            </w:pPr>
          </w:p>
        </w:tc>
        <w:tc>
          <w:tcPr>
            <w:tcW w:w="974" w:type="dxa"/>
            <w:tcBorders>
              <w:top w:val="double" w:sz="4" w:space="0" w:color="auto"/>
            </w:tcBorders>
            <w:shd w:val="clear" w:color="auto" w:fill="auto"/>
          </w:tcPr>
          <w:p w14:paraId="66FE950A" w14:textId="77777777" w:rsidR="0037498B" w:rsidRPr="0037498B" w:rsidRDefault="0037498B" w:rsidP="0037498B">
            <w:pPr>
              <w:tabs>
                <w:tab w:val="decimal" w:pos="700"/>
              </w:tabs>
              <w:ind w:left="-146" w:right="-154"/>
              <w:rPr>
                <w:sz w:val="18"/>
                <w:szCs w:val="18"/>
              </w:rPr>
            </w:pPr>
          </w:p>
        </w:tc>
        <w:tc>
          <w:tcPr>
            <w:tcW w:w="236" w:type="dxa"/>
            <w:shd w:val="clear" w:color="auto" w:fill="auto"/>
          </w:tcPr>
          <w:p w14:paraId="4FA8821D" w14:textId="77777777" w:rsidR="0037498B" w:rsidRPr="0037498B" w:rsidRDefault="0037498B" w:rsidP="0037498B">
            <w:pPr>
              <w:tabs>
                <w:tab w:val="decimal" w:pos="700"/>
              </w:tabs>
              <w:rPr>
                <w:sz w:val="18"/>
                <w:szCs w:val="18"/>
              </w:rPr>
            </w:pPr>
          </w:p>
        </w:tc>
        <w:tc>
          <w:tcPr>
            <w:tcW w:w="934" w:type="dxa"/>
            <w:tcBorders>
              <w:top w:val="double" w:sz="4" w:space="0" w:color="auto"/>
            </w:tcBorders>
            <w:shd w:val="clear" w:color="auto" w:fill="auto"/>
          </w:tcPr>
          <w:p w14:paraId="0E947871" w14:textId="77777777" w:rsidR="0037498B" w:rsidRPr="0037498B" w:rsidRDefault="0037498B" w:rsidP="0037498B">
            <w:pPr>
              <w:tabs>
                <w:tab w:val="decimal" w:pos="700"/>
              </w:tabs>
              <w:ind w:right="-92"/>
              <w:rPr>
                <w:sz w:val="18"/>
                <w:szCs w:val="18"/>
              </w:rPr>
            </w:pPr>
          </w:p>
        </w:tc>
        <w:tc>
          <w:tcPr>
            <w:tcW w:w="239" w:type="dxa"/>
            <w:shd w:val="clear" w:color="auto" w:fill="auto"/>
          </w:tcPr>
          <w:p w14:paraId="70DD3BB9" w14:textId="77777777" w:rsidR="0037498B" w:rsidRPr="0037498B" w:rsidRDefault="0037498B" w:rsidP="0037498B">
            <w:pPr>
              <w:tabs>
                <w:tab w:val="decimal" w:pos="700"/>
              </w:tabs>
              <w:rPr>
                <w:sz w:val="18"/>
                <w:szCs w:val="18"/>
              </w:rPr>
            </w:pPr>
          </w:p>
        </w:tc>
        <w:tc>
          <w:tcPr>
            <w:tcW w:w="892" w:type="dxa"/>
            <w:tcBorders>
              <w:top w:val="double" w:sz="4" w:space="0" w:color="auto"/>
            </w:tcBorders>
            <w:shd w:val="clear" w:color="auto" w:fill="auto"/>
          </w:tcPr>
          <w:p w14:paraId="72491CA5" w14:textId="77777777" w:rsidR="0037498B" w:rsidRPr="0037498B" w:rsidRDefault="0037498B" w:rsidP="0037498B">
            <w:pPr>
              <w:tabs>
                <w:tab w:val="decimal" w:pos="700"/>
              </w:tabs>
              <w:ind w:left="-90" w:right="-120"/>
              <w:rPr>
                <w:sz w:val="18"/>
                <w:szCs w:val="18"/>
              </w:rPr>
            </w:pPr>
          </w:p>
        </w:tc>
      </w:tr>
      <w:tr w:rsidR="0037498B" w:rsidRPr="00F8326E" w14:paraId="0B4087B5" w14:textId="77777777" w:rsidTr="003328D2">
        <w:tc>
          <w:tcPr>
            <w:tcW w:w="3978" w:type="dxa"/>
            <w:shd w:val="clear" w:color="auto" w:fill="auto"/>
          </w:tcPr>
          <w:p w14:paraId="26489B4D" w14:textId="77777777" w:rsidR="0037498B" w:rsidRPr="0037498B" w:rsidRDefault="0037498B" w:rsidP="0037498B">
            <w:pPr>
              <w:rPr>
                <w:sz w:val="18"/>
                <w:szCs w:val="18"/>
              </w:rPr>
            </w:pPr>
            <w:r w:rsidRPr="0037498B">
              <w:rPr>
                <w:sz w:val="18"/>
                <w:szCs w:val="18"/>
              </w:rPr>
              <w:t xml:space="preserve">Segment profit </w:t>
            </w:r>
            <w:r w:rsidRPr="00054D23">
              <w:rPr>
                <w:sz w:val="18"/>
                <w:szCs w:val="18"/>
              </w:rPr>
              <w:t>(loss)</w:t>
            </w:r>
            <w:r w:rsidRPr="0037498B">
              <w:rPr>
                <w:sz w:val="18"/>
                <w:szCs w:val="18"/>
              </w:rPr>
              <w:t xml:space="preserve"> before income tax</w:t>
            </w:r>
          </w:p>
        </w:tc>
        <w:tc>
          <w:tcPr>
            <w:tcW w:w="909" w:type="dxa"/>
            <w:tcBorders>
              <w:bottom w:val="double" w:sz="4" w:space="0" w:color="auto"/>
            </w:tcBorders>
            <w:shd w:val="clear" w:color="auto" w:fill="auto"/>
          </w:tcPr>
          <w:p w14:paraId="4A7A918B" w14:textId="265DA99B" w:rsidR="0037498B" w:rsidRPr="0037498B" w:rsidRDefault="00054D23" w:rsidP="0037498B">
            <w:pPr>
              <w:tabs>
                <w:tab w:val="decimal" w:pos="700"/>
              </w:tabs>
              <w:ind w:left="-134" w:right="-98"/>
              <w:rPr>
                <w:sz w:val="18"/>
                <w:szCs w:val="18"/>
              </w:rPr>
            </w:pPr>
            <w:r>
              <w:rPr>
                <w:sz w:val="18"/>
                <w:szCs w:val="18"/>
              </w:rPr>
              <w:t>30,076</w:t>
            </w:r>
          </w:p>
        </w:tc>
        <w:tc>
          <w:tcPr>
            <w:tcW w:w="238" w:type="dxa"/>
            <w:shd w:val="clear" w:color="auto" w:fill="auto"/>
            <w:vAlign w:val="bottom"/>
          </w:tcPr>
          <w:p w14:paraId="5B2E60A7" w14:textId="77777777" w:rsidR="0037498B" w:rsidRPr="0037498B" w:rsidRDefault="0037498B" w:rsidP="0037498B">
            <w:pPr>
              <w:tabs>
                <w:tab w:val="decimal" w:pos="700"/>
              </w:tabs>
              <w:rPr>
                <w:sz w:val="18"/>
                <w:szCs w:val="18"/>
              </w:rPr>
            </w:pPr>
          </w:p>
        </w:tc>
        <w:tc>
          <w:tcPr>
            <w:tcW w:w="905" w:type="dxa"/>
            <w:tcBorders>
              <w:bottom w:val="double" w:sz="4" w:space="0" w:color="auto"/>
            </w:tcBorders>
            <w:shd w:val="clear" w:color="auto" w:fill="auto"/>
          </w:tcPr>
          <w:p w14:paraId="1D3EDABC" w14:textId="63867C71" w:rsidR="0037498B" w:rsidRPr="0037498B" w:rsidRDefault="0037498B" w:rsidP="0037498B">
            <w:pPr>
              <w:tabs>
                <w:tab w:val="decimal" w:pos="700"/>
              </w:tabs>
              <w:ind w:left="-134" w:right="-98"/>
              <w:rPr>
                <w:sz w:val="18"/>
                <w:szCs w:val="18"/>
              </w:rPr>
            </w:pPr>
            <w:r w:rsidRPr="0037498B">
              <w:rPr>
                <w:sz w:val="18"/>
                <w:szCs w:val="18"/>
              </w:rPr>
              <w:t>275,279</w:t>
            </w:r>
          </w:p>
        </w:tc>
        <w:tc>
          <w:tcPr>
            <w:tcW w:w="236" w:type="dxa"/>
            <w:shd w:val="clear" w:color="auto" w:fill="auto"/>
            <w:vAlign w:val="bottom"/>
          </w:tcPr>
          <w:p w14:paraId="0F5A1FA3" w14:textId="77777777" w:rsidR="0037498B" w:rsidRPr="0037498B" w:rsidRDefault="0037498B" w:rsidP="0037498B">
            <w:pPr>
              <w:tabs>
                <w:tab w:val="decimal" w:pos="700"/>
              </w:tabs>
              <w:rPr>
                <w:sz w:val="18"/>
                <w:szCs w:val="18"/>
              </w:rPr>
            </w:pPr>
          </w:p>
        </w:tc>
        <w:tc>
          <w:tcPr>
            <w:tcW w:w="830" w:type="dxa"/>
            <w:tcBorders>
              <w:bottom w:val="double" w:sz="4" w:space="0" w:color="auto"/>
            </w:tcBorders>
            <w:shd w:val="clear" w:color="auto" w:fill="auto"/>
          </w:tcPr>
          <w:p w14:paraId="0F7C72AE" w14:textId="005C7CC4" w:rsidR="0037498B" w:rsidRPr="0037498B" w:rsidRDefault="005D7302" w:rsidP="005D7302">
            <w:pPr>
              <w:tabs>
                <w:tab w:val="decimal" w:pos="610"/>
              </w:tabs>
              <w:ind w:left="-134" w:right="-142"/>
              <w:rPr>
                <w:sz w:val="18"/>
                <w:szCs w:val="18"/>
              </w:rPr>
            </w:pPr>
            <w:r>
              <w:rPr>
                <w:sz w:val="18"/>
                <w:szCs w:val="18"/>
              </w:rPr>
              <w:t>(65,724)</w:t>
            </w:r>
          </w:p>
        </w:tc>
        <w:tc>
          <w:tcPr>
            <w:tcW w:w="236" w:type="dxa"/>
            <w:shd w:val="clear" w:color="auto" w:fill="auto"/>
            <w:vAlign w:val="bottom"/>
          </w:tcPr>
          <w:p w14:paraId="3448351C" w14:textId="77777777" w:rsidR="0037498B" w:rsidRPr="0037498B" w:rsidRDefault="0037498B" w:rsidP="0037498B">
            <w:pPr>
              <w:tabs>
                <w:tab w:val="decimal" w:pos="700"/>
              </w:tabs>
              <w:rPr>
                <w:sz w:val="18"/>
                <w:szCs w:val="18"/>
              </w:rPr>
            </w:pPr>
          </w:p>
        </w:tc>
        <w:tc>
          <w:tcPr>
            <w:tcW w:w="876" w:type="dxa"/>
            <w:tcBorders>
              <w:bottom w:val="double" w:sz="4" w:space="0" w:color="auto"/>
            </w:tcBorders>
            <w:shd w:val="clear" w:color="auto" w:fill="auto"/>
          </w:tcPr>
          <w:p w14:paraId="512A39FA" w14:textId="46B4E43D" w:rsidR="0037498B" w:rsidRPr="0037498B" w:rsidRDefault="0037498B" w:rsidP="003328D2">
            <w:pPr>
              <w:tabs>
                <w:tab w:val="decimal" w:pos="654"/>
              </w:tabs>
              <w:ind w:left="-134" w:right="-76"/>
              <w:rPr>
                <w:sz w:val="18"/>
                <w:szCs w:val="18"/>
              </w:rPr>
            </w:pPr>
            <w:r w:rsidRPr="0037498B">
              <w:rPr>
                <w:sz w:val="18"/>
                <w:szCs w:val="18"/>
              </w:rPr>
              <w:t>4,524</w:t>
            </w:r>
          </w:p>
        </w:tc>
        <w:tc>
          <w:tcPr>
            <w:tcW w:w="237" w:type="dxa"/>
            <w:shd w:val="clear" w:color="auto" w:fill="auto"/>
          </w:tcPr>
          <w:p w14:paraId="5BFF1E9C" w14:textId="77777777" w:rsidR="0037498B" w:rsidRPr="0037498B" w:rsidRDefault="0037498B" w:rsidP="0037498B">
            <w:pPr>
              <w:tabs>
                <w:tab w:val="decimal" w:pos="510"/>
              </w:tabs>
              <w:rPr>
                <w:sz w:val="18"/>
                <w:szCs w:val="18"/>
              </w:rPr>
            </w:pPr>
          </w:p>
        </w:tc>
        <w:tc>
          <w:tcPr>
            <w:tcW w:w="717" w:type="dxa"/>
            <w:tcBorders>
              <w:bottom w:val="double" w:sz="4" w:space="0" w:color="auto"/>
            </w:tcBorders>
            <w:shd w:val="clear" w:color="auto" w:fill="auto"/>
          </w:tcPr>
          <w:p w14:paraId="65462B00" w14:textId="6348ACB5" w:rsidR="0037498B" w:rsidRPr="0037498B" w:rsidRDefault="005D7302" w:rsidP="0037498B">
            <w:pPr>
              <w:tabs>
                <w:tab w:val="decimal" w:pos="510"/>
              </w:tabs>
              <w:ind w:left="-134" w:right="-76"/>
              <w:rPr>
                <w:sz w:val="18"/>
                <w:szCs w:val="18"/>
              </w:rPr>
            </w:pPr>
            <w:r>
              <w:rPr>
                <w:sz w:val="18"/>
                <w:szCs w:val="18"/>
              </w:rPr>
              <w:t>(5,466)</w:t>
            </w:r>
          </w:p>
        </w:tc>
        <w:tc>
          <w:tcPr>
            <w:tcW w:w="236" w:type="dxa"/>
            <w:shd w:val="clear" w:color="auto" w:fill="auto"/>
          </w:tcPr>
          <w:p w14:paraId="4FEC8128" w14:textId="77777777" w:rsidR="0037498B" w:rsidRPr="0037498B" w:rsidRDefault="0037498B" w:rsidP="0037498B">
            <w:pPr>
              <w:tabs>
                <w:tab w:val="decimal" w:pos="510"/>
              </w:tabs>
              <w:rPr>
                <w:sz w:val="18"/>
                <w:szCs w:val="18"/>
              </w:rPr>
            </w:pPr>
          </w:p>
        </w:tc>
        <w:tc>
          <w:tcPr>
            <w:tcW w:w="790" w:type="dxa"/>
            <w:tcBorders>
              <w:bottom w:val="double" w:sz="4" w:space="0" w:color="auto"/>
            </w:tcBorders>
            <w:shd w:val="clear" w:color="auto" w:fill="auto"/>
          </w:tcPr>
          <w:p w14:paraId="3F23B36C" w14:textId="39070BC0" w:rsidR="0037498B" w:rsidRPr="0037498B" w:rsidRDefault="0037498B" w:rsidP="0037498B">
            <w:pPr>
              <w:tabs>
                <w:tab w:val="decimal" w:pos="590"/>
              </w:tabs>
              <w:ind w:left="-134" w:right="-230"/>
              <w:rPr>
                <w:sz w:val="18"/>
                <w:szCs w:val="18"/>
              </w:rPr>
            </w:pPr>
            <w:r w:rsidRPr="0037498B">
              <w:rPr>
                <w:sz w:val="18"/>
                <w:szCs w:val="18"/>
              </w:rPr>
              <w:t>7,171</w:t>
            </w:r>
          </w:p>
        </w:tc>
        <w:tc>
          <w:tcPr>
            <w:tcW w:w="236" w:type="dxa"/>
            <w:shd w:val="clear" w:color="auto" w:fill="auto"/>
          </w:tcPr>
          <w:p w14:paraId="57A7128B" w14:textId="77777777" w:rsidR="0037498B" w:rsidRPr="0037498B" w:rsidRDefault="0037498B" w:rsidP="0037498B">
            <w:pPr>
              <w:tabs>
                <w:tab w:val="decimal" w:pos="700"/>
              </w:tabs>
              <w:rPr>
                <w:sz w:val="18"/>
                <w:szCs w:val="18"/>
              </w:rPr>
            </w:pPr>
          </w:p>
        </w:tc>
        <w:tc>
          <w:tcPr>
            <w:tcW w:w="1034" w:type="dxa"/>
            <w:tcBorders>
              <w:bottom w:val="double" w:sz="4" w:space="0" w:color="auto"/>
            </w:tcBorders>
            <w:shd w:val="clear" w:color="auto" w:fill="auto"/>
          </w:tcPr>
          <w:p w14:paraId="3F7F564F" w14:textId="42A95480" w:rsidR="0037498B" w:rsidRPr="0037498B" w:rsidRDefault="005D7302" w:rsidP="005D7302">
            <w:pPr>
              <w:tabs>
                <w:tab w:val="decimal" w:pos="813"/>
              </w:tabs>
              <w:ind w:left="-134" w:right="-105"/>
              <w:rPr>
                <w:sz w:val="18"/>
                <w:szCs w:val="18"/>
              </w:rPr>
            </w:pPr>
            <w:r>
              <w:rPr>
                <w:sz w:val="18"/>
                <w:szCs w:val="18"/>
              </w:rPr>
              <w:t>10,941</w:t>
            </w:r>
          </w:p>
        </w:tc>
        <w:tc>
          <w:tcPr>
            <w:tcW w:w="241" w:type="dxa"/>
            <w:shd w:val="clear" w:color="auto" w:fill="auto"/>
          </w:tcPr>
          <w:p w14:paraId="131ED930" w14:textId="77777777" w:rsidR="0037498B" w:rsidRPr="0037498B" w:rsidRDefault="0037498B" w:rsidP="0037498B">
            <w:pPr>
              <w:tabs>
                <w:tab w:val="decimal" w:pos="700"/>
              </w:tabs>
              <w:rPr>
                <w:sz w:val="18"/>
                <w:szCs w:val="18"/>
              </w:rPr>
            </w:pPr>
          </w:p>
        </w:tc>
        <w:tc>
          <w:tcPr>
            <w:tcW w:w="974" w:type="dxa"/>
            <w:tcBorders>
              <w:bottom w:val="double" w:sz="4" w:space="0" w:color="auto"/>
            </w:tcBorders>
            <w:shd w:val="clear" w:color="auto" w:fill="auto"/>
          </w:tcPr>
          <w:p w14:paraId="217EBAAA" w14:textId="3BD6254F" w:rsidR="0037498B" w:rsidRPr="0037498B" w:rsidRDefault="0037498B" w:rsidP="005D7302">
            <w:pPr>
              <w:tabs>
                <w:tab w:val="decimal" w:pos="760"/>
              </w:tabs>
              <w:ind w:left="-134" w:right="-76"/>
              <w:rPr>
                <w:sz w:val="18"/>
                <w:szCs w:val="18"/>
              </w:rPr>
            </w:pPr>
            <w:r w:rsidRPr="0037498B">
              <w:rPr>
                <w:sz w:val="18"/>
                <w:szCs w:val="18"/>
              </w:rPr>
              <w:t>2,865</w:t>
            </w:r>
          </w:p>
        </w:tc>
        <w:tc>
          <w:tcPr>
            <w:tcW w:w="236" w:type="dxa"/>
            <w:shd w:val="clear" w:color="auto" w:fill="auto"/>
          </w:tcPr>
          <w:p w14:paraId="15CBD664" w14:textId="77777777" w:rsidR="0037498B" w:rsidRPr="0037498B" w:rsidRDefault="0037498B" w:rsidP="0037498B">
            <w:pPr>
              <w:tabs>
                <w:tab w:val="decimal" w:pos="700"/>
              </w:tabs>
              <w:rPr>
                <w:sz w:val="18"/>
                <w:szCs w:val="18"/>
              </w:rPr>
            </w:pPr>
          </w:p>
        </w:tc>
        <w:tc>
          <w:tcPr>
            <w:tcW w:w="934" w:type="dxa"/>
            <w:tcBorders>
              <w:bottom w:val="double" w:sz="4" w:space="0" w:color="auto"/>
            </w:tcBorders>
            <w:shd w:val="clear" w:color="auto" w:fill="auto"/>
          </w:tcPr>
          <w:p w14:paraId="47EC6A82" w14:textId="34164379" w:rsidR="0037498B" w:rsidRPr="0037498B" w:rsidRDefault="005D7302" w:rsidP="0037498B">
            <w:pPr>
              <w:tabs>
                <w:tab w:val="decimal" w:pos="700"/>
              </w:tabs>
              <w:ind w:left="-134" w:right="-76"/>
              <w:rPr>
                <w:sz w:val="18"/>
                <w:szCs w:val="18"/>
              </w:rPr>
            </w:pPr>
            <w:r>
              <w:rPr>
                <w:sz w:val="18"/>
                <w:szCs w:val="18"/>
              </w:rPr>
              <w:t>(30,173)</w:t>
            </w:r>
          </w:p>
        </w:tc>
        <w:tc>
          <w:tcPr>
            <w:tcW w:w="239" w:type="dxa"/>
            <w:shd w:val="clear" w:color="auto" w:fill="auto"/>
          </w:tcPr>
          <w:p w14:paraId="53BECF32" w14:textId="77777777" w:rsidR="0037498B" w:rsidRPr="0037498B" w:rsidRDefault="0037498B" w:rsidP="0037498B">
            <w:pPr>
              <w:tabs>
                <w:tab w:val="decimal" w:pos="700"/>
              </w:tabs>
              <w:rPr>
                <w:sz w:val="18"/>
                <w:szCs w:val="18"/>
              </w:rPr>
            </w:pPr>
          </w:p>
        </w:tc>
        <w:tc>
          <w:tcPr>
            <w:tcW w:w="892" w:type="dxa"/>
            <w:tcBorders>
              <w:bottom w:val="double" w:sz="4" w:space="0" w:color="auto"/>
            </w:tcBorders>
            <w:shd w:val="clear" w:color="auto" w:fill="auto"/>
          </w:tcPr>
          <w:p w14:paraId="5A1FA66D" w14:textId="6E8DD652" w:rsidR="0037498B" w:rsidRPr="0037498B" w:rsidRDefault="0037498B" w:rsidP="0037498B">
            <w:pPr>
              <w:tabs>
                <w:tab w:val="decimal" w:pos="700"/>
              </w:tabs>
              <w:ind w:left="-134" w:right="-76"/>
              <w:rPr>
                <w:sz w:val="18"/>
                <w:szCs w:val="18"/>
              </w:rPr>
            </w:pPr>
            <w:r w:rsidRPr="0037498B">
              <w:rPr>
                <w:sz w:val="18"/>
                <w:szCs w:val="18"/>
              </w:rPr>
              <w:t>289,839</w:t>
            </w:r>
          </w:p>
        </w:tc>
      </w:tr>
      <w:tr w:rsidR="0037498B" w:rsidRPr="00DE7D10" w14:paraId="04EDE759" w14:textId="77777777" w:rsidTr="003328D2">
        <w:tc>
          <w:tcPr>
            <w:tcW w:w="3978" w:type="dxa"/>
            <w:shd w:val="clear" w:color="auto" w:fill="auto"/>
          </w:tcPr>
          <w:p w14:paraId="45A2D1A4" w14:textId="77777777" w:rsidR="0037498B" w:rsidRPr="0037498B" w:rsidRDefault="0037498B" w:rsidP="0037498B">
            <w:pPr>
              <w:rPr>
                <w:sz w:val="18"/>
                <w:szCs w:val="18"/>
              </w:rPr>
            </w:pPr>
          </w:p>
        </w:tc>
        <w:tc>
          <w:tcPr>
            <w:tcW w:w="909" w:type="dxa"/>
            <w:tcBorders>
              <w:top w:val="double" w:sz="4" w:space="0" w:color="auto"/>
            </w:tcBorders>
            <w:shd w:val="clear" w:color="auto" w:fill="auto"/>
          </w:tcPr>
          <w:p w14:paraId="125164D6" w14:textId="77777777" w:rsidR="0037498B" w:rsidRPr="0037498B" w:rsidRDefault="0037498B" w:rsidP="0037498B">
            <w:pPr>
              <w:tabs>
                <w:tab w:val="decimal" w:pos="700"/>
              </w:tabs>
              <w:ind w:left="-134" w:right="-76"/>
              <w:rPr>
                <w:sz w:val="18"/>
                <w:szCs w:val="18"/>
              </w:rPr>
            </w:pPr>
          </w:p>
        </w:tc>
        <w:tc>
          <w:tcPr>
            <w:tcW w:w="238" w:type="dxa"/>
            <w:shd w:val="clear" w:color="auto" w:fill="auto"/>
            <w:vAlign w:val="bottom"/>
          </w:tcPr>
          <w:p w14:paraId="57961A91" w14:textId="77777777" w:rsidR="0037498B" w:rsidRPr="0037498B" w:rsidRDefault="0037498B" w:rsidP="0037498B">
            <w:pPr>
              <w:tabs>
                <w:tab w:val="decimal" w:pos="700"/>
              </w:tabs>
              <w:rPr>
                <w:sz w:val="18"/>
                <w:szCs w:val="18"/>
              </w:rPr>
            </w:pPr>
          </w:p>
        </w:tc>
        <w:tc>
          <w:tcPr>
            <w:tcW w:w="905" w:type="dxa"/>
            <w:tcBorders>
              <w:top w:val="double" w:sz="4" w:space="0" w:color="auto"/>
            </w:tcBorders>
            <w:shd w:val="clear" w:color="auto" w:fill="auto"/>
          </w:tcPr>
          <w:p w14:paraId="348608B0" w14:textId="77777777" w:rsidR="0037498B" w:rsidRPr="0037498B" w:rsidRDefault="0037498B" w:rsidP="0037498B">
            <w:pPr>
              <w:tabs>
                <w:tab w:val="decimal" w:pos="700"/>
              </w:tabs>
              <w:ind w:left="-134" w:right="-76"/>
              <w:rPr>
                <w:sz w:val="18"/>
                <w:szCs w:val="18"/>
              </w:rPr>
            </w:pPr>
          </w:p>
        </w:tc>
        <w:tc>
          <w:tcPr>
            <w:tcW w:w="236" w:type="dxa"/>
            <w:shd w:val="clear" w:color="auto" w:fill="auto"/>
            <w:vAlign w:val="bottom"/>
          </w:tcPr>
          <w:p w14:paraId="150823E1" w14:textId="77777777" w:rsidR="0037498B" w:rsidRPr="0037498B" w:rsidRDefault="0037498B" w:rsidP="0037498B">
            <w:pPr>
              <w:tabs>
                <w:tab w:val="decimal" w:pos="700"/>
              </w:tabs>
              <w:rPr>
                <w:sz w:val="18"/>
                <w:szCs w:val="18"/>
              </w:rPr>
            </w:pPr>
          </w:p>
        </w:tc>
        <w:tc>
          <w:tcPr>
            <w:tcW w:w="830" w:type="dxa"/>
            <w:tcBorders>
              <w:top w:val="double" w:sz="4" w:space="0" w:color="auto"/>
            </w:tcBorders>
            <w:shd w:val="clear" w:color="auto" w:fill="auto"/>
          </w:tcPr>
          <w:p w14:paraId="74551D57" w14:textId="77777777" w:rsidR="0037498B" w:rsidRPr="0037498B" w:rsidRDefault="0037498B" w:rsidP="0037498B">
            <w:pPr>
              <w:tabs>
                <w:tab w:val="decimal" w:pos="700"/>
              </w:tabs>
              <w:ind w:left="-134" w:right="-76"/>
              <w:rPr>
                <w:sz w:val="18"/>
                <w:szCs w:val="18"/>
              </w:rPr>
            </w:pPr>
          </w:p>
        </w:tc>
        <w:tc>
          <w:tcPr>
            <w:tcW w:w="236" w:type="dxa"/>
            <w:shd w:val="clear" w:color="auto" w:fill="auto"/>
            <w:vAlign w:val="bottom"/>
          </w:tcPr>
          <w:p w14:paraId="00539210" w14:textId="77777777" w:rsidR="0037498B" w:rsidRPr="0037498B" w:rsidRDefault="0037498B" w:rsidP="0037498B">
            <w:pPr>
              <w:tabs>
                <w:tab w:val="decimal" w:pos="700"/>
              </w:tabs>
              <w:rPr>
                <w:sz w:val="18"/>
                <w:szCs w:val="18"/>
              </w:rPr>
            </w:pPr>
          </w:p>
        </w:tc>
        <w:tc>
          <w:tcPr>
            <w:tcW w:w="876" w:type="dxa"/>
            <w:tcBorders>
              <w:top w:val="double" w:sz="4" w:space="0" w:color="auto"/>
            </w:tcBorders>
            <w:shd w:val="clear" w:color="auto" w:fill="auto"/>
          </w:tcPr>
          <w:p w14:paraId="2117223E" w14:textId="77777777" w:rsidR="0037498B" w:rsidRPr="0037498B" w:rsidRDefault="0037498B" w:rsidP="0037498B">
            <w:pPr>
              <w:tabs>
                <w:tab w:val="decimal" w:pos="646"/>
              </w:tabs>
              <w:ind w:left="-134" w:right="-76"/>
              <w:rPr>
                <w:sz w:val="18"/>
                <w:szCs w:val="18"/>
              </w:rPr>
            </w:pPr>
          </w:p>
        </w:tc>
        <w:tc>
          <w:tcPr>
            <w:tcW w:w="237" w:type="dxa"/>
            <w:shd w:val="clear" w:color="auto" w:fill="auto"/>
          </w:tcPr>
          <w:p w14:paraId="0F89615F" w14:textId="77777777" w:rsidR="0037498B" w:rsidRPr="0037498B" w:rsidRDefault="0037498B" w:rsidP="0037498B">
            <w:pPr>
              <w:tabs>
                <w:tab w:val="decimal" w:pos="510"/>
              </w:tabs>
              <w:rPr>
                <w:sz w:val="18"/>
                <w:szCs w:val="18"/>
              </w:rPr>
            </w:pPr>
          </w:p>
        </w:tc>
        <w:tc>
          <w:tcPr>
            <w:tcW w:w="717" w:type="dxa"/>
            <w:tcBorders>
              <w:top w:val="double" w:sz="4" w:space="0" w:color="auto"/>
            </w:tcBorders>
            <w:shd w:val="clear" w:color="auto" w:fill="auto"/>
          </w:tcPr>
          <w:p w14:paraId="246927E5" w14:textId="77777777" w:rsidR="0037498B" w:rsidRPr="0037498B" w:rsidRDefault="0037498B" w:rsidP="0037498B">
            <w:pPr>
              <w:tabs>
                <w:tab w:val="decimal" w:pos="510"/>
              </w:tabs>
              <w:ind w:left="-134" w:right="-76"/>
              <w:rPr>
                <w:sz w:val="18"/>
                <w:szCs w:val="18"/>
              </w:rPr>
            </w:pPr>
          </w:p>
        </w:tc>
        <w:tc>
          <w:tcPr>
            <w:tcW w:w="236" w:type="dxa"/>
            <w:shd w:val="clear" w:color="auto" w:fill="auto"/>
          </w:tcPr>
          <w:p w14:paraId="712C4060" w14:textId="77777777" w:rsidR="0037498B" w:rsidRPr="0037498B" w:rsidRDefault="0037498B" w:rsidP="0037498B">
            <w:pPr>
              <w:tabs>
                <w:tab w:val="decimal" w:pos="510"/>
              </w:tabs>
              <w:rPr>
                <w:sz w:val="18"/>
                <w:szCs w:val="18"/>
              </w:rPr>
            </w:pPr>
          </w:p>
        </w:tc>
        <w:tc>
          <w:tcPr>
            <w:tcW w:w="790" w:type="dxa"/>
            <w:tcBorders>
              <w:top w:val="double" w:sz="4" w:space="0" w:color="auto"/>
            </w:tcBorders>
            <w:shd w:val="clear" w:color="auto" w:fill="auto"/>
          </w:tcPr>
          <w:p w14:paraId="49AE87F4" w14:textId="77777777" w:rsidR="0037498B" w:rsidRPr="0037498B" w:rsidRDefault="0037498B" w:rsidP="0037498B">
            <w:pPr>
              <w:tabs>
                <w:tab w:val="decimal" w:pos="590"/>
              </w:tabs>
              <w:ind w:left="-134" w:right="-76"/>
              <w:rPr>
                <w:sz w:val="18"/>
                <w:szCs w:val="18"/>
              </w:rPr>
            </w:pPr>
          </w:p>
        </w:tc>
        <w:tc>
          <w:tcPr>
            <w:tcW w:w="236" w:type="dxa"/>
            <w:shd w:val="clear" w:color="auto" w:fill="auto"/>
          </w:tcPr>
          <w:p w14:paraId="47A276D4" w14:textId="77777777" w:rsidR="0037498B" w:rsidRPr="0037498B" w:rsidRDefault="0037498B" w:rsidP="0037498B">
            <w:pPr>
              <w:tabs>
                <w:tab w:val="decimal" w:pos="700"/>
              </w:tabs>
              <w:rPr>
                <w:sz w:val="18"/>
                <w:szCs w:val="18"/>
              </w:rPr>
            </w:pPr>
          </w:p>
        </w:tc>
        <w:tc>
          <w:tcPr>
            <w:tcW w:w="1034" w:type="dxa"/>
            <w:tcBorders>
              <w:top w:val="double" w:sz="4" w:space="0" w:color="auto"/>
            </w:tcBorders>
            <w:shd w:val="clear" w:color="auto" w:fill="auto"/>
          </w:tcPr>
          <w:p w14:paraId="3EB57F07" w14:textId="77777777" w:rsidR="0037498B" w:rsidRPr="0037498B" w:rsidRDefault="0037498B" w:rsidP="0037498B">
            <w:pPr>
              <w:tabs>
                <w:tab w:val="decimal" w:pos="700"/>
              </w:tabs>
              <w:ind w:left="-134" w:right="-76"/>
              <w:rPr>
                <w:sz w:val="18"/>
                <w:szCs w:val="18"/>
              </w:rPr>
            </w:pPr>
          </w:p>
        </w:tc>
        <w:tc>
          <w:tcPr>
            <w:tcW w:w="241" w:type="dxa"/>
            <w:shd w:val="clear" w:color="auto" w:fill="auto"/>
          </w:tcPr>
          <w:p w14:paraId="53D70B7B" w14:textId="77777777" w:rsidR="0037498B" w:rsidRPr="0037498B" w:rsidRDefault="0037498B" w:rsidP="0037498B">
            <w:pPr>
              <w:tabs>
                <w:tab w:val="decimal" w:pos="700"/>
              </w:tabs>
              <w:rPr>
                <w:sz w:val="18"/>
                <w:szCs w:val="18"/>
              </w:rPr>
            </w:pPr>
          </w:p>
        </w:tc>
        <w:tc>
          <w:tcPr>
            <w:tcW w:w="974" w:type="dxa"/>
            <w:tcBorders>
              <w:top w:val="double" w:sz="4" w:space="0" w:color="auto"/>
            </w:tcBorders>
            <w:shd w:val="clear" w:color="auto" w:fill="auto"/>
          </w:tcPr>
          <w:p w14:paraId="7BE042A6" w14:textId="77777777" w:rsidR="0037498B" w:rsidRPr="0037498B" w:rsidRDefault="0037498B" w:rsidP="0037498B">
            <w:pPr>
              <w:tabs>
                <w:tab w:val="decimal" w:pos="700"/>
              </w:tabs>
              <w:ind w:left="-134" w:right="-76"/>
              <w:rPr>
                <w:sz w:val="18"/>
                <w:szCs w:val="18"/>
              </w:rPr>
            </w:pPr>
          </w:p>
        </w:tc>
        <w:tc>
          <w:tcPr>
            <w:tcW w:w="236" w:type="dxa"/>
            <w:shd w:val="clear" w:color="auto" w:fill="auto"/>
          </w:tcPr>
          <w:p w14:paraId="6569D9C1" w14:textId="77777777" w:rsidR="0037498B" w:rsidRPr="0037498B" w:rsidRDefault="0037498B" w:rsidP="0037498B">
            <w:pPr>
              <w:tabs>
                <w:tab w:val="decimal" w:pos="700"/>
              </w:tabs>
              <w:rPr>
                <w:sz w:val="18"/>
                <w:szCs w:val="18"/>
              </w:rPr>
            </w:pPr>
          </w:p>
        </w:tc>
        <w:tc>
          <w:tcPr>
            <w:tcW w:w="934" w:type="dxa"/>
            <w:tcBorders>
              <w:top w:val="double" w:sz="4" w:space="0" w:color="auto"/>
            </w:tcBorders>
            <w:shd w:val="clear" w:color="auto" w:fill="auto"/>
          </w:tcPr>
          <w:p w14:paraId="28D3C045" w14:textId="77777777" w:rsidR="0037498B" w:rsidRPr="0037498B" w:rsidRDefault="0037498B" w:rsidP="0037498B">
            <w:pPr>
              <w:tabs>
                <w:tab w:val="decimal" w:pos="700"/>
              </w:tabs>
              <w:ind w:left="-134" w:right="-76"/>
              <w:rPr>
                <w:sz w:val="18"/>
                <w:szCs w:val="18"/>
              </w:rPr>
            </w:pPr>
          </w:p>
        </w:tc>
        <w:tc>
          <w:tcPr>
            <w:tcW w:w="239" w:type="dxa"/>
            <w:shd w:val="clear" w:color="auto" w:fill="auto"/>
          </w:tcPr>
          <w:p w14:paraId="5E83D3E8" w14:textId="77777777" w:rsidR="0037498B" w:rsidRPr="0037498B" w:rsidRDefault="0037498B" w:rsidP="0037498B">
            <w:pPr>
              <w:tabs>
                <w:tab w:val="decimal" w:pos="700"/>
              </w:tabs>
              <w:rPr>
                <w:sz w:val="18"/>
                <w:szCs w:val="18"/>
              </w:rPr>
            </w:pPr>
          </w:p>
        </w:tc>
        <w:tc>
          <w:tcPr>
            <w:tcW w:w="892" w:type="dxa"/>
            <w:tcBorders>
              <w:top w:val="double" w:sz="4" w:space="0" w:color="auto"/>
            </w:tcBorders>
            <w:shd w:val="clear" w:color="auto" w:fill="auto"/>
          </w:tcPr>
          <w:p w14:paraId="02655802" w14:textId="77777777" w:rsidR="0037498B" w:rsidRPr="0037498B" w:rsidRDefault="0037498B" w:rsidP="0037498B">
            <w:pPr>
              <w:tabs>
                <w:tab w:val="decimal" w:pos="700"/>
              </w:tabs>
              <w:ind w:left="-134" w:right="-76"/>
              <w:rPr>
                <w:sz w:val="18"/>
                <w:szCs w:val="18"/>
              </w:rPr>
            </w:pPr>
          </w:p>
        </w:tc>
      </w:tr>
      <w:tr w:rsidR="0037498B" w:rsidRPr="00F8326E" w14:paraId="5EC939E8" w14:textId="77777777" w:rsidTr="003328D2">
        <w:tc>
          <w:tcPr>
            <w:tcW w:w="3978" w:type="dxa"/>
            <w:shd w:val="clear" w:color="auto" w:fill="auto"/>
          </w:tcPr>
          <w:p w14:paraId="2BD3D74C" w14:textId="4234EA8E" w:rsidR="0037498B" w:rsidRPr="00FF1F60" w:rsidRDefault="0037498B" w:rsidP="00CE4651">
            <w:pPr>
              <w:rPr>
                <w:rFonts w:cs="Cordia New"/>
                <w:sz w:val="18"/>
                <w:szCs w:val="18"/>
              </w:rPr>
            </w:pPr>
            <w:r w:rsidRPr="00FF1F60">
              <w:rPr>
                <w:sz w:val="18"/>
                <w:szCs w:val="18"/>
              </w:rPr>
              <w:t xml:space="preserve">Segment assets as </w:t>
            </w:r>
            <w:proofErr w:type="gramStart"/>
            <w:r w:rsidRPr="00FF1F60">
              <w:rPr>
                <w:sz w:val="18"/>
                <w:szCs w:val="18"/>
              </w:rPr>
              <w:t>at</w:t>
            </w:r>
            <w:proofErr w:type="gramEnd"/>
            <w:r w:rsidRPr="00FF1F60">
              <w:rPr>
                <w:sz w:val="18"/>
                <w:szCs w:val="18"/>
              </w:rPr>
              <w:t xml:space="preserve"> 31 March/</w:t>
            </w:r>
            <w:r w:rsidR="00557A6E" w:rsidRPr="00FF1F60">
              <w:rPr>
                <w:sz w:val="18"/>
                <w:szCs w:val="18"/>
              </w:rPr>
              <w:t xml:space="preserve"> </w:t>
            </w:r>
            <w:r w:rsidRPr="00FF1F60">
              <w:rPr>
                <w:sz w:val="18"/>
                <w:szCs w:val="18"/>
              </w:rPr>
              <w:t>31 December</w:t>
            </w:r>
          </w:p>
        </w:tc>
        <w:tc>
          <w:tcPr>
            <w:tcW w:w="909" w:type="dxa"/>
            <w:shd w:val="clear" w:color="auto" w:fill="auto"/>
          </w:tcPr>
          <w:p w14:paraId="4342AE5F" w14:textId="3834361A" w:rsidR="0037498B" w:rsidRPr="0037498B" w:rsidRDefault="00054D23" w:rsidP="0037498B">
            <w:pPr>
              <w:tabs>
                <w:tab w:val="decimal" w:pos="700"/>
              </w:tabs>
              <w:ind w:left="-134" w:right="-98"/>
              <w:rPr>
                <w:sz w:val="18"/>
                <w:szCs w:val="18"/>
              </w:rPr>
            </w:pPr>
            <w:r>
              <w:rPr>
                <w:sz w:val="18"/>
                <w:szCs w:val="18"/>
              </w:rPr>
              <w:t>6,432,985</w:t>
            </w:r>
          </w:p>
        </w:tc>
        <w:tc>
          <w:tcPr>
            <w:tcW w:w="238" w:type="dxa"/>
            <w:shd w:val="clear" w:color="auto" w:fill="auto"/>
            <w:vAlign w:val="bottom"/>
          </w:tcPr>
          <w:p w14:paraId="70285BC9" w14:textId="77777777" w:rsidR="0037498B" w:rsidRPr="0037498B" w:rsidRDefault="0037498B" w:rsidP="0037498B">
            <w:pPr>
              <w:tabs>
                <w:tab w:val="decimal" w:pos="700"/>
              </w:tabs>
              <w:rPr>
                <w:sz w:val="18"/>
                <w:szCs w:val="18"/>
              </w:rPr>
            </w:pPr>
          </w:p>
        </w:tc>
        <w:tc>
          <w:tcPr>
            <w:tcW w:w="905" w:type="dxa"/>
            <w:shd w:val="clear" w:color="auto" w:fill="auto"/>
          </w:tcPr>
          <w:p w14:paraId="1BA62704" w14:textId="5BB67966" w:rsidR="0037498B" w:rsidRPr="0037498B" w:rsidRDefault="005D7302" w:rsidP="0037498B">
            <w:pPr>
              <w:tabs>
                <w:tab w:val="decimal" w:pos="700"/>
              </w:tabs>
              <w:ind w:left="-134" w:right="-76"/>
              <w:rPr>
                <w:sz w:val="18"/>
                <w:szCs w:val="18"/>
              </w:rPr>
            </w:pPr>
            <w:r>
              <w:rPr>
                <w:sz w:val="18"/>
                <w:szCs w:val="18"/>
              </w:rPr>
              <w:t>6,738,914</w:t>
            </w:r>
          </w:p>
        </w:tc>
        <w:tc>
          <w:tcPr>
            <w:tcW w:w="236" w:type="dxa"/>
            <w:shd w:val="clear" w:color="auto" w:fill="auto"/>
            <w:vAlign w:val="bottom"/>
          </w:tcPr>
          <w:p w14:paraId="50339321" w14:textId="77777777" w:rsidR="0037498B" w:rsidRPr="0037498B" w:rsidRDefault="0037498B" w:rsidP="0037498B">
            <w:pPr>
              <w:tabs>
                <w:tab w:val="decimal" w:pos="700"/>
              </w:tabs>
              <w:rPr>
                <w:sz w:val="18"/>
                <w:szCs w:val="18"/>
              </w:rPr>
            </w:pPr>
          </w:p>
        </w:tc>
        <w:tc>
          <w:tcPr>
            <w:tcW w:w="830" w:type="dxa"/>
            <w:shd w:val="clear" w:color="auto" w:fill="auto"/>
          </w:tcPr>
          <w:p w14:paraId="4C32930D" w14:textId="0F429EE3" w:rsidR="0037498B" w:rsidRPr="0037498B" w:rsidRDefault="005D7302" w:rsidP="005D7302">
            <w:pPr>
              <w:tabs>
                <w:tab w:val="decimal" w:pos="610"/>
              </w:tabs>
              <w:ind w:left="-134" w:right="-142"/>
              <w:rPr>
                <w:sz w:val="18"/>
                <w:szCs w:val="18"/>
              </w:rPr>
            </w:pPr>
            <w:r>
              <w:rPr>
                <w:sz w:val="18"/>
                <w:szCs w:val="18"/>
              </w:rPr>
              <w:t>841,847</w:t>
            </w:r>
          </w:p>
        </w:tc>
        <w:tc>
          <w:tcPr>
            <w:tcW w:w="236" w:type="dxa"/>
            <w:shd w:val="clear" w:color="auto" w:fill="auto"/>
            <w:vAlign w:val="bottom"/>
          </w:tcPr>
          <w:p w14:paraId="4B403CDA" w14:textId="77777777" w:rsidR="0037498B" w:rsidRPr="0037498B" w:rsidRDefault="0037498B" w:rsidP="0037498B">
            <w:pPr>
              <w:tabs>
                <w:tab w:val="decimal" w:pos="700"/>
              </w:tabs>
              <w:rPr>
                <w:sz w:val="18"/>
                <w:szCs w:val="18"/>
              </w:rPr>
            </w:pPr>
          </w:p>
        </w:tc>
        <w:tc>
          <w:tcPr>
            <w:tcW w:w="876" w:type="dxa"/>
            <w:shd w:val="clear" w:color="auto" w:fill="auto"/>
          </w:tcPr>
          <w:p w14:paraId="03D9A362" w14:textId="72D7A11F" w:rsidR="0037498B" w:rsidRPr="0037498B" w:rsidRDefault="005D7302" w:rsidP="003328D2">
            <w:pPr>
              <w:tabs>
                <w:tab w:val="decimal" w:pos="654"/>
              </w:tabs>
              <w:ind w:left="-134" w:right="-76"/>
              <w:rPr>
                <w:sz w:val="18"/>
                <w:szCs w:val="18"/>
              </w:rPr>
            </w:pPr>
            <w:r>
              <w:rPr>
                <w:sz w:val="18"/>
                <w:szCs w:val="18"/>
              </w:rPr>
              <w:t>1,029,145</w:t>
            </w:r>
          </w:p>
        </w:tc>
        <w:tc>
          <w:tcPr>
            <w:tcW w:w="237" w:type="dxa"/>
            <w:shd w:val="clear" w:color="auto" w:fill="auto"/>
          </w:tcPr>
          <w:p w14:paraId="4F5D96A1" w14:textId="77777777" w:rsidR="0037498B" w:rsidRPr="0037498B" w:rsidRDefault="0037498B" w:rsidP="0037498B">
            <w:pPr>
              <w:tabs>
                <w:tab w:val="decimal" w:pos="510"/>
              </w:tabs>
              <w:rPr>
                <w:sz w:val="18"/>
                <w:szCs w:val="18"/>
              </w:rPr>
            </w:pPr>
          </w:p>
        </w:tc>
        <w:tc>
          <w:tcPr>
            <w:tcW w:w="717" w:type="dxa"/>
            <w:shd w:val="clear" w:color="auto" w:fill="auto"/>
          </w:tcPr>
          <w:p w14:paraId="4958439B" w14:textId="1FB69A88" w:rsidR="0037498B" w:rsidRPr="0037498B" w:rsidRDefault="005D7302" w:rsidP="0037498B">
            <w:pPr>
              <w:tabs>
                <w:tab w:val="decimal" w:pos="510"/>
              </w:tabs>
              <w:ind w:left="-134" w:right="-76"/>
              <w:rPr>
                <w:sz w:val="18"/>
                <w:szCs w:val="18"/>
              </w:rPr>
            </w:pPr>
            <w:r>
              <w:rPr>
                <w:sz w:val="18"/>
                <w:szCs w:val="18"/>
              </w:rPr>
              <w:t>740,210</w:t>
            </w:r>
          </w:p>
        </w:tc>
        <w:tc>
          <w:tcPr>
            <w:tcW w:w="236" w:type="dxa"/>
            <w:shd w:val="clear" w:color="auto" w:fill="auto"/>
          </w:tcPr>
          <w:p w14:paraId="5A2674AA" w14:textId="77777777" w:rsidR="0037498B" w:rsidRPr="0037498B" w:rsidRDefault="0037498B" w:rsidP="0037498B">
            <w:pPr>
              <w:tabs>
                <w:tab w:val="decimal" w:pos="510"/>
              </w:tabs>
              <w:rPr>
                <w:sz w:val="18"/>
                <w:szCs w:val="18"/>
              </w:rPr>
            </w:pPr>
          </w:p>
        </w:tc>
        <w:tc>
          <w:tcPr>
            <w:tcW w:w="790" w:type="dxa"/>
            <w:shd w:val="clear" w:color="auto" w:fill="auto"/>
          </w:tcPr>
          <w:p w14:paraId="5F6243D3" w14:textId="625756B6" w:rsidR="0037498B" w:rsidRPr="0037498B" w:rsidRDefault="005D7302" w:rsidP="0037498B">
            <w:pPr>
              <w:tabs>
                <w:tab w:val="decimal" w:pos="590"/>
              </w:tabs>
              <w:ind w:left="-134" w:right="-76"/>
              <w:rPr>
                <w:sz w:val="18"/>
                <w:szCs w:val="18"/>
              </w:rPr>
            </w:pPr>
            <w:r>
              <w:rPr>
                <w:sz w:val="18"/>
                <w:szCs w:val="18"/>
              </w:rPr>
              <w:t>711,266</w:t>
            </w:r>
          </w:p>
        </w:tc>
        <w:tc>
          <w:tcPr>
            <w:tcW w:w="236" w:type="dxa"/>
            <w:shd w:val="clear" w:color="auto" w:fill="auto"/>
          </w:tcPr>
          <w:p w14:paraId="57D0CD18" w14:textId="77777777" w:rsidR="0037498B" w:rsidRPr="0037498B" w:rsidRDefault="0037498B" w:rsidP="0037498B">
            <w:pPr>
              <w:tabs>
                <w:tab w:val="decimal" w:pos="700"/>
              </w:tabs>
              <w:rPr>
                <w:sz w:val="18"/>
                <w:szCs w:val="18"/>
              </w:rPr>
            </w:pPr>
          </w:p>
        </w:tc>
        <w:tc>
          <w:tcPr>
            <w:tcW w:w="1034" w:type="dxa"/>
            <w:shd w:val="clear" w:color="auto" w:fill="auto"/>
          </w:tcPr>
          <w:p w14:paraId="6E2C404D" w14:textId="39FF91B1" w:rsidR="0037498B" w:rsidRPr="0037498B" w:rsidRDefault="005D7302" w:rsidP="005D7302">
            <w:pPr>
              <w:tabs>
                <w:tab w:val="decimal" w:pos="813"/>
              </w:tabs>
              <w:ind w:left="-134" w:right="-105"/>
              <w:rPr>
                <w:sz w:val="18"/>
                <w:szCs w:val="18"/>
              </w:rPr>
            </w:pPr>
            <w:r>
              <w:rPr>
                <w:sz w:val="18"/>
                <w:szCs w:val="18"/>
              </w:rPr>
              <w:t>(1,610,163)</w:t>
            </w:r>
          </w:p>
        </w:tc>
        <w:tc>
          <w:tcPr>
            <w:tcW w:w="241" w:type="dxa"/>
            <w:shd w:val="clear" w:color="auto" w:fill="auto"/>
          </w:tcPr>
          <w:p w14:paraId="32ABB293" w14:textId="77777777" w:rsidR="0037498B" w:rsidRPr="0037498B" w:rsidRDefault="0037498B" w:rsidP="0037498B">
            <w:pPr>
              <w:tabs>
                <w:tab w:val="decimal" w:pos="700"/>
              </w:tabs>
              <w:rPr>
                <w:sz w:val="18"/>
                <w:szCs w:val="18"/>
              </w:rPr>
            </w:pPr>
          </w:p>
        </w:tc>
        <w:tc>
          <w:tcPr>
            <w:tcW w:w="974" w:type="dxa"/>
            <w:shd w:val="clear" w:color="auto" w:fill="auto"/>
          </w:tcPr>
          <w:p w14:paraId="7D101ED0" w14:textId="5937B024" w:rsidR="0037498B" w:rsidRPr="0037498B" w:rsidRDefault="005D7302" w:rsidP="005D7302">
            <w:pPr>
              <w:tabs>
                <w:tab w:val="decimal" w:pos="760"/>
              </w:tabs>
              <w:ind w:left="-134" w:right="-76"/>
              <w:rPr>
                <w:sz w:val="18"/>
                <w:szCs w:val="18"/>
              </w:rPr>
            </w:pPr>
            <w:r>
              <w:rPr>
                <w:sz w:val="18"/>
                <w:szCs w:val="18"/>
              </w:rPr>
              <w:t>(1,681,835)</w:t>
            </w:r>
          </w:p>
        </w:tc>
        <w:tc>
          <w:tcPr>
            <w:tcW w:w="236" w:type="dxa"/>
            <w:shd w:val="clear" w:color="auto" w:fill="auto"/>
          </w:tcPr>
          <w:p w14:paraId="6E7B11C3" w14:textId="77777777" w:rsidR="0037498B" w:rsidRPr="0037498B" w:rsidRDefault="0037498B" w:rsidP="0037498B">
            <w:pPr>
              <w:tabs>
                <w:tab w:val="decimal" w:pos="700"/>
              </w:tabs>
              <w:rPr>
                <w:sz w:val="18"/>
                <w:szCs w:val="18"/>
              </w:rPr>
            </w:pPr>
          </w:p>
        </w:tc>
        <w:tc>
          <w:tcPr>
            <w:tcW w:w="934" w:type="dxa"/>
            <w:shd w:val="clear" w:color="auto" w:fill="auto"/>
          </w:tcPr>
          <w:p w14:paraId="05D213B7" w14:textId="23AE010F" w:rsidR="0037498B" w:rsidRPr="0037498B" w:rsidRDefault="005D7302" w:rsidP="0037498B">
            <w:pPr>
              <w:tabs>
                <w:tab w:val="decimal" w:pos="700"/>
              </w:tabs>
              <w:ind w:left="-134" w:right="-76"/>
              <w:rPr>
                <w:sz w:val="18"/>
                <w:szCs w:val="18"/>
              </w:rPr>
            </w:pPr>
            <w:r>
              <w:rPr>
                <w:sz w:val="18"/>
                <w:szCs w:val="18"/>
              </w:rPr>
              <w:t>6,404,879</w:t>
            </w:r>
          </w:p>
        </w:tc>
        <w:tc>
          <w:tcPr>
            <w:tcW w:w="239" w:type="dxa"/>
            <w:shd w:val="clear" w:color="auto" w:fill="auto"/>
          </w:tcPr>
          <w:p w14:paraId="674AFE31" w14:textId="77777777" w:rsidR="0037498B" w:rsidRPr="0037498B" w:rsidRDefault="0037498B" w:rsidP="0037498B">
            <w:pPr>
              <w:tabs>
                <w:tab w:val="decimal" w:pos="700"/>
              </w:tabs>
              <w:rPr>
                <w:sz w:val="18"/>
                <w:szCs w:val="18"/>
              </w:rPr>
            </w:pPr>
          </w:p>
        </w:tc>
        <w:tc>
          <w:tcPr>
            <w:tcW w:w="892" w:type="dxa"/>
            <w:shd w:val="clear" w:color="auto" w:fill="auto"/>
          </w:tcPr>
          <w:p w14:paraId="6AEE9B50" w14:textId="37867E03" w:rsidR="0037498B" w:rsidRPr="0037498B" w:rsidRDefault="005D7302" w:rsidP="0037498B">
            <w:pPr>
              <w:tabs>
                <w:tab w:val="decimal" w:pos="700"/>
              </w:tabs>
              <w:ind w:left="-134" w:right="-76"/>
              <w:rPr>
                <w:sz w:val="18"/>
                <w:szCs w:val="18"/>
              </w:rPr>
            </w:pPr>
            <w:r>
              <w:rPr>
                <w:sz w:val="18"/>
                <w:szCs w:val="18"/>
              </w:rPr>
              <w:t>6,797,490</w:t>
            </w:r>
          </w:p>
        </w:tc>
      </w:tr>
      <w:tr w:rsidR="0037498B" w:rsidRPr="00DE7D10" w14:paraId="7F1AAD5A" w14:textId="77777777" w:rsidTr="003328D2">
        <w:tc>
          <w:tcPr>
            <w:tcW w:w="3978" w:type="dxa"/>
            <w:shd w:val="clear" w:color="auto" w:fill="auto"/>
          </w:tcPr>
          <w:p w14:paraId="68BF5E35" w14:textId="77777777" w:rsidR="0037498B" w:rsidRPr="00FF1F60" w:rsidRDefault="0037498B" w:rsidP="0037498B">
            <w:pPr>
              <w:rPr>
                <w:sz w:val="18"/>
                <w:szCs w:val="18"/>
              </w:rPr>
            </w:pPr>
          </w:p>
        </w:tc>
        <w:tc>
          <w:tcPr>
            <w:tcW w:w="909" w:type="dxa"/>
            <w:tcBorders>
              <w:top w:val="double" w:sz="4" w:space="0" w:color="auto"/>
            </w:tcBorders>
            <w:shd w:val="clear" w:color="auto" w:fill="auto"/>
          </w:tcPr>
          <w:p w14:paraId="108E0ACC" w14:textId="77777777" w:rsidR="0037498B" w:rsidRPr="0037498B" w:rsidRDefault="0037498B" w:rsidP="0037498B">
            <w:pPr>
              <w:tabs>
                <w:tab w:val="decimal" w:pos="700"/>
              </w:tabs>
              <w:ind w:left="-134" w:right="-76"/>
              <w:rPr>
                <w:sz w:val="18"/>
                <w:szCs w:val="18"/>
              </w:rPr>
            </w:pPr>
          </w:p>
        </w:tc>
        <w:tc>
          <w:tcPr>
            <w:tcW w:w="238" w:type="dxa"/>
            <w:shd w:val="clear" w:color="auto" w:fill="auto"/>
            <w:vAlign w:val="bottom"/>
          </w:tcPr>
          <w:p w14:paraId="3440EB08" w14:textId="77777777" w:rsidR="0037498B" w:rsidRPr="0037498B" w:rsidRDefault="0037498B" w:rsidP="0037498B">
            <w:pPr>
              <w:tabs>
                <w:tab w:val="decimal" w:pos="700"/>
              </w:tabs>
              <w:rPr>
                <w:sz w:val="18"/>
                <w:szCs w:val="18"/>
              </w:rPr>
            </w:pPr>
          </w:p>
        </w:tc>
        <w:tc>
          <w:tcPr>
            <w:tcW w:w="905" w:type="dxa"/>
            <w:tcBorders>
              <w:top w:val="double" w:sz="4" w:space="0" w:color="auto"/>
            </w:tcBorders>
            <w:shd w:val="clear" w:color="auto" w:fill="auto"/>
          </w:tcPr>
          <w:p w14:paraId="39857137" w14:textId="77777777" w:rsidR="0037498B" w:rsidRPr="0037498B" w:rsidRDefault="0037498B" w:rsidP="0037498B">
            <w:pPr>
              <w:tabs>
                <w:tab w:val="decimal" w:pos="700"/>
              </w:tabs>
              <w:ind w:left="-134" w:right="-76"/>
              <w:rPr>
                <w:sz w:val="18"/>
                <w:szCs w:val="18"/>
              </w:rPr>
            </w:pPr>
          </w:p>
        </w:tc>
        <w:tc>
          <w:tcPr>
            <w:tcW w:w="236" w:type="dxa"/>
            <w:shd w:val="clear" w:color="auto" w:fill="auto"/>
            <w:vAlign w:val="bottom"/>
          </w:tcPr>
          <w:p w14:paraId="4F55269E" w14:textId="77777777" w:rsidR="0037498B" w:rsidRPr="0037498B" w:rsidRDefault="0037498B" w:rsidP="0037498B">
            <w:pPr>
              <w:tabs>
                <w:tab w:val="decimal" w:pos="700"/>
              </w:tabs>
              <w:rPr>
                <w:sz w:val="18"/>
                <w:szCs w:val="18"/>
              </w:rPr>
            </w:pPr>
          </w:p>
        </w:tc>
        <w:tc>
          <w:tcPr>
            <w:tcW w:w="830" w:type="dxa"/>
            <w:tcBorders>
              <w:top w:val="double" w:sz="4" w:space="0" w:color="auto"/>
            </w:tcBorders>
            <w:shd w:val="clear" w:color="auto" w:fill="auto"/>
          </w:tcPr>
          <w:p w14:paraId="10B75ADC" w14:textId="77777777" w:rsidR="0037498B" w:rsidRPr="0037498B" w:rsidRDefault="0037498B" w:rsidP="0037498B">
            <w:pPr>
              <w:tabs>
                <w:tab w:val="decimal" w:pos="700"/>
              </w:tabs>
              <w:ind w:left="-134" w:right="-76"/>
              <w:rPr>
                <w:sz w:val="18"/>
                <w:szCs w:val="18"/>
              </w:rPr>
            </w:pPr>
          </w:p>
        </w:tc>
        <w:tc>
          <w:tcPr>
            <w:tcW w:w="236" w:type="dxa"/>
            <w:shd w:val="clear" w:color="auto" w:fill="auto"/>
            <w:vAlign w:val="bottom"/>
          </w:tcPr>
          <w:p w14:paraId="65256D21" w14:textId="77777777" w:rsidR="0037498B" w:rsidRPr="0037498B" w:rsidRDefault="0037498B" w:rsidP="0037498B">
            <w:pPr>
              <w:tabs>
                <w:tab w:val="decimal" w:pos="700"/>
              </w:tabs>
              <w:rPr>
                <w:sz w:val="18"/>
                <w:szCs w:val="18"/>
              </w:rPr>
            </w:pPr>
          </w:p>
        </w:tc>
        <w:tc>
          <w:tcPr>
            <w:tcW w:w="876" w:type="dxa"/>
            <w:tcBorders>
              <w:top w:val="double" w:sz="4" w:space="0" w:color="auto"/>
            </w:tcBorders>
            <w:shd w:val="clear" w:color="auto" w:fill="auto"/>
          </w:tcPr>
          <w:p w14:paraId="67D88891" w14:textId="77777777" w:rsidR="0037498B" w:rsidRPr="0037498B" w:rsidRDefault="0037498B" w:rsidP="0037498B">
            <w:pPr>
              <w:tabs>
                <w:tab w:val="decimal" w:pos="646"/>
              </w:tabs>
              <w:ind w:left="-134" w:right="-76"/>
              <w:rPr>
                <w:sz w:val="18"/>
                <w:szCs w:val="18"/>
              </w:rPr>
            </w:pPr>
          </w:p>
        </w:tc>
        <w:tc>
          <w:tcPr>
            <w:tcW w:w="237" w:type="dxa"/>
            <w:shd w:val="clear" w:color="auto" w:fill="auto"/>
          </w:tcPr>
          <w:p w14:paraId="78FC0CFF" w14:textId="77777777" w:rsidR="0037498B" w:rsidRPr="0037498B" w:rsidRDefault="0037498B" w:rsidP="0037498B">
            <w:pPr>
              <w:tabs>
                <w:tab w:val="decimal" w:pos="510"/>
              </w:tabs>
              <w:rPr>
                <w:sz w:val="18"/>
                <w:szCs w:val="18"/>
              </w:rPr>
            </w:pPr>
          </w:p>
        </w:tc>
        <w:tc>
          <w:tcPr>
            <w:tcW w:w="717" w:type="dxa"/>
            <w:tcBorders>
              <w:top w:val="double" w:sz="4" w:space="0" w:color="auto"/>
            </w:tcBorders>
            <w:shd w:val="clear" w:color="auto" w:fill="auto"/>
          </w:tcPr>
          <w:p w14:paraId="788B892C" w14:textId="77777777" w:rsidR="0037498B" w:rsidRPr="0037498B" w:rsidRDefault="0037498B" w:rsidP="0037498B">
            <w:pPr>
              <w:tabs>
                <w:tab w:val="decimal" w:pos="510"/>
              </w:tabs>
              <w:ind w:left="-134" w:right="-76"/>
              <w:rPr>
                <w:sz w:val="18"/>
                <w:szCs w:val="18"/>
              </w:rPr>
            </w:pPr>
          </w:p>
        </w:tc>
        <w:tc>
          <w:tcPr>
            <w:tcW w:w="236" w:type="dxa"/>
            <w:shd w:val="clear" w:color="auto" w:fill="auto"/>
          </w:tcPr>
          <w:p w14:paraId="1C1A449D" w14:textId="77777777" w:rsidR="0037498B" w:rsidRPr="0037498B" w:rsidRDefault="0037498B" w:rsidP="0037498B">
            <w:pPr>
              <w:tabs>
                <w:tab w:val="decimal" w:pos="510"/>
              </w:tabs>
              <w:rPr>
                <w:sz w:val="18"/>
                <w:szCs w:val="18"/>
              </w:rPr>
            </w:pPr>
          </w:p>
        </w:tc>
        <w:tc>
          <w:tcPr>
            <w:tcW w:w="790" w:type="dxa"/>
            <w:tcBorders>
              <w:top w:val="double" w:sz="4" w:space="0" w:color="auto"/>
            </w:tcBorders>
            <w:shd w:val="clear" w:color="auto" w:fill="auto"/>
          </w:tcPr>
          <w:p w14:paraId="36C6F69B" w14:textId="77777777" w:rsidR="0037498B" w:rsidRPr="0037498B" w:rsidRDefault="0037498B" w:rsidP="0037498B">
            <w:pPr>
              <w:tabs>
                <w:tab w:val="decimal" w:pos="590"/>
              </w:tabs>
              <w:ind w:left="-134" w:right="-76"/>
              <w:rPr>
                <w:sz w:val="18"/>
                <w:szCs w:val="18"/>
              </w:rPr>
            </w:pPr>
          </w:p>
        </w:tc>
        <w:tc>
          <w:tcPr>
            <w:tcW w:w="236" w:type="dxa"/>
            <w:shd w:val="clear" w:color="auto" w:fill="auto"/>
          </w:tcPr>
          <w:p w14:paraId="09EF5B4C" w14:textId="77777777" w:rsidR="0037498B" w:rsidRPr="0037498B" w:rsidRDefault="0037498B" w:rsidP="0037498B">
            <w:pPr>
              <w:tabs>
                <w:tab w:val="decimal" w:pos="700"/>
              </w:tabs>
              <w:rPr>
                <w:sz w:val="18"/>
                <w:szCs w:val="18"/>
              </w:rPr>
            </w:pPr>
          </w:p>
        </w:tc>
        <w:tc>
          <w:tcPr>
            <w:tcW w:w="1034" w:type="dxa"/>
            <w:tcBorders>
              <w:top w:val="double" w:sz="4" w:space="0" w:color="auto"/>
            </w:tcBorders>
            <w:shd w:val="clear" w:color="auto" w:fill="auto"/>
          </w:tcPr>
          <w:p w14:paraId="3E8E34EC" w14:textId="77777777" w:rsidR="0037498B" w:rsidRPr="0037498B" w:rsidRDefault="0037498B" w:rsidP="0037498B">
            <w:pPr>
              <w:tabs>
                <w:tab w:val="decimal" w:pos="700"/>
              </w:tabs>
              <w:ind w:left="-134" w:right="-76"/>
              <w:rPr>
                <w:sz w:val="18"/>
                <w:szCs w:val="18"/>
              </w:rPr>
            </w:pPr>
          </w:p>
        </w:tc>
        <w:tc>
          <w:tcPr>
            <w:tcW w:w="241" w:type="dxa"/>
            <w:shd w:val="clear" w:color="auto" w:fill="auto"/>
          </w:tcPr>
          <w:p w14:paraId="7091120E" w14:textId="77777777" w:rsidR="0037498B" w:rsidRPr="0037498B" w:rsidRDefault="0037498B" w:rsidP="0037498B">
            <w:pPr>
              <w:tabs>
                <w:tab w:val="decimal" w:pos="700"/>
              </w:tabs>
              <w:rPr>
                <w:sz w:val="18"/>
                <w:szCs w:val="18"/>
              </w:rPr>
            </w:pPr>
          </w:p>
        </w:tc>
        <w:tc>
          <w:tcPr>
            <w:tcW w:w="974" w:type="dxa"/>
            <w:tcBorders>
              <w:top w:val="double" w:sz="4" w:space="0" w:color="auto"/>
            </w:tcBorders>
            <w:shd w:val="clear" w:color="auto" w:fill="auto"/>
          </w:tcPr>
          <w:p w14:paraId="086E9881" w14:textId="77777777" w:rsidR="0037498B" w:rsidRPr="0037498B" w:rsidRDefault="0037498B" w:rsidP="0037498B">
            <w:pPr>
              <w:tabs>
                <w:tab w:val="decimal" w:pos="700"/>
              </w:tabs>
              <w:ind w:left="-134" w:right="-76"/>
              <w:rPr>
                <w:sz w:val="18"/>
                <w:szCs w:val="18"/>
              </w:rPr>
            </w:pPr>
          </w:p>
        </w:tc>
        <w:tc>
          <w:tcPr>
            <w:tcW w:w="236" w:type="dxa"/>
            <w:shd w:val="clear" w:color="auto" w:fill="auto"/>
          </w:tcPr>
          <w:p w14:paraId="15DD3241" w14:textId="77777777" w:rsidR="0037498B" w:rsidRPr="0037498B" w:rsidRDefault="0037498B" w:rsidP="0037498B">
            <w:pPr>
              <w:tabs>
                <w:tab w:val="decimal" w:pos="700"/>
              </w:tabs>
              <w:rPr>
                <w:sz w:val="18"/>
                <w:szCs w:val="18"/>
              </w:rPr>
            </w:pPr>
          </w:p>
        </w:tc>
        <w:tc>
          <w:tcPr>
            <w:tcW w:w="934" w:type="dxa"/>
            <w:tcBorders>
              <w:top w:val="double" w:sz="4" w:space="0" w:color="auto"/>
            </w:tcBorders>
            <w:shd w:val="clear" w:color="auto" w:fill="auto"/>
          </w:tcPr>
          <w:p w14:paraId="61DDB397" w14:textId="77777777" w:rsidR="0037498B" w:rsidRPr="0037498B" w:rsidRDefault="0037498B" w:rsidP="0037498B">
            <w:pPr>
              <w:tabs>
                <w:tab w:val="decimal" w:pos="700"/>
              </w:tabs>
              <w:ind w:left="-134" w:right="-76"/>
              <w:rPr>
                <w:sz w:val="18"/>
                <w:szCs w:val="18"/>
              </w:rPr>
            </w:pPr>
          </w:p>
        </w:tc>
        <w:tc>
          <w:tcPr>
            <w:tcW w:w="239" w:type="dxa"/>
            <w:shd w:val="clear" w:color="auto" w:fill="auto"/>
          </w:tcPr>
          <w:p w14:paraId="113F88BE" w14:textId="77777777" w:rsidR="0037498B" w:rsidRPr="0037498B" w:rsidRDefault="0037498B" w:rsidP="0037498B">
            <w:pPr>
              <w:tabs>
                <w:tab w:val="decimal" w:pos="700"/>
              </w:tabs>
              <w:rPr>
                <w:sz w:val="18"/>
                <w:szCs w:val="18"/>
              </w:rPr>
            </w:pPr>
          </w:p>
        </w:tc>
        <w:tc>
          <w:tcPr>
            <w:tcW w:w="892" w:type="dxa"/>
            <w:tcBorders>
              <w:top w:val="double" w:sz="4" w:space="0" w:color="auto"/>
            </w:tcBorders>
            <w:shd w:val="clear" w:color="auto" w:fill="auto"/>
          </w:tcPr>
          <w:p w14:paraId="4D6D8F2E" w14:textId="77777777" w:rsidR="0037498B" w:rsidRPr="0037498B" w:rsidRDefault="0037498B" w:rsidP="0037498B">
            <w:pPr>
              <w:tabs>
                <w:tab w:val="decimal" w:pos="700"/>
              </w:tabs>
              <w:ind w:left="-134" w:right="-76"/>
              <w:rPr>
                <w:sz w:val="18"/>
                <w:szCs w:val="18"/>
              </w:rPr>
            </w:pPr>
          </w:p>
        </w:tc>
      </w:tr>
      <w:tr w:rsidR="0037498B" w:rsidRPr="00F8326E" w14:paraId="3BDD0456" w14:textId="77777777" w:rsidTr="003328D2">
        <w:tc>
          <w:tcPr>
            <w:tcW w:w="3978" w:type="dxa"/>
            <w:shd w:val="clear" w:color="auto" w:fill="auto"/>
          </w:tcPr>
          <w:p w14:paraId="70AAE3DA" w14:textId="39EB59D4" w:rsidR="0037498B" w:rsidRPr="00FF1F60" w:rsidRDefault="0037498B" w:rsidP="00CE4651">
            <w:pPr>
              <w:rPr>
                <w:sz w:val="18"/>
                <w:szCs w:val="18"/>
              </w:rPr>
            </w:pPr>
            <w:r w:rsidRPr="00FF1F60">
              <w:rPr>
                <w:sz w:val="18"/>
                <w:szCs w:val="18"/>
              </w:rPr>
              <w:t xml:space="preserve">Segment liabilities as </w:t>
            </w:r>
            <w:proofErr w:type="gramStart"/>
            <w:r w:rsidRPr="00FF1F60">
              <w:rPr>
                <w:sz w:val="18"/>
                <w:szCs w:val="18"/>
              </w:rPr>
              <w:t>at</w:t>
            </w:r>
            <w:proofErr w:type="gramEnd"/>
            <w:r w:rsidRPr="00FF1F60">
              <w:rPr>
                <w:sz w:val="18"/>
                <w:szCs w:val="18"/>
              </w:rPr>
              <w:t xml:space="preserve"> 31 March/</w:t>
            </w:r>
            <w:r w:rsidR="00CE4651">
              <w:rPr>
                <w:sz w:val="18"/>
                <w:szCs w:val="18"/>
              </w:rPr>
              <w:t xml:space="preserve"> </w:t>
            </w:r>
            <w:r w:rsidRPr="00FF1F60">
              <w:rPr>
                <w:sz w:val="18"/>
                <w:szCs w:val="18"/>
              </w:rPr>
              <w:t>31 December</w:t>
            </w:r>
          </w:p>
        </w:tc>
        <w:tc>
          <w:tcPr>
            <w:tcW w:w="909" w:type="dxa"/>
            <w:tcBorders>
              <w:bottom w:val="double" w:sz="4" w:space="0" w:color="auto"/>
            </w:tcBorders>
            <w:shd w:val="clear" w:color="auto" w:fill="auto"/>
          </w:tcPr>
          <w:p w14:paraId="3C0CB514" w14:textId="24ADBF64" w:rsidR="0037498B" w:rsidRPr="0037498B" w:rsidRDefault="00054D23" w:rsidP="0037498B">
            <w:pPr>
              <w:tabs>
                <w:tab w:val="decimal" w:pos="700"/>
              </w:tabs>
              <w:ind w:left="-134" w:right="-98"/>
              <w:rPr>
                <w:sz w:val="18"/>
                <w:szCs w:val="18"/>
              </w:rPr>
            </w:pPr>
            <w:r>
              <w:rPr>
                <w:sz w:val="18"/>
                <w:szCs w:val="18"/>
              </w:rPr>
              <w:t>2,969,893</w:t>
            </w:r>
          </w:p>
        </w:tc>
        <w:tc>
          <w:tcPr>
            <w:tcW w:w="238" w:type="dxa"/>
            <w:shd w:val="clear" w:color="auto" w:fill="auto"/>
            <w:vAlign w:val="bottom"/>
          </w:tcPr>
          <w:p w14:paraId="4E8B9DED" w14:textId="77777777" w:rsidR="0037498B" w:rsidRPr="0037498B" w:rsidRDefault="0037498B" w:rsidP="0037498B">
            <w:pPr>
              <w:tabs>
                <w:tab w:val="decimal" w:pos="700"/>
              </w:tabs>
              <w:rPr>
                <w:sz w:val="18"/>
                <w:szCs w:val="18"/>
              </w:rPr>
            </w:pPr>
          </w:p>
        </w:tc>
        <w:tc>
          <w:tcPr>
            <w:tcW w:w="905" w:type="dxa"/>
            <w:tcBorders>
              <w:bottom w:val="double" w:sz="4" w:space="0" w:color="auto"/>
            </w:tcBorders>
            <w:shd w:val="clear" w:color="auto" w:fill="auto"/>
          </w:tcPr>
          <w:p w14:paraId="0B629380" w14:textId="3703685D" w:rsidR="0037498B" w:rsidRPr="0037498B" w:rsidRDefault="005D7302" w:rsidP="0037498B">
            <w:pPr>
              <w:tabs>
                <w:tab w:val="decimal" w:pos="700"/>
              </w:tabs>
              <w:ind w:left="-134" w:right="-76"/>
              <w:rPr>
                <w:sz w:val="18"/>
                <w:szCs w:val="18"/>
              </w:rPr>
            </w:pPr>
            <w:r>
              <w:rPr>
                <w:sz w:val="18"/>
                <w:szCs w:val="18"/>
              </w:rPr>
              <w:t>3,246,222</w:t>
            </w:r>
          </w:p>
        </w:tc>
        <w:tc>
          <w:tcPr>
            <w:tcW w:w="236" w:type="dxa"/>
            <w:shd w:val="clear" w:color="auto" w:fill="auto"/>
            <w:vAlign w:val="bottom"/>
          </w:tcPr>
          <w:p w14:paraId="5FC15078" w14:textId="77777777" w:rsidR="0037498B" w:rsidRPr="0037498B" w:rsidRDefault="0037498B" w:rsidP="0037498B">
            <w:pPr>
              <w:tabs>
                <w:tab w:val="decimal" w:pos="700"/>
              </w:tabs>
              <w:rPr>
                <w:sz w:val="18"/>
                <w:szCs w:val="18"/>
              </w:rPr>
            </w:pPr>
          </w:p>
        </w:tc>
        <w:tc>
          <w:tcPr>
            <w:tcW w:w="830" w:type="dxa"/>
            <w:tcBorders>
              <w:bottom w:val="double" w:sz="4" w:space="0" w:color="auto"/>
            </w:tcBorders>
            <w:shd w:val="clear" w:color="auto" w:fill="auto"/>
          </w:tcPr>
          <w:p w14:paraId="1F7EC83B" w14:textId="7C0082C1" w:rsidR="0037498B" w:rsidRPr="0037498B" w:rsidRDefault="005D7302" w:rsidP="005D7302">
            <w:pPr>
              <w:tabs>
                <w:tab w:val="decimal" w:pos="610"/>
              </w:tabs>
              <w:ind w:left="-134" w:right="-142"/>
              <w:rPr>
                <w:sz w:val="18"/>
                <w:szCs w:val="18"/>
              </w:rPr>
            </w:pPr>
            <w:r>
              <w:rPr>
                <w:sz w:val="18"/>
                <w:szCs w:val="18"/>
              </w:rPr>
              <w:t>364,286</w:t>
            </w:r>
          </w:p>
        </w:tc>
        <w:tc>
          <w:tcPr>
            <w:tcW w:w="236" w:type="dxa"/>
            <w:shd w:val="clear" w:color="auto" w:fill="auto"/>
            <w:vAlign w:val="bottom"/>
          </w:tcPr>
          <w:p w14:paraId="5DD44CC2" w14:textId="77777777" w:rsidR="0037498B" w:rsidRPr="0037498B" w:rsidRDefault="0037498B" w:rsidP="0037498B">
            <w:pPr>
              <w:tabs>
                <w:tab w:val="decimal" w:pos="700"/>
              </w:tabs>
              <w:rPr>
                <w:sz w:val="18"/>
                <w:szCs w:val="18"/>
              </w:rPr>
            </w:pPr>
          </w:p>
        </w:tc>
        <w:tc>
          <w:tcPr>
            <w:tcW w:w="876" w:type="dxa"/>
            <w:tcBorders>
              <w:bottom w:val="double" w:sz="4" w:space="0" w:color="auto"/>
            </w:tcBorders>
            <w:shd w:val="clear" w:color="auto" w:fill="auto"/>
          </w:tcPr>
          <w:p w14:paraId="50C23F18" w14:textId="4950AA06" w:rsidR="0037498B" w:rsidRPr="0037498B" w:rsidRDefault="005D7302" w:rsidP="003328D2">
            <w:pPr>
              <w:tabs>
                <w:tab w:val="decimal" w:pos="654"/>
              </w:tabs>
              <w:ind w:left="-134" w:right="-76"/>
              <w:rPr>
                <w:sz w:val="18"/>
                <w:szCs w:val="18"/>
              </w:rPr>
            </w:pPr>
            <w:r>
              <w:rPr>
                <w:sz w:val="18"/>
                <w:szCs w:val="18"/>
              </w:rPr>
              <w:t>491,133</w:t>
            </w:r>
          </w:p>
        </w:tc>
        <w:tc>
          <w:tcPr>
            <w:tcW w:w="237" w:type="dxa"/>
            <w:shd w:val="clear" w:color="auto" w:fill="auto"/>
          </w:tcPr>
          <w:p w14:paraId="46FB581B" w14:textId="77777777" w:rsidR="0037498B" w:rsidRPr="0037498B" w:rsidRDefault="0037498B" w:rsidP="0037498B">
            <w:pPr>
              <w:tabs>
                <w:tab w:val="decimal" w:pos="510"/>
              </w:tabs>
              <w:rPr>
                <w:sz w:val="18"/>
                <w:szCs w:val="18"/>
              </w:rPr>
            </w:pPr>
          </w:p>
        </w:tc>
        <w:tc>
          <w:tcPr>
            <w:tcW w:w="717" w:type="dxa"/>
            <w:tcBorders>
              <w:bottom w:val="double" w:sz="4" w:space="0" w:color="auto"/>
            </w:tcBorders>
            <w:shd w:val="clear" w:color="auto" w:fill="auto"/>
          </w:tcPr>
          <w:p w14:paraId="65605D6F" w14:textId="74BEC5E1" w:rsidR="0037498B" w:rsidRPr="0037498B" w:rsidRDefault="005D7302" w:rsidP="0037498B">
            <w:pPr>
              <w:tabs>
                <w:tab w:val="decimal" w:pos="510"/>
              </w:tabs>
              <w:ind w:left="-134" w:right="-76"/>
              <w:rPr>
                <w:sz w:val="18"/>
                <w:szCs w:val="18"/>
              </w:rPr>
            </w:pPr>
            <w:r>
              <w:rPr>
                <w:sz w:val="18"/>
                <w:szCs w:val="18"/>
              </w:rPr>
              <w:t>749,024</w:t>
            </w:r>
          </w:p>
        </w:tc>
        <w:tc>
          <w:tcPr>
            <w:tcW w:w="236" w:type="dxa"/>
            <w:shd w:val="clear" w:color="auto" w:fill="auto"/>
          </w:tcPr>
          <w:p w14:paraId="3CED464A" w14:textId="77777777" w:rsidR="0037498B" w:rsidRPr="0037498B" w:rsidRDefault="0037498B" w:rsidP="0037498B">
            <w:pPr>
              <w:tabs>
                <w:tab w:val="decimal" w:pos="510"/>
              </w:tabs>
              <w:rPr>
                <w:sz w:val="18"/>
                <w:szCs w:val="18"/>
              </w:rPr>
            </w:pPr>
          </w:p>
        </w:tc>
        <w:tc>
          <w:tcPr>
            <w:tcW w:w="790" w:type="dxa"/>
            <w:tcBorders>
              <w:bottom w:val="double" w:sz="4" w:space="0" w:color="auto"/>
            </w:tcBorders>
            <w:shd w:val="clear" w:color="auto" w:fill="auto"/>
          </w:tcPr>
          <w:p w14:paraId="3AA61136" w14:textId="36227137" w:rsidR="0037498B" w:rsidRPr="0037498B" w:rsidRDefault="005D7302" w:rsidP="0037498B">
            <w:pPr>
              <w:tabs>
                <w:tab w:val="decimal" w:pos="590"/>
              </w:tabs>
              <w:ind w:left="-134" w:right="-76"/>
              <w:rPr>
                <w:sz w:val="18"/>
                <w:szCs w:val="18"/>
              </w:rPr>
            </w:pPr>
            <w:r>
              <w:rPr>
                <w:sz w:val="18"/>
                <w:szCs w:val="18"/>
              </w:rPr>
              <w:t>712,725</w:t>
            </w:r>
          </w:p>
        </w:tc>
        <w:tc>
          <w:tcPr>
            <w:tcW w:w="236" w:type="dxa"/>
            <w:shd w:val="clear" w:color="auto" w:fill="auto"/>
          </w:tcPr>
          <w:p w14:paraId="0FEF1877" w14:textId="77777777" w:rsidR="0037498B" w:rsidRPr="0037498B" w:rsidRDefault="0037498B" w:rsidP="0037498B">
            <w:pPr>
              <w:tabs>
                <w:tab w:val="decimal" w:pos="700"/>
              </w:tabs>
              <w:rPr>
                <w:sz w:val="18"/>
                <w:szCs w:val="18"/>
              </w:rPr>
            </w:pPr>
          </w:p>
        </w:tc>
        <w:tc>
          <w:tcPr>
            <w:tcW w:w="1034" w:type="dxa"/>
            <w:tcBorders>
              <w:bottom w:val="double" w:sz="4" w:space="0" w:color="auto"/>
            </w:tcBorders>
            <w:shd w:val="clear" w:color="auto" w:fill="auto"/>
          </w:tcPr>
          <w:p w14:paraId="6E59C07B" w14:textId="1A84EA7D" w:rsidR="0037498B" w:rsidRPr="0037498B" w:rsidRDefault="005D7302" w:rsidP="005D7302">
            <w:pPr>
              <w:tabs>
                <w:tab w:val="decimal" w:pos="813"/>
              </w:tabs>
              <w:ind w:left="-134" w:right="-105"/>
              <w:rPr>
                <w:sz w:val="18"/>
                <w:szCs w:val="18"/>
              </w:rPr>
            </w:pPr>
            <w:r>
              <w:rPr>
                <w:sz w:val="18"/>
                <w:szCs w:val="18"/>
              </w:rPr>
              <w:t>(1,522,499)</w:t>
            </w:r>
          </w:p>
        </w:tc>
        <w:tc>
          <w:tcPr>
            <w:tcW w:w="241" w:type="dxa"/>
            <w:shd w:val="clear" w:color="auto" w:fill="auto"/>
          </w:tcPr>
          <w:p w14:paraId="043A2BAB" w14:textId="77777777" w:rsidR="0037498B" w:rsidRPr="0037498B" w:rsidRDefault="0037498B" w:rsidP="0037498B">
            <w:pPr>
              <w:tabs>
                <w:tab w:val="decimal" w:pos="700"/>
              </w:tabs>
              <w:rPr>
                <w:sz w:val="18"/>
                <w:szCs w:val="18"/>
              </w:rPr>
            </w:pPr>
          </w:p>
        </w:tc>
        <w:tc>
          <w:tcPr>
            <w:tcW w:w="974" w:type="dxa"/>
            <w:tcBorders>
              <w:bottom w:val="double" w:sz="4" w:space="0" w:color="auto"/>
            </w:tcBorders>
            <w:shd w:val="clear" w:color="auto" w:fill="auto"/>
          </w:tcPr>
          <w:p w14:paraId="00AA2ACF" w14:textId="29D43CC3" w:rsidR="0037498B" w:rsidRPr="0037498B" w:rsidRDefault="005D7302" w:rsidP="005D7302">
            <w:pPr>
              <w:tabs>
                <w:tab w:val="decimal" w:pos="760"/>
              </w:tabs>
              <w:ind w:left="-134" w:right="-76"/>
              <w:rPr>
                <w:sz w:val="18"/>
                <w:szCs w:val="18"/>
              </w:rPr>
            </w:pPr>
            <w:r>
              <w:rPr>
                <w:sz w:val="18"/>
                <w:szCs w:val="18"/>
              </w:rPr>
              <w:t>(1,596,092)</w:t>
            </w:r>
          </w:p>
        </w:tc>
        <w:tc>
          <w:tcPr>
            <w:tcW w:w="236" w:type="dxa"/>
            <w:shd w:val="clear" w:color="auto" w:fill="auto"/>
          </w:tcPr>
          <w:p w14:paraId="1B390551" w14:textId="77777777" w:rsidR="0037498B" w:rsidRPr="0037498B" w:rsidRDefault="0037498B" w:rsidP="0037498B">
            <w:pPr>
              <w:tabs>
                <w:tab w:val="decimal" w:pos="700"/>
              </w:tabs>
              <w:rPr>
                <w:sz w:val="18"/>
                <w:szCs w:val="18"/>
              </w:rPr>
            </w:pPr>
          </w:p>
        </w:tc>
        <w:tc>
          <w:tcPr>
            <w:tcW w:w="934" w:type="dxa"/>
            <w:tcBorders>
              <w:bottom w:val="double" w:sz="4" w:space="0" w:color="auto"/>
            </w:tcBorders>
            <w:shd w:val="clear" w:color="auto" w:fill="auto"/>
          </w:tcPr>
          <w:p w14:paraId="59C4DFAE" w14:textId="456BEF0F" w:rsidR="0037498B" w:rsidRPr="0037498B" w:rsidRDefault="005D7302" w:rsidP="0037498B">
            <w:pPr>
              <w:tabs>
                <w:tab w:val="decimal" w:pos="700"/>
              </w:tabs>
              <w:ind w:left="-134" w:right="-76"/>
              <w:rPr>
                <w:sz w:val="18"/>
                <w:szCs w:val="18"/>
                <w:cs/>
              </w:rPr>
            </w:pPr>
            <w:r>
              <w:rPr>
                <w:sz w:val="18"/>
                <w:szCs w:val="18"/>
              </w:rPr>
              <w:t>2,560,704</w:t>
            </w:r>
          </w:p>
        </w:tc>
        <w:tc>
          <w:tcPr>
            <w:tcW w:w="239" w:type="dxa"/>
            <w:shd w:val="clear" w:color="auto" w:fill="auto"/>
          </w:tcPr>
          <w:p w14:paraId="70C60208" w14:textId="77777777" w:rsidR="0037498B" w:rsidRPr="0037498B" w:rsidRDefault="0037498B" w:rsidP="0037498B">
            <w:pPr>
              <w:tabs>
                <w:tab w:val="decimal" w:pos="700"/>
              </w:tabs>
              <w:rPr>
                <w:sz w:val="18"/>
                <w:szCs w:val="18"/>
              </w:rPr>
            </w:pPr>
          </w:p>
        </w:tc>
        <w:tc>
          <w:tcPr>
            <w:tcW w:w="892" w:type="dxa"/>
            <w:tcBorders>
              <w:bottom w:val="double" w:sz="4" w:space="0" w:color="auto"/>
            </w:tcBorders>
            <w:shd w:val="clear" w:color="auto" w:fill="auto"/>
          </w:tcPr>
          <w:p w14:paraId="402DE5FD" w14:textId="63EFB232" w:rsidR="0037498B" w:rsidRPr="0037498B" w:rsidRDefault="005D7302" w:rsidP="0037498B">
            <w:pPr>
              <w:tabs>
                <w:tab w:val="decimal" w:pos="700"/>
              </w:tabs>
              <w:ind w:left="-134" w:right="-76"/>
              <w:rPr>
                <w:sz w:val="18"/>
                <w:szCs w:val="18"/>
              </w:rPr>
            </w:pPr>
            <w:r>
              <w:rPr>
                <w:sz w:val="18"/>
                <w:szCs w:val="18"/>
              </w:rPr>
              <w:t>2,853,988</w:t>
            </w:r>
          </w:p>
        </w:tc>
      </w:tr>
    </w:tbl>
    <w:p w14:paraId="036E88AE" w14:textId="77777777" w:rsidR="00E66201" w:rsidRDefault="00E66201" w:rsidP="004A251D">
      <w:pPr>
        <w:pStyle w:val="block"/>
        <w:spacing w:after="0" w:line="240" w:lineRule="atLeast"/>
        <w:ind w:left="0"/>
        <w:jc w:val="both"/>
        <w:rPr>
          <w:rFonts w:cs="Times New Roman"/>
          <w:szCs w:val="22"/>
          <w:lang w:val="en-US" w:bidi="th-TH"/>
        </w:rPr>
      </w:pPr>
    </w:p>
    <w:p w14:paraId="0AF006AC" w14:textId="0E7396D8" w:rsidR="0037498B" w:rsidRPr="00655F8C" w:rsidRDefault="0037498B" w:rsidP="004A251D">
      <w:pPr>
        <w:pStyle w:val="block"/>
        <w:spacing w:after="0" w:line="240" w:lineRule="atLeast"/>
        <w:ind w:left="0"/>
        <w:jc w:val="both"/>
        <w:rPr>
          <w:rFonts w:cs="Times New Roman"/>
          <w:szCs w:val="22"/>
          <w:lang w:val="en-US" w:bidi="th-TH"/>
        </w:rPr>
        <w:sectPr w:rsidR="0037498B" w:rsidRPr="00655F8C" w:rsidSect="00CC3C48">
          <w:footerReference w:type="default" r:id="rId10"/>
          <w:pgSz w:w="16834" w:h="11909" w:orient="landscape" w:code="9"/>
          <w:pgMar w:top="691" w:right="1152" w:bottom="576" w:left="1152" w:header="720" w:footer="720" w:gutter="0"/>
          <w:cols w:space="720"/>
          <w:docGrid w:linePitch="360"/>
        </w:sectPr>
      </w:pPr>
    </w:p>
    <w:p w14:paraId="21F8E3F8" w14:textId="77777777" w:rsidR="00683448" w:rsidRPr="00ED05D1" w:rsidRDefault="004B617B">
      <w:pPr>
        <w:pStyle w:val="Heading1"/>
        <w:ind w:left="540" w:hanging="540"/>
        <w:jc w:val="left"/>
        <w:rPr>
          <w:rFonts w:eastAsia="Arial Unicode MS"/>
        </w:rPr>
      </w:pPr>
      <w:r w:rsidRPr="00ED05D1">
        <w:rPr>
          <w:rFonts w:eastAsia="Arial Unicode MS"/>
        </w:rPr>
        <w:t>D</w:t>
      </w:r>
      <w:r w:rsidR="00683448" w:rsidRPr="00ED05D1">
        <w:rPr>
          <w:rFonts w:eastAsia="Arial Unicode MS"/>
        </w:rPr>
        <w:t>ividends</w:t>
      </w:r>
    </w:p>
    <w:p w14:paraId="644E6C18" w14:textId="77777777" w:rsidR="00683448" w:rsidRPr="00655F8C" w:rsidRDefault="00683448" w:rsidP="00683448">
      <w:pPr>
        <w:tabs>
          <w:tab w:val="left" w:pos="540"/>
        </w:tabs>
        <w:spacing w:line="240" w:lineRule="atLeast"/>
        <w:jc w:val="both"/>
        <w:rPr>
          <w:rFonts w:eastAsia="Arial Unicode MS"/>
          <w:b/>
          <w:bCs/>
          <w:sz w:val="22"/>
          <w:szCs w:val="22"/>
        </w:rPr>
      </w:pPr>
    </w:p>
    <w:tbl>
      <w:tblPr>
        <w:tblW w:w="9100" w:type="dxa"/>
        <w:tblInd w:w="540" w:type="dxa"/>
        <w:tblLook w:val="04A0" w:firstRow="1" w:lastRow="0" w:firstColumn="1" w:lastColumn="0" w:noHBand="0" w:noVBand="1"/>
      </w:tblPr>
      <w:tblGrid>
        <w:gridCol w:w="2358"/>
        <w:gridCol w:w="1612"/>
        <w:gridCol w:w="1710"/>
        <w:gridCol w:w="1440"/>
        <w:gridCol w:w="270"/>
        <w:gridCol w:w="1710"/>
      </w:tblGrid>
      <w:tr w:rsidR="00683448" w:rsidRPr="002E2E92" w14:paraId="37F31D52" w14:textId="77777777" w:rsidTr="00CE4651">
        <w:trPr>
          <w:tblHeader/>
        </w:trPr>
        <w:tc>
          <w:tcPr>
            <w:tcW w:w="2358" w:type="dxa"/>
            <w:shd w:val="clear" w:color="auto" w:fill="auto"/>
          </w:tcPr>
          <w:p w14:paraId="15B75220" w14:textId="77777777" w:rsidR="00683448" w:rsidRPr="002E2E92" w:rsidRDefault="00683448" w:rsidP="00E32A9D">
            <w:pPr>
              <w:pStyle w:val="block"/>
              <w:spacing w:after="0" w:line="240" w:lineRule="auto"/>
              <w:ind w:left="0"/>
              <w:jc w:val="center"/>
              <w:rPr>
                <w:rFonts w:cs="Times New Roman"/>
                <w:sz w:val="20"/>
              </w:rPr>
            </w:pPr>
          </w:p>
        </w:tc>
        <w:tc>
          <w:tcPr>
            <w:tcW w:w="1612" w:type="dxa"/>
            <w:shd w:val="clear" w:color="auto" w:fill="auto"/>
            <w:vAlign w:val="bottom"/>
          </w:tcPr>
          <w:p w14:paraId="34D641C2" w14:textId="77777777" w:rsidR="00683448" w:rsidRPr="002E2E92" w:rsidRDefault="00683448" w:rsidP="00E32A9D">
            <w:pPr>
              <w:pStyle w:val="block"/>
              <w:spacing w:after="0" w:line="240" w:lineRule="auto"/>
              <w:ind w:left="0"/>
              <w:jc w:val="center"/>
              <w:rPr>
                <w:rFonts w:cs="Times New Roman"/>
                <w:sz w:val="20"/>
              </w:rPr>
            </w:pPr>
            <w:r w:rsidRPr="002E2E92">
              <w:rPr>
                <w:rFonts w:cs="Times New Roman"/>
                <w:sz w:val="20"/>
              </w:rPr>
              <w:t>Approval date</w:t>
            </w:r>
          </w:p>
        </w:tc>
        <w:tc>
          <w:tcPr>
            <w:tcW w:w="1710" w:type="dxa"/>
            <w:shd w:val="clear" w:color="auto" w:fill="auto"/>
            <w:vAlign w:val="bottom"/>
          </w:tcPr>
          <w:p w14:paraId="1AA588CB" w14:textId="77777777" w:rsidR="00683448" w:rsidRPr="002E2E92" w:rsidRDefault="00683448" w:rsidP="00E32A9D">
            <w:pPr>
              <w:pStyle w:val="block"/>
              <w:spacing w:after="0" w:line="240" w:lineRule="auto"/>
              <w:ind w:left="0"/>
              <w:jc w:val="center"/>
              <w:rPr>
                <w:rFonts w:cs="Times New Roman"/>
                <w:sz w:val="20"/>
              </w:rPr>
            </w:pPr>
            <w:r w:rsidRPr="002E2E92">
              <w:rPr>
                <w:rFonts w:cs="Times New Roman"/>
                <w:sz w:val="20"/>
              </w:rPr>
              <w:t>Payment schedule</w:t>
            </w:r>
          </w:p>
        </w:tc>
        <w:tc>
          <w:tcPr>
            <w:tcW w:w="1440" w:type="dxa"/>
            <w:shd w:val="clear" w:color="auto" w:fill="auto"/>
            <w:vAlign w:val="bottom"/>
          </w:tcPr>
          <w:p w14:paraId="21C4234B" w14:textId="77777777" w:rsidR="00FF1F60" w:rsidRDefault="00683448" w:rsidP="00E32A9D">
            <w:pPr>
              <w:pStyle w:val="block"/>
              <w:spacing w:after="0" w:line="240" w:lineRule="auto"/>
              <w:ind w:left="-83" w:right="-108"/>
              <w:jc w:val="center"/>
              <w:rPr>
                <w:rFonts w:cs="Times New Roman"/>
                <w:sz w:val="20"/>
              </w:rPr>
            </w:pPr>
            <w:r w:rsidRPr="002E2E92">
              <w:rPr>
                <w:rFonts w:cs="Times New Roman"/>
                <w:sz w:val="20"/>
              </w:rPr>
              <w:t xml:space="preserve">Dividend rate </w:t>
            </w:r>
          </w:p>
          <w:p w14:paraId="5B7D9B00" w14:textId="3C72F8EB" w:rsidR="00683448" w:rsidRPr="002E2E92" w:rsidRDefault="00683448" w:rsidP="00E32A9D">
            <w:pPr>
              <w:pStyle w:val="block"/>
              <w:spacing w:after="0" w:line="240" w:lineRule="auto"/>
              <w:ind w:left="-83" w:right="-108"/>
              <w:jc w:val="center"/>
              <w:rPr>
                <w:rFonts w:cs="Times New Roman"/>
                <w:i/>
                <w:iCs/>
                <w:sz w:val="20"/>
              </w:rPr>
            </w:pPr>
            <w:r w:rsidRPr="002E2E92">
              <w:rPr>
                <w:rFonts w:cs="Times New Roman"/>
                <w:sz w:val="20"/>
              </w:rPr>
              <w:t>per share</w:t>
            </w:r>
            <w:r w:rsidRPr="002E2E92">
              <w:rPr>
                <w:rFonts w:cs="Times New Roman"/>
                <w:i/>
                <w:iCs/>
                <w:sz w:val="20"/>
              </w:rPr>
              <w:t xml:space="preserve"> </w:t>
            </w:r>
          </w:p>
        </w:tc>
        <w:tc>
          <w:tcPr>
            <w:tcW w:w="270" w:type="dxa"/>
            <w:shd w:val="clear" w:color="auto" w:fill="auto"/>
            <w:vAlign w:val="bottom"/>
          </w:tcPr>
          <w:p w14:paraId="7CB0453C" w14:textId="77777777" w:rsidR="00683448" w:rsidRPr="002E2E92" w:rsidRDefault="00683448" w:rsidP="00E32A9D">
            <w:pPr>
              <w:pStyle w:val="block"/>
              <w:spacing w:after="0" w:line="240" w:lineRule="auto"/>
              <w:ind w:left="0"/>
              <w:jc w:val="center"/>
              <w:rPr>
                <w:rFonts w:cs="Times New Roman"/>
                <w:i/>
                <w:iCs/>
                <w:sz w:val="20"/>
              </w:rPr>
            </w:pPr>
          </w:p>
        </w:tc>
        <w:tc>
          <w:tcPr>
            <w:tcW w:w="1710" w:type="dxa"/>
            <w:shd w:val="clear" w:color="auto" w:fill="auto"/>
            <w:vAlign w:val="bottom"/>
          </w:tcPr>
          <w:p w14:paraId="115D00C4" w14:textId="77777777" w:rsidR="00683448" w:rsidRPr="002E2E92" w:rsidRDefault="00683448" w:rsidP="00E32A9D">
            <w:pPr>
              <w:pStyle w:val="block"/>
              <w:spacing w:after="0" w:line="240" w:lineRule="auto"/>
              <w:ind w:left="-96" w:right="-83"/>
              <w:jc w:val="center"/>
              <w:rPr>
                <w:rFonts w:cs="Times New Roman"/>
                <w:i/>
                <w:iCs/>
                <w:sz w:val="20"/>
                <w:lang w:val="en-US" w:bidi="th-TH"/>
              </w:rPr>
            </w:pPr>
            <w:r w:rsidRPr="002E2E92">
              <w:rPr>
                <w:rFonts w:cs="Times New Roman"/>
                <w:sz w:val="20"/>
                <w:lang w:val="en-US" w:bidi="th-TH"/>
              </w:rPr>
              <w:t>Amount</w:t>
            </w:r>
          </w:p>
        </w:tc>
      </w:tr>
      <w:tr w:rsidR="00683448" w:rsidRPr="002E2E92" w14:paraId="4B5652C2" w14:textId="77777777" w:rsidTr="00CE4651">
        <w:trPr>
          <w:tblHeader/>
        </w:trPr>
        <w:tc>
          <w:tcPr>
            <w:tcW w:w="2358" w:type="dxa"/>
            <w:shd w:val="clear" w:color="auto" w:fill="auto"/>
          </w:tcPr>
          <w:p w14:paraId="04B89C86" w14:textId="77777777" w:rsidR="00683448" w:rsidRPr="002E2E92" w:rsidRDefault="00683448" w:rsidP="00E32A9D">
            <w:pPr>
              <w:pStyle w:val="block"/>
              <w:spacing w:after="0" w:line="240" w:lineRule="auto"/>
              <w:ind w:left="-135" w:right="-146"/>
              <w:jc w:val="center"/>
              <w:rPr>
                <w:rFonts w:cs="Times New Roman"/>
                <w:sz w:val="20"/>
              </w:rPr>
            </w:pPr>
          </w:p>
        </w:tc>
        <w:tc>
          <w:tcPr>
            <w:tcW w:w="1612" w:type="dxa"/>
            <w:shd w:val="clear" w:color="auto" w:fill="auto"/>
            <w:vAlign w:val="bottom"/>
          </w:tcPr>
          <w:p w14:paraId="395969F7" w14:textId="77777777" w:rsidR="00683448" w:rsidRPr="002E2E92" w:rsidRDefault="00683448" w:rsidP="00E32A9D">
            <w:pPr>
              <w:pStyle w:val="block"/>
              <w:spacing w:after="0" w:line="240" w:lineRule="auto"/>
              <w:ind w:left="-135" w:right="-146"/>
              <w:jc w:val="center"/>
              <w:rPr>
                <w:rFonts w:cs="Times New Roman"/>
                <w:sz w:val="20"/>
              </w:rPr>
            </w:pPr>
          </w:p>
        </w:tc>
        <w:tc>
          <w:tcPr>
            <w:tcW w:w="1710" w:type="dxa"/>
            <w:shd w:val="clear" w:color="auto" w:fill="auto"/>
            <w:vAlign w:val="bottom"/>
          </w:tcPr>
          <w:p w14:paraId="364305CB" w14:textId="77777777" w:rsidR="00683448" w:rsidRPr="002E2E92" w:rsidRDefault="00683448" w:rsidP="00E32A9D">
            <w:pPr>
              <w:pStyle w:val="block"/>
              <w:spacing w:after="0" w:line="240" w:lineRule="auto"/>
              <w:ind w:left="-70" w:right="-146"/>
              <w:jc w:val="center"/>
              <w:rPr>
                <w:rFonts w:cs="Times New Roman"/>
                <w:sz w:val="20"/>
              </w:rPr>
            </w:pPr>
          </w:p>
        </w:tc>
        <w:tc>
          <w:tcPr>
            <w:tcW w:w="1440" w:type="dxa"/>
            <w:shd w:val="clear" w:color="auto" w:fill="auto"/>
            <w:vAlign w:val="bottom"/>
          </w:tcPr>
          <w:p w14:paraId="44420726" w14:textId="77777777" w:rsidR="00683448" w:rsidRPr="002E2E92" w:rsidRDefault="00683448" w:rsidP="00E32A9D">
            <w:pPr>
              <w:pStyle w:val="block"/>
              <w:spacing w:after="0" w:line="240" w:lineRule="auto"/>
              <w:ind w:left="0"/>
              <w:jc w:val="center"/>
              <w:rPr>
                <w:rFonts w:cs="Times New Roman"/>
                <w:sz w:val="20"/>
              </w:rPr>
            </w:pPr>
            <w:r w:rsidRPr="002E2E92">
              <w:rPr>
                <w:rFonts w:cs="Times New Roman"/>
                <w:i/>
                <w:iCs/>
                <w:sz w:val="20"/>
              </w:rPr>
              <w:t>(Baht)</w:t>
            </w:r>
          </w:p>
        </w:tc>
        <w:tc>
          <w:tcPr>
            <w:tcW w:w="270" w:type="dxa"/>
            <w:shd w:val="clear" w:color="auto" w:fill="auto"/>
            <w:vAlign w:val="bottom"/>
          </w:tcPr>
          <w:p w14:paraId="341924CE" w14:textId="77777777" w:rsidR="00683448" w:rsidRPr="002E2E92" w:rsidRDefault="00683448" w:rsidP="00E32A9D">
            <w:pPr>
              <w:pStyle w:val="block"/>
              <w:spacing w:after="0" w:line="240" w:lineRule="auto"/>
              <w:ind w:left="0"/>
              <w:jc w:val="center"/>
              <w:rPr>
                <w:rFonts w:cs="Times New Roman"/>
                <w:sz w:val="20"/>
              </w:rPr>
            </w:pPr>
          </w:p>
        </w:tc>
        <w:tc>
          <w:tcPr>
            <w:tcW w:w="1710" w:type="dxa"/>
            <w:shd w:val="clear" w:color="auto" w:fill="auto"/>
            <w:vAlign w:val="bottom"/>
          </w:tcPr>
          <w:p w14:paraId="43A5D12C" w14:textId="77777777" w:rsidR="00683448" w:rsidRPr="002E2E92" w:rsidRDefault="00683448" w:rsidP="00E32A9D">
            <w:pPr>
              <w:pStyle w:val="block"/>
              <w:tabs>
                <w:tab w:val="left" w:pos="1266"/>
              </w:tabs>
              <w:spacing w:after="0" w:line="240" w:lineRule="auto"/>
              <w:ind w:left="-96" w:right="-83"/>
              <w:jc w:val="center"/>
              <w:rPr>
                <w:rFonts w:cs="Times New Roman"/>
                <w:sz w:val="20"/>
              </w:rPr>
            </w:pPr>
            <w:r w:rsidRPr="002E2E92">
              <w:rPr>
                <w:rFonts w:cs="Times New Roman"/>
                <w:i/>
                <w:iCs/>
                <w:sz w:val="20"/>
              </w:rPr>
              <w:t>(</w:t>
            </w:r>
            <w:proofErr w:type="gramStart"/>
            <w:r w:rsidRPr="002E2E92">
              <w:rPr>
                <w:rFonts w:cs="Times New Roman"/>
                <w:i/>
                <w:iCs/>
                <w:sz w:val="20"/>
              </w:rPr>
              <w:t>in</w:t>
            </w:r>
            <w:proofErr w:type="gramEnd"/>
            <w:r w:rsidRPr="002E2E92">
              <w:rPr>
                <w:rFonts w:cs="Times New Roman"/>
                <w:i/>
                <w:iCs/>
                <w:sz w:val="20"/>
              </w:rPr>
              <w:t xml:space="preserve"> thousand Baht)</w:t>
            </w:r>
          </w:p>
        </w:tc>
      </w:tr>
      <w:tr w:rsidR="0044583A" w:rsidRPr="002E2E92" w14:paraId="0B82CCE4" w14:textId="77777777" w:rsidTr="00CE4651">
        <w:trPr>
          <w:tblHeader/>
        </w:trPr>
        <w:tc>
          <w:tcPr>
            <w:tcW w:w="2358" w:type="dxa"/>
            <w:shd w:val="clear" w:color="auto" w:fill="auto"/>
            <w:vAlign w:val="bottom"/>
          </w:tcPr>
          <w:p w14:paraId="4BBBA726" w14:textId="79BF003E" w:rsidR="0044583A" w:rsidRPr="003A176E" w:rsidRDefault="0044583A" w:rsidP="0020071F">
            <w:pPr>
              <w:pStyle w:val="block"/>
              <w:spacing w:after="0" w:line="240" w:lineRule="auto"/>
              <w:ind w:left="0" w:right="-146"/>
              <w:rPr>
                <w:b/>
                <w:bCs/>
                <w:i/>
                <w:iCs/>
                <w:sz w:val="20"/>
                <w:lang w:val="en-US" w:bidi="th-TH"/>
              </w:rPr>
            </w:pPr>
            <w:r w:rsidRPr="003A176E">
              <w:rPr>
                <w:b/>
                <w:bCs/>
                <w:i/>
                <w:iCs/>
                <w:sz w:val="20"/>
                <w:lang w:val="en-US" w:bidi="th-TH"/>
              </w:rPr>
              <w:t>202</w:t>
            </w:r>
            <w:r w:rsidR="00FF1F60">
              <w:rPr>
                <w:b/>
                <w:bCs/>
                <w:i/>
                <w:iCs/>
                <w:sz w:val="20"/>
                <w:lang w:val="en-US" w:bidi="th-TH"/>
              </w:rPr>
              <w:t>2</w:t>
            </w:r>
          </w:p>
        </w:tc>
        <w:tc>
          <w:tcPr>
            <w:tcW w:w="1612" w:type="dxa"/>
            <w:shd w:val="clear" w:color="auto" w:fill="auto"/>
            <w:vAlign w:val="bottom"/>
          </w:tcPr>
          <w:p w14:paraId="79082C73" w14:textId="77777777" w:rsidR="0044583A" w:rsidRPr="002E2E92" w:rsidRDefault="0044583A" w:rsidP="0020071F">
            <w:pPr>
              <w:pStyle w:val="block"/>
              <w:spacing w:after="0" w:line="240" w:lineRule="auto"/>
              <w:ind w:left="-135" w:right="-146"/>
              <w:jc w:val="center"/>
              <w:rPr>
                <w:sz w:val="20"/>
              </w:rPr>
            </w:pPr>
          </w:p>
        </w:tc>
        <w:tc>
          <w:tcPr>
            <w:tcW w:w="1710" w:type="dxa"/>
            <w:shd w:val="clear" w:color="auto" w:fill="auto"/>
            <w:vAlign w:val="bottom"/>
          </w:tcPr>
          <w:p w14:paraId="499E3B34" w14:textId="77777777" w:rsidR="0044583A" w:rsidRPr="002E2E92" w:rsidRDefault="0044583A" w:rsidP="0020071F">
            <w:pPr>
              <w:pStyle w:val="block"/>
              <w:spacing w:after="0" w:line="240" w:lineRule="auto"/>
              <w:ind w:left="-70" w:right="-146"/>
              <w:jc w:val="center"/>
              <w:rPr>
                <w:sz w:val="20"/>
              </w:rPr>
            </w:pPr>
          </w:p>
        </w:tc>
        <w:tc>
          <w:tcPr>
            <w:tcW w:w="1440" w:type="dxa"/>
            <w:shd w:val="clear" w:color="auto" w:fill="auto"/>
            <w:vAlign w:val="bottom"/>
          </w:tcPr>
          <w:p w14:paraId="56520471" w14:textId="77777777" w:rsidR="0044583A" w:rsidRPr="002E2E92" w:rsidRDefault="0044583A" w:rsidP="0020071F">
            <w:pPr>
              <w:pStyle w:val="block"/>
              <w:spacing w:after="0" w:line="240" w:lineRule="auto"/>
              <w:ind w:left="0"/>
              <w:jc w:val="center"/>
              <w:rPr>
                <w:sz w:val="20"/>
              </w:rPr>
            </w:pPr>
          </w:p>
        </w:tc>
        <w:tc>
          <w:tcPr>
            <w:tcW w:w="270" w:type="dxa"/>
            <w:shd w:val="clear" w:color="auto" w:fill="auto"/>
            <w:vAlign w:val="bottom"/>
          </w:tcPr>
          <w:p w14:paraId="238158FD" w14:textId="77777777" w:rsidR="0044583A" w:rsidRPr="002E2E92" w:rsidRDefault="0044583A" w:rsidP="0020071F">
            <w:pPr>
              <w:pStyle w:val="block"/>
              <w:spacing w:after="0" w:line="240" w:lineRule="auto"/>
              <w:ind w:left="0"/>
              <w:jc w:val="center"/>
              <w:rPr>
                <w:sz w:val="20"/>
              </w:rPr>
            </w:pPr>
          </w:p>
        </w:tc>
        <w:tc>
          <w:tcPr>
            <w:tcW w:w="1710" w:type="dxa"/>
            <w:shd w:val="clear" w:color="auto" w:fill="auto"/>
            <w:vAlign w:val="bottom"/>
          </w:tcPr>
          <w:p w14:paraId="343FB801" w14:textId="77777777" w:rsidR="0044583A" w:rsidRPr="002E2E92" w:rsidRDefault="0044583A" w:rsidP="0020071F">
            <w:pPr>
              <w:pStyle w:val="block"/>
              <w:spacing w:after="0" w:line="240" w:lineRule="auto"/>
              <w:ind w:left="-96" w:right="-83"/>
              <w:jc w:val="center"/>
              <w:rPr>
                <w:sz w:val="20"/>
              </w:rPr>
            </w:pPr>
          </w:p>
        </w:tc>
      </w:tr>
      <w:tr w:rsidR="0044583A" w:rsidRPr="002E2E92" w14:paraId="68228CFC" w14:textId="77777777" w:rsidTr="00CE4651">
        <w:trPr>
          <w:tblHeader/>
        </w:trPr>
        <w:tc>
          <w:tcPr>
            <w:tcW w:w="2358" w:type="dxa"/>
            <w:shd w:val="clear" w:color="auto" w:fill="auto"/>
            <w:vAlign w:val="bottom"/>
          </w:tcPr>
          <w:p w14:paraId="1FA42CE8" w14:textId="3B0BA114" w:rsidR="0044583A" w:rsidRPr="00795E13" w:rsidRDefault="00FF1F60" w:rsidP="0020071F">
            <w:pPr>
              <w:pStyle w:val="block"/>
              <w:spacing w:after="0" w:line="240" w:lineRule="auto"/>
              <w:ind w:left="0" w:right="-146"/>
              <w:rPr>
                <w:sz w:val="20"/>
                <w:lang w:val="en-US" w:bidi="th-TH"/>
              </w:rPr>
            </w:pPr>
            <w:r>
              <w:rPr>
                <w:sz w:val="20"/>
                <w:lang w:val="en-US" w:bidi="th-TH"/>
              </w:rPr>
              <w:t xml:space="preserve">2021 </w:t>
            </w:r>
            <w:r w:rsidR="00795E13" w:rsidRPr="00795E13">
              <w:rPr>
                <w:sz w:val="20"/>
                <w:lang w:val="en-US" w:bidi="th-TH"/>
              </w:rPr>
              <w:t>Annual dividend</w:t>
            </w:r>
          </w:p>
        </w:tc>
        <w:tc>
          <w:tcPr>
            <w:tcW w:w="1612" w:type="dxa"/>
            <w:shd w:val="clear" w:color="auto" w:fill="auto"/>
            <w:vAlign w:val="bottom"/>
          </w:tcPr>
          <w:p w14:paraId="785B7E9E" w14:textId="3DE02847" w:rsidR="0044583A" w:rsidRPr="002E2E92" w:rsidRDefault="00795E13" w:rsidP="0020071F">
            <w:pPr>
              <w:pStyle w:val="block"/>
              <w:spacing w:after="0" w:line="240" w:lineRule="auto"/>
              <w:ind w:left="-135" w:right="-146"/>
              <w:jc w:val="center"/>
              <w:rPr>
                <w:sz w:val="20"/>
              </w:rPr>
            </w:pPr>
            <w:r>
              <w:rPr>
                <w:sz w:val="20"/>
              </w:rPr>
              <w:t>7 April 2022</w:t>
            </w:r>
          </w:p>
        </w:tc>
        <w:tc>
          <w:tcPr>
            <w:tcW w:w="1710" w:type="dxa"/>
            <w:shd w:val="clear" w:color="auto" w:fill="auto"/>
            <w:vAlign w:val="bottom"/>
          </w:tcPr>
          <w:p w14:paraId="69157865" w14:textId="2786ED30" w:rsidR="0044583A" w:rsidRPr="002E2E92" w:rsidRDefault="00795E13" w:rsidP="0020071F">
            <w:pPr>
              <w:pStyle w:val="block"/>
              <w:spacing w:after="0" w:line="240" w:lineRule="auto"/>
              <w:ind w:left="-70" w:right="-146"/>
              <w:jc w:val="center"/>
              <w:rPr>
                <w:sz w:val="20"/>
              </w:rPr>
            </w:pPr>
            <w:r>
              <w:rPr>
                <w:sz w:val="20"/>
              </w:rPr>
              <w:t>5 May 2022</w:t>
            </w:r>
          </w:p>
        </w:tc>
        <w:tc>
          <w:tcPr>
            <w:tcW w:w="1440" w:type="dxa"/>
            <w:shd w:val="clear" w:color="auto" w:fill="auto"/>
            <w:vAlign w:val="bottom"/>
          </w:tcPr>
          <w:p w14:paraId="77B8A46A" w14:textId="3DF491D4" w:rsidR="0044583A" w:rsidRPr="002E2E92" w:rsidRDefault="00ED3E0F" w:rsidP="0020071F">
            <w:pPr>
              <w:pStyle w:val="block"/>
              <w:spacing w:after="0" w:line="240" w:lineRule="auto"/>
              <w:ind w:left="0"/>
              <w:jc w:val="center"/>
              <w:rPr>
                <w:sz w:val="20"/>
              </w:rPr>
            </w:pPr>
            <w:r>
              <w:rPr>
                <w:sz w:val="20"/>
              </w:rPr>
              <w:t>0.50</w:t>
            </w:r>
          </w:p>
        </w:tc>
        <w:tc>
          <w:tcPr>
            <w:tcW w:w="270" w:type="dxa"/>
            <w:shd w:val="clear" w:color="auto" w:fill="auto"/>
            <w:vAlign w:val="bottom"/>
          </w:tcPr>
          <w:p w14:paraId="01885BAA" w14:textId="77777777" w:rsidR="0044583A" w:rsidRPr="002E2E92" w:rsidRDefault="0044583A" w:rsidP="0020071F">
            <w:pPr>
              <w:pStyle w:val="block"/>
              <w:spacing w:after="0" w:line="240" w:lineRule="auto"/>
              <w:ind w:left="0"/>
              <w:jc w:val="center"/>
              <w:rPr>
                <w:sz w:val="20"/>
              </w:rPr>
            </w:pPr>
          </w:p>
        </w:tc>
        <w:tc>
          <w:tcPr>
            <w:tcW w:w="1710" w:type="dxa"/>
            <w:tcBorders>
              <w:bottom w:val="single" w:sz="4" w:space="0" w:color="auto"/>
            </w:tcBorders>
            <w:shd w:val="clear" w:color="auto" w:fill="auto"/>
            <w:vAlign w:val="bottom"/>
          </w:tcPr>
          <w:p w14:paraId="673144A0" w14:textId="5208E676" w:rsidR="0044583A" w:rsidRPr="002E2E92" w:rsidRDefault="00EA4A3C" w:rsidP="0020071F">
            <w:pPr>
              <w:pStyle w:val="block"/>
              <w:spacing w:after="0" w:line="240" w:lineRule="auto"/>
              <w:ind w:left="-96" w:right="-83"/>
              <w:jc w:val="center"/>
              <w:rPr>
                <w:sz w:val="20"/>
              </w:rPr>
            </w:pPr>
            <w:r w:rsidRPr="00EA4A3C">
              <w:rPr>
                <w:sz w:val="20"/>
              </w:rPr>
              <w:t>238,356</w:t>
            </w:r>
          </w:p>
        </w:tc>
      </w:tr>
      <w:tr w:rsidR="0044583A" w:rsidRPr="002E2E92" w14:paraId="6780C76F" w14:textId="77777777" w:rsidTr="00CE4651">
        <w:trPr>
          <w:tblHeader/>
        </w:trPr>
        <w:tc>
          <w:tcPr>
            <w:tcW w:w="2358" w:type="dxa"/>
            <w:shd w:val="clear" w:color="auto" w:fill="auto"/>
            <w:vAlign w:val="bottom"/>
          </w:tcPr>
          <w:p w14:paraId="05E83D35" w14:textId="77777777" w:rsidR="0044583A" w:rsidRPr="002E2E92" w:rsidRDefault="0044583A" w:rsidP="0020071F">
            <w:pPr>
              <w:pStyle w:val="block"/>
              <w:spacing w:after="0" w:line="240" w:lineRule="auto"/>
              <w:ind w:left="0" w:right="-146"/>
              <w:rPr>
                <w:i/>
                <w:iCs/>
                <w:sz w:val="20"/>
                <w:lang w:val="en-US" w:bidi="th-TH"/>
              </w:rPr>
            </w:pPr>
          </w:p>
        </w:tc>
        <w:tc>
          <w:tcPr>
            <w:tcW w:w="1612" w:type="dxa"/>
            <w:shd w:val="clear" w:color="auto" w:fill="auto"/>
            <w:vAlign w:val="bottom"/>
          </w:tcPr>
          <w:p w14:paraId="3980D97E" w14:textId="77777777" w:rsidR="0044583A" w:rsidRPr="002E2E92" w:rsidRDefault="0044583A" w:rsidP="0020071F">
            <w:pPr>
              <w:pStyle w:val="block"/>
              <w:spacing w:after="0" w:line="240" w:lineRule="auto"/>
              <w:ind w:left="-135" w:right="-146"/>
              <w:jc w:val="center"/>
              <w:rPr>
                <w:sz w:val="20"/>
              </w:rPr>
            </w:pPr>
          </w:p>
        </w:tc>
        <w:tc>
          <w:tcPr>
            <w:tcW w:w="1710" w:type="dxa"/>
            <w:shd w:val="clear" w:color="auto" w:fill="auto"/>
            <w:vAlign w:val="bottom"/>
          </w:tcPr>
          <w:p w14:paraId="1F249C4E" w14:textId="77777777" w:rsidR="0044583A" w:rsidRPr="002E2E92" w:rsidRDefault="0044583A" w:rsidP="0020071F">
            <w:pPr>
              <w:pStyle w:val="block"/>
              <w:spacing w:after="0" w:line="240" w:lineRule="auto"/>
              <w:ind w:left="-70" w:right="-146"/>
              <w:jc w:val="center"/>
              <w:rPr>
                <w:sz w:val="20"/>
              </w:rPr>
            </w:pPr>
          </w:p>
        </w:tc>
        <w:tc>
          <w:tcPr>
            <w:tcW w:w="1440" w:type="dxa"/>
            <w:shd w:val="clear" w:color="auto" w:fill="auto"/>
            <w:vAlign w:val="bottom"/>
          </w:tcPr>
          <w:p w14:paraId="5A8D1488" w14:textId="77777777" w:rsidR="0044583A" w:rsidRPr="002E2E92" w:rsidRDefault="0044583A" w:rsidP="0020071F">
            <w:pPr>
              <w:pStyle w:val="block"/>
              <w:spacing w:after="0" w:line="240" w:lineRule="auto"/>
              <w:ind w:left="0"/>
              <w:jc w:val="center"/>
              <w:rPr>
                <w:sz w:val="20"/>
              </w:rPr>
            </w:pPr>
          </w:p>
        </w:tc>
        <w:tc>
          <w:tcPr>
            <w:tcW w:w="270" w:type="dxa"/>
            <w:shd w:val="clear" w:color="auto" w:fill="auto"/>
            <w:vAlign w:val="bottom"/>
          </w:tcPr>
          <w:p w14:paraId="71598816" w14:textId="77777777" w:rsidR="0044583A" w:rsidRPr="002E2E92" w:rsidRDefault="0044583A" w:rsidP="0020071F">
            <w:pPr>
              <w:pStyle w:val="block"/>
              <w:spacing w:after="0" w:line="240" w:lineRule="auto"/>
              <w:ind w:left="0"/>
              <w:jc w:val="center"/>
              <w:rPr>
                <w:sz w:val="20"/>
              </w:rPr>
            </w:pPr>
          </w:p>
        </w:tc>
        <w:tc>
          <w:tcPr>
            <w:tcW w:w="1710" w:type="dxa"/>
            <w:tcBorders>
              <w:top w:val="single" w:sz="4" w:space="0" w:color="auto"/>
              <w:bottom w:val="double" w:sz="4" w:space="0" w:color="auto"/>
            </w:tcBorders>
            <w:shd w:val="clear" w:color="auto" w:fill="auto"/>
            <w:vAlign w:val="bottom"/>
          </w:tcPr>
          <w:p w14:paraId="12C6964D" w14:textId="1AF3A190" w:rsidR="0044583A" w:rsidRPr="00795E13" w:rsidRDefault="00EA4A3C" w:rsidP="0020071F">
            <w:pPr>
              <w:pStyle w:val="block"/>
              <w:spacing w:after="0" w:line="240" w:lineRule="auto"/>
              <w:ind w:left="-96" w:right="-83"/>
              <w:jc w:val="center"/>
              <w:rPr>
                <w:b/>
                <w:bCs/>
                <w:sz w:val="20"/>
              </w:rPr>
            </w:pPr>
            <w:r w:rsidRPr="00EA4A3C">
              <w:rPr>
                <w:b/>
                <w:bCs/>
                <w:sz w:val="20"/>
              </w:rPr>
              <w:t>238,356</w:t>
            </w:r>
          </w:p>
        </w:tc>
      </w:tr>
      <w:tr w:rsidR="00CC3B61" w:rsidRPr="002E2E92" w14:paraId="35DD7880" w14:textId="77777777" w:rsidTr="00CE4651">
        <w:trPr>
          <w:tblHeader/>
        </w:trPr>
        <w:tc>
          <w:tcPr>
            <w:tcW w:w="2358" w:type="dxa"/>
            <w:shd w:val="clear" w:color="auto" w:fill="auto"/>
            <w:vAlign w:val="bottom"/>
          </w:tcPr>
          <w:p w14:paraId="4C8C4FDF" w14:textId="77777777" w:rsidR="00CC3B61" w:rsidRPr="002E2E92" w:rsidRDefault="00CC3B61" w:rsidP="0020071F">
            <w:pPr>
              <w:pStyle w:val="block"/>
              <w:spacing w:after="0" w:line="240" w:lineRule="auto"/>
              <w:ind w:left="0" w:right="-146"/>
              <w:rPr>
                <w:i/>
                <w:iCs/>
                <w:sz w:val="20"/>
                <w:lang w:val="en-US" w:bidi="th-TH"/>
              </w:rPr>
            </w:pPr>
          </w:p>
        </w:tc>
        <w:tc>
          <w:tcPr>
            <w:tcW w:w="1612" w:type="dxa"/>
            <w:shd w:val="clear" w:color="auto" w:fill="auto"/>
            <w:vAlign w:val="bottom"/>
          </w:tcPr>
          <w:p w14:paraId="3DE10D0E" w14:textId="77777777" w:rsidR="00CC3B61" w:rsidRPr="002E2E92" w:rsidRDefault="00CC3B61" w:rsidP="0020071F">
            <w:pPr>
              <w:pStyle w:val="block"/>
              <w:spacing w:after="0" w:line="240" w:lineRule="auto"/>
              <w:ind w:left="-135" w:right="-146"/>
              <w:jc w:val="center"/>
              <w:rPr>
                <w:sz w:val="20"/>
              </w:rPr>
            </w:pPr>
          </w:p>
        </w:tc>
        <w:tc>
          <w:tcPr>
            <w:tcW w:w="1710" w:type="dxa"/>
            <w:shd w:val="clear" w:color="auto" w:fill="auto"/>
            <w:vAlign w:val="bottom"/>
          </w:tcPr>
          <w:p w14:paraId="7DBEB344" w14:textId="77777777" w:rsidR="00CC3B61" w:rsidRPr="002E2E92" w:rsidRDefault="00CC3B61" w:rsidP="0020071F">
            <w:pPr>
              <w:pStyle w:val="block"/>
              <w:spacing w:after="0" w:line="240" w:lineRule="auto"/>
              <w:ind w:left="-70" w:right="-146"/>
              <w:jc w:val="center"/>
              <w:rPr>
                <w:sz w:val="20"/>
              </w:rPr>
            </w:pPr>
          </w:p>
        </w:tc>
        <w:tc>
          <w:tcPr>
            <w:tcW w:w="1440" w:type="dxa"/>
            <w:shd w:val="clear" w:color="auto" w:fill="auto"/>
            <w:vAlign w:val="bottom"/>
          </w:tcPr>
          <w:p w14:paraId="17F02819" w14:textId="77777777" w:rsidR="00CC3B61" w:rsidRPr="002E2E92" w:rsidRDefault="00CC3B61" w:rsidP="0020071F">
            <w:pPr>
              <w:pStyle w:val="block"/>
              <w:spacing w:after="0" w:line="240" w:lineRule="auto"/>
              <w:ind w:left="0"/>
              <w:jc w:val="center"/>
              <w:rPr>
                <w:sz w:val="20"/>
              </w:rPr>
            </w:pPr>
          </w:p>
        </w:tc>
        <w:tc>
          <w:tcPr>
            <w:tcW w:w="270" w:type="dxa"/>
            <w:shd w:val="clear" w:color="auto" w:fill="auto"/>
            <w:vAlign w:val="bottom"/>
          </w:tcPr>
          <w:p w14:paraId="733F0C3D" w14:textId="77777777" w:rsidR="00CC3B61" w:rsidRPr="002E2E92" w:rsidRDefault="00CC3B61" w:rsidP="0020071F">
            <w:pPr>
              <w:pStyle w:val="block"/>
              <w:spacing w:after="0" w:line="240" w:lineRule="auto"/>
              <w:ind w:left="0"/>
              <w:jc w:val="center"/>
              <w:rPr>
                <w:sz w:val="20"/>
              </w:rPr>
            </w:pPr>
          </w:p>
        </w:tc>
        <w:tc>
          <w:tcPr>
            <w:tcW w:w="1710" w:type="dxa"/>
            <w:tcBorders>
              <w:top w:val="double" w:sz="4" w:space="0" w:color="auto"/>
            </w:tcBorders>
            <w:shd w:val="clear" w:color="auto" w:fill="auto"/>
            <w:vAlign w:val="bottom"/>
          </w:tcPr>
          <w:p w14:paraId="54C57319" w14:textId="77777777" w:rsidR="00CC3B61" w:rsidRPr="002E2E92" w:rsidRDefault="00CC3B61" w:rsidP="0020071F">
            <w:pPr>
              <w:pStyle w:val="block"/>
              <w:spacing w:after="0" w:line="240" w:lineRule="auto"/>
              <w:ind w:left="-96" w:right="-83"/>
              <w:jc w:val="center"/>
              <w:rPr>
                <w:sz w:val="20"/>
              </w:rPr>
            </w:pPr>
          </w:p>
        </w:tc>
      </w:tr>
    </w:tbl>
    <w:p w14:paraId="1D12387E" w14:textId="77777777" w:rsidR="00F57CEF" w:rsidRDefault="00F57CEF" w:rsidP="00F57CEF">
      <w:pPr>
        <w:tabs>
          <w:tab w:val="left" w:pos="450"/>
        </w:tabs>
        <w:spacing w:line="240" w:lineRule="atLeast"/>
        <w:ind w:left="340"/>
        <w:rPr>
          <w:rFonts w:eastAsia="Arial Unicode MS"/>
          <w:b/>
          <w:bCs/>
          <w:sz w:val="24"/>
          <w:szCs w:val="24"/>
        </w:rPr>
      </w:pPr>
    </w:p>
    <w:p w14:paraId="5F0DFCFC" w14:textId="77777777" w:rsidR="000017ED" w:rsidRPr="00ED05D1" w:rsidRDefault="000017ED">
      <w:pPr>
        <w:pStyle w:val="Heading1"/>
        <w:ind w:left="540" w:hanging="540"/>
        <w:jc w:val="left"/>
        <w:rPr>
          <w:rFonts w:eastAsia="Arial Unicode MS"/>
        </w:rPr>
      </w:pPr>
      <w:r w:rsidRPr="00ED05D1">
        <w:rPr>
          <w:rFonts w:eastAsia="Arial Unicode MS"/>
        </w:rPr>
        <w:t>Commitments</w:t>
      </w:r>
      <w:r w:rsidR="005B12C3" w:rsidRPr="00ED05D1">
        <w:rPr>
          <w:rFonts w:eastAsia="Arial Unicode MS"/>
        </w:rPr>
        <w:t xml:space="preserve"> </w:t>
      </w:r>
      <w:r w:rsidR="00655DA8" w:rsidRPr="00ED05D1">
        <w:rPr>
          <w:rFonts w:eastAsia="Arial Unicode MS"/>
        </w:rPr>
        <w:t>with non-related parties</w:t>
      </w:r>
    </w:p>
    <w:p w14:paraId="36AF26C4" w14:textId="77777777" w:rsidR="00C33352" w:rsidRPr="00655F8C" w:rsidRDefault="00C33352" w:rsidP="00C33352">
      <w:pPr>
        <w:spacing w:line="240" w:lineRule="atLeast"/>
        <w:ind w:left="340"/>
        <w:jc w:val="both"/>
        <w:rPr>
          <w:rFonts w:eastAsia="Arial Unicode MS"/>
          <w:b/>
          <w:bCs/>
          <w:sz w:val="24"/>
          <w:szCs w:val="24"/>
        </w:rPr>
      </w:pPr>
    </w:p>
    <w:tbl>
      <w:tblPr>
        <w:tblW w:w="9181" w:type="dxa"/>
        <w:tblInd w:w="439" w:type="dxa"/>
        <w:tblLayout w:type="fixed"/>
        <w:tblCellMar>
          <w:left w:w="79" w:type="dxa"/>
          <w:right w:w="79" w:type="dxa"/>
        </w:tblCellMar>
        <w:tblLook w:val="0000" w:firstRow="0" w:lastRow="0" w:firstColumn="0" w:lastColumn="0" w:noHBand="0" w:noVBand="0"/>
      </w:tblPr>
      <w:tblGrid>
        <w:gridCol w:w="6120"/>
        <w:gridCol w:w="1440"/>
        <w:gridCol w:w="181"/>
        <w:gridCol w:w="1440"/>
      </w:tblGrid>
      <w:tr w:rsidR="00C33352" w:rsidRPr="00CE4651" w14:paraId="3AB409D4" w14:textId="77777777" w:rsidTr="00CE4651">
        <w:trPr>
          <w:cantSplit/>
          <w:tblHeader/>
        </w:trPr>
        <w:tc>
          <w:tcPr>
            <w:tcW w:w="6120" w:type="dxa"/>
          </w:tcPr>
          <w:p w14:paraId="786EF129" w14:textId="77777777" w:rsidR="00C33352" w:rsidRPr="00CE4651" w:rsidRDefault="00C33352" w:rsidP="00810E75">
            <w:pPr>
              <w:spacing w:line="240" w:lineRule="atLeast"/>
              <w:ind w:left="100"/>
              <w:rPr>
                <w:b/>
                <w:bCs/>
              </w:rPr>
            </w:pPr>
          </w:p>
          <w:p w14:paraId="5326A86E" w14:textId="77777777" w:rsidR="00B87548" w:rsidRPr="00CE4651" w:rsidRDefault="00B87548" w:rsidP="00810E75">
            <w:pPr>
              <w:spacing w:line="240" w:lineRule="atLeast"/>
              <w:ind w:left="100"/>
              <w:rPr>
                <w:b/>
                <w:bCs/>
                <w:i/>
                <w:iCs/>
              </w:rPr>
            </w:pPr>
          </w:p>
          <w:p w14:paraId="0D186B97" w14:textId="7E0CD7D0" w:rsidR="00C33352" w:rsidRPr="00CE4651" w:rsidRDefault="00C33352" w:rsidP="00810E75">
            <w:pPr>
              <w:spacing w:line="240" w:lineRule="atLeast"/>
              <w:ind w:left="100"/>
              <w:rPr>
                <w:rFonts w:cs="Cordia New"/>
                <w:b/>
                <w:bCs/>
                <w:i/>
                <w:iCs/>
                <w:cs/>
              </w:rPr>
            </w:pPr>
            <w:proofErr w:type="gramStart"/>
            <w:r w:rsidRPr="00CE4651">
              <w:rPr>
                <w:b/>
                <w:bCs/>
                <w:i/>
                <w:iCs/>
              </w:rPr>
              <w:t>At</w:t>
            </w:r>
            <w:proofErr w:type="gramEnd"/>
            <w:r w:rsidRPr="00CE4651">
              <w:rPr>
                <w:b/>
                <w:bCs/>
                <w:i/>
                <w:iCs/>
              </w:rPr>
              <w:t xml:space="preserve"> </w:t>
            </w:r>
            <w:r w:rsidR="0049300C" w:rsidRPr="00CE4651">
              <w:rPr>
                <w:b/>
                <w:bCs/>
                <w:i/>
                <w:iCs/>
              </w:rPr>
              <w:t>3</w:t>
            </w:r>
            <w:r w:rsidR="000A5EB9" w:rsidRPr="00CE4651">
              <w:rPr>
                <w:b/>
                <w:bCs/>
                <w:i/>
                <w:iCs/>
              </w:rPr>
              <w:t>1</w:t>
            </w:r>
            <w:r w:rsidR="0049300C" w:rsidRPr="00CE4651">
              <w:rPr>
                <w:b/>
                <w:bCs/>
                <w:i/>
                <w:iCs/>
              </w:rPr>
              <w:t xml:space="preserve"> </w:t>
            </w:r>
            <w:r w:rsidR="000A5EB9" w:rsidRPr="00CE4651">
              <w:rPr>
                <w:b/>
                <w:bCs/>
                <w:i/>
                <w:iCs/>
              </w:rPr>
              <w:t>March</w:t>
            </w:r>
            <w:r w:rsidRPr="00CE4651">
              <w:rPr>
                <w:b/>
                <w:bCs/>
                <w:i/>
                <w:iCs/>
              </w:rPr>
              <w:t xml:space="preserve"> 202</w:t>
            </w:r>
            <w:r w:rsidR="000A5EB9" w:rsidRPr="00CE4651">
              <w:rPr>
                <w:b/>
                <w:bCs/>
                <w:i/>
                <w:iCs/>
              </w:rPr>
              <w:t>3</w:t>
            </w:r>
          </w:p>
        </w:tc>
        <w:tc>
          <w:tcPr>
            <w:tcW w:w="1440" w:type="dxa"/>
            <w:shd w:val="clear" w:color="auto" w:fill="auto"/>
          </w:tcPr>
          <w:p w14:paraId="7CE43B58" w14:textId="77777777" w:rsidR="00C33352" w:rsidRPr="00CE4651" w:rsidRDefault="00C33352" w:rsidP="00C33352">
            <w:pPr>
              <w:pStyle w:val="acctmergecolhdg"/>
              <w:spacing w:line="240" w:lineRule="atLeast"/>
              <w:rPr>
                <w:sz w:val="20"/>
              </w:rPr>
            </w:pPr>
            <w:r w:rsidRPr="00CE4651">
              <w:rPr>
                <w:sz w:val="20"/>
              </w:rPr>
              <w:t>Consolidated financial statements</w:t>
            </w:r>
          </w:p>
        </w:tc>
        <w:tc>
          <w:tcPr>
            <w:tcW w:w="181" w:type="dxa"/>
            <w:shd w:val="clear" w:color="auto" w:fill="auto"/>
          </w:tcPr>
          <w:p w14:paraId="5AC5A7B6" w14:textId="77777777" w:rsidR="00C33352" w:rsidRPr="00CE4651" w:rsidRDefault="00C33352" w:rsidP="00C33352">
            <w:pPr>
              <w:pStyle w:val="acctmergecolhdg"/>
              <w:spacing w:line="240" w:lineRule="atLeast"/>
              <w:rPr>
                <w:sz w:val="20"/>
              </w:rPr>
            </w:pPr>
          </w:p>
        </w:tc>
        <w:tc>
          <w:tcPr>
            <w:tcW w:w="1440" w:type="dxa"/>
            <w:shd w:val="clear" w:color="auto" w:fill="auto"/>
          </w:tcPr>
          <w:p w14:paraId="6BBFDDFC" w14:textId="77777777" w:rsidR="00C33352" w:rsidRPr="00CE4651" w:rsidRDefault="00C33352" w:rsidP="00C33352">
            <w:pPr>
              <w:pStyle w:val="acctmergecolhdg"/>
              <w:spacing w:line="240" w:lineRule="atLeast"/>
              <w:rPr>
                <w:sz w:val="20"/>
              </w:rPr>
            </w:pPr>
            <w:r w:rsidRPr="00CE4651">
              <w:rPr>
                <w:sz w:val="20"/>
              </w:rPr>
              <w:t>Separate financial statements</w:t>
            </w:r>
          </w:p>
        </w:tc>
      </w:tr>
      <w:tr w:rsidR="00C33352" w:rsidRPr="00CE4651" w14:paraId="27474372" w14:textId="77777777" w:rsidTr="00CE4651">
        <w:trPr>
          <w:cantSplit/>
          <w:tblHeader/>
        </w:trPr>
        <w:tc>
          <w:tcPr>
            <w:tcW w:w="6120" w:type="dxa"/>
          </w:tcPr>
          <w:p w14:paraId="27E9D878" w14:textId="77777777" w:rsidR="00C33352" w:rsidRPr="00CE4651" w:rsidRDefault="00C33352" w:rsidP="00810E75">
            <w:pPr>
              <w:ind w:left="100"/>
              <w:rPr>
                <w:i/>
                <w:iCs/>
              </w:rPr>
            </w:pPr>
          </w:p>
        </w:tc>
        <w:tc>
          <w:tcPr>
            <w:tcW w:w="3061" w:type="dxa"/>
            <w:gridSpan w:val="3"/>
          </w:tcPr>
          <w:p w14:paraId="51222DE3" w14:textId="77777777" w:rsidR="00C33352" w:rsidRPr="00CE4651" w:rsidRDefault="00C33352" w:rsidP="007E39AE">
            <w:pPr>
              <w:pStyle w:val="acctfourfigures"/>
              <w:tabs>
                <w:tab w:val="clear" w:pos="765"/>
              </w:tabs>
              <w:spacing w:line="240" w:lineRule="auto"/>
              <w:ind w:right="11"/>
              <w:jc w:val="center"/>
              <w:rPr>
                <w:i/>
                <w:iCs/>
                <w:sz w:val="20"/>
              </w:rPr>
            </w:pPr>
            <w:r w:rsidRPr="00CE4651">
              <w:rPr>
                <w:i/>
                <w:iCs/>
                <w:sz w:val="20"/>
              </w:rPr>
              <w:t>(</w:t>
            </w:r>
            <w:proofErr w:type="gramStart"/>
            <w:r w:rsidRPr="00CE4651">
              <w:rPr>
                <w:i/>
                <w:iCs/>
                <w:sz w:val="20"/>
              </w:rPr>
              <w:t>in</w:t>
            </w:r>
            <w:proofErr w:type="gramEnd"/>
            <w:r w:rsidRPr="00CE4651">
              <w:rPr>
                <w:i/>
                <w:iCs/>
                <w:sz w:val="20"/>
              </w:rPr>
              <w:t xml:space="preserve"> thousand Baht)</w:t>
            </w:r>
          </w:p>
        </w:tc>
      </w:tr>
      <w:tr w:rsidR="00C33352" w:rsidRPr="00CE4651" w14:paraId="2AE830F4" w14:textId="77777777" w:rsidTr="00CE4651">
        <w:trPr>
          <w:cantSplit/>
        </w:trPr>
        <w:tc>
          <w:tcPr>
            <w:tcW w:w="6120" w:type="dxa"/>
          </w:tcPr>
          <w:p w14:paraId="73F3280E" w14:textId="77777777" w:rsidR="00C33352" w:rsidRPr="00CE4651" w:rsidRDefault="00C33352" w:rsidP="00810E75">
            <w:pPr>
              <w:ind w:left="100"/>
              <w:rPr>
                <w:i/>
                <w:iCs/>
              </w:rPr>
            </w:pPr>
            <w:r w:rsidRPr="00CE4651">
              <w:rPr>
                <w:b/>
                <w:bCs/>
                <w:i/>
                <w:iCs/>
              </w:rPr>
              <w:t xml:space="preserve">Capital commitments </w:t>
            </w:r>
          </w:p>
        </w:tc>
        <w:tc>
          <w:tcPr>
            <w:tcW w:w="1440" w:type="dxa"/>
          </w:tcPr>
          <w:p w14:paraId="52549167" w14:textId="77777777" w:rsidR="00C33352" w:rsidRPr="00CE4651" w:rsidRDefault="00C33352" w:rsidP="007E39AE">
            <w:pPr>
              <w:pStyle w:val="acctfourfigures"/>
              <w:tabs>
                <w:tab w:val="clear" w:pos="765"/>
                <w:tab w:val="decimal" w:pos="1181"/>
              </w:tabs>
              <w:spacing w:line="240" w:lineRule="auto"/>
              <w:ind w:right="14"/>
              <w:rPr>
                <w:sz w:val="20"/>
              </w:rPr>
            </w:pPr>
          </w:p>
        </w:tc>
        <w:tc>
          <w:tcPr>
            <w:tcW w:w="181" w:type="dxa"/>
          </w:tcPr>
          <w:p w14:paraId="115B010D" w14:textId="77777777" w:rsidR="00C33352" w:rsidRPr="00CE4651" w:rsidRDefault="00C33352" w:rsidP="007E39AE">
            <w:pPr>
              <w:pStyle w:val="acctfourfigures"/>
              <w:spacing w:line="240" w:lineRule="auto"/>
              <w:rPr>
                <w:sz w:val="20"/>
              </w:rPr>
            </w:pPr>
          </w:p>
        </w:tc>
        <w:tc>
          <w:tcPr>
            <w:tcW w:w="1440" w:type="dxa"/>
          </w:tcPr>
          <w:p w14:paraId="6B440106" w14:textId="77777777" w:rsidR="00C33352" w:rsidRPr="00CE4651" w:rsidRDefault="00C33352" w:rsidP="007E39AE">
            <w:pPr>
              <w:pStyle w:val="acctfourfigures"/>
              <w:tabs>
                <w:tab w:val="clear" w:pos="765"/>
                <w:tab w:val="decimal" w:pos="994"/>
              </w:tabs>
              <w:spacing w:line="240" w:lineRule="auto"/>
              <w:ind w:right="14"/>
              <w:rPr>
                <w:sz w:val="20"/>
              </w:rPr>
            </w:pPr>
          </w:p>
        </w:tc>
      </w:tr>
      <w:tr w:rsidR="006437B1" w:rsidRPr="00CE4651" w14:paraId="4AD6DB1E" w14:textId="77777777" w:rsidTr="00CE4651">
        <w:trPr>
          <w:cantSplit/>
        </w:trPr>
        <w:tc>
          <w:tcPr>
            <w:tcW w:w="6120" w:type="dxa"/>
          </w:tcPr>
          <w:p w14:paraId="28AAB82A" w14:textId="77777777" w:rsidR="006437B1" w:rsidRPr="00CE4651" w:rsidRDefault="006437B1" w:rsidP="006437B1">
            <w:pPr>
              <w:ind w:left="100"/>
            </w:pPr>
            <w:r w:rsidRPr="00CE4651">
              <w:t>Buildings and other constructions</w:t>
            </w:r>
          </w:p>
        </w:tc>
        <w:tc>
          <w:tcPr>
            <w:tcW w:w="1440" w:type="dxa"/>
          </w:tcPr>
          <w:p w14:paraId="3867ED96" w14:textId="4C4D0E2E" w:rsidR="006437B1" w:rsidRPr="00CE4651" w:rsidRDefault="00745AC3" w:rsidP="006437B1">
            <w:pPr>
              <w:pStyle w:val="acctfourfigures"/>
              <w:tabs>
                <w:tab w:val="clear" w:pos="765"/>
                <w:tab w:val="decimal" w:pos="1181"/>
              </w:tabs>
              <w:spacing w:line="240" w:lineRule="auto"/>
              <w:ind w:right="14"/>
              <w:rPr>
                <w:sz w:val="20"/>
              </w:rPr>
            </w:pPr>
            <w:r w:rsidRPr="00CE4651">
              <w:rPr>
                <w:sz w:val="20"/>
              </w:rPr>
              <w:t>370</w:t>
            </w:r>
          </w:p>
        </w:tc>
        <w:tc>
          <w:tcPr>
            <w:tcW w:w="181" w:type="dxa"/>
          </w:tcPr>
          <w:p w14:paraId="06127487" w14:textId="77777777" w:rsidR="006437B1" w:rsidRPr="00CE4651" w:rsidRDefault="006437B1" w:rsidP="006437B1">
            <w:pPr>
              <w:pStyle w:val="acctfourfigures"/>
              <w:spacing w:line="240" w:lineRule="auto"/>
              <w:rPr>
                <w:sz w:val="20"/>
              </w:rPr>
            </w:pPr>
          </w:p>
        </w:tc>
        <w:tc>
          <w:tcPr>
            <w:tcW w:w="1440" w:type="dxa"/>
          </w:tcPr>
          <w:p w14:paraId="0D0D1B24" w14:textId="57012665" w:rsidR="006437B1" w:rsidRPr="00CE4651" w:rsidRDefault="00745AC3" w:rsidP="006437B1">
            <w:pPr>
              <w:pStyle w:val="acctfourfigures"/>
              <w:tabs>
                <w:tab w:val="clear" w:pos="765"/>
                <w:tab w:val="decimal" w:pos="1181"/>
              </w:tabs>
              <w:spacing w:line="240" w:lineRule="auto"/>
              <w:ind w:right="14"/>
              <w:rPr>
                <w:sz w:val="20"/>
              </w:rPr>
            </w:pPr>
            <w:r w:rsidRPr="00CE4651">
              <w:rPr>
                <w:sz w:val="20"/>
              </w:rPr>
              <w:t>370</w:t>
            </w:r>
          </w:p>
        </w:tc>
      </w:tr>
      <w:tr w:rsidR="006437B1" w:rsidRPr="00CE4651" w14:paraId="22E4A744" w14:textId="77777777" w:rsidTr="00CE4651">
        <w:trPr>
          <w:cantSplit/>
        </w:trPr>
        <w:tc>
          <w:tcPr>
            <w:tcW w:w="6120" w:type="dxa"/>
          </w:tcPr>
          <w:p w14:paraId="3C446B79" w14:textId="77777777" w:rsidR="006437B1" w:rsidRPr="00CE4651" w:rsidRDefault="006437B1" w:rsidP="006437B1">
            <w:pPr>
              <w:tabs>
                <w:tab w:val="decimal" w:pos="470"/>
              </w:tabs>
              <w:ind w:left="100"/>
              <w:jc w:val="both"/>
              <w:rPr>
                <w:b/>
                <w:bCs/>
              </w:rPr>
            </w:pPr>
            <w:r w:rsidRPr="00CE4651">
              <w:rPr>
                <w:b/>
                <w:bCs/>
              </w:rPr>
              <w:t>Total</w:t>
            </w:r>
          </w:p>
        </w:tc>
        <w:tc>
          <w:tcPr>
            <w:tcW w:w="1440" w:type="dxa"/>
            <w:tcBorders>
              <w:top w:val="single" w:sz="4" w:space="0" w:color="auto"/>
              <w:bottom w:val="double" w:sz="4" w:space="0" w:color="auto"/>
            </w:tcBorders>
          </w:tcPr>
          <w:p w14:paraId="27DBDCE5" w14:textId="2DAF0FFB" w:rsidR="006437B1" w:rsidRPr="00CE4651" w:rsidRDefault="00745AC3" w:rsidP="006437B1">
            <w:pPr>
              <w:pStyle w:val="acctfourfigures"/>
              <w:tabs>
                <w:tab w:val="clear" w:pos="765"/>
                <w:tab w:val="decimal" w:pos="1181"/>
              </w:tabs>
              <w:spacing w:line="240" w:lineRule="auto"/>
              <w:ind w:right="14"/>
              <w:rPr>
                <w:b/>
                <w:bCs/>
                <w:sz w:val="20"/>
              </w:rPr>
            </w:pPr>
            <w:r w:rsidRPr="00CE4651">
              <w:rPr>
                <w:b/>
                <w:bCs/>
                <w:sz w:val="20"/>
              </w:rPr>
              <w:t>370</w:t>
            </w:r>
          </w:p>
        </w:tc>
        <w:tc>
          <w:tcPr>
            <w:tcW w:w="181" w:type="dxa"/>
          </w:tcPr>
          <w:p w14:paraId="38B61229" w14:textId="77777777" w:rsidR="006437B1" w:rsidRPr="00CE4651" w:rsidRDefault="006437B1" w:rsidP="006437B1">
            <w:pPr>
              <w:pStyle w:val="acctfourfigures"/>
              <w:spacing w:line="240" w:lineRule="auto"/>
              <w:rPr>
                <w:b/>
                <w:bCs/>
                <w:sz w:val="20"/>
              </w:rPr>
            </w:pPr>
          </w:p>
        </w:tc>
        <w:tc>
          <w:tcPr>
            <w:tcW w:w="1440" w:type="dxa"/>
            <w:tcBorders>
              <w:top w:val="single" w:sz="4" w:space="0" w:color="auto"/>
              <w:bottom w:val="double" w:sz="4" w:space="0" w:color="auto"/>
            </w:tcBorders>
          </w:tcPr>
          <w:p w14:paraId="3BE387FC" w14:textId="7D045EDC" w:rsidR="006437B1" w:rsidRPr="00CE4651" w:rsidRDefault="00745AC3" w:rsidP="006437B1">
            <w:pPr>
              <w:pStyle w:val="acctfourfigures"/>
              <w:tabs>
                <w:tab w:val="clear" w:pos="765"/>
                <w:tab w:val="decimal" w:pos="1181"/>
              </w:tabs>
              <w:spacing w:line="240" w:lineRule="auto"/>
              <w:ind w:right="14"/>
              <w:rPr>
                <w:b/>
                <w:bCs/>
                <w:sz w:val="20"/>
              </w:rPr>
            </w:pPr>
            <w:r w:rsidRPr="00CE4651">
              <w:rPr>
                <w:b/>
                <w:bCs/>
                <w:sz w:val="20"/>
              </w:rPr>
              <w:t>370</w:t>
            </w:r>
          </w:p>
        </w:tc>
      </w:tr>
      <w:tr w:rsidR="006437B1" w:rsidRPr="00CE4651" w14:paraId="6F00A10F" w14:textId="77777777" w:rsidTr="00CE4651">
        <w:trPr>
          <w:cantSplit/>
        </w:trPr>
        <w:tc>
          <w:tcPr>
            <w:tcW w:w="6120" w:type="dxa"/>
          </w:tcPr>
          <w:p w14:paraId="38F19194" w14:textId="77777777" w:rsidR="006437B1" w:rsidRPr="00CE4651" w:rsidRDefault="006437B1" w:rsidP="006437B1">
            <w:pPr>
              <w:ind w:left="100"/>
              <w:rPr>
                <w:b/>
                <w:bCs/>
              </w:rPr>
            </w:pPr>
          </w:p>
        </w:tc>
        <w:tc>
          <w:tcPr>
            <w:tcW w:w="1440" w:type="dxa"/>
          </w:tcPr>
          <w:p w14:paraId="266AA53F" w14:textId="77777777" w:rsidR="006437B1" w:rsidRPr="00CE4651" w:rsidRDefault="006437B1" w:rsidP="006437B1">
            <w:pPr>
              <w:pStyle w:val="acctfourfigures"/>
              <w:tabs>
                <w:tab w:val="clear" w:pos="765"/>
                <w:tab w:val="decimal" w:pos="1181"/>
              </w:tabs>
              <w:spacing w:line="240" w:lineRule="auto"/>
              <w:ind w:right="14"/>
              <w:rPr>
                <w:b/>
                <w:bCs/>
                <w:sz w:val="20"/>
              </w:rPr>
            </w:pPr>
          </w:p>
        </w:tc>
        <w:tc>
          <w:tcPr>
            <w:tcW w:w="181" w:type="dxa"/>
          </w:tcPr>
          <w:p w14:paraId="64522A7E" w14:textId="77777777" w:rsidR="006437B1" w:rsidRPr="00CE4651" w:rsidRDefault="006437B1" w:rsidP="006437B1">
            <w:pPr>
              <w:pStyle w:val="acctfourfigures"/>
              <w:spacing w:line="240" w:lineRule="auto"/>
              <w:rPr>
                <w:sz w:val="20"/>
              </w:rPr>
            </w:pPr>
          </w:p>
        </w:tc>
        <w:tc>
          <w:tcPr>
            <w:tcW w:w="1440" w:type="dxa"/>
          </w:tcPr>
          <w:p w14:paraId="3F34FDFD" w14:textId="77777777" w:rsidR="006437B1" w:rsidRPr="00CE4651" w:rsidRDefault="006437B1" w:rsidP="006437B1">
            <w:pPr>
              <w:pStyle w:val="acctfourfigures"/>
              <w:tabs>
                <w:tab w:val="clear" w:pos="765"/>
                <w:tab w:val="decimal" w:pos="994"/>
              </w:tabs>
              <w:spacing w:line="240" w:lineRule="auto"/>
              <w:ind w:right="14"/>
              <w:rPr>
                <w:b/>
                <w:bCs/>
                <w:sz w:val="20"/>
              </w:rPr>
            </w:pPr>
          </w:p>
        </w:tc>
      </w:tr>
      <w:tr w:rsidR="006437B1" w:rsidRPr="00CE4651" w14:paraId="32A67D7F" w14:textId="77777777" w:rsidTr="00CE4651">
        <w:trPr>
          <w:cantSplit/>
        </w:trPr>
        <w:tc>
          <w:tcPr>
            <w:tcW w:w="6120" w:type="dxa"/>
          </w:tcPr>
          <w:p w14:paraId="062FA79A" w14:textId="77777777" w:rsidR="006437B1" w:rsidRPr="00CE4651" w:rsidRDefault="006437B1" w:rsidP="006437B1">
            <w:pPr>
              <w:ind w:left="100"/>
              <w:rPr>
                <w:b/>
                <w:bCs/>
                <w:i/>
                <w:iCs/>
              </w:rPr>
            </w:pPr>
            <w:r w:rsidRPr="00CE4651">
              <w:rPr>
                <w:b/>
                <w:bCs/>
                <w:i/>
                <w:iCs/>
              </w:rPr>
              <w:t>Other commitments</w:t>
            </w:r>
          </w:p>
        </w:tc>
        <w:tc>
          <w:tcPr>
            <w:tcW w:w="1440" w:type="dxa"/>
          </w:tcPr>
          <w:p w14:paraId="6D3D68D4" w14:textId="77777777" w:rsidR="006437B1" w:rsidRPr="00CE4651" w:rsidRDefault="006437B1" w:rsidP="006437B1">
            <w:pPr>
              <w:pStyle w:val="acctfourfigures"/>
              <w:tabs>
                <w:tab w:val="clear" w:pos="765"/>
                <w:tab w:val="decimal" w:pos="1181"/>
              </w:tabs>
              <w:spacing w:line="240" w:lineRule="auto"/>
              <w:ind w:right="14"/>
              <w:rPr>
                <w:b/>
                <w:bCs/>
                <w:sz w:val="20"/>
              </w:rPr>
            </w:pPr>
          </w:p>
        </w:tc>
        <w:tc>
          <w:tcPr>
            <w:tcW w:w="181" w:type="dxa"/>
          </w:tcPr>
          <w:p w14:paraId="67EB7B75" w14:textId="77777777" w:rsidR="006437B1" w:rsidRPr="00CE4651" w:rsidRDefault="006437B1" w:rsidP="006437B1">
            <w:pPr>
              <w:pStyle w:val="acctfourfigures"/>
              <w:spacing w:line="240" w:lineRule="auto"/>
              <w:rPr>
                <w:sz w:val="20"/>
              </w:rPr>
            </w:pPr>
          </w:p>
        </w:tc>
        <w:tc>
          <w:tcPr>
            <w:tcW w:w="1440" w:type="dxa"/>
          </w:tcPr>
          <w:p w14:paraId="4FEC2DD1" w14:textId="77777777" w:rsidR="006437B1" w:rsidRPr="00CE4651" w:rsidRDefault="006437B1" w:rsidP="006437B1">
            <w:pPr>
              <w:pStyle w:val="acctfourfigures"/>
              <w:tabs>
                <w:tab w:val="clear" w:pos="765"/>
                <w:tab w:val="decimal" w:pos="994"/>
              </w:tabs>
              <w:spacing w:line="240" w:lineRule="auto"/>
              <w:ind w:right="14"/>
              <w:rPr>
                <w:b/>
                <w:bCs/>
                <w:sz w:val="20"/>
              </w:rPr>
            </w:pPr>
          </w:p>
        </w:tc>
      </w:tr>
      <w:tr w:rsidR="0097025E" w:rsidRPr="00CE4651" w14:paraId="1D7D7489" w14:textId="77777777" w:rsidTr="00CE4651">
        <w:trPr>
          <w:cantSplit/>
        </w:trPr>
        <w:tc>
          <w:tcPr>
            <w:tcW w:w="6120" w:type="dxa"/>
          </w:tcPr>
          <w:p w14:paraId="3829516C" w14:textId="77777777" w:rsidR="0097025E" w:rsidRPr="00CE4651" w:rsidRDefault="0097025E" w:rsidP="0097025E">
            <w:pPr>
              <w:ind w:left="100"/>
            </w:pPr>
            <w:r w:rsidRPr="00CE4651">
              <w:t>Unused letters of credit for goods and supplies</w:t>
            </w:r>
          </w:p>
        </w:tc>
        <w:tc>
          <w:tcPr>
            <w:tcW w:w="1440" w:type="dxa"/>
          </w:tcPr>
          <w:p w14:paraId="24255F5F" w14:textId="6566A359" w:rsidR="0097025E" w:rsidRPr="00CE4651" w:rsidRDefault="0097025E" w:rsidP="0097025E">
            <w:pPr>
              <w:pStyle w:val="acctfourfigures"/>
              <w:tabs>
                <w:tab w:val="clear" w:pos="765"/>
                <w:tab w:val="decimal" w:pos="1181"/>
              </w:tabs>
              <w:spacing w:line="240" w:lineRule="auto"/>
              <w:ind w:right="14"/>
              <w:rPr>
                <w:sz w:val="20"/>
              </w:rPr>
            </w:pPr>
            <w:r w:rsidRPr="00CE4651">
              <w:rPr>
                <w:sz w:val="20"/>
              </w:rPr>
              <w:t>871,778</w:t>
            </w:r>
          </w:p>
        </w:tc>
        <w:tc>
          <w:tcPr>
            <w:tcW w:w="181" w:type="dxa"/>
          </w:tcPr>
          <w:p w14:paraId="48C88FC2" w14:textId="77777777" w:rsidR="0097025E" w:rsidRPr="00CE4651" w:rsidRDefault="0097025E" w:rsidP="0097025E">
            <w:pPr>
              <w:pStyle w:val="acctfourfigures"/>
              <w:spacing w:line="240" w:lineRule="auto"/>
              <w:rPr>
                <w:sz w:val="20"/>
              </w:rPr>
            </w:pPr>
          </w:p>
        </w:tc>
        <w:tc>
          <w:tcPr>
            <w:tcW w:w="1440" w:type="dxa"/>
          </w:tcPr>
          <w:p w14:paraId="513FF3EC" w14:textId="407BA317" w:rsidR="0097025E" w:rsidRPr="00CE4651" w:rsidRDefault="0097025E" w:rsidP="0097025E">
            <w:pPr>
              <w:pStyle w:val="acctfourfigures"/>
              <w:tabs>
                <w:tab w:val="clear" w:pos="765"/>
                <w:tab w:val="decimal" w:pos="1186"/>
              </w:tabs>
              <w:spacing w:line="240" w:lineRule="auto"/>
              <w:ind w:right="14"/>
              <w:rPr>
                <w:sz w:val="20"/>
              </w:rPr>
            </w:pPr>
            <w:r w:rsidRPr="00CE4651">
              <w:rPr>
                <w:sz w:val="20"/>
              </w:rPr>
              <w:t>871,778</w:t>
            </w:r>
          </w:p>
        </w:tc>
      </w:tr>
      <w:tr w:rsidR="0097025E" w:rsidRPr="00CE4651" w14:paraId="37277BAC" w14:textId="77777777" w:rsidTr="00CE4651">
        <w:trPr>
          <w:cantSplit/>
        </w:trPr>
        <w:tc>
          <w:tcPr>
            <w:tcW w:w="6120" w:type="dxa"/>
          </w:tcPr>
          <w:p w14:paraId="70EC7067" w14:textId="77777777" w:rsidR="0097025E" w:rsidRPr="00CE4651" w:rsidRDefault="0097025E" w:rsidP="0097025E">
            <w:pPr>
              <w:ind w:left="100"/>
            </w:pPr>
            <w:r w:rsidRPr="00CE4651">
              <w:t>Purchase orders for goods and supplies</w:t>
            </w:r>
          </w:p>
        </w:tc>
        <w:tc>
          <w:tcPr>
            <w:tcW w:w="1440" w:type="dxa"/>
          </w:tcPr>
          <w:p w14:paraId="39A107F2" w14:textId="2D956C0B" w:rsidR="0097025E" w:rsidRPr="00CE4651" w:rsidRDefault="0097025E" w:rsidP="0097025E">
            <w:pPr>
              <w:pStyle w:val="acctfourfigures"/>
              <w:tabs>
                <w:tab w:val="clear" w:pos="765"/>
                <w:tab w:val="decimal" w:pos="1181"/>
              </w:tabs>
              <w:spacing w:line="240" w:lineRule="auto"/>
              <w:ind w:right="14"/>
              <w:rPr>
                <w:sz w:val="20"/>
              </w:rPr>
            </w:pPr>
            <w:r w:rsidRPr="00CE4651">
              <w:rPr>
                <w:sz w:val="20"/>
              </w:rPr>
              <w:t>2,480</w:t>
            </w:r>
          </w:p>
        </w:tc>
        <w:tc>
          <w:tcPr>
            <w:tcW w:w="181" w:type="dxa"/>
          </w:tcPr>
          <w:p w14:paraId="71BA915F" w14:textId="77777777" w:rsidR="0097025E" w:rsidRPr="00CE4651" w:rsidRDefault="0097025E" w:rsidP="0097025E">
            <w:pPr>
              <w:pStyle w:val="acctfourfigures"/>
              <w:spacing w:line="240" w:lineRule="auto"/>
              <w:rPr>
                <w:sz w:val="20"/>
              </w:rPr>
            </w:pPr>
          </w:p>
        </w:tc>
        <w:tc>
          <w:tcPr>
            <w:tcW w:w="1440" w:type="dxa"/>
          </w:tcPr>
          <w:p w14:paraId="1D67EE23" w14:textId="0F22E874" w:rsidR="0097025E" w:rsidRPr="00CE4651" w:rsidRDefault="0097025E" w:rsidP="0097025E">
            <w:pPr>
              <w:pStyle w:val="acctfourfigures"/>
              <w:tabs>
                <w:tab w:val="clear" w:pos="765"/>
                <w:tab w:val="decimal" w:pos="1186"/>
              </w:tabs>
              <w:spacing w:line="240" w:lineRule="auto"/>
              <w:ind w:right="14"/>
              <w:rPr>
                <w:sz w:val="20"/>
              </w:rPr>
            </w:pPr>
            <w:r w:rsidRPr="00CE4651">
              <w:rPr>
                <w:sz w:val="20"/>
              </w:rPr>
              <w:t>2,480</w:t>
            </w:r>
          </w:p>
        </w:tc>
      </w:tr>
      <w:tr w:rsidR="0097025E" w:rsidRPr="00CE4651" w14:paraId="29400621" w14:textId="77777777" w:rsidTr="00CE4651">
        <w:trPr>
          <w:cantSplit/>
        </w:trPr>
        <w:tc>
          <w:tcPr>
            <w:tcW w:w="6120" w:type="dxa"/>
          </w:tcPr>
          <w:p w14:paraId="00C04FDA" w14:textId="77777777" w:rsidR="0097025E" w:rsidRPr="00CE4651" w:rsidRDefault="0097025E" w:rsidP="0097025E">
            <w:pPr>
              <w:ind w:left="100" w:right="98"/>
            </w:pPr>
            <w:r w:rsidRPr="00CE4651">
              <w:t xml:space="preserve">Bank guarantees </w:t>
            </w:r>
          </w:p>
        </w:tc>
        <w:tc>
          <w:tcPr>
            <w:tcW w:w="1440" w:type="dxa"/>
          </w:tcPr>
          <w:p w14:paraId="6CC413EB" w14:textId="585EAC40" w:rsidR="0097025E" w:rsidRPr="00CE4651" w:rsidRDefault="0097025E" w:rsidP="0097025E">
            <w:pPr>
              <w:pStyle w:val="acctfourfigures"/>
              <w:tabs>
                <w:tab w:val="clear" w:pos="765"/>
                <w:tab w:val="decimal" w:pos="1181"/>
              </w:tabs>
              <w:spacing w:line="240" w:lineRule="auto"/>
              <w:ind w:right="11"/>
              <w:rPr>
                <w:sz w:val="20"/>
              </w:rPr>
            </w:pPr>
            <w:r w:rsidRPr="00CE4651">
              <w:rPr>
                <w:sz w:val="20"/>
              </w:rPr>
              <w:t>1,054,546</w:t>
            </w:r>
          </w:p>
        </w:tc>
        <w:tc>
          <w:tcPr>
            <w:tcW w:w="181" w:type="dxa"/>
          </w:tcPr>
          <w:p w14:paraId="393D0147" w14:textId="77777777" w:rsidR="0097025E" w:rsidRPr="00CE4651" w:rsidRDefault="0097025E" w:rsidP="0097025E">
            <w:pPr>
              <w:pStyle w:val="acctfourfigures"/>
              <w:spacing w:line="240" w:lineRule="auto"/>
              <w:rPr>
                <w:sz w:val="20"/>
              </w:rPr>
            </w:pPr>
          </w:p>
        </w:tc>
        <w:tc>
          <w:tcPr>
            <w:tcW w:w="1440" w:type="dxa"/>
          </w:tcPr>
          <w:p w14:paraId="7466DD2D" w14:textId="25481D07" w:rsidR="0097025E" w:rsidRPr="00CE4651" w:rsidRDefault="0097025E" w:rsidP="0097025E">
            <w:pPr>
              <w:pStyle w:val="acctfourfigures"/>
              <w:tabs>
                <w:tab w:val="clear" w:pos="765"/>
                <w:tab w:val="decimal" w:pos="814"/>
              </w:tabs>
              <w:spacing w:line="240" w:lineRule="auto"/>
              <w:ind w:right="98"/>
              <w:jc w:val="right"/>
              <w:rPr>
                <w:sz w:val="20"/>
              </w:rPr>
            </w:pPr>
            <w:r w:rsidRPr="00CE4651">
              <w:rPr>
                <w:sz w:val="20"/>
              </w:rPr>
              <w:t>1,054,546</w:t>
            </w:r>
          </w:p>
        </w:tc>
      </w:tr>
      <w:tr w:rsidR="0097025E" w:rsidRPr="00CE4651" w14:paraId="226D8752" w14:textId="77777777" w:rsidTr="00CE4651">
        <w:trPr>
          <w:cantSplit/>
        </w:trPr>
        <w:tc>
          <w:tcPr>
            <w:tcW w:w="6120" w:type="dxa"/>
          </w:tcPr>
          <w:p w14:paraId="1837E05B" w14:textId="77777777" w:rsidR="0097025E" w:rsidRPr="00CE4651" w:rsidRDefault="0097025E" w:rsidP="0097025E">
            <w:pPr>
              <w:ind w:left="100" w:right="98"/>
            </w:pPr>
            <w:r w:rsidRPr="00CE4651">
              <w:t>Other agreements</w:t>
            </w:r>
          </w:p>
        </w:tc>
        <w:tc>
          <w:tcPr>
            <w:tcW w:w="1440" w:type="dxa"/>
          </w:tcPr>
          <w:p w14:paraId="32A6B7A9" w14:textId="4302ED50" w:rsidR="0097025E" w:rsidRPr="00CE4651" w:rsidRDefault="0097025E" w:rsidP="0097025E">
            <w:pPr>
              <w:pStyle w:val="acctfourfigures"/>
              <w:tabs>
                <w:tab w:val="clear" w:pos="765"/>
                <w:tab w:val="decimal" w:pos="1181"/>
              </w:tabs>
              <w:spacing w:line="240" w:lineRule="auto"/>
              <w:ind w:right="11"/>
              <w:rPr>
                <w:sz w:val="20"/>
              </w:rPr>
            </w:pPr>
            <w:r w:rsidRPr="00CE4651">
              <w:rPr>
                <w:sz w:val="20"/>
              </w:rPr>
              <w:t>4,468</w:t>
            </w:r>
          </w:p>
        </w:tc>
        <w:tc>
          <w:tcPr>
            <w:tcW w:w="181" w:type="dxa"/>
          </w:tcPr>
          <w:p w14:paraId="40E09580" w14:textId="77777777" w:rsidR="0097025E" w:rsidRPr="00CE4651" w:rsidRDefault="0097025E" w:rsidP="0097025E">
            <w:pPr>
              <w:pStyle w:val="acctfourfigures"/>
              <w:spacing w:line="240" w:lineRule="auto"/>
              <w:rPr>
                <w:sz w:val="20"/>
              </w:rPr>
            </w:pPr>
          </w:p>
        </w:tc>
        <w:tc>
          <w:tcPr>
            <w:tcW w:w="1440" w:type="dxa"/>
          </w:tcPr>
          <w:p w14:paraId="02D437CE" w14:textId="5AC34F0D" w:rsidR="0097025E" w:rsidRPr="00CE4651" w:rsidRDefault="0097025E" w:rsidP="0097025E">
            <w:pPr>
              <w:pStyle w:val="acctfourfigures"/>
              <w:tabs>
                <w:tab w:val="clear" w:pos="765"/>
                <w:tab w:val="decimal" w:pos="814"/>
              </w:tabs>
              <w:spacing w:line="240" w:lineRule="auto"/>
              <w:ind w:right="98"/>
              <w:jc w:val="right"/>
              <w:rPr>
                <w:sz w:val="20"/>
              </w:rPr>
            </w:pPr>
            <w:r w:rsidRPr="00CE4651">
              <w:rPr>
                <w:sz w:val="20"/>
              </w:rPr>
              <w:t>4,468</w:t>
            </w:r>
          </w:p>
        </w:tc>
      </w:tr>
      <w:tr w:rsidR="0097025E" w:rsidRPr="00CE4651" w14:paraId="617DCDCD" w14:textId="77777777" w:rsidTr="00CE4651">
        <w:trPr>
          <w:cantSplit/>
        </w:trPr>
        <w:tc>
          <w:tcPr>
            <w:tcW w:w="6120" w:type="dxa"/>
          </w:tcPr>
          <w:p w14:paraId="5EED1215" w14:textId="77777777" w:rsidR="0097025E" w:rsidRPr="00CE4651" w:rsidRDefault="0097025E" w:rsidP="0097025E">
            <w:pPr>
              <w:ind w:left="100"/>
              <w:rPr>
                <w:b/>
                <w:bCs/>
              </w:rPr>
            </w:pPr>
            <w:r w:rsidRPr="00CE4651">
              <w:rPr>
                <w:b/>
                <w:bCs/>
              </w:rPr>
              <w:t>Total</w:t>
            </w:r>
          </w:p>
        </w:tc>
        <w:tc>
          <w:tcPr>
            <w:tcW w:w="1440" w:type="dxa"/>
            <w:tcBorders>
              <w:top w:val="single" w:sz="4" w:space="0" w:color="auto"/>
              <w:bottom w:val="double" w:sz="4" w:space="0" w:color="auto"/>
            </w:tcBorders>
          </w:tcPr>
          <w:p w14:paraId="47DB9070" w14:textId="6256FCA3" w:rsidR="0097025E" w:rsidRPr="00CE4651" w:rsidRDefault="0097025E" w:rsidP="0097025E">
            <w:pPr>
              <w:pStyle w:val="acctfourfigures"/>
              <w:tabs>
                <w:tab w:val="clear" w:pos="765"/>
                <w:tab w:val="decimal" w:pos="1181"/>
              </w:tabs>
              <w:spacing w:line="240" w:lineRule="auto"/>
              <w:ind w:right="11"/>
              <w:rPr>
                <w:rFonts w:cs="Cordia New"/>
                <w:b/>
                <w:bCs/>
                <w:sz w:val="20"/>
                <w:lang w:bidi="th-TH"/>
              </w:rPr>
            </w:pPr>
            <w:r w:rsidRPr="00CE4651">
              <w:rPr>
                <w:b/>
                <w:bCs/>
                <w:sz w:val="20"/>
              </w:rPr>
              <w:t>1,933,272</w:t>
            </w:r>
          </w:p>
        </w:tc>
        <w:tc>
          <w:tcPr>
            <w:tcW w:w="181" w:type="dxa"/>
          </w:tcPr>
          <w:p w14:paraId="4D40E63D" w14:textId="77777777" w:rsidR="0097025E" w:rsidRPr="00CE4651" w:rsidRDefault="0097025E" w:rsidP="0097025E">
            <w:pPr>
              <w:pStyle w:val="acctfourfigures"/>
              <w:spacing w:line="240" w:lineRule="auto"/>
              <w:rPr>
                <w:b/>
                <w:bCs/>
                <w:sz w:val="20"/>
              </w:rPr>
            </w:pPr>
          </w:p>
        </w:tc>
        <w:tc>
          <w:tcPr>
            <w:tcW w:w="1440" w:type="dxa"/>
            <w:tcBorders>
              <w:top w:val="single" w:sz="4" w:space="0" w:color="auto"/>
              <w:bottom w:val="double" w:sz="4" w:space="0" w:color="auto"/>
            </w:tcBorders>
          </w:tcPr>
          <w:p w14:paraId="4DCD8BEC" w14:textId="553CF26C" w:rsidR="0097025E" w:rsidRPr="00CE4651" w:rsidRDefault="0097025E" w:rsidP="0097025E">
            <w:pPr>
              <w:pStyle w:val="acctfourfigures"/>
              <w:tabs>
                <w:tab w:val="clear" w:pos="765"/>
                <w:tab w:val="decimal" w:pos="1181"/>
              </w:tabs>
              <w:spacing w:line="240" w:lineRule="auto"/>
              <w:ind w:right="11"/>
              <w:rPr>
                <w:b/>
                <w:bCs/>
                <w:sz w:val="20"/>
              </w:rPr>
            </w:pPr>
            <w:r w:rsidRPr="00CE4651">
              <w:rPr>
                <w:b/>
                <w:bCs/>
                <w:sz w:val="20"/>
              </w:rPr>
              <w:t>1,933,272</w:t>
            </w:r>
          </w:p>
        </w:tc>
      </w:tr>
    </w:tbl>
    <w:p w14:paraId="324D0EFC" w14:textId="77777777" w:rsidR="004A251D" w:rsidRPr="00CE4651" w:rsidRDefault="004A251D" w:rsidP="00D6334D">
      <w:pPr>
        <w:tabs>
          <w:tab w:val="left" w:pos="630"/>
        </w:tabs>
        <w:spacing w:line="240" w:lineRule="atLeast"/>
        <w:ind w:left="630" w:right="-29" w:hanging="90"/>
        <w:jc w:val="thaiDistribute"/>
        <w:rPr>
          <w:rFonts w:cs="Cordia New"/>
        </w:rPr>
      </w:pPr>
    </w:p>
    <w:p w14:paraId="5144A766" w14:textId="77777777" w:rsidR="008724E2" w:rsidRPr="00CE4651" w:rsidRDefault="008724E2" w:rsidP="00810E75">
      <w:pPr>
        <w:ind w:left="540" w:right="-25"/>
        <w:jc w:val="both"/>
        <w:rPr>
          <w:rFonts w:cs="Cordia New"/>
          <w:i/>
          <w:iCs/>
        </w:rPr>
      </w:pPr>
      <w:r w:rsidRPr="00CE4651">
        <w:rPr>
          <w:rFonts w:cs="Cordia New"/>
          <w:i/>
          <w:iCs/>
        </w:rPr>
        <w:t>Steel-frame product service agreement</w:t>
      </w:r>
    </w:p>
    <w:p w14:paraId="51D6C354" w14:textId="77777777" w:rsidR="008724E2" w:rsidRPr="00CE4651" w:rsidRDefault="008724E2" w:rsidP="008724E2">
      <w:pPr>
        <w:tabs>
          <w:tab w:val="left" w:pos="630"/>
        </w:tabs>
        <w:spacing w:line="240" w:lineRule="atLeast"/>
        <w:ind w:left="630" w:right="-29" w:hanging="90"/>
        <w:jc w:val="thaiDistribute"/>
        <w:rPr>
          <w:rFonts w:cs="Cordia New"/>
          <w:i/>
          <w:iCs/>
        </w:rPr>
      </w:pPr>
    </w:p>
    <w:p w14:paraId="37104E19" w14:textId="77777777" w:rsidR="008724E2" w:rsidRPr="00CE4651" w:rsidRDefault="008724E2" w:rsidP="00810E75">
      <w:pPr>
        <w:ind w:left="540" w:right="-25"/>
        <w:jc w:val="both"/>
        <w:rPr>
          <w:rFonts w:cs="Cordia New"/>
        </w:rPr>
      </w:pPr>
      <w:r w:rsidRPr="00CE4651">
        <w:rPr>
          <w:rFonts w:cs="Cordia New"/>
        </w:rPr>
        <w:t>The Company entered into a steel frame product service agreement with MIHAMA STEEL LOGISTICS CO., LTD. to obtain the logistic services for shipping the goods to port in Japan, which included coordination with the customer, loading and storage until delivery. As well as the inspection services, additional repair any damage on ship. The service fee is based on weight or project volume as the condition in agreements and relevant market considerations. On the condition, unless either party thereto gives written notice to the other of its intention to terminate this agreement not later than 6 months prior to the expiration date.</w:t>
      </w:r>
    </w:p>
    <w:p w14:paraId="0790F418" w14:textId="77777777" w:rsidR="008724E2" w:rsidRPr="00CE4651" w:rsidRDefault="008724E2" w:rsidP="00D6334D">
      <w:pPr>
        <w:tabs>
          <w:tab w:val="left" w:pos="630"/>
        </w:tabs>
        <w:spacing w:line="240" w:lineRule="atLeast"/>
        <w:ind w:left="630" w:right="-29" w:hanging="90"/>
        <w:jc w:val="thaiDistribute"/>
        <w:rPr>
          <w:rFonts w:cs="Cordia New"/>
        </w:rPr>
      </w:pPr>
    </w:p>
    <w:p w14:paraId="084DE7F4" w14:textId="77777777" w:rsidR="004A251D" w:rsidRPr="00CE4651" w:rsidRDefault="004A251D" w:rsidP="004A251D">
      <w:pPr>
        <w:tabs>
          <w:tab w:val="left" w:pos="540"/>
        </w:tabs>
        <w:spacing w:line="240" w:lineRule="atLeast"/>
        <w:ind w:left="540" w:right="-29"/>
        <w:jc w:val="thaiDistribute"/>
        <w:rPr>
          <w:rFonts w:cs="Cordia New"/>
          <w:i/>
          <w:iCs/>
        </w:rPr>
      </w:pPr>
      <w:r w:rsidRPr="00CE4651">
        <w:rPr>
          <w:rFonts w:cs="Cordia New"/>
          <w:i/>
          <w:iCs/>
        </w:rPr>
        <w:t>Hiring job search agent agreement</w:t>
      </w:r>
    </w:p>
    <w:p w14:paraId="2FC83676" w14:textId="77777777" w:rsidR="004A251D" w:rsidRPr="00CE4651" w:rsidRDefault="004A251D" w:rsidP="004A251D">
      <w:pPr>
        <w:tabs>
          <w:tab w:val="left" w:pos="540"/>
        </w:tabs>
        <w:spacing w:line="240" w:lineRule="atLeast"/>
        <w:ind w:left="540" w:right="-29"/>
        <w:jc w:val="thaiDistribute"/>
        <w:rPr>
          <w:rFonts w:cs="Cordia New"/>
          <w:i/>
          <w:iCs/>
        </w:rPr>
      </w:pPr>
    </w:p>
    <w:p w14:paraId="2EDE16E6" w14:textId="77777777" w:rsidR="004A251D" w:rsidRPr="00CE4651" w:rsidRDefault="0020071F" w:rsidP="004A251D">
      <w:pPr>
        <w:tabs>
          <w:tab w:val="left" w:pos="540"/>
        </w:tabs>
        <w:spacing w:line="240" w:lineRule="atLeast"/>
        <w:ind w:left="540" w:right="-29"/>
        <w:jc w:val="thaiDistribute"/>
        <w:rPr>
          <w:rFonts w:cs="Cordia New"/>
        </w:rPr>
      </w:pPr>
      <w:r w:rsidRPr="00CE4651">
        <w:rPr>
          <w:rFonts w:cs="Cordia New"/>
        </w:rPr>
        <w:t>On 1 December 2018, the Company entered into job search agreement with Creation Import Distribution Inc. Such company will be an agent in negotiating with the new customers under the rate of service fee specified in 2 years agreement. If either party does not give the advance notice not less than 3 months, it considers as the extension of this agreement.</w:t>
      </w:r>
    </w:p>
    <w:p w14:paraId="19213AB7" w14:textId="77777777" w:rsidR="002D611E" w:rsidRPr="00CE4651" w:rsidRDefault="002D611E" w:rsidP="004A251D">
      <w:pPr>
        <w:tabs>
          <w:tab w:val="left" w:pos="540"/>
        </w:tabs>
        <w:spacing w:line="240" w:lineRule="atLeast"/>
        <w:ind w:left="540" w:right="-29"/>
        <w:jc w:val="thaiDistribute"/>
        <w:rPr>
          <w:rFonts w:cs="Cordia New"/>
        </w:rPr>
      </w:pPr>
    </w:p>
    <w:p w14:paraId="125E06E0" w14:textId="61EB25DC" w:rsidR="00ED05D1" w:rsidRPr="00ED05D1" w:rsidRDefault="00ED05D1">
      <w:pPr>
        <w:pStyle w:val="Heading1"/>
        <w:ind w:left="540" w:hanging="540"/>
        <w:jc w:val="left"/>
        <w:rPr>
          <w:rFonts w:eastAsia="Arial Unicode MS"/>
        </w:rPr>
      </w:pPr>
      <w:r>
        <w:rPr>
          <w:rFonts w:eastAsia="Arial Unicode MS"/>
        </w:rPr>
        <w:t>Events after the reporting period</w:t>
      </w:r>
    </w:p>
    <w:p w14:paraId="1DDB3414" w14:textId="77777777" w:rsidR="00CE4651" w:rsidRPr="00CE4651" w:rsidRDefault="00CE4651" w:rsidP="00CE4651">
      <w:pPr>
        <w:tabs>
          <w:tab w:val="left" w:pos="540"/>
        </w:tabs>
        <w:spacing w:line="240" w:lineRule="atLeast"/>
        <w:ind w:left="540" w:right="-29"/>
        <w:jc w:val="thaiDistribute"/>
        <w:rPr>
          <w:rFonts w:cs="Cordia New"/>
        </w:rPr>
      </w:pPr>
    </w:p>
    <w:p w14:paraId="63A0F6B8" w14:textId="1749E57D" w:rsidR="00CE4651" w:rsidRPr="00CE4651" w:rsidRDefault="00CE4651" w:rsidP="00CE4651">
      <w:pPr>
        <w:tabs>
          <w:tab w:val="left" w:pos="540"/>
        </w:tabs>
        <w:spacing w:line="240" w:lineRule="atLeast"/>
        <w:ind w:left="540" w:right="-29"/>
        <w:jc w:val="thaiDistribute"/>
        <w:rPr>
          <w:rFonts w:cs="Cordia New"/>
        </w:rPr>
      </w:pPr>
      <w:r>
        <w:rPr>
          <w:rFonts w:cs="Cordia New"/>
        </w:rPr>
        <w:t>At the Annual General Meeting of Shareholders held on 17 April 2023, the Shareholders approved the appropriation cash dividends based on the operating profit for the year 2022 of Baht 0.20 per share, totaling Ba</w:t>
      </w:r>
      <w:r w:rsidRPr="00151431">
        <w:rPr>
          <w:rFonts w:cs="Cordia New"/>
        </w:rPr>
        <w:t>ht 95.40 million, which was paid to the Shareholders on 8 May 20</w:t>
      </w:r>
      <w:r>
        <w:rPr>
          <w:rFonts w:cs="Cordia New"/>
        </w:rPr>
        <w:t>23.</w:t>
      </w:r>
    </w:p>
    <w:p w14:paraId="24E67F68" w14:textId="06FAEE9F" w:rsidR="00C33352" w:rsidRPr="00ED05D1" w:rsidRDefault="004214C9">
      <w:pPr>
        <w:pStyle w:val="Heading1"/>
        <w:ind w:left="540" w:hanging="540"/>
        <w:jc w:val="left"/>
        <w:rPr>
          <w:rFonts w:eastAsia="Arial Unicode MS"/>
        </w:rPr>
      </w:pPr>
      <w:r w:rsidRPr="00CE4651">
        <w:rPr>
          <w:rFonts w:cs="Cordia New"/>
          <w:b w:val="0"/>
          <w:bCs w:val="0"/>
          <w:color w:val="auto"/>
          <w:sz w:val="20"/>
          <w:szCs w:val="20"/>
        </w:rPr>
        <w:br w:type="page"/>
      </w:r>
      <w:r w:rsidR="00C33352" w:rsidRPr="00ED05D1">
        <w:rPr>
          <w:rFonts w:eastAsia="Arial Unicode MS"/>
        </w:rPr>
        <w:t xml:space="preserve">Functional </w:t>
      </w:r>
      <w:r w:rsidR="00F30496" w:rsidRPr="00ED05D1">
        <w:rPr>
          <w:rFonts w:eastAsia="Arial Unicode MS"/>
        </w:rPr>
        <w:t>c</w:t>
      </w:r>
      <w:r w:rsidR="00C33352" w:rsidRPr="00ED05D1">
        <w:rPr>
          <w:rFonts w:eastAsia="Arial Unicode MS"/>
        </w:rPr>
        <w:t xml:space="preserve">urrency financial </w:t>
      </w:r>
      <w:r w:rsidR="002970A3" w:rsidRPr="00ED05D1">
        <w:rPr>
          <w:rFonts w:eastAsia="Arial Unicode MS"/>
        </w:rPr>
        <w:t>statements</w:t>
      </w:r>
    </w:p>
    <w:p w14:paraId="39B28E6D" w14:textId="77777777" w:rsidR="00C33352" w:rsidRPr="003B7955" w:rsidRDefault="00C33352" w:rsidP="00C33352">
      <w:pPr>
        <w:spacing w:line="240" w:lineRule="atLeast"/>
        <w:jc w:val="both"/>
        <w:rPr>
          <w:rFonts w:eastAsia="Arial Unicode MS"/>
          <w:b/>
          <w:bCs/>
        </w:rPr>
      </w:pPr>
    </w:p>
    <w:p w14:paraId="120EB6AE" w14:textId="0DD75DF2" w:rsidR="0083287D" w:rsidRPr="003B7955" w:rsidRDefault="00F50EDE" w:rsidP="00F50EDE">
      <w:pPr>
        <w:spacing w:line="240" w:lineRule="atLeast"/>
        <w:ind w:left="540"/>
        <w:jc w:val="both"/>
        <w:rPr>
          <w:rFonts w:eastAsia="Arial Unicode MS"/>
        </w:rPr>
      </w:pPr>
      <w:r w:rsidRPr="003B7955">
        <w:rPr>
          <w:rFonts w:eastAsia="Arial Unicode MS"/>
        </w:rPr>
        <w:t xml:space="preserve">The statements of financial position as </w:t>
      </w:r>
      <w:proofErr w:type="gramStart"/>
      <w:r w:rsidRPr="003B7955">
        <w:rPr>
          <w:rFonts w:eastAsia="Arial Unicode MS"/>
        </w:rPr>
        <w:t>at</w:t>
      </w:r>
      <w:proofErr w:type="gramEnd"/>
      <w:r w:rsidRPr="003B7955">
        <w:rPr>
          <w:rFonts w:eastAsia="Arial Unicode MS"/>
        </w:rPr>
        <w:t xml:space="preserve"> </w:t>
      </w:r>
      <w:r w:rsidR="0049300C" w:rsidRPr="003B7955">
        <w:rPr>
          <w:rFonts w:eastAsia="Arial Unicode MS"/>
        </w:rPr>
        <w:t>3</w:t>
      </w:r>
      <w:r w:rsidR="000A5EB9" w:rsidRPr="003B7955">
        <w:rPr>
          <w:rFonts w:eastAsia="Arial Unicode MS"/>
        </w:rPr>
        <w:t>1</w:t>
      </w:r>
      <w:r w:rsidR="0049300C" w:rsidRPr="003B7955">
        <w:rPr>
          <w:rFonts w:eastAsia="Arial Unicode MS"/>
        </w:rPr>
        <w:t xml:space="preserve"> </w:t>
      </w:r>
      <w:r w:rsidR="000A5EB9" w:rsidRPr="003B7955">
        <w:rPr>
          <w:rFonts w:eastAsia="Arial Unicode MS"/>
        </w:rPr>
        <w:t>March</w:t>
      </w:r>
      <w:r w:rsidR="00FA3575" w:rsidRPr="003B7955">
        <w:rPr>
          <w:rFonts w:eastAsia="Arial Unicode MS"/>
        </w:rPr>
        <w:t xml:space="preserve"> </w:t>
      </w:r>
      <w:r w:rsidR="008368EB" w:rsidRPr="003B7955">
        <w:rPr>
          <w:rFonts w:eastAsia="Arial Unicode MS"/>
        </w:rPr>
        <w:t>202</w:t>
      </w:r>
      <w:r w:rsidR="000A5EB9" w:rsidRPr="003B7955">
        <w:rPr>
          <w:rFonts w:eastAsia="Arial Unicode MS"/>
        </w:rPr>
        <w:t>3</w:t>
      </w:r>
      <w:r w:rsidRPr="003B7955">
        <w:rPr>
          <w:rFonts w:eastAsia="Arial Unicode MS"/>
        </w:rPr>
        <w:t xml:space="preserve"> and</w:t>
      </w:r>
      <w:r w:rsidR="008368EB" w:rsidRPr="003B7955">
        <w:rPr>
          <w:rFonts w:eastAsia="Arial Unicode MS"/>
        </w:rPr>
        <w:t xml:space="preserve"> 31 December</w:t>
      </w:r>
      <w:r w:rsidRPr="003B7955">
        <w:rPr>
          <w:rFonts w:eastAsia="Arial Unicode MS"/>
        </w:rPr>
        <w:t xml:space="preserve"> </w:t>
      </w:r>
      <w:r w:rsidRPr="003B7955">
        <w:rPr>
          <w:rFonts w:eastAsia="Arial Unicode MS"/>
          <w:cs/>
        </w:rPr>
        <w:t>20</w:t>
      </w:r>
      <w:r w:rsidR="00D176CF" w:rsidRPr="003B7955">
        <w:rPr>
          <w:rFonts w:eastAsia="Arial Unicode MS"/>
        </w:rPr>
        <w:t>2</w:t>
      </w:r>
      <w:r w:rsidR="000A5EB9" w:rsidRPr="003B7955">
        <w:rPr>
          <w:rFonts w:eastAsia="Arial Unicode MS"/>
        </w:rPr>
        <w:t>2</w:t>
      </w:r>
      <w:r w:rsidRPr="003B7955">
        <w:rPr>
          <w:rFonts w:eastAsia="Arial Unicode MS"/>
        </w:rPr>
        <w:t xml:space="preserve"> and statements of comprehensive income </w:t>
      </w:r>
      <w:r w:rsidR="000F242E" w:rsidRPr="003B7955">
        <w:rPr>
          <w:rFonts w:eastAsia="Arial Unicode MS"/>
        </w:rPr>
        <w:t xml:space="preserve">for the </w:t>
      </w:r>
      <w:r w:rsidR="00C64E2C" w:rsidRPr="003B7955">
        <w:rPr>
          <w:rFonts w:eastAsia="Arial Unicode MS"/>
        </w:rPr>
        <w:t xml:space="preserve">three-month </w:t>
      </w:r>
      <w:r w:rsidR="000F242E" w:rsidRPr="003B7955">
        <w:rPr>
          <w:rFonts w:eastAsia="Arial Unicode MS"/>
        </w:rPr>
        <w:t>period</w:t>
      </w:r>
      <w:r w:rsidR="00C64E2C" w:rsidRPr="003B7955">
        <w:rPr>
          <w:rFonts w:eastAsia="Arial Unicode MS"/>
        </w:rPr>
        <w:t>s</w:t>
      </w:r>
      <w:r w:rsidR="000F242E" w:rsidRPr="003B7955">
        <w:rPr>
          <w:rFonts w:eastAsia="Arial Unicode MS"/>
        </w:rPr>
        <w:t xml:space="preserve"> ended </w:t>
      </w:r>
      <w:r w:rsidR="00F7772B" w:rsidRPr="003B7955">
        <w:rPr>
          <w:rFonts w:eastAsia="Arial Unicode MS"/>
        </w:rPr>
        <w:t>3</w:t>
      </w:r>
      <w:r w:rsidR="000A5EB9" w:rsidRPr="003B7955">
        <w:rPr>
          <w:rFonts w:eastAsia="Arial Unicode MS"/>
        </w:rPr>
        <w:t>1</w:t>
      </w:r>
      <w:r w:rsidR="0049300C" w:rsidRPr="003B7955">
        <w:rPr>
          <w:rFonts w:eastAsia="Arial Unicode MS"/>
        </w:rPr>
        <w:t xml:space="preserve"> </w:t>
      </w:r>
      <w:r w:rsidR="000A5EB9" w:rsidRPr="003B7955">
        <w:rPr>
          <w:rFonts w:eastAsia="Arial Unicode MS"/>
        </w:rPr>
        <w:t>March</w:t>
      </w:r>
      <w:r w:rsidR="008368EB" w:rsidRPr="003B7955">
        <w:rPr>
          <w:rFonts w:eastAsia="Arial Unicode MS"/>
        </w:rPr>
        <w:t xml:space="preserve"> 202</w:t>
      </w:r>
      <w:r w:rsidR="000A5EB9" w:rsidRPr="003B7955">
        <w:rPr>
          <w:rFonts w:eastAsia="Arial Unicode MS"/>
        </w:rPr>
        <w:t>3</w:t>
      </w:r>
      <w:r w:rsidR="00D176CF" w:rsidRPr="003B7955">
        <w:rPr>
          <w:rFonts w:eastAsia="Arial Unicode MS"/>
        </w:rPr>
        <w:t xml:space="preserve"> and 202</w:t>
      </w:r>
      <w:r w:rsidR="000A5EB9" w:rsidRPr="003B7955">
        <w:rPr>
          <w:rFonts w:eastAsia="Arial Unicode MS"/>
        </w:rPr>
        <w:t>2</w:t>
      </w:r>
      <w:r w:rsidR="00FF3446" w:rsidRPr="003B7955">
        <w:rPr>
          <w:rFonts w:eastAsia="Arial Unicode MS"/>
        </w:rPr>
        <w:t xml:space="preserve"> </w:t>
      </w:r>
      <w:r w:rsidRPr="003B7955">
        <w:rPr>
          <w:rFonts w:eastAsia="Arial Unicode MS"/>
        </w:rPr>
        <w:t xml:space="preserve">presented in </w:t>
      </w:r>
      <w:r w:rsidR="0023601A" w:rsidRPr="003B7955">
        <w:rPr>
          <w:rFonts w:eastAsia="Arial Unicode MS" w:cs="Angsana New"/>
        </w:rPr>
        <w:t xml:space="preserve">Japanese Yen </w:t>
      </w:r>
      <w:r w:rsidRPr="003B7955">
        <w:rPr>
          <w:rFonts w:eastAsia="Arial Unicode MS"/>
        </w:rPr>
        <w:t>currency which is used in its operations as major sales and purchases transaction</w:t>
      </w:r>
      <w:r w:rsidR="00152DAF" w:rsidRPr="003B7955">
        <w:rPr>
          <w:rFonts w:eastAsia="Arial Unicode MS" w:cs="Angsana New"/>
        </w:rPr>
        <w:t>s</w:t>
      </w:r>
      <w:r w:rsidRPr="003B7955">
        <w:rPr>
          <w:rFonts w:eastAsia="Arial Unicode MS"/>
        </w:rPr>
        <w:t xml:space="preserve"> are denominated in </w:t>
      </w:r>
      <w:r w:rsidR="0023601A" w:rsidRPr="003B7955">
        <w:rPr>
          <w:rFonts w:eastAsia="Arial Unicode MS" w:cs="Angsana New"/>
        </w:rPr>
        <w:t>Japanese Yen</w:t>
      </w:r>
      <w:r w:rsidRPr="003B7955">
        <w:rPr>
          <w:rFonts w:eastAsia="Arial Unicode MS"/>
        </w:rPr>
        <w:t xml:space="preserve"> currency. The detail are as follows:</w:t>
      </w:r>
    </w:p>
    <w:p w14:paraId="4843D1E2" w14:textId="77777777" w:rsidR="000A5EB9" w:rsidRPr="003B7955" w:rsidRDefault="000A5EB9" w:rsidP="000A5EB9">
      <w:pPr>
        <w:spacing w:line="240" w:lineRule="atLeast"/>
        <w:jc w:val="both"/>
        <w:rPr>
          <w:rFonts w:eastAsia="Arial Unicode MS"/>
        </w:rPr>
      </w:pPr>
    </w:p>
    <w:tbl>
      <w:tblPr>
        <w:tblW w:w="9056" w:type="dxa"/>
        <w:tblInd w:w="574" w:type="dxa"/>
        <w:tblLayout w:type="fixed"/>
        <w:tblCellMar>
          <w:left w:w="79" w:type="dxa"/>
          <w:right w:w="79" w:type="dxa"/>
        </w:tblCellMar>
        <w:tblLook w:val="0000" w:firstRow="0" w:lastRow="0" w:firstColumn="0" w:lastColumn="0" w:noHBand="0" w:noVBand="0"/>
      </w:tblPr>
      <w:tblGrid>
        <w:gridCol w:w="3462"/>
        <w:gridCol w:w="1288"/>
        <w:gridCol w:w="195"/>
        <w:gridCol w:w="1296"/>
        <w:gridCol w:w="195"/>
        <w:gridCol w:w="1291"/>
        <w:gridCol w:w="181"/>
        <w:gridCol w:w="1148"/>
      </w:tblGrid>
      <w:tr w:rsidR="000A5EB9" w:rsidRPr="003B7955" w14:paraId="69B41E25" w14:textId="77777777" w:rsidTr="00574279">
        <w:trPr>
          <w:cantSplit/>
          <w:trHeight w:val="39"/>
          <w:tblHeader/>
        </w:trPr>
        <w:tc>
          <w:tcPr>
            <w:tcW w:w="3462" w:type="dxa"/>
          </w:tcPr>
          <w:p w14:paraId="6CD7AE28" w14:textId="77777777" w:rsidR="000A5EB9" w:rsidRPr="003B7955" w:rsidRDefault="000A5EB9" w:rsidP="00574279">
            <w:pPr>
              <w:ind w:left="157" w:hanging="157"/>
              <w:rPr>
                <w:b/>
                <w:bCs/>
                <w:i/>
                <w:iCs/>
              </w:rPr>
            </w:pPr>
          </w:p>
        </w:tc>
        <w:tc>
          <w:tcPr>
            <w:tcW w:w="2779" w:type="dxa"/>
            <w:gridSpan w:val="3"/>
          </w:tcPr>
          <w:p w14:paraId="29411351" w14:textId="77777777" w:rsidR="000A5EB9" w:rsidRPr="003B7955" w:rsidRDefault="000A5EB9" w:rsidP="00574279">
            <w:pPr>
              <w:jc w:val="center"/>
              <w:rPr>
                <w:b/>
                <w:bCs/>
              </w:rPr>
            </w:pPr>
            <w:r w:rsidRPr="003B7955">
              <w:rPr>
                <w:b/>
                <w:bCs/>
              </w:rPr>
              <w:t>Consolidated</w:t>
            </w:r>
          </w:p>
          <w:p w14:paraId="408EDBB9" w14:textId="77777777" w:rsidR="000A5EB9" w:rsidRPr="003B7955" w:rsidRDefault="000A5EB9" w:rsidP="00574279">
            <w:pPr>
              <w:jc w:val="center"/>
              <w:rPr>
                <w:b/>
                <w:bCs/>
              </w:rPr>
            </w:pPr>
            <w:r w:rsidRPr="003B7955">
              <w:rPr>
                <w:b/>
                <w:bCs/>
              </w:rPr>
              <w:t>financial statements</w:t>
            </w:r>
          </w:p>
        </w:tc>
        <w:tc>
          <w:tcPr>
            <w:tcW w:w="195" w:type="dxa"/>
          </w:tcPr>
          <w:p w14:paraId="4390251E" w14:textId="77777777" w:rsidR="000A5EB9" w:rsidRPr="003B7955" w:rsidRDefault="000A5EB9" w:rsidP="00574279">
            <w:pPr>
              <w:jc w:val="center"/>
              <w:rPr>
                <w:b/>
                <w:bCs/>
              </w:rPr>
            </w:pPr>
          </w:p>
        </w:tc>
        <w:tc>
          <w:tcPr>
            <w:tcW w:w="2620" w:type="dxa"/>
            <w:gridSpan w:val="3"/>
          </w:tcPr>
          <w:p w14:paraId="0BECD2BB" w14:textId="77777777" w:rsidR="000A5EB9" w:rsidRPr="003B7955" w:rsidRDefault="000A5EB9" w:rsidP="00574279">
            <w:pPr>
              <w:jc w:val="center"/>
              <w:rPr>
                <w:b/>
                <w:bCs/>
              </w:rPr>
            </w:pPr>
            <w:r w:rsidRPr="003B7955">
              <w:rPr>
                <w:b/>
                <w:bCs/>
              </w:rPr>
              <w:t>Separate</w:t>
            </w:r>
          </w:p>
          <w:p w14:paraId="175D19D1" w14:textId="77777777" w:rsidR="000A5EB9" w:rsidRPr="003B7955" w:rsidRDefault="000A5EB9" w:rsidP="00574279">
            <w:pPr>
              <w:jc w:val="center"/>
              <w:rPr>
                <w:b/>
                <w:bCs/>
              </w:rPr>
            </w:pPr>
            <w:r w:rsidRPr="003B7955">
              <w:rPr>
                <w:b/>
                <w:bCs/>
              </w:rPr>
              <w:t>financial statements</w:t>
            </w:r>
          </w:p>
        </w:tc>
      </w:tr>
      <w:tr w:rsidR="000A5EB9" w:rsidRPr="003B7955" w14:paraId="2C0A1414" w14:textId="77777777" w:rsidTr="00574279">
        <w:trPr>
          <w:cantSplit/>
          <w:tblHeader/>
        </w:trPr>
        <w:tc>
          <w:tcPr>
            <w:tcW w:w="3462" w:type="dxa"/>
          </w:tcPr>
          <w:p w14:paraId="63D7F199" w14:textId="77777777" w:rsidR="000A5EB9" w:rsidRPr="003B7955" w:rsidRDefault="000A5EB9" w:rsidP="000A5EB9">
            <w:pPr>
              <w:ind w:left="157" w:hanging="157"/>
              <w:rPr>
                <w:b/>
                <w:bCs/>
                <w:i/>
                <w:iCs/>
              </w:rPr>
            </w:pPr>
          </w:p>
        </w:tc>
        <w:tc>
          <w:tcPr>
            <w:tcW w:w="1288" w:type="dxa"/>
          </w:tcPr>
          <w:p w14:paraId="6E5C69B3" w14:textId="7D962EAF" w:rsidR="000A5EB9" w:rsidRPr="003B7955" w:rsidRDefault="000A5EB9" w:rsidP="000A5EB9">
            <w:pPr>
              <w:ind w:left="-80" w:right="-50"/>
              <w:jc w:val="center"/>
            </w:pPr>
            <w:r w:rsidRPr="003B7955">
              <w:t>31 March</w:t>
            </w:r>
          </w:p>
        </w:tc>
        <w:tc>
          <w:tcPr>
            <w:tcW w:w="195" w:type="dxa"/>
          </w:tcPr>
          <w:p w14:paraId="6A4FE02D" w14:textId="77777777" w:rsidR="000A5EB9" w:rsidRPr="003B7955" w:rsidRDefault="000A5EB9" w:rsidP="000A5EB9">
            <w:pPr>
              <w:ind w:left="-80" w:right="-50"/>
              <w:jc w:val="center"/>
            </w:pPr>
          </w:p>
        </w:tc>
        <w:tc>
          <w:tcPr>
            <w:tcW w:w="1296" w:type="dxa"/>
          </w:tcPr>
          <w:p w14:paraId="15580AC6" w14:textId="6B75ED13" w:rsidR="000A5EB9" w:rsidRPr="003B7955" w:rsidRDefault="000A5EB9" w:rsidP="000A5EB9">
            <w:pPr>
              <w:ind w:left="-80" w:right="-50"/>
              <w:jc w:val="center"/>
            </w:pPr>
            <w:r w:rsidRPr="003B7955">
              <w:t>31 December</w:t>
            </w:r>
          </w:p>
        </w:tc>
        <w:tc>
          <w:tcPr>
            <w:tcW w:w="195" w:type="dxa"/>
          </w:tcPr>
          <w:p w14:paraId="6DA1FB09" w14:textId="77777777" w:rsidR="000A5EB9" w:rsidRPr="003B7955" w:rsidRDefault="000A5EB9" w:rsidP="000A5EB9">
            <w:pPr>
              <w:ind w:left="-80" w:right="-50"/>
              <w:jc w:val="center"/>
            </w:pPr>
          </w:p>
        </w:tc>
        <w:tc>
          <w:tcPr>
            <w:tcW w:w="1291" w:type="dxa"/>
          </w:tcPr>
          <w:p w14:paraId="7A286F71" w14:textId="79C73476" w:rsidR="000A5EB9" w:rsidRPr="003B7955" w:rsidRDefault="000A5EB9" w:rsidP="000A5EB9">
            <w:pPr>
              <w:ind w:left="-80" w:right="-50"/>
              <w:jc w:val="center"/>
            </w:pPr>
            <w:r w:rsidRPr="003B7955">
              <w:t>31 March</w:t>
            </w:r>
          </w:p>
        </w:tc>
        <w:tc>
          <w:tcPr>
            <w:tcW w:w="181" w:type="dxa"/>
          </w:tcPr>
          <w:p w14:paraId="7C4846E5" w14:textId="77777777" w:rsidR="000A5EB9" w:rsidRPr="003B7955" w:rsidRDefault="000A5EB9" w:rsidP="000A5EB9">
            <w:pPr>
              <w:ind w:left="-80" w:right="-50"/>
              <w:jc w:val="center"/>
            </w:pPr>
          </w:p>
        </w:tc>
        <w:tc>
          <w:tcPr>
            <w:tcW w:w="1148" w:type="dxa"/>
          </w:tcPr>
          <w:p w14:paraId="7BD4C157" w14:textId="6A348D86" w:rsidR="000A5EB9" w:rsidRPr="003B7955" w:rsidRDefault="000A5EB9" w:rsidP="000A5EB9">
            <w:pPr>
              <w:ind w:left="-80" w:right="-50"/>
              <w:jc w:val="center"/>
            </w:pPr>
            <w:r w:rsidRPr="003B7955">
              <w:t>31 December</w:t>
            </w:r>
          </w:p>
        </w:tc>
      </w:tr>
      <w:tr w:rsidR="000A5EB9" w:rsidRPr="003B7955" w14:paraId="1A5750D1" w14:textId="77777777" w:rsidTr="00574279">
        <w:trPr>
          <w:cantSplit/>
          <w:tblHeader/>
        </w:trPr>
        <w:tc>
          <w:tcPr>
            <w:tcW w:w="3462" w:type="dxa"/>
          </w:tcPr>
          <w:p w14:paraId="3DF56CA0" w14:textId="77777777" w:rsidR="000A5EB9" w:rsidRPr="003B7955" w:rsidRDefault="000A5EB9" w:rsidP="000A5EB9">
            <w:pPr>
              <w:ind w:left="157" w:hanging="157"/>
              <w:rPr>
                <w:b/>
                <w:bCs/>
                <w:i/>
                <w:iCs/>
              </w:rPr>
            </w:pPr>
            <w:r w:rsidRPr="003B7955">
              <w:rPr>
                <w:b/>
                <w:bCs/>
                <w:i/>
                <w:iCs/>
              </w:rPr>
              <w:t xml:space="preserve">Statement of financial position </w:t>
            </w:r>
          </w:p>
        </w:tc>
        <w:tc>
          <w:tcPr>
            <w:tcW w:w="1288" w:type="dxa"/>
          </w:tcPr>
          <w:p w14:paraId="0B550148" w14:textId="18A38CE7" w:rsidR="000A5EB9" w:rsidRPr="003B7955" w:rsidRDefault="000A5EB9" w:rsidP="000A5EB9">
            <w:pPr>
              <w:ind w:left="-80" w:right="-50"/>
              <w:jc w:val="center"/>
            </w:pPr>
            <w:r w:rsidRPr="003B7955">
              <w:t>2023</w:t>
            </w:r>
          </w:p>
        </w:tc>
        <w:tc>
          <w:tcPr>
            <w:tcW w:w="195" w:type="dxa"/>
          </w:tcPr>
          <w:p w14:paraId="571EE1C0" w14:textId="77777777" w:rsidR="000A5EB9" w:rsidRPr="003B7955" w:rsidRDefault="000A5EB9" w:rsidP="000A5EB9">
            <w:pPr>
              <w:ind w:left="-80" w:right="-50"/>
              <w:jc w:val="center"/>
            </w:pPr>
          </w:p>
        </w:tc>
        <w:tc>
          <w:tcPr>
            <w:tcW w:w="1296" w:type="dxa"/>
          </w:tcPr>
          <w:p w14:paraId="56C75E3D" w14:textId="0B50F64A" w:rsidR="000A5EB9" w:rsidRPr="003B7955" w:rsidRDefault="000A5EB9" w:rsidP="000A5EB9">
            <w:pPr>
              <w:ind w:left="-80" w:right="-50"/>
              <w:jc w:val="center"/>
            </w:pPr>
            <w:r w:rsidRPr="003B7955">
              <w:t>2022</w:t>
            </w:r>
          </w:p>
        </w:tc>
        <w:tc>
          <w:tcPr>
            <w:tcW w:w="195" w:type="dxa"/>
          </w:tcPr>
          <w:p w14:paraId="39771BAF" w14:textId="77777777" w:rsidR="000A5EB9" w:rsidRPr="003B7955" w:rsidRDefault="000A5EB9" w:rsidP="000A5EB9">
            <w:pPr>
              <w:ind w:left="-80" w:right="-50"/>
              <w:jc w:val="center"/>
            </w:pPr>
          </w:p>
        </w:tc>
        <w:tc>
          <w:tcPr>
            <w:tcW w:w="1291" w:type="dxa"/>
          </w:tcPr>
          <w:p w14:paraId="296DD407" w14:textId="3DC693F8" w:rsidR="000A5EB9" w:rsidRPr="003B7955" w:rsidRDefault="000A5EB9" w:rsidP="000A5EB9">
            <w:pPr>
              <w:ind w:left="-80" w:right="-50"/>
              <w:jc w:val="center"/>
            </w:pPr>
            <w:r w:rsidRPr="003B7955">
              <w:t>2023</w:t>
            </w:r>
          </w:p>
        </w:tc>
        <w:tc>
          <w:tcPr>
            <w:tcW w:w="181" w:type="dxa"/>
          </w:tcPr>
          <w:p w14:paraId="756BE702" w14:textId="77777777" w:rsidR="000A5EB9" w:rsidRPr="003B7955" w:rsidRDefault="000A5EB9" w:rsidP="000A5EB9">
            <w:pPr>
              <w:ind w:left="-80" w:right="-50"/>
              <w:jc w:val="center"/>
            </w:pPr>
          </w:p>
        </w:tc>
        <w:tc>
          <w:tcPr>
            <w:tcW w:w="1148" w:type="dxa"/>
          </w:tcPr>
          <w:p w14:paraId="478A2918" w14:textId="307AAD4B" w:rsidR="000A5EB9" w:rsidRPr="003B7955" w:rsidRDefault="000A5EB9" w:rsidP="000A5EB9">
            <w:pPr>
              <w:ind w:left="-80" w:right="-50"/>
              <w:jc w:val="center"/>
            </w:pPr>
            <w:r w:rsidRPr="003B7955">
              <w:t>2022</w:t>
            </w:r>
          </w:p>
        </w:tc>
      </w:tr>
      <w:tr w:rsidR="000A5EB9" w:rsidRPr="003B7955" w14:paraId="4C527725" w14:textId="77777777" w:rsidTr="00574279">
        <w:trPr>
          <w:cantSplit/>
          <w:tblHeader/>
        </w:trPr>
        <w:tc>
          <w:tcPr>
            <w:tcW w:w="3462" w:type="dxa"/>
          </w:tcPr>
          <w:p w14:paraId="22C42643" w14:textId="77777777" w:rsidR="000A5EB9" w:rsidRPr="003B7955" w:rsidRDefault="000A5EB9" w:rsidP="000A5EB9">
            <w:pPr>
              <w:ind w:left="157" w:hanging="157"/>
            </w:pPr>
          </w:p>
        </w:tc>
        <w:tc>
          <w:tcPr>
            <w:tcW w:w="5594" w:type="dxa"/>
            <w:gridSpan w:val="7"/>
          </w:tcPr>
          <w:p w14:paraId="59FCA4FD" w14:textId="77777777" w:rsidR="000A5EB9" w:rsidRPr="003B7955" w:rsidRDefault="000A5EB9" w:rsidP="000A5EB9">
            <w:pPr>
              <w:jc w:val="center"/>
              <w:rPr>
                <w:i/>
                <w:iCs/>
              </w:rPr>
            </w:pPr>
            <w:r w:rsidRPr="003B7955">
              <w:rPr>
                <w:i/>
                <w:iCs/>
              </w:rPr>
              <w:t>(</w:t>
            </w:r>
            <w:proofErr w:type="gramStart"/>
            <w:r w:rsidRPr="003B7955">
              <w:rPr>
                <w:i/>
                <w:iCs/>
              </w:rPr>
              <w:t>in</w:t>
            </w:r>
            <w:proofErr w:type="gramEnd"/>
            <w:r w:rsidRPr="003B7955">
              <w:rPr>
                <w:i/>
                <w:iCs/>
              </w:rPr>
              <w:t xml:space="preserve"> thousand Yen)</w:t>
            </w:r>
          </w:p>
        </w:tc>
      </w:tr>
      <w:tr w:rsidR="000A5EB9" w:rsidRPr="003B7955" w14:paraId="5C6CD89F" w14:textId="77777777" w:rsidTr="00574279">
        <w:trPr>
          <w:cantSplit/>
          <w:trHeight w:val="227"/>
        </w:trPr>
        <w:tc>
          <w:tcPr>
            <w:tcW w:w="3462" w:type="dxa"/>
          </w:tcPr>
          <w:p w14:paraId="12B19C3D" w14:textId="77777777" w:rsidR="000A5EB9" w:rsidRPr="003B7955" w:rsidRDefault="000A5EB9" w:rsidP="000A5EB9">
            <w:pPr>
              <w:ind w:left="157" w:hanging="157"/>
              <w:rPr>
                <w:b/>
                <w:bCs/>
              </w:rPr>
            </w:pPr>
            <w:r w:rsidRPr="003B7955">
              <w:rPr>
                <w:b/>
                <w:bCs/>
              </w:rPr>
              <w:t>Assets</w:t>
            </w:r>
          </w:p>
        </w:tc>
        <w:tc>
          <w:tcPr>
            <w:tcW w:w="1288" w:type="dxa"/>
            <w:shd w:val="clear" w:color="auto" w:fill="auto"/>
            <w:vAlign w:val="bottom"/>
          </w:tcPr>
          <w:p w14:paraId="42C382D0" w14:textId="77777777" w:rsidR="000A5EB9" w:rsidRPr="003B7955" w:rsidRDefault="000A5EB9" w:rsidP="000A5EB9"/>
        </w:tc>
        <w:tc>
          <w:tcPr>
            <w:tcW w:w="195" w:type="dxa"/>
            <w:tcBorders>
              <w:left w:val="nil"/>
            </w:tcBorders>
            <w:vAlign w:val="bottom"/>
          </w:tcPr>
          <w:p w14:paraId="617E374F" w14:textId="77777777" w:rsidR="000A5EB9" w:rsidRPr="003B7955" w:rsidRDefault="000A5EB9" w:rsidP="000A5EB9">
            <w:pPr>
              <w:rPr>
                <w:rFonts w:eastAsia="Arial Unicode MS"/>
              </w:rPr>
            </w:pPr>
          </w:p>
        </w:tc>
        <w:tc>
          <w:tcPr>
            <w:tcW w:w="1296" w:type="dxa"/>
            <w:vAlign w:val="bottom"/>
          </w:tcPr>
          <w:p w14:paraId="421CB20F" w14:textId="77777777" w:rsidR="000A5EB9" w:rsidRPr="003B7955" w:rsidRDefault="000A5EB9" w:rsidP="000A5EB9">
            <w:pPr>
              <w:rPr>
                <w:rFonts w:eastAsia="Arial Unicode MS"/>
              </w:rPr>
            </w:pPr>
          </w:p>
        </w:tc>
        <w:tc>
          <w:tcPr>
            <w:tcW w:w="195" w:type="dxa"/>
            <w:vAlign w:val="bottom"/>
          </w:tcPr>
          <w:p w14:paraId="61E7B38D" w14:textId="77777777" w:rsidR="000A5EB9" w:rsidRPr="003B7955" w:rsidRDefault="000A5EB9" w:rsidP="000A5EB9">
            <w:pPr>
              <w:rPr>
                <w:rFonts w:eastAsia="Arial Unicode MS"/>
              </w:rPr>
            </w:pPr>
          </w:p>
        </w:tc>
        <w:tc>
          <w:tcPr>
            <w:tcW w:w="1291" w:type="dxa"/>
            <w:vAlign w:val="bottom"/>
          </w:tcPr>
          <w:p w14:paraId="10E01AB7" w14:textId="77777777" w:rsidR="000A5EB9" w:rsidRPr="003B7955" w:rsidRDefault="000A5EB9" w:rsidP="000A5EB9">
            <w:pPr>
              <w:rPr>
                <w:rFonts w:eastAsia="Calibri"/>
              </w:rPr>
            </w:pPr>
          </w:p>
        </w:tc>
        <w:tc>
          <w:tcPr>
            <w:tcW w:w="181" w:type="dxa"/>
            <w:vAlign w:val="bottom"/>
          </w:tcPr>
          <w:p w14:paraId="006DA6F1" w14:textId="77777777" w:rsidR="000A5EB9" w:rsidRPr="003B7955" w:rsidRDefault="000A5EB9" w:rsidP="000A5EB9">
            <w:pPr>
              <w:rPr>
                <w:rFonts w:eastAsia="Arial Unicode MS"/>
              </w:rPr>
            </w:pPr>
          </w:p>
        </w:tc>
        <w:tc>
          <w:tcPr>
            <w:tcW w:w="1148" w:type="dxa"/>
            <w:shd w:val="clear" w:color="auto" w:fill="auto"/>
            <w:vAlign w:val="bottom"/>
          </w:tcPr>
          <w:p w14:paraId="09AA1178" w14:textId="77777777" w:rsidR="000A5EB9" w:rsidRPr="003B7955" w:rsidRDefault="000A5EB9" w:rsidP="000A5EB9">
            <w:pPr>
              <w:rPr>
                <w:rFonts w:eastAsia="Arial Unicode MS"/>
              </w:rPr>
            </w:pPr>
          </w:p>
        </w:tc>
      </w:tr>
      <w:tr w:rsidR="000A5EB9" w:rsidRPr="003B7955" w14:paraId="37B31CF5" w14:textId="77777777" w:rsidTr="00574279">
        <w:trPr>
          <w:cantSplit/>
          <w:trHeight w:val="39"/>
        </w:trPr>
        <w:tc>
          <w:tcPr>
            <w:tcW w:w="3462" w:type="dxa"/>
          </w:tcPr>
          <w:p w14:paraId="56BF41A9" w14:textId="77777777" w:rsidR="000A5EB9" w:rsidRPr="003B7955" w:rsidRDefault="000A5EB9" w:rsidP="000A5EB9">
            <w:pPr>
              <w:ind w:left="157" w:hanging="157"/>
              <w:rPr>
                <w:b/>
                <w:bCs/>
                <w:i/>
                <w:iCs/>
              </w:rPr>
            </w:pPr>
            <w:r w:rsidRPr="003B7955">
              <w:rPr>
                <w:b/>
                <w:bCs/>
                <w:i/>
                <w:iCs/>
              </w:rPr>
              <w:t>Current assets</w:t>
            </w:r>
          </w:p>
        </w:tc>
        <w:tc>
          <w:tcPr>
            <w:tcW w:w="1288" w:type="dxa"/>
            <w:shd w:val="clear" w:color="auto" w:fill="auto"/>
            <w:vAlign w:val="bottom"/>
          </w:tcPr>
          <w:p w14:paraId="0246D627" w14:textId="77777777" w:rsidR="000A5EB9" w:rsidRPr="003B7955" w:rsidRDefault="000A5EB9" w:rsidP="000A5EB9"/>
        </w:tc>
        <w:tc>
          <w:tcPr>
            <w:tcW w:w="195" w:type="dxa"/>
            <w:tcBorders>
              <w:left w:val="nil"/>
            </w:tcBorders>
            <w:vAlign w:val="bottom"/>
          </w:tcPr>
          <w:p w14:paraId="72923CE7" w14:textId="77777777" w:rsidR="000A5EB9" w:rsidRPr="003B7955" w:rsidRDefault="000A5EB9" w:rsidP="000A5EB9">
            <w:pPr>
              <w:rPr>
                <w:rFonts w:eastAsia="Arial Unicode MS"/>
              </w:rPr>
            </w:pPr>
          </w:p>
        </w:tc>
        <w:tc>
          <w:tcPr>
            <w:tcW w:w="1296" w:type="dxa"/>
            <w:vAlign w:val="bottom"/>
          </w:tcPr>
          <w:p w14:paraId="6F376699" w14:textId="77777777" w:rsidR="000A5EB9" w:rsidRPr="003B7955" w:rsidRDefault="000A5EB9" w:rsidP="000A5EB9">
            <w:pPr>
              <w:rPr>
                <w:rFonts w:eastAsia="Arial Unicode MS"/>
              </w:rPr>
            </w:pPr>
          </w:p>
        </w:tc>
        <w:tc>
          <w:tcPr>
            <w:tcW w:w="195" w:type="dxa"/>
            <w:vAlign w:val="bottom"/>
          </w:tcPr>
          <w:p w14:paraId="3B67F617" w14:textId="77777777" w:rsidR="000A5EB9" w:rsidRPr="003B7955" w:rsidRDefault="000A5EB9" w:rsidP="000A5EB9">
            <w:pPr>
              <w:rPr>
                <w:rFonts w:eastAsia="Arial Unicode MS"/>
              </w:rPr>
            </w:pPr>
          </w:p>
        </w:tc>
        <w:tc>
          <w:tcPr>
            <w:tcW w:w="1291" w:type="dxa"/>
            <w:vAlign w:val="bottom"/>
          </w:tcPr>
          <w:p w14:paraId="1E58A999" w14:textId="77777777" w:rsidR="000A5EB9" w:rsidRPr="003B7955" w:rsidRDefault="000A5EB9" w:rsidP="000A5EB9">
            <w:pPr>
              <w:rPr>
                <w:rFonts w:eastAsia="Calibri"/>
              </w:rPr>
            </w:pPr>
          </w:p>
        </w:tc>
        <w:tc>
          <w:tcPr>
            <w:tcW w:w="181" w:type="dxa"/>
            <w:vAlign w:val="bottom"/>
          </w:tcPr>
          <w:p w14:paraId="4A6F12DF" w14:textId="77777777" w:rsidR="000A5EB9" w:rsidRPr="003B7955" w:rsidRDefault="000A5EB9" w:rsidP="000A5EB9">
            <w:pPr>
              <w:rPr>
                <w:rFonts w:eastAsia="Arial Unicode MS"/>
              </w:rPr>
            </w:pPr>
          </w:p>
        </w:tc>
        <w:tc>
          <w:tcPr>
            <w:tcW w:w="1148" w:type="dxa"/>
            <w:shd w:val="clear" w:color="auto" w:fill="auto"/>
            <w:vAlign w:val="bottom"/>
          </w:tcPr>
          <w:p w14:paraId="2233C902" w14:textId="77777777" w:rsidR="000A5EB9" w:rsidRPr="003B7955" w:rsidRDefault="000A5EB9" w:rsidP="000A5EB9">
            <w:pPr>
              <w:rPr>
                <w:rFonts w:eastAsia="Arial Unicode MS"/>
              </w:rPr>
            </w:pPr>
          </w:p>
        </w:tc>
      </w:tr>
      <w:tr w:rsidR="000A5EB9" w:rsidRPr="003B7955" w14:paraId="407CC249" w14:textId="77777777" w:rsidTr="00574279">
        <w:trPr>
          <w:cantSplit/>
          <w:trHeight w:val="39"/>
        </w:trPr>
        <w:tc>
          <w:tcPr>
            <w:tcW w:w="3462" w:type="dxa"/>
          </w:tcPr>
          <w:p w14:paraId="6D6AA490" w14:textId="77777777" w:rsidR="000A5EB9" w:rsidRPr="003B7955" w:rsidRDefault="000A5EB9" w:rsidP="000A5EB9">
            <w:r w:rsidRPr="003B7955">
              <w:t>Cash and cash equivalents</w:t>
            </w:r>
          </w:p>
        </w:tc>
        <w:tc>
          <w:tcPr>
            <w:tcW w:w="1288" w:type="dxa"/>
            <w:shd w:val="clear" w:color="auto" w:fill="auto"/>
          </w:tcPr>
          <w:p w14:paraId="2F38260B" w14:textId="6BE065F2" w:rsidR="000A5EB9" w:rsidRPr="003B7955" w:rsidRDefault="00F8205D" w:rsidP="000A5EB9">
            <w:pPr>
              <w:tabs>
                <w:tab w:val="decimal" w:pos="1000"/>
              </w:tabs>
            </w:pPr>
            <w:r>
              <w:t>861,958</w:t>
            </w:r>
          </w:p>
        </w:tc>
        <w:tc>
          <w:tcPr>
            <w:tcW w:w="195" w:type="dxa"/>
            <w:tcBorders>
              <w:left w:val="nil"/>
            </w:tcBorders>
            <w:vAlign w:val="bottom"/>
          </w:tcPr>
          <w:p w14:paraId="1818460C" w14:textId="77777777" w:rsidR="000A5EB9" w:rsidRPr="003B7955" w:rsidRDefault="000A5EB9" w:rsidP="000A5EB9">
            <w:pPr>
              <w:tabs>
                <w:tab w:val="decimal" w:pos="1000"/>
              </w:tabs>
              <w:rPr>
                <w:rFonts w:eastAsia="Arial Unicode MS"/>
              </w:rPr>
            </w:pPr>
          </w:p>
        </w:tc>
        <w:tc>
          <w:tcPr>
            <w:tcW w:w="1296" w:type="dxa"/>
          </w:tcPr>
          <w:p w14:paraId="7643E9DC" w14:textId="3E9335AC" w:rsidR="000A5EB9" w:rsidRPr="003B7955" w:rsidRDefault="000A5EB9" w:rsidP="000A5EB9">
            <w:pPr>
              <w:tabs>
                <w:tab w:val="decimal" w:pos="1050"/>
              </w:tabs>
            </w:pPr>
            <w:r w:rsidRPr="003B7955">
              <w:t>768,065</w:t>
            </w:r>
          </w:p>
        </w:tc>
        <w:tc>
          <w:tcPr>
            <w:tcW w:w="195" w:type="dxa"/>
            <w:vAlign w:val="bottom"/>
          </w:tcPr>
          <w:p w14:paraId="266FA345" w14:textId="77777777" w:rsidR="000A5EB9" w:rsidRPr="003B7955" w:rsidRDefault="000A5EB9" w:rsidP="000A5EB9">
            <w:pPr>
              <w:tabs>
                <w:tab w:val="decimal" w:pos="1000"/>
              </w:tabs>
            </w:pPr>
          </w:p>
        </w:tc>
        <w:tc>
          <w:tcPr>
            <w:tcW w:w="1291" w:type="dxa"/>
            <w:vAlign w:val="bottom"/>
          </w:tcPr>
          <w:p w14:paraId="23D75BC5" w14:textId="7FD8BBD7" w:rsidR="000A5EB9" w:rsidRPr="003B7955" w:rsidRDefault="00EE4F1D" w:rsidP="000A5EB9">
            <w:pPr>
              <w:tabs>
                <w:tab w:val="decimal" w:pos="1000"/>
              </w:tabs>
            </w:pPr>
            <w:r w:rsidRPr="003B7955">
              <w:t>561,420</w:t>
            </w:r>
          </w:p>
        </w:tc>
        <w:tc>
          <w:tcPr>
            <w:tcW w:w="181" w:type="dxa"/>
            <w:vAlign w:val="bottom"/>
          </w:tcPr>
          <w:p w14:paraId="17E855E8" w14:textId="77777777" w:rsidR="000A5EB9" w:rsidRPr="003B7955" w:rsidRDefault="000A5EB9" w:rsidP="000A5EB9">
            <w:pPr>
              <w:tabs>
                <w:tab w:val="decimal" w:pos="1000"/>
              </w:tabs>
            </w:pPr>
          </w:p>
        </w:tc>
        <w:tc>
          <w:tcPr>
            <w:tcW w:w="1148" w:type="dxa"/>
            <w:shd w:val="clear" w:color="auto" w:fill="auto"/>
            <w:vAlign w:val="bottom"/>
          </w:tcPr>
          <w:p w14:paraId="473467BE" w14:textId="370AB1DC" w:rsidR="000A5EB9" w:rsidRPr="003B7955" w:rsidRDefault="000A5EB9" w:rsidP="003B7955">
            <w:pPr>
              <w:tabs>
                <w:tab w:val="decimal" w:pos="877"/>
              </w:tabs>
            </w:pPr>
            <w:r w:rsidRPr="003B7955">
              <w:t>511,575</w:t>
            </w:r>
          </w:p>
        </w:tc>
      </w:tr>
      <w:tr w:rsidR="000A5EB9" w:rsidRPr="003B7955" w14:paraId="0B0FA48C" w14:textId="77777777" w:rsidTr="00574279">
        <w:trPr>
          <w:cantSplit/>
          <w:trHeight w:val="39"/>
        </w:trPr>
        <w:tc>
          <w:tcPr>
            <w:tcW w:w="3462" w:type="dxa"/>
          </w:tcPr>
          <w:p w14:paraId="0D363155" w14:textId="77777777" w:rsidR="000A5EB9" w:rsidRPr="003B7955" w:rsidRDefault="000A5EB9" w:rsidP="000A5EB9">
            <w:pPr>
              <w:ind w:left="157" w:hanging="157"/>
            </w:pPr>
            <w:r w:rsidRPr="003B7955">
              <w:t>Trade and other current receivables</w:t>
            </w:r>
          </w:p>
        </w:tc>
        <w:tc>
          <w:tcPr>
            <w:tcW w:w="1288" w:type="dxa"/>
          </w:tcPr>
          <w:p w14:paraId="730F2FF1" w14:textId="6F2FFF3F" w:rsidR="000A5EB9" w:rsidRPr="003B7955" w:rsidRDefault="00F8205D" w:rsidP="000A5EB9">
            <w:pPr>
              <w:tabs>
                <w:tab w:val="decimal" w:pos="1000"/>
              </w:tabs>
            </w:pPr>
            <w:r>
              <w:t>4,209,636</w:t>
            </w:r>
          </w:p>
        </w:tc>
        <w:tc>
          <w:tcPr>
            <w:tcW w:w="195" w:type="dxa"/>
            <w:tcBorders>
              <w:left w:val="nil"/>
            </w:tcBorders>
            <w:vAlign w:val="bottom"/>
          </w:tcPr>
          <w:p w14:paraId="28AF14E2" w14:textId="77777777" w:rsidR="000A5EB9" w:rsidRPr="003B7955" w:rsidRDefault="000A5EB9" w:rsidP="000A5EB9">
            <w:pPr>
              <w:tabs>
                <w:tab w:val="decimal" w:pos="1000"/>
              </w:tabs>
              <w:rPr>
                <w:rFonts w:eastAsia="Arial Unicode MS"/>
              </w:rPr>
            </w:pPr>
          </w:p>
        </w:tc>
        <w:tc>
          <w:tcPr>
            <w:tcW w:w="1296" w:type="dxa"/>
          </w:tcPr>
          <w:p w14:paraId="5FC0DDF8" w14:textId="0FC4D140" w:rsidR="000A5EB9" w:rsidRPr="003B7955" w:rsidRDefault="000A5EB9" w:rsidP="000A5EB9">
            <w:pPr>
              <w:tabs>
                <w:tab w:val="decimal" w:pos="1050"/>
              </w:tabs>
            </w:pPr>
            <w:r w:rsidRPr="003B7955">
              <w:t>3,383,335</w:t>
            </w:r>
          </w:p>
        </w:tc>
        <w:tc>
          <w:tcPr>
            <w:tcW w:w="195" w:type="dxa"/>
            <w:vAlign w:val="bottom"/>
          </w:tcPr>
          <w:p w14:paraId="051051F5" w14:textId="77777777" w:rsidR="000A5EB9" w:rsidRPr="003B7955" w:rsidRDefault="000A5EB9" w:rsidP="000A5EB9">
            <w:pPr>
              <w:tabs>
                <w:tab w:val="decimal" w:pos="1000"/>
              </w:tabs>
            </w:pPr>
          </w:p>
        </w:tc>
        <w:tc>
          <w:tcPr>
            <w:tcW w:w="1291" w:type="dxa"/>
          </w:tcPr>
          <w:p w14:paraId="5E24D5D4" w14:textId="3250B20A" w:rsidR="000A5EB9" w:rsidRPr="003B7955" w:rsidRDefault="00824573" w:rsidP="000A5EB9">
            <w:pPr>
              <w:tabs>
                <w:tab w:val="decimal" w:pos="1000"/>
              </w:tabs>
              <w:rPr>
                <w:cs/>
              </w:rPr>
            </w:pPr>
            <w:r w:rsidRPr="003B7955">
              <w:t>5,471,276</w:t>
            </w:r>
          </w:p>
        </w:tc>
        <w:tc>
          <w:tcPr>
            <w:tcW w:w="181" w:type="dxa"/>
            <w:vAlign w:val="bottom"/>
          </w:tcPr>
          <w:p w14:paraId="462C1E33" w14:textId="77777777" w:rsidR="000A5EB9" w:rsidRPr="003B7955" w:rsidRDefault="000A5EB9" w:rsidP="000A5EB9">
            <w:pPr>
              <w:tabs>
                <w:tab w:val="decimal" w:pos="1000"/>
              </w:tabs>
            </w:pPr>
          </w:p>
        </w:tc>
        <w:tc>
          <w:tcPr>
            <w:tcW w:w="1148" w:type="dxa"/>
            <w:shd w:val="clear" w:color="auto" w:fill="auto"/>
          </w:tcPr>
          <w:p w14:paraId="258F71DB" w14:textId="6ED09F95" w:rsidR="000A5EB9" w:rsidRPr="003B7955" w:rsidRDefault="000A5EB9" w:rsidP="003B7955">
            <w:pPr>
              <w:tabs>
                <w:tab w:val="decimal" w:pos="877"/>
              </w:tabs>
            </w:pPr>
            <w:r w:rsidRPr="003B7955">
              <w:t>5,206,781</w:t>
            </w:r>
          </w:p>
        </w:tc>
      </w:tr>
      <w:tr w:rsidR="000A5EB9" w:rsidRPr="003B7955" w14:paraId="205646FD" w14:textId="77777777" w:rsidTr="00574279">
        <w:trPr>
          <w:cantSplit/>
          <w:trHeight w:val="39"/>
        </w:trPr>
        <w:tc>
          <w:tcPr>
            <w:tcW w:w="3462" w:type="dxa"/>
          </w:tcPr>
          <w:p w14:paraId="722834FF" w14:textId="77777777" w:rsidR="000A5EB9" w:rsidRPr="003B7955" w:rsidRDefault="000A5EB9" w:rsidP="000A5EB9">
            <w:pPr>
              <w:ind w:left="157" w:hanging="157"/>
            </w:pPr>
            <w:r w:rsidRPr="003B7955">
              <w:t>Current portion of long-term loans to related party</w:t>
            </w:r>
          </w:p>
        </w:tc>
        <w:tc>
          <w:tcPr>
            <w:tcW w:w="1288" w:type="dxa"/>
          </w:tcPr>
          <w:p w14:paraId="43A7AB69" w14:textId="77777777" w:rsidR="000A5EB9" w:rsidRDefault="000A5EB9" w:rsidP="000A5EB9">
            <w:pPr>
              <w:tabs>
                <w:tab w:val="decimal" w:pos="1000"/>
              </w:tabs>
            </w:pPr>
          </w:p>
          <w:p w14:paraId="2F9E7FDC" w14:textId="1C407085" w:rsidR="00F8205D" w:rsidRPr="003B7955" w:rsidRDefault="00F8205D" w:rsidP="00F8205D">
            <w:pPr>
              <w:tabs>
                <w:tab w:val="decimal" w:pos="708"/>
              </w:tabs>
            </w:pPr>
            <w:r>
              <w:t>-</w:t>
            </w:r>
          </w:p>
        </w:tc>
        <w:tc>
          <w:tcPr>
            <w:tcW w:w="195" w:type="dxa"/>
            <w:tcBorders>
              <w:left w:val="nil"/>
            </w:tcBorders>
            <w:vAlign w:val="bottom"/>
          </w:tcPr>
          <w:p w14:paraId="6E9BF32F" w14:textId="77777777" w:rsidR="000A5EB9" w:rsidRPr="003B7955" w:rsidRDefault="000A5EB9" w:rsidP="000A5EB9">
            <w:pPr>
              <w:tabs>
                <w:tab w:val="decimal" w:pos="1000"/>
              </w:tabs>
              <w:rPr>
                <w:rFonts w:eastAsia="Arial Unicode MS"/>
              </w:rPr>
            </w:pPr>
          </w:p>
        </w:tc>
        <w:tc>
          <w:tcPr>
            <w:tcW w:w="1296" w:type="dxa"/>
          </w:tcPr>
          <w:p w14:paraId="5E665F83" w14:textId="77777777" w:rsidR="000A5EB9" w:rsidRPr="003B7955" w:rsidRDefault="000A5EB9" w:rsidP="000A5EB9">
            <w:pPr>
              <w:tabs>
                <w:tab w:val="decimal" w:pos="1050"/>
              </w:tabs>
            </w:pPr>
          </w:p>
          <w:p w14:paraId="32B2015A" w14:textId="186AFE35" w:rsidR="000A5EB9" w:rsidRPr="003B7955" w:rsidRDefault="000A5EB9" w:rsidP="003B7955">
            <w:pPr>
              <w:tabs>
                <w:tab w:val="decimal" w:pos="760"/>
              </w:tabs>
            </w:pPr>
            <w:r w:rsidRPr="003B7955">
              <w:t>-</w:t>
            </w:r>
          </w:p>
        </w:tc>
        <w:tc>
          <w:tcPr>
            <w:tcW w:w="195" w:type="dxa"/>
            <w:vAlign w:val="bottom"/>
          </w:tcPr>
          <w:p w14:paraId="71EAA718" w14:textId="77777777" w:rsidR="000A5EB9" w:rsidRPr="003B7955" w:rsidRDefault="000A5EB9" w:rsidP="000A5EB9">
            <w:pPr>
              <w:tabs>
                <w:tab w:val="decimal" w:pos="1000"/>
              </w:tabs>
            </w:pPr>
          </w:p>
        </w:tc>
        <w:tc>
          <w:tcPr>
            <w:tcW w:w="1291" w:type="dxa"/>
          </w:tcPr>
          <w:p w14:paraId="1FCED287" w14:textId="77777777" w:rsidR="000A5EB9" w:rsidRPr="003B7955" w:rsidRDefault="000A5EB9" w:rsidP="000A5EB9">
            <w:pPr>
              <w:tabs>
                <w:tab w:val="decimal" w:pos="1000"/>
              </w:tabs>
            </w:pPr>
          </w:p>
          <w:p w14:paraId="2C35FE97" w14:textId="1CC28C8E" w:rsidR="00735BFC" w:rsidRPr="003B7955" w:rsidRDefault="00735BFC" w:rsidP="000A5EB9">
            <w:pPr>
              <w:tabs>
                <w:tab w:val="decimal" w:pos="1000"/>
              </w:tabs>
              <w:rPr>
                <w:cs/>
              </w:rPr>
            </w:pPr>
            <w:r w:rsidRPr="003B7955">
              <w:t>100,000</w:t>
            </w:r>
          </w:p>
        </w:tc>
        <w:tc>
          <w:tcPr>
            <w:tcW w:w="181" w:type="dxa"/>
            <w:vAlign w:val="bottom"/>
          </w:tcPr>
          <w:p w14:paraId="2E74C39E" w14:textId="77777777" w:rsidR="000A5EB9" w:rsidRPr="003B7955" w:rsidRDefault="000A5EB9" w:rsidP="000A5EB9">
            <w:pPr>
              <w:tabs>
                <w:tab w:val="decimal" w:pos="1000"/>
              </w:tabs>
            </w:pPr>
          </w:p>
        </w:tc>
        <w:tc>
          <w:tcPr>
            <w:tcW w:w="1148" w:type="dxa"/>
            <w:shd w:val="clear" w:color="auto" w:fill="auto"/>
          </w:tcPr>
          <w:p w14:paraId="5E1B23AD" w14:textId="77777777" w:rsidR="000A5EB9" w:rsidRPr="003B7955" w:rsidRDefault="000A5EB9" w:rsidP="000A5EB9">
            <w:pPr>
              <w:tabs>
                <w:tab w:val="decimal" w:pos="1000"/>
              </w:tabs>
            </w:pPr>
          </w:p>
          <w:p w14:paraId="0D4B645F" w14:textId="52348674" w:rsidR="000A5EB9" w:rsidRPr="003B7955" w:rsidRDefault="000A5EB9" w:rsidP="003B7955">
            <w:pPr>
              <w:tabs>
                <w:tab w:val="decimal" w:pos="877"/>
              </w:tabs>
            </w:pPr>
            <w:r w:rsidRPr="003B7955">
              <w:t>100,000</w:t>
            </w:r>
          </w:p>
        </w:tc>
      </w:tr>
      <w:tr w:rsidR="000A5EB9" w:rsidRPr="003B7955" w14:paraId="102B52A3" w14:textId="77777777" w:rsidTr="00574279">
        <w:trPr>
          <w:cantSplit/>
          <w:trHeight w:val="39"/>
        </w:trPr>
        <w:tc>
          <w:tcPr>
            <w:tcW w:w="3462" w:type="dxa"/>
          </w:tcPr>
          <w:p w14:paraId="28EE0D69" w14:textId="77777777" w:rsidR="000A5EB9" w:rsidRPr="003B7955" w:rsidRDefault="000A5EB9" w:rsidP="000A5EB9">
            <w:pPr>
              <w:ind w:left="157" w:hanging="157"/>
            </w:pPr>
            <w:r w:rsidRPr="003B7955">
              <w:t>Current portion of long-term loans to employees</w:t>
            </w:r>
          </w:p>
        </w:tc>
        <w:tc>
          <w:tcPr>
            <w:tcW w:w="1288" w:type="dxa"/>
            <w:vAlign w:val="bottom"/>
          </w:tcPr>
          <w:p w14:paraId="4F854325" w14:textId="267AF8C8" w:rsidR="000A5EB9" w:rsidRPr="003B7955" w:rsidRDefault="00F8205D" w:rsidP="000A5EB9">
            <w:pPr>
              <w:tabs>
                <w:tab w:val="decimal" w:pos="1000"/>
              </w:tabs>
            </w:pPr>
            <w:r>
              <w:t>30,972</w:t>
            </w:r>
          </w:p>
        </w:tc>
        <w:tc>
          <w:tcPr>
            <w:tcW w:w="195" w:type="dxa"/>
            <w:tcBorders>
              <w:left w:val="nil"/>
            </w:tcBorders>
            <w:vAlign w:val="bottom"/>
          </w:tcPr>
          <w:p w14:paraId="466DBFA7" w14:textId="77777777" w:rsidR="000A5EB9" w:rsidRPr="003B7955" w:rsidRDefault="000A5EB9" w:rsidP="000A5EB9">
            <w:pPr>
              <w:tabs>
                <w:tab w:val="decimal" w:pos="1000"/>
              </w:tabs>
              <w:rPr>
                <w:rFonts w:eastAsia="Arial Unicode MS"/>
              </w:rPr>
            </w:pPr>
          </w:p>
        </w:tc>
        <w:tc>
          <w:tcPr>
            <w:tcW w:w="1296" w:type="dxa"/>
            <w:vAlign w:val="bottom"/>
          </w:tcPr>
          <w:p w14:paraId="7B5E4201" w14:textId="2EEC4992" w:rsidR="000A5EB9" w:rsidRPr="003B7955" w:rsidRDefault="000A5EB9" w:rsidP="000A5EB9">
            <w:pPr>
              <w:tabs>
                <w:tab w:val="decimal" w:pos="1050"/>
              </w:tabs>
            </w:pPr>
            <w:r w:rsidRPr="003B7955">
              <w:t>30,431</w:t>
            </w:r>
          </w:p>
        </w:tc>
        <w:tc>
          <w:tcPr>
            <w:tcW w:w="195" w:type="dxa"/>
            <w:vAlign w:val="bottom"/>
          </w:tcPr>
          <w:p w14:paraId="6A17267C" w14:textId="77777777" w:rsidR="000A5EB9" w:rsidRPr="003B7955" w:rsidRDefault="000A5EB9" w:rsidP="000A5EB9">
            <w:pPr>
              <w:tabs>
                <w:tab w:val="decimal" w:pos="1000"/>
              </w:tabs>
            </w:pPr>
          </w:p>
        </w:tc>
        <w:tc>
          <w:tcPr>
            <w:tcW w:w="1291" w:type="dxa"/>
            <w:vAlign w:val="bottom"/>
          </w:tcPr>
          <w:p w14:paraId="152C4249" w14:textId="114762A9" w:rsidR="000A5EB9" w:rsidRPr="003B7955" w:rsidRDefault="00550206" w:rsidP="000A5EB9">
            <w:pPr>
              <w:tabs>
                <w:tab w:val="decimal" w:pos="1000"/>
              </w:tabs>
            </w:pPr>
            <w:r w:rsidRPr="003B7955">
              <w:t>30,972</w:t>
            </w:r>
          </w:p>
        </w:tc>
        <w:tc>
          <w:tcPr>
            <w:tcW w:w="181" w:type="dxa"/>
            <w:vAlign w:val="bottom"/>
          </w:tcPr>
          <w:p w14:paraId="5DF798D3" w14:textId="77777777" w:rsidR="000A5EB9" w:rsidRPr="003B7955" w:rsidRDefault="000A5EB9" w:rsidP="000A5EB9">
            <w:pPr>
              <w:tabs>
                <w:tab w:val="decimal" w:pos="1000"/>
              </w:tabs>
            </w:pPr>
          </w:p>
        </w:tc>
        <w:tc>
          <w:tcPr>
            <w:tcW w:w="1148" w:type="dxa"/>
            <w:shd w:val="clear" w:color="auto" w:fill="auto"/>
            <w:vAlign w:val="bottom"/>
          </w:tcPr>
          <w:p w14:paraId="7EAEBA3B" w14:textId="3E549145" w:rsidR="000A5EB9" w:rsidRPr="003B7955" w:rsidRDefault="000A5EB9" w:rsidP="003B7955">
            <w:pPr>
              <w:tabs>
                <w:tab w:val="decimal" w:pos="877"/>
              </w:tabs>
            </w:pPr>
            <w:r w:rsidRPr="003B7955">
              <w:t>30,431</w:t>
            </w:r>
          </w:p>
        </w:tc>
      </w:tr>
      <w:tr w:rsidR="000A5EB9" w:rsidRPr="003B7955" w14:paraId="68B47B50" w14:textId="77777777" w:rsidTr="00574279">
        <w:trPr>
          <w:cantSplit/>
          <w:trHeight w:val="39"/>
        </w:trPr>
        <w:tc>
          <w:tcPr>
            <w:tcW w:w="3462" w:type="dxa"/>
          </w:tcPr>
          <w:p w14:paraId="690DEB96" w14:textId="77777777" w:rsidR="000A5EB9" w:rsidRPr="003B7955" w:rsidRDefault="000A5EB9" w:rsidP="000A5EB9">
            <w:pPr>
              <w:ind w:left="157" w:hanging="157"/>
            </w:pPr>
            <w:r w:rsidRPr="003B7955">
              <w:t>Inventories</w:t>
            </w:r>
          </w:p>
        </w:tc>
        <w:tc>
          <w:tcPr>
            <w:tcW w:w="1288" w:type="dxa"/>
            <w:tcBorders>
              <w:bottom w:val="single" w:sz="4" w:space="0" w:color="auto"/>
            </w:tcBorders>
          </w:tcPr>
          <w:p w14:paraId="5613D86B" w14:textId="73557036" w:rsidR="000A5EB9" w:rsidRPr="003B7955" w:rsidRDefault="00F8205D" w:rsidP="000A5EB9">
            <w:pPr>
              <w:tabs>
                <w:tab w:val="decimal" w:pos="1000"/>
              </w:tabs>
            </w:pPr>
            <w:r>
              <w:t>13,009,173</w:t>
            </w:r>
          </w:p>
        </w:tc>
        <w:tc>
          <w:tcPr>
            <w:tcW w:w="195" w:type="dxa"/>
            <w:tcBorders>
              <w:left w:val="nil"/>
            </w:tcBorders>
            <w:vAlign w:val="bottom"/>
          </w:tcPr>
          <w:p w14:paraId="52627589" w14:textId="77777777" w:rsidR="000A5EB9" w:rsidRPr="003B7955" w:rsidRDefault="000A5EB9" w:rsidP="000A5EB9">
            <w:pPr>
              <w:tabs>
                <w:tab w:val="decimal" w:pos="1000"/>
              </w:tabs>
              <w:rPr>
                <w:rFonts w:eastAsia="Arial Unicode MS"/>
              </w:rPr>
            </w:pPr>
          </w:p>
        </w:tc>
        <w:tc>
          <w:tcPr>
            <w:tcW w:w="1296" w:type="dxa"/>
            <w:tcBorders>
              <w:bottom w:val="single" w:sz="4" w:space="0" w:color="auto"/>
            </w:tcBorders>
          </w:tcPr>
          <w:p w14:paraId="2643DB7E" w14:textId="5CE9C265" w:rsidR="000A5EB9" w:rsidRPr="003B7955" w:rsidRDefault="000A5EB9" w:rsidP="000A5EB9">
            <w:pPr>
              <w:tabs>
                <w:tab w:val="decimal" w:pos="1050"/>
              </w:tabs>
            </w:pPr>
            <w:r w:rsidRPr="003B7955">
              <w:t>15,090,791</w:t>
            </w:r>
          </w:p>
        </w:tc>
        <w:tc>
          <w:tcPr>
            <w:tcW w:w="195" w:type="dxa"/>
            <w:vAlign w:val="bottom"/>
          </w:tcPr>
          <w:p w14:paraId="144838A2" w14:textId="77777777" w:rsidR="000A5EB9" w:rsidRPr="003B7955" w:rsidRDefault="000A5EB9" w:rsidP="000A5EB9">
            <w:pPr>
              <w:tabs>
                <w:tab w:val="decimal" w:pos="1000"/>
              </w:tabs>
            </w:pPr>
          </w:p>
        </w:tc>
        <w:tc>
          <w:tcPr>
            <w:tcW w:w="1291" w:type="dxa"/>
            <w:tcBorders>
              <w:bottom w:val="single" w:sz="4" w:space="0" w:color="auto"/>
            </w:tcBorders>
          </w:tcPr>
          <w:p w14:paraId="31B159BF" w14:textId="4335D168" w:rsidR="000A5EB9" w:rsidRPr="003B7955" w:rsidRDefault="00DB2CD0" w:rsidP="000A5EB9">
            <w:pPr>
              <w:tabs>
                <w:tab w:val="decimal" w:pos="1000"/>
              </w:tabs>
              <w:rPr>
                <w:cs/>
              </w:rPr>
            </w:pPr>
            <w:r w:rsidRPr="003B7955">
              <w:t>12,271,795</w:t>
            </w:r>
          </w:p>
        </w:tc>
        <w:tc>
          <w:tcPr>
            <w:tcW w:w="181" w:type="dxa"/>
            <w:vAlign w:val="bottom"/>
          </w:tcPr>
          <w:p w14:paraId="7BCCC562" w14:textId="77777777" w:rsidR="000A5EB9" w:rsidRPr="003B7955" w:rsidRDefault="000A5EB9" w:rsidP="000A5EB9">
            <w:pPr>
              <w:tabs>
                <w:tab w:val="decimal" w:pos="1000"/>
              </w:tabs>
            </w:pPr>
          </w:p>
        </w:tc>
        <w:tc>
          <w:tcPr>
            <w:tcW w:w="1148" w:type="dxa"/>
            <w:tcBorders>
              <w:bottom w:val="single" w:sz="4" w:space="0" w:color="auto"/>
            </w:tcBorders>
            <w:shd w:val="clear" w:color="auto" w:fill="auto"/>
          </w:tcPr>
          <w:p w14:paraId="79BD2800" w14:textId="7143298E" w:rsidR="000A5EB9" w:rsidRPr="003B7955" w:rsidRDefault="000A5EB9" w:rsidP="003B7955">
            <w:pPr>
              <w:tabs>
                <w:tab w:val="decimal" w:pos="877"/>
              </w:tabs>
            </w:pPr>
            <w:r w:rsidRPr="003B7955">
              <w:t>13,405,209</w:t>
            </w:r>
          </w:p>
        </w:tc>
      </w:tr>
      <w:tr w:rsidR="000A5EB9" w:rsidRPr="003B7955" w14:paraId="0B38BA68" w14:textId="77777777" w:rsidTr="00574279">
        <w:trPr>
          <w:cantSplit/>
          <w:trHeight w:val="39"/>
        </w:trPr>
        <w:tc>
          <w:tcPr>
            <w:tcW w:w="3462" w:type="dxa"/>
          </w:tcPr>
          <w:p w14:paraId="6EEB9AE1" w14:textId="77777777" w:rsidR="000A5EB9" w:rsidRPr="003B7955" w:rsidRDefault="000A5EB9" w:rsidP="000A5EB9">
            <w:pPr>
              <w:ind w:left="157" w:hanging="157"/>
              <w:rPr>
                <w:b/>
                <w:bCs/>
              </w:rPr>
            </w:pPr>
            <w:r w:rsidRPr="003B7955">
              <w:rPr>
                <w:b/>
                <w:bCs/>
              </w:rPr>
              <w:t>Total current assets</w:t>
            </w:r>
          </w:p>
        </w:tc>
        <w:tc>
          <w:tcPr>
            <w:tcW w:w="1288" w:type="dxa"/>
            <w:tcBorders>
              <w:top w:val="single" w:sz="4" w:space="0" w:color="auto"/>
              <w:bottom w:val="single" w:sz="4" w:space="0" w:color="auto"/>
            </w:tcBorders>
          </w:tcPr>
          <w:p w14:paraId="5FA19C61" w14:textId="7427AFDA" w:rsidR="000A5EB9" w:rsidRPr="003B7955" w:rsidRDefault="00F8205D" w:rsidP="000A5EB9">
            <w:pPr>
              <w:tabs>
                <w:tab w:val="decimal" w:pos="1000"/>
              </w:tabs>
              <w:rPr>
                <w:b/>
                <w:bCs/>
              </w:rPr>
            </w:pPr>
            <w:r>
              <w:rPr>
                <w:b/>
                <w:bCs/>
              </w:rPr>
              <w:t>18,111,739</w:t>
            </w:r>
          </w:p>
        </w:tc>
        <w:tc>
          <w:tcPr>
            <w:tcW w:w="195" w:type="dxa"/>
            <w:tcBorders>
              <w:left w:val="nil"/>
            </w:tcBorders>
            <w:vAlign w:val="bottom"/>
          </w:tcPr>
          <w:p w14:paraId="55F90BC8" w14:textId="77777777" w:rsidR="000A5EB9" w:rsidRPr="003B7955" w:rsidRDefault="000A5EB9" w:rsidP="000A5EB9">
            <w:pPr>
              <w:tabs>
                <w:tab w:val="decimal" w:pos="1000"/>
              </w:tabs>
              <w:rPr>
                <w:rFonts w:eastAsia="Arial Unicode MS"/>
                <w:b/>
                <w:bCs/>
              </w:rPr>
            </w:pPr>
          </w:p>
        </w:tc>
        <w:tc>
          <w:tcPr>
            <w:tcW w:w="1296" w:type="dxa"/>
            <w:tcBorders>
              <w:top w:val="single" w:sz="4" w:space="0" w:color="auto"/>
              <w:bottom w:val="single" w:sz="4" w:space="0" w:color="auto"/>
            </w:tcBorders>
          </w:tcPr>
          <w:p w14:paraId="4E45C9A1" w14:textId="62E70086" w:rsidR="000A5EB9" w:rsidRPr="003B7955" w:rsidRDefault="000A5EB9" w:rsidP="000A5EB9">
            <w:pPr>
              <w:tabs>
                <w:tab w:val="decimal" w:pos="1050"/>
              </w:tabs>
              <w:rPr>
                <w:b/>
                <w:bCs/>
              </w:rPr>
            </w:pPr>
            <w:r w:rsidRPr="003B7955">
              <w:rPr>
                <w:b/>
                <w:bCs/>
              </w:rPr>
              <w:t>19,272,622</w:t>
            </w:r>
          </w:p>
        </w:tc>
        <w:tc>
          <w:tcPr>
            <w:tcW w:w="195" w:type="dxa"/>
            <w:vAlign w:val="bottom"/>
          </w:tcPr>
          <w:p w14:paraId="6654F463" w14:textId="77777777" w:rsidR="000A5EB9" w:rsidRPr="003B7955" w:rsidRDefault="000A5EB9" w:rsidP="000A5EB9">
            <w:pPr>
              <w:tabs>
                <w:tab w:val="decimal" w:pos="1000"/>
              </w:tabs>
              <w:rPr>
                <w:b/>
                <w:bCs/>
              </w:rPr>
            </w:pPr>
          </w:p>
        </w:tc>
        <w:tc>
          <w:tcPr>
            <w:tcW w:w="1291" w:type="dxa"/>
            <w:tcBorders>
              <w:top w:val="single" w:sz="4" w:space="0" w:color="auto"/>
              <w:bottom w:val="single" w:sz="4" w:space="0" w:color="auto"/>
            </w:tcBorders>
          </w:tcPr>
          <w:p w14:paraId="64305E11" w14:textId="3CDA9DEE" w:rsidR="000A5EB9" w:rsidRPr="003B7955" w:rsidRDefault="00031C88" w:rsidP="000A5EB9">
            <w:pPr>
              <w:tabs>
                <w:tab w:val="decimal" w:pos="1000"/>
              </w:tabs>
              <w:rPr>
                <w:b/>
                <w:bCs/>
              </w:rPr>
            </w:pPr>
            <w:r w:rsidRPr="003B7955">
              <w:rPr>
                <w:b/>
                <w:bCs/>
              </w:rPr>
              <w:t>18,435,463</w:t>
            </w:r>
          </w:p>
        </w:tc>
        <w:tc>
          <w:tcPr>
            <w:tcW w:w="181" w:type="dxa"/>
            <w:vAlign w:val="bottom"/>
          </w:tcPr>
          <w:p w14:paraId="2E95A5CB" w14:textId="77777777" w:rsidR="000A5EB9" w:rsidRPr="003B7955" w:rsidRDefault="000A5EB9" w:rsidP="000A5EB9">
            <w:pPr>
              <w:tabs>
                <w:tab w:val="decimal" w:pos="1000"/>
              </w:tabs>
              <w:rPr>
                <w:b/>
                <w:bCs/>
              </w:rPr>
            </w:pPr>
          </w:p>
        </w:tc>
        <w:tc>
          <w:tcPr>
            <w:tcW w:w="1148" w:type="dxa"/>
            <w:tcBorders>
              <w:top w:val="single" w:sz="4" w:space="0" w:color="auto"/>
              <w:bottom w:val="single" w:sz="4" w:space="0" w:color="auto"/>
            </w:tcBorders>
            <w:shd w:val="clear" w:color="auto" w:fill="auto"/>
          </w:tcPr>
          <w:p w14:paraId="3E061AA3" w14:textId="25FE2095" w:rsidR="000A5EB9" w:rsidRPr="003B7955" w:rsidRDefault="000A5EB9" w:rsidP="003B7955">
            <w:pPr>
              <w:tabs>
                <w:tab w:val="decimal" w:pos="877"/>
              </w:tabs>
              <w:rPr>
                <w:b/>
                <w:bCs/>
              </w:rPr>
            </w:pPr>
            <w:r w:rsidRPr="003B7955">
              <w:rPr>
                <w:b/>
                <w:bCs/>
              </w:rPr>
              <w:t>19,253,996</w:t>
            </w:r>
          </w:p>
        </w:tc>
      </w:tr>
      <w:tr w:rsidR="000A5EB9" w:rsidRPr="003B7955" w14:paraId="383F6112" w14:textId="77777777" w:rsidTr="00574279">
        <w:trPr>
          <w:cantSplit/>
          <w:trHeight w:val="127"/>
        </w:trPr>
        <w:tc>
          <w:tcPr>
            <w:tcW w:w="3462" w:type="dxa"/>
          </w:tcPr>
          <w:p w14:paraId="1A53DD6F" w14:textId="77777777" w:rsidR="000A5EB9" w:rsidRPr="003B7955" w:rsidRDefault="000A5EB9" w:rsidP="000A5EB9">
            <w:pPr>
              <w:ind w:left="157" w:hanging="157"/>
              <w:rPr>
                <w:b/>
                <w:bCs/>
                <w:i/>
                <w:iCs/>
              </w:rPr>
            </w:pPr>
          </w:p>
        </w:tc>
        <w:tc>
          <w:tcPr>
            <w:tcW w:w="1288" w:type="dxa"/>
            <w:shd w:val="clear" w:color="auto" w:fill="auto"/>
          </w:tcPr>
          <w:p w14:paraId="1E62A0E6" w14:textId="77777777" w:rsidR="000A5EB9" w:rsidRPr="003B7955" w:rsidRDefault="000A5EB9" w:rsidP="000A5EB9">
            <w:pPr>
              <w:tabs>
                <w:tab w:val="decimal" w:pos="1000"/>
              </w:tabs>
            </w:pPr>
          </w:p>
        </w:tc>
        <w:tc>
          <w:tcPr>
            <w:tcW w:w="195" w:type="dxa"/>
            <w:tcBorders>
              <w:left w:val="nil"/>
            </w:tcBorders>
            <w:vAlign w:val="bottom"/>
          </w:tcPr>
          <w:p w14:paraId="48C36C86" w14:textId="77777777" w:rsidR="000A5EB9" w:rsidRPr="003B7955" w:rsidRDefault="000A5EB9" w:rsidP="000A5EB9">
            <w:pPr>
              <w:tabs>
                <w:tab w:val="decimal" w:pos="1000"/>
              </w:tabs>
              <w:rPr>
                <w:rFonts w:eastAsia="Arial Unicode MS"/>
              </w:rPr>
            </w:pPr>
          </w:p>
        </w:tc>
        <w:tc>
          <w:tcPr>
            <w:tcW w:w="1296" w:type="dxa"/>
          </w:tcPr>
          <w:p w14:paraId="0C2729C6" w14:textId="77777777" w:rsidR="000A5EB9" w:rsidRPr="003B7955" w:rsidRDefault="000A5EB9" w:rsidP="000A5EB9">
            <w:pPr>
              <w:tabs>
                <w:tab w:val="decimal" w:pos="1050"/>
              </w:tabs>
            </w:pPr>
          </w:p>
        </w:tc>
        <w:tc>
          <w:tcPr>
            <w:tcW w:w="195" w:type="dxa"/>
            <w:vAlign w:val="bottom"/>
          </w:tcPr>
          <w:p w14:paraId="557A4348" w14:textId="77777777" w:rsidR="000A5EB9" w:rsidRPr="003B7955" w:rsidRDefault="000A5EB9" w:rsidP="000A5EB9">
            <w:pPr>
              <w:tabs>
                <w:tab w:val="decimal" w:pos="1000"/>
              </w:tabs>
            </w:pPr>
          </w:p>
        </w:tc>
        <w:tc>
          <w:tcPr>
            <w:tcW w:w="1291" w:type="dxa"/>
            <w:vAlign w:val="bottom"/>
          </w:tcPr>
          <w:p w14:paraId="4E73FD64" w14:textId="77777777" w:rsidR="000A5EB9" w:rsidRPr="003B7955" w:rsidRDefault="000A5EB9" w:rsidP="000A5EB9">
            <w:pPr>
              <w:tabs>
                <w:tab w:val="decimal" w:pos="1000"/>
              </w:tabs>
            </w:pPr>
          </w:p>
        </w:tc>
        <w:tc>
          <w:tcPr>
            <w:tcW w:w="181" w:type="dxa"/>
            <w:vAlign w:val="bottom"/>
          </w:tcPr>
          <w:p w14:paraId="52CCD62B" w14:textId="77777777" w:rsidR="000A5EB9" w:rsidRPr="003B7955" w:rsidRDefault="000A5EB9" w:rsidP="000A5EB9">
            <w:pPr>
              <w:tabs>
                <w:tab w:val="decimal" w:pos="1000"/>
              </w:tabs>
            </w:pPr>
          </w:p>
        </w:tc>
        <w:tc>
          <w:tcPr>
            <w:tcW w:w="1148" w:type="dxa"/>
            <w:shd w:val="clear" w:color="auto" w:fill="auto"/>
            <w:vAlign w:val="bottom"/>
          </w:tcPr>
          <w:p w14:paraId="17411E98" w14:textId="77777777" w:rsidR="000A5EB9" w:rsidRPr="003B7955" w:rsidRDefault="000A5EB9" w:rsidP="000A5EB9">
            <w:pPr>
              <w:tabs>
                <w:tab w:val="decimal" w:pos="1000"/>
              </w:tabs>
            </w:pPr>
          </w:p>
        </w:tc>
      </w:tr>
      <w:tr w:rsidR="000A5EB9" w:rsidRPr="003B7955" w14:paraId="3F14BA47" w14:textId="77777777" w:rsidTr="00574279">
        <w:trPr>
          <w:cantSplit/>
          <w:trHeight w:val="39"/>
        </w:trPr>
        <w:tc>
          <w:tcPr>
            <w:tcW w:w="3462" w:type="dxa"/>
          </w:tcPr>
          <w:p w14:paraId="727BBDB0" w14:textId="77777777" w:rsidR="000A5EB9" w:rsidRPr="003B7955" w:rsidRDefault="000A5EB9" w:rsidP="000A5EB9">
            <w:pPr>
              <w:ind w:left="157" w:hanging="157"/>
              <w:rPr>
                <w:b/>
                <w:bCs/>
                <w:i/>
                <w:iCs/>
              </w:rPr>
            </w:pPr>
            <w:r w:rsidRPr="003B7955">
              <w:rPr>
                <w:b/>
                <w:bCs/>
                <w:i/>
                <w:iCs/>
              </w:rPr>
              <w:t>Non-current assets</w:t>
            </w:r>
          </w:p>
        </w:tc>
        <w:tc>
          <w:tcPr>
            <w:tcW w:w="1288" w:type="dxa"/>
            <w:shd w:val="clear" w:color="auto" w:fill="auto"/>
          </w:tcPr>
          <w:p w14:paraId="1028F417" w14:textId="77777777" w:rsidR="000A5EB9" w:rsidRPr="003B7955" w:rsidRDefault="000A5EB9" w:rsidP="000A5EB9">
            <w:pPr>
              <w:tabs>
                <w:tab w:val="decimal" w:pos="1000"/>
              </w:tabs>
            </w:pPr>
          </w:p>
        </w:tc>
        <w:tc>
          <w:tcPr>
            <w:tcW w:w="195" w:type="dxa"/>
            <w:tcBorders>
              <w:left w:val="nil"/>
            </w:tcBorders>
            <w:vAlign w:val="bottom"/>
          </w:tcPr>
          <w:p w14:paraId="0E28C03E" w14:textId="77777777" w:rsidR="000A5EB9" w:rsidRPr="003B7955" w:rsidRDefault="000A5EB9" w:rsidP="000A5EB9">
            <w:pPr>
              <w:tabs>
                <w:tab w:val="decimal" w:pos="1000"/>
              </w:tabs>
              <w:rPr>
                <w:rFonts w:eastAsia="Arial Unicode MS"/>
              </w:rPr>
            </w:pPr>
          </w:p>
        </w:tc>
        <w:tc>
          <w:tcPr>
            <w:tcW w:w="1296" w:type="dxa"/>
          </w:tcPr>
          <w:p w14:paraId="4C63D29B" w14:textId="77777777" w:rsidR="000A5EB9" w:rsidRPr="003B7955" w:rsidRDefault="000A5EB9" w:rsidP="000A5EB9">
            <w:pPr>
              <w:tabs>
                <w:tab w:val="decimal" w:pos="1050"/>
              </w:tabs>
            </w:pPr>
          </w:p>
        </w:tc>
        <w:tc>
          <w:tcPr>
            <w:tcW w:w="195" w:type="dxa"/>
            <w:vAlign w:val="bottom"/>
          </w:tcPr>
          <w:p w14:paraId="2C93541C" w14:textId="77777777" w:rsidR="000A5EB9" w:rsidRPr="003B7955" w:rsidRDefault="000A5EB9" w:rsidP="000A5EB9">
            <w:pPr>
              <w:tabs>
                <w:tab w:val="decimal" w:pos="1000"/>
              </w:tabs>
            </w:pPr>
          </w:p>
        </w:tc>
        <w:tc>
          <w:tcPr>
            <w:tcW w:w="1291" w:type="dxa"/>
            <w:vAlign w:val="bottom"/>
          </w:tcPr>
          <w:p w14:paraId="2B0E7ACF" w14:textId="77777777" w:rsidR="000A5EB9" w:rsidRPr="003B7955" w:rsidRDefault="000A5EB9" w:rsidP="000A5EB9">
            <w:pPr>
              <w:tabs>
                <w:tab w:val="decimal" w:pos="1000"/>
              </w:tabs>
            </w:pPr>
          </w:p>
        </w:tc>
        <w:tc>
          <w:tcPr>
            <w:tcW w:w="181" w:type="dxa"/>
            <w:vAlign w:val="bottom"/>
          </w:tcPr>
          <w:p w14:paraId="658A195C" w14:textId="77777777" w:rsidR="000A5EB9" w:rsidRPr="003B7955" w:rsidRDefault="000A5EB9" w:rsidP="000A5EB9">
            <w:pPr>
              <w:tabs>
                <w:tab w:val="decimal" w:pos="1000"/>
              </w:tabs>
            </w:pPr>
          </w:p>
        </w:tc>
        <w:tc>
          <w:tcPr>
            <w:tcW w:w="1148" w:type="dxa"/>
            <w:shd w:val="clear" w:color="auto" w:fill="auto"/>
            <w:vAlign w:val="bottom"/>
          </w:tcPr>
          <w:p w14:paraId="7DFBC72B" w14:textId="77777777" w:rsidR="000A5EB9" w:rsidRPr="003B7955" w:rsidRDefault="000A5EB9" w:rsidP="000A5EB9">
            <w:pPr>
              <w:tabs>
                <w:tab w:val="decimal" w:pos="1000"/>
              </w:tabs>
            </w:pPr>
          </w:p>
        </w:tc>
      </w:tr>
      <w:tr w:rsidR="000A5EB9" w:rsidRPr="003B7955" w14:paraId="56D88D56" w14:textId="77777777" w:rsidTr="00574279">
        <w:trPr>
          <w:cantSplit/>
          <w:trHeight w:val="39"/>
        </w:trPr>
        <w:tc>
          <w:tcPr>
            <w:tcW w:w="3462" w:type="dxa"/>
          </w:tcPr>
          <w:p w14:paraId="193B00CD" w14:textId="77777777" w:rsidR="000A5EB9" w:rsidRPr="003B7955" w:rsidRDefault="000A5EB9" w:rsidP="000A5EB9">
            <w:pPr>
              <w:ind w:left="157" w:hanging="157"/>
            </w:pPr>
            <w:r w:rsidRPr="003B7955">
              <w:t>Investments in subsidiaries</w:t>
            </w:r>
          </w:p>
        </w:tc>
        <w:tc>
          <w:tcPr>
            <w:tcW w:w="1288" w:type="dxa"/>
            <w:shd w:val="clear" w:color="auto" w:fill="auto"/>
          </w:tcPr>
          <w:p w14:paraId="079A6522" w14:textId="319224D9" w:rsidR="000A5EB9" w:rsidRPr="003B7955" w:rsidRDefault="00F8205D" w:rsidP="00F8205D">
            <w:pPr>
              <w:tabs>
                <w:tab w:val="decimal" w:pos="708"/>
              </w:tabs>
            </w:pPr>
            <w:r>
              <w:t>-</w:t>
            </w:r>
          </w:p>
        </w:tc>
        <w:tc>
          <w:tcPr>
            <w:tcW w:w="195" w:type="dxa"/>
            <w:tcBorders>
              <w:left w:val="nil"/>
            </w:tcBorders>
            <w:vAlign w:val="bottom"/>
          </w:tcPr>
          <w:p w14:paraId="492686B8" w14:textId="77777777" w:rsidR="000A5EB9" w:rsidRPr="003B7955" w:rsidRDefault="000A5EB9" w:rsidP="000A5EB9">
            <w:pPr>
              <w:tabs>
                <w:tab w:val="decimal" w:pos="1000"/>
              </w:tabs>
              <w:rPr>
                <w:rFonts w:eastAsia="Arial Unicode MS"/>
              </w:rPr>
            </w:pPr>
          </w:p>
        </w:tc>
        <w:tc>
          <w:tcPr>
            <w:tcW w:w="1296" w:type="dxa"/>
          </w:tcPr>
          <w:p w14:paraId="660B119D" w14:textId="0D28E637" w:rsidR="000A5EB9" w:rsidRPr="003B7955" w:rsidRDefault="000A5EB9" w:rsidP="003B7955">
            <w:pPr>
              <w:tabs>
                <w:tab w:val="decimal" w:pos="760"/>
              </w:tabs>
            </w:pPr>
            <w:r w:rsidRPr="003B7955">
              <w:t>-</w:t>
            </w:r>
          </w:p>
        </w:tc>
        <w:tc>
          <w:tcPr>
            <w:tcW w:w="195" w:type="dxa"/>
            <w:vAlign w:val="bottom"/>
          </w:tcPr>
          <w:p w14:paraId="51AFACE5" w14:textId="77777777" w:rsidR="000A5EB9" w:rsidRPr="003B7955" w:rsidRDefault="000A5EB9" w:rsidP="000A5EB9">
            <w:pPr>
              <w:tabs>
                <w:tab w:val="decimal" w:pos="1000"/>
              </w:tabs>
            </w:pPr>
          </w:p>
        </w:tc>
        <w:tc>
          <w:tcPr>
            <w:tcW w:w="1291" w:type="dxa"/>
            <w:vAlign w:val="bottom"/>
          </w:tcPr>
          <w:p w14:paraId="5B88A681" w14:textId="42D917A8" w:rsidR="000A5EB9" w:rsidRPr="003B7955" w:rsidRDefault="00D70073" w:rsidP="000A5EB9">
            <w:pPr>
              <w:tabs>
                <w:tab w:val="decimal" w:pos="1000"/>
              </w:tabs>
            </w:pPr>
            <w:r w:rsidRPr="003B7955">
              <w:t>672,090</w:t>
            </w:r>
          </w:p>
        </w:tc>
        <w:tc>
          <w:tcPr>
            <w:tcW w:w="181" w:type="dxa"/>
            <w:vAlign w:val="bottom"/>
          </w:tcPr>
          <w:p w14:paraId="2468907C" w14:textId="77777777" w:rsidR="000A5EB9" w:rsidRPr="003B7955" w:rsidRDefault="000A5EB9" w:rsidP="000A5EB9">
            <w:pPr>
              <w:tabs>
                <w:tab w:val="decimal" w:pos="1000"/>
              </w:tabs>
            </w:pPr>
          </w:p>
        </w:tc>
        <w:tc>
          <w:tcPr>
            <w:tcW w:w="1148" w:type="dxa"/>
            <w:shd w:val="clear" w:color="auto" w:fill="auto"/>
            <w:vAlign w:val="bottom"/>
          </w:tcPr>
          <w:p w14:paraId="5A7BB4EB" w14:textId="7E05C058" w:rsidR="000A5EB9" w:rsidRPr="003B7955" w:rsidRDefault="000A5EB9" w:rsidP="003B7955">
            <w:pPr>
              <w:tabs>
                <w:tab w:val="decimal" w:pos="877"/>
              </w:tabs>
            </w:pPr>
            <w:r w:rsidRPr="003B7955">
              <w:t>672,090</w:t>
            </w:r>
          </w:p>
        </w:tc>
      </w:tr>
      <w:tr w:rsidR="000A5EB9" w:rsidRPr="003B7955" w14:paraId="3451A87F" w14:textId="77777777" w:rsidTr="00574279">
        <w:trPr>
          <w:cantSplit/>
          <w:trHeight w:val="39"/>
        </w:trPr>
        <w:tc>
          <w:tcPr>
            <w:tcW w:w="3462" w:type="dxa"/>
          </w:tcPr>
          <w:p w14:paraId="4CB300A5" w14:textId="77777777" w:rsidR="000A5EB9" w:rsidRPr="003B7955" w:rsidRDefault="000A5EB9" w:rsidP="000A5EB9">
            <w:pPr>
              <w:ind w:left="157" w:hanging="157"/>
            </w:pPr>
            <w:r w:rsidRPr="003B7955">
              <w:t>Long-term loans to related party</w:t>
            </w:r>
          </w:p>
        </w:tc>
        <w:tc>
          <w:tcPr>
            <w:tcW w:w="1288" w:type="dxa"/>
            <w:shd w:val="clear" w:color="auto" w:fill="auto"/>
          </w:tcPr>
          <w:p w14:paraId="0A2CA312" w14:textId="4E9C6CFA" w:rsidR="000A5EB9" w:rsidRPr="003B7955" w:rsidRDefault="00F8205D" w:rsidP="00F8205D">
            <w:pPr>
              <w:tabs>
                <w:tab w:val="decimal" w:pos="708"/>
              </w:tabs>
            </w:pPr>
            <w:r>
              <w:t>-</w:t>
            </w:r>
          </w:p>
        </w:tc>
        <w:tc>
          <w:tcPr>
            <w:tcW w:w="195" w:type="dxa"/>
            <w:tcBorders>
              <w:left w:val="nil"/>
            </w:tcBorders>
            <w:vAlign w:val="bottom"/>
          </w:tcPr>
          <w:p w14:paraId="6D7896F1" w14:textId="77777777" w:rsidR="000A5EB9" w:rsidRPr="003B7955" w:rsidRDefault="000A5EB9" w:rsidP="000A5EB9">
            <w:pPr>
              <w:tabs>
                <w:tab w:val="decimal" w:pos="1000"/>
              </w:tabs>
              <w:rPr>
                <w:rFonts w:eastAsia="Arial Unicode MS"/>
              </w:rPr>
            </w:pPr>
          </w:p>
        </w:tc>
        <w:tc>
          <w:tcPr>
            <w:tcW w:w="1296" w:type="dxa"/>
          </w:tcPr>
          <w:p w14:paraId="46439E9A" w14:textId="2DBE04F0" w:rsidR="000A5EB9" w:rsidRPr="003B7955" w:rsidRDefault="000A5EB9" w:rsidP="003B7955">
            <w:pPr>
              <w:tabs>
                <w:tab w:val="decimal" w:pos="760"/>
              </w:tabs>
            </w:pPr>
            <w:r w:rsidRPr="003B7955">
              <w:t>-</w:t>
            </w:r>
          </w:p>
        </w:tc>
        <w:tc>
          <w:tcPr>
            <w:tcW w:w="195" w:type="dxa"/>
            <w:vAlign w:val="bottom"/>
          </w:tcPr>
          <w:p w14:paraId="2B2847F2" w14:textId="77777777" w:rsidR="000A5EB9" w:rsidRPr="003B7955" w:rsidRDefault="000A5EB9" w:rsidP="000A5EB9">
            <w:pPr>
              <w:tabs>
                <w:tab w:val="decimal" w:pos="1000"/>
              </w:tabs>
            </w:pPr>
          </w:p>
        </w:tc>
        <w:tc>
          <w:tcPr>
            <w:tcW w:w="1291" w:type="dxa"/>
          </w:tcPr>
          <w:p w14:paraId="435CEC20" w14:textId="07ABF128" w:rsidR="000A5EB9" w:rsidRPr="003B7955" w:rsidRDefault="00487C8D" w:rsidP="000A5EB9">
            <w:pPr>
              <w:tabs>
                <w:tab w:val="decimal" w:pos="1000"/>
              </w:tabs>
            </w:pPr>
            <w:r w:rsidRPr="003B7955">
              <w:t>1,549,600</w:t>
            </w:r>
          </w:p>
        </w:tc>
        <w:tc>
          <w:tcPr>
            <w:tcW w:w="181" w:type="dxa"/>
            <w:vAlign w:val="bottom"/>
          </w:tcPr>
          <w:p w14:paraId="5EDB5FF7" w14:textId="77777777" w:rsidR="000A5EB9" w:rsidRPr="003B7955" w:rsidRDefault="000A5EB9" w:rsidP="000A5EB9">
            <w:pPr>
              <w:tabs>
                <w:tab w:val="decimal" w:pos="1000"/>
              </w:tabs>
            </w:pPr>
          </w:p>
        </w:tc>
        <w:tc>
          <w:tcPr>
            <w:tcW w:w="1148" w:type="dxa"/>
            <w:shd w:val="clear" w:color="auto" w:fill="auto"/>
          </w:tcPr>
          <w:p w14:paraId="20FD667E" w14:textId="49116D1D" w:rsidR="000A5EB9" w:rsidRPr="003B7955" w:rsidRDefault="000A5EB9" w:rsidP="003B7955">
            <w:pPr>
              <w:tabs>
                <w:tab w:val="decimal" w:pos="877"/>
              </w:tabs>
            </w:pPr>
            <w:r w:rsidRPr="003B7955">
              <w:t>1,549,600</w:t>
            </w:r>
          </w:p>
        </w:tc>
      </w:tr>
      <w:tr w:rsidR="000A5EB9" w:rsidRPr="003B7955" w14:paraId="34C2F435" w14:textId="77777777" w:rsidTr="00574279">
        <w:trPr>
          <w:cantSplit/>
          <w:trHeight w:val="39"/>
        </w:trPr>
        <w:tc>
          <w:tcPr>
            <w:tcW w:w="3462" w:type="dxa"/>
          </w:tcPr>
          <w:p w14:paraId="3BB9D6DF" w14:textId="77777777" w:rsidR="000A5EB9" w:rsidRPr="003B7955" w:rsidRDefault="000A5EB9" w:rsidP="000A5EB9">
            <w:pPr>
              <w:ind w:left="157" w:hanging="157"/>
            </w:pPr>
            <w:r w:rsidRPr="003B7955">
              <w:t>Long-term loans to employees</w:t>
            </w:r>
          </w:p>
        </w:tc>
        <w:tc>
          <w:tcPr>
            <w:tcW w:w="1288" w:type="dxa"/>
            <w:shd w:val="clear" w:color="auto" w:fill="auto"/>
          </w:tcPr>
          <w:p w14:paraId="6374EE78" w14:textId="2D81535C" w:rsidR="000A5EB9" w:rsidRPr="003B7955" w:rsidRDefault="00F8205D" w:rsidP="000A5EB9">
            <w:pPr>
              <w:tabs>
                <w:tab w:val="decimal" w:pos="1000"/>
              </w:tabs>
            </w:pPr>
            <w:r>
              <w:t>277,349</w:t>
            </w:r>
          </w:p>
        </w:tc>
        <w:tc>
          <w:tcPr>
            <w:tcW w:w="195" w:type="dxa"/>
            <w:tcBorders>
              <w:left w:val="nil"/>
            </w:tcBorders>
            <w:vAlign w:val="bottom"/>
          </w:tcPr>
          <w:p w14:paraId="17ED5A0C" w14:textId="77777777" w:rsidR="000A5EB9" w:rsidRPr="003B7955" w:rsidRDefault="000A5EB9" w:rsidP="000A5EB9">
            <w:pPr>
              <w:tabs>
                <w:tab w:val="decimal" w:pos="1000"/>
              </w:tabs>
              <w:rPr>
                <w:rFonts w:eastAsia="Arial Unicode MS"/>
              </w:rPr>
            </w:pPr>
          </w:p>
        </w:tc>
        <w:tc>
          <w:tcPr>
            <w:tcW w:w="1296" w:type="dxa"/>
          </w:tcPr>
          <w:p w14:paraId="07A439C8" w14:textId="66B91475" w:rsidR="000A5EB9" w:rsidRPr="003B7955" w:rsidRDefault="000A5EB9" w:rsidP="000A5EB9">
            <w:pPr>
              <w:tabs>
                <w:tab w:val="decimal" w:pos="1050"/>
              </w:tabs>
            </w:pPr>
            <w:r w:rsidRPr="003B7955">
              <w:t>277,279</w:t>
            </w:r>
          </w:p>
        </w:tc>
        <w:tc>
          <w:tcPr>
            <w:tcW w:w="195" w:type="dxa"/>
            <w:vAlign w:val="bottom"/>
          </w:tcPr>
          <w:p w14:paraId="424962B5" w14:textId="77777777" w:rsidR="000A5EB9" w:rsidRPr="003B7955" w:rsidRDefault="000A5EB9" w:rsidP="000A5EB9">
            <w:pPr>
              <w:tabs>
                <w:tab w:val="decimal" w:pos="1000"/>
              </w:tabs>
            </w:pPr>
          </w:p>
        </w:tc>
        <w:tc>
          <w:tcPr>
            <w:tcW w:w="1291" w:type="dxa"/>
          </w:tcPr>
          <w:p w14:paraId="145C8450" w14:textId="663DAF28" w:rsidR="000A5EB9" w:rsidRPr="003B7955" w:rsidRDefault="00933F95" w:rsidP="000A5EB9">
            <w:pPr>
              <w:tabs>
                <w:tab w:val="decimal" w:pos="1000"/>
              </w:tabs>
            </w:pPr>
            <w:r w:rsidRPr="003B7955">
              <w:t>277,349</w:t>
            </w:r>
          </w:p>
        </w:tc>
        <w:tc>
          <w:tcPr>
            <w:tcW w:w="181" w:type="dxa"/>
            <w:vAlign w:val="bottom"/>
          </w:tcPr>
          <w:p w14:paraId="3C4C9A46" w14:textId="77777777" w:rsidR="000A5EB9" w:rsidRPr="003B7955" w:rsidRDefault="000A5EB9" w:rsidP="000A5EB9">
            <w:pPr>
              <w:tabs>
                <w:tab w:val="decimal" w:pos="1000"/>
              </w:tabs>
            </w:pPr>
          </w:p>
        </w:tc>
        <w:tc>
          <w:tcPr>
            <w:tcW w:w="1148" w:type="dxa"/>
            <w:shd w:val="clear" w:color="auto" w:fill="auto"/>
          </w:tcPr>
          <w:p w14:paraId="61C74585" w14:textId="0A72B022" w:rsidR="000A5EB9" w:rsidRPr="003B7955" w:rsidRDefault="000A5EB9" w:rsidP="003B7955">
            <w:pPr>
              <w:tabs>
                <w:tab w:val="decimal" w:pos="877"/>
              </w:tabs>
            </w:pPr>
            <w:r w:rsidRPr="003B7955">
              <w:t>277,279</w:t>
            </w:r>
          </w:p>
        </w:tc>
      </w:tr>
      <w:tr w:rsidR="000A5EB9" w:rsidRPr="003B7955" w14:paraId="1643B7BD" w14:textId="77777777" w:rsidTr="00574279">
        <w:trPr>
          <w:cantSplit/>
          <w:trHeight w:val="39"/>
        </w:trPr>
        <w:tc>
          <w:tcPr>
            <w:tcW w:w="3462" w:type="dxa"/>
          </w:tcPr>
          <w:p w14:paraId="361F5684" w14:textId="77777777" w:rsidR="000A5EB9" w:rsidRPr="003B7955" w:rsidRDefault="000A5EB9" w:rsidP="000A5EB9">
            <w:pPr>
              <w:ind w:left="157" w:hanging="157"/>
            </w:pPr>
            <w:r w:rsidRPr="003B7955">
              <w:t xml:space="preserve">Property, </w:t>
            </w:r>
            <w:proofErr w:type="gramStart"/>
            <w:r w:rsidRPr="003B7955">
              <w:t>plant</w:t>
            </w:r>
            <w:proofErr w:type="gramEnd"/>
            <w:r w:rsidRPr="003B7955">
              <w:t xml:space="preserve"> and equipment  </w:t>
            </w:r>
          </w:p>
        </w:tc>
        <w:tc>
          <w:tcPr>
            <w:tcW w:w="1288" w:type="dxa"/>
          </w:tcPr>
          <w:p w14:paraId="6B46E7CF" w14:textId="38552E9F" w:rsidR="000A5EB9" w:rsidRPr="003B7955" w:rsidRDefault="00F8205D" w:rsidP="000A5EB9">
            <w:pPr>
              <w:tabs>
                <w:tab w:val="decimal" w:pos="1000"/>
              </w:tabs>
            </w:pPr>
            <w:r>
              <w:t>5,324,302</w:t>
            </w:r>
          </w:p>
        </w:tc>
        <w:tc>
          <w:tcPr>
            <w:tcW w:w="195" w:type="dxa"/>
            <w:tcBorders>
              <w:left w:val="nil"/>
            </w:tcBorders>
            <w:vAlign w:val="bottom"/>
          </w:tcPr>
          <w:p w14:paraId="1A37D295" w14:textId="77777777" w:rsidR="000A5EB9" w:rsidRPr="003B7955" w:rsidRDefault="000A5EB9" w:rsidP="000A5EB9">
            <w:pPr>
              <w:tabs>
                <w:tab w:val="decimal" w:pos="1000"/>
              </w:tabs>
              <w:rPr>
                <w:rFonts w:eastAsia="Arial Unicode MS"/>
              </w:rPr>
            </w:pPr>
          </w:p>
        </w:tc>
        <w:tc>
          <w:tcPr>
            <w:tcW w:w="1296" w:type="dxa"/>
          </w:tcPr>
          <w:p w14:paraId="6A9664A2" w14:textId="341C9215" w:rsidR="000A5EB9" w:rsidRPr="003B7955" w:rsidRDefault="000A5EB9" w:rsidP="000A5EB9">
            <w:pPr>
              <w:tabs>
                <w:tab w:val="decimal" w:pos="1050"/>
              </w:tabs>
            </w:pPr>
            <w:r w:rsidRPr="003B7955">
              <w:t>5,360,478</w:t>
            </w:r>
          </w:p>
        </w:tc>
        <w:tc>
          <w:tcPr>
            <w:tcW w:w="195" w:type="dxa"/>
            <w:vAlign w:val="bottom"/>
          </w:tcPr>
          <w:p w14:paraId="269F9822" w14:textId="77777777" w:rsidR="000A5EB9" w:rsidRPr="003B7955" w:rsidRDefault="000A5EB9" w:rsidP="000A5EB9">
            <w:pPr>
              <w:tabs>
                <w:tab w:val="decimal" w:pos="1000"/>
              </w:tabs>
            </w:pPr>
          </w:p>
        </w:tc>
        <w:tc>
          <w:tcPr>
            <w:tcW w:w="1291" w:type="dxa"/>
          </w:tcPr>
          <w:p w14:paraId="539C1ECD" w14:textId="0CA04BA7" w:rsidR="000A5EB9" w:rsidRPr="003B7955" w:rsidRDefault="009775C0" w:rsidP="000A5EB9">
            <w:pPr>
              <w:tabs>
                <w:tab w:val="decimal" w:pos="1000"/>
              </w:tabs>
            </w:pPr>
            <w:r w:rsidRPr="003B7955">
              <w:t>3,452,866</w:t>
            </w:r>
          </w:p>
        </w:tc>
        <w:tc>
          <w:tcPr>
            <w:tcW w:w="181" w:type="dxa"/>
            <w:vAlign w:val="bottom"/>
          </w:tcPr>
          <w:p w14:paraId="27567F22" w14:textId="77777777" w:rsidR="000A5EB9" w:rsidRPr="003B7955" w:rsidRDefault="000A5EB9" w:rsidP="000A5EB9">
            <w:pPr>
              <w:tabs>
                <w:tab w:val="decimal" w:pos="1000"/>
              </w:tabs>
            </w:pPr>
          </w:p>
        </w:tc>
        <w:tc>
          <w:tcPr>
            <w:tcW w:w="1148" w:type="dxa"/>
            <w:shd w:val="clear" w:color="auto" w:fill="auto"/>
          </w:tcPr>
          <w:p w14:paraId="3C57FAF7" w14:textId="4331F7AA" w:rsidR="000A5EB9" w:rsidRPr="003B7955" w:rsidRDefault="000A5EB9" w:rsidP="003B7955">
            <w:pPr>
              <w:tabs>
                <w:tab w:val="decimal" w:pos="877"/>
              </w:tabs>
            </w:pPr>
            <w:r w:rsidRPr="003B7955">
              <w:t>3,480,386</w:t>
            </w:r>
          </w:p>
        </w:tc>
      </w:tr>
      <w:tr w:rsidR="000A5EB9" w:rsidRPr="003B7955" w14:paraId="3CC5CEC9" w14:textId="77777777" w:rsidTr="00574279">
        <w:trPr>
          <w:cantSplit/>
          <w:trHeight w:val="39"/>
        </w:trPr>
        <w:tc>
          <w:tcPr>
            <w:tcW w:w="3462" w:type="dxa"/>
          </w:tcPr>
          <w:p w14:paraId="3EEC979D" w14:textId="77777777" w:rsidR="000A5EB9" w:rsidRPr="003B7955" w:rsidRDefault="000A5EB9" w:rsidP="000A5EB9">
            <w:pPr>
              <w:ind w:left="157" w:hanging="157"/>
            </w:pPr>
            <w:r w:rsidRPr="003B7955">
              <w:t>Right-of-use assets</w:t>
            </w:r>
          </w:p>
        </w:tc>
        <w:tc>
          <w:tcPr>
            <w:tcW w:w="1288" w:type="dxa"/>
          </w:tcPr>
          <w:p w14:paraId="15814698" w14:textId="33151DA1" w:rsidR="000A5EB9" w:rsidRPr="003B7955" w:rsidRDefault="00F8205D" w:rsidP="000A5EB9">
            <w:pPr>
              <w:tabs>
                <w:tab w:val="decimal" w:pos="1000"/>
              </w:tabs>
            </w:pPr>
            <w:r>
              <w:t>527,379</w:t>
            </w:r>
          </w:p>
        </w:tc>
        <w:tc>
          <w:tcPr>
            <w:tcW w:w="195" w:type="dxa"/>
            <w:tcBorders>
              <w:left w:val="nil"/>
            </w:tcBorders>
            <w:vAlign w:val="bottom"/>
          </w:tcPr>
          <w:p w14:paraId="1B7DDF8E" w14:textId="77777777" w:rsidR="000A5EB9" w:rsidRPr="003B7955" w:rsidRDefault="000A5EB9" w:rsidP="000A5EB9">
            <w:pPr>
              <w:tabs>
                <w:tab w:val="decimal" w:pos="1000"/>
              </w:tabs>
              <w:rPr>
                <w:rFonts w:eastAsia="Arial Unicode MS"/>
              </w:rPr>
            </w:pPr>
          </w:p>
        </w:tc>
        <w:tc>
          <w:tcPr>
            <w:tcW w:w="1296" w:type="dxa"/>
          </w:tcPr>
          <w:p w14:paraId="46F6161D" w14:textId="3F2C5BD6" w:rsidR="000A5EB9" w:rsidRPr="003B7955" w:rsidRDefault="000A5EB9" w:rsidP="000A5EB9">
            <w:pPr>
              <w:tabs>
                <w:tab w:val="decimal" w:pos="1050"/>
              </w:tabs>
            </w:pPr>
            <w:r w:rsidRPr="003B7955">
              <w:t>523,813</w:t>
            </w:r>
          </w:p>
        </w:tc>
        <w:tc>
          <w:tcPr>
            <w:tcW w:w="195" w:type="dxa"/>
            <w:vAlign w:val="bottom"/>
          </w:tcPr>
          <w:p w14:paraId="69BB33F8" w14:textId="77777777" w:rsidR="000A5EB9" w:rsidRPr="003B7955" w:rsidRDefault="000A5EB9" w:rsidP="000A5EB9">
            <w:pPr>
              <w:tabs>
                <w:tab w:val="decimal" w:pos="1000"/>
              </w:tabs>
            </w:pPr>
          </w:p>
        </w:tc>
        <w:tc>
          <w:tcPr>
            <w:tcW w:w="1291" w:type="dxa"/>
          </w:tcPr>
          <w:p w14:paraId="4DC59E57" w14:textId="5926BC4E" w:rsidR="000A5EB9" w:rsidRPr="003B7955" w:rsidRDefault="00AF0293" w:rsidP="000A5EB9">
            <w:pPr>
              <w:tabs>
                <w:tab w:val="decimal" w:pos="1000"/>
              </w:tabs>
              <w:rPr>
                <w:rFonts w:cs="Cordia New"/>
                <w:cs/>
              </w:rPr>
            </w:pPr>
            <w:r w:rsidRPr="003B7955">
              <w:t>20,921</w:t>
            </w:r>
          </w:p>
        </w:tc>
        <w:tc>
          <w:tcPr>
            <w:tcW w:w="181" w:type="dxa"/>
            <w:vAlign w:val="bottom"/>
          </w:tcPr>
          <w:p w14:paraId="31584300" w14:textId="77777777" w:rsidR="000A5EB9" w:rsidRPr="003B7955" w:rsidRDefault="000A5EB9" w:rsidP="000A5EB9">
            <w:pPr>
              <w:tabs>
                <w:tab w:val="decimal" w:pos="1000"/>
              </w:tabs>
            </w:pPr>
          </w:p>
        </w:tc>
        <w:tc>
          <w:tcPr>
            <w:tcW w:w="1148" w:type="dxa"/>
            <w:shd w:val="clear" w:color="auto" w:fill="auto"/>
          </w:tcPr>
          <w:p w14:paraId="220F3736" w14:textId="1684DA6E" w:rsidR="000A5EB9" w:rsidRPr="003B7955" w:rsidRDefault="000A5EB9" w:rsidP="003B7955">
            <w:pPr>
              <w:tabs>
                <w:tab w:val="decimal" w:pos="877"/>
              </w:tabs>
            </w:pPr>
            <w:r w:rsidRPr="003B7955">
              <w:t>23,221</w:t>
            </w:r>
          </w:p>
        </w:tc>
      </w:tr>
      <w:tr w:rsidR="000A5EB9" w:rsidRPr="003B7955" w14:paraId="7B8FCCE8" w14:textId="77777777" w:rsidTr="00574279">
        <w:trPr>
          <w:cantSplit/>
          <w:trHeight w:val="39"/>
        </w:trPr>
        <w:tc>
          <w:tcPr>
            <w:tcW w:w="3462" w:type="dxa"/>
          </w:tcPr>
          <w:p w14:paraId="0B9AC964" w14:textId="77777777" w:rsidR="000A5EB9" w:rsidRPr="003B7955" w:rsidRDefault="000A5EB9" w:rsidP="000A5EB9">
            <w:pPr>
              <w:ind w:left="157" w:hanging="157"/>
            </w:pPr>
            <w:r w:rsidRPr="003B7955">
              <w:t>Goodwill</w:t>
            </w:r>
          </w:p>
        </w:tc>
        <w:tc>
          <w:tcPr>
            <w:tcW w:w="1288" w:type="dxa"/>
          </w:tcPr>
          <w:p w14:paraId="4C2CC909" w14:textId="2E58027E" w:rsidR="000A5EB9" w:rsidRPr="003B7955" w:rsidRDefault="00F8205D" w:rsidP="000A5EB9">
            <w:pPr>
              <w:tabs>
                <w:tab w:val="decimal" w:pos="1000"/>
              </w:tabs>
            </w:pPr>
            <w:r>
              <w:t>74,523</w:t>
            </w:r>
          </w:p>
        </w:tc>
        <w:tc>
          <w:tcPr>
            <w:tcW w:w="195" w:type="dxa"/>
            <w:tcBorders>
              <w:left w:val="nil"/>
            </w:tcBorders>
            <w:vAlign w:val="bottom"/>
          </w:tcPr>
          <w:p w14:paraId="6D293196" w14:textId="77777777" w:rsidR="000A5EB9" w:rsidRPr="003B7955" w:rsidRDefault="000A5EB9" w:rsidP="000A5EB9">
            <w:pPr>
              <w:tabs>
                <w:tab w:val="decimal" w:pos="1000"/>
              </w:tabs>
              <w:rPr>
                <w:rFonts w:eastAsia="Arial Unicode MS"/>
              </w:rPr>
            </w:pPr>
          </w:p>
        </w:tc>
        <w:tc>
          <w:tcPr>
            <w:tcW w:w="1296" w:type="dxa"/>
          </w:tcPr>
          <w:p w14:paraId="60604718" w14:textId="62FCFBF0" w:rsidR="000A5EB9" w:rsidRPr="003B7955" w:rsidRDefault="000A5EB9" w:rsidP="000A5EB9">
            <w:pPr>
              <w:tabs>
                <w:tab w:val="decimal" w:pos="1050"/>
              </w:tabs>
            </w:pPr>
            <w:r w:rsidRPr="003B7955">
              <w:t>74,523</w:t>
            </w:r>
          </w:p>
        </w:tc>
        <w:tc>
          <w:tcPr>
            <w:tcW w:w="195" w:type="dxa"/>
            <w:vAlign w:val="bottom"/>
          </w:tcPr>
          <w:p w14:paraId="68944A71" w14:textId="77777777" w:rsidR="000A5EB9" w:rsidRPr="003B7955" w:rsidRDefault="000A5EB9" w:rsidP="000A5EB9">
            <w:pPr>
              <w:tabs>
                <w:tab w:val="decimal" w:pos="1000"/>
              </w:tabs>
            </w:pPr>
          </w:p>
        </w:tc>
        <w:tc>
          <w:tcPr>
            <w:tcW w:w="1291" w:type="dxa"/>
          </w:tcPr>
          <w:p w14:paraId="1BF8D261" w14:textId="69F6F58C" w:rsidR="000A5EB9" w:rsidRPr="003B7955" w:rsidRDefault="00D04DE4" w:rsidP="00D04DE4">
            <w:pPr>
              <w:tabs>
                <w:tab w:val="decimal" w:pos="724"/>
              </w:tabs>
              <w:rPr>
                <w:rFonts w:cs="Angsana New"/>
              </w:rPr>
            </w:pPr>
            <w:r w:rsidRPr="003B7955">
              <w:rPr>
                <w:rFonts w:cs="Angsana New"/>
              </w:rPr>
              <w:t>-</w:t>
            </w:r>
          </w:p>
        </w:tc>
        <w:tc>
          <w:tcPr>
            <w:tcW w:w="181" w:type="dxa"/>
            <w:vAlign w:val="bottom"/>
          </w:tcPr>
          <w:p w14:paraId="33AB9A59" w14:textId="77777777" w:rsidR="000A5EB9" w:rsidRPr="003B7955" w:rsidRDefault="000A5EB9" w:rsidP="000A5EB9">
            <w:pPr>
              <w:tabs>
                <w:tab w:val="decimal" w:pos="1000"/>
              </w:tabs>
            </w:pPr>
          </w:p>
        </w:tc>
        <w:tc>
          <w:tcPr>
            <w:tcW w:w="1148" w:type="dxa"/>
            <w:shd w:val="clear" w:color="auto" w:fill="auto"/>
          </w:tcPr>
          <w:p w14:paraId="594D0A45" w14:textId="349C4438" w:rsidR="000A5EB9" w:rsidRPr="003B7955" w:rsidRDefault="000A5EB9" w:rsidP="003B7955">
            <w:pPr>
              <w:tabs>
                <w:tab w:val="decimal" w:pos="607"/>
              </w:tabs>
              <w:ind w:right="-339"/>
            </w:pPr>
            <w:r w:rsidRPr="003B7955">
              <w:t>-</w:t>
            </w:r>
          </w:p>
        </w:tc>
      </w:tr>
      <w:tr w:rsidR="000A5EB9" w:rsidRPr="003B7955" w14:paraId="40C60995" w14:textId="77777777" w:rsidTr="00574279">
        <w:trPr>
          <w:cantSplit/>
          <w:trHeight w:val="39"/>
        </w:trPr>
        <w:tc>
          <w:tcPr>
            <w:tcW w:w="3462" w:type="dxa"/>
          </w:tcPr>
          <w:p w14:paraId="56B4EA4C" w14:textId="77777777" w:rsidR="000A5EB9" w:rsidRPr="003B7955" w:rsidRDefault="000A5EB9" w:rsidP="000A5EB9">
            <w:pPr>
              <w:ind w:left="157" w:hanging="157"/>
            </w:pPr>
            <w:r w:rsidRPr="003B7955">
              <w:t>Other intangible assets</w:t>
            </w:r>
          </w:p>
        </w:tc>
        <w:tc>
          <w:tcPr>
            <w:tcW w:w="1288" w:type="dxa"/>
          </w:tcPr>
          <w:p w14:paraId="758D55ED" w14:textId="56348466" w:rsidR="000A5EB9" w:rsidRPr="003B7955" w:rsidRDefault="00F8205D" w:rsidP="000A5EB9">
            <w:pPr>
              <w:tabs>
                <w:tab w:val="decimal" w:pos="1000"/>
              </w:tabs>
            </w:pPr>
            <w:r>
              <w:t>57,178</w:t>
            </w:r>
          </w:p>
        </w:tc>
        <w:tc>
          <w:tcPr>
            <w:tcW w:w="195" w:type="dxa"/>
            <w:tcBorders>
              <w:left w:val="nil"/>
            </w:tcBorders>
            <w:vAlign w:val="bottom"/>
          </w:tcPr>
          <w:p w14:paraId="4A2649A7" w14:textId="77777777" w:rsidR="000A5EB9" w:rsidRPr="003B7955" w:rsidRDefault="000A5EB9" w:rsidP="000A5EB9">
            <w:pPr>
              <w:tabs>
                <w:tab w:val="decimal" w:pos="1000"/>
              </w:tabs>
              <w:rPr>
                <w:rFonts w:eastAsia="Arial Unicode MS"/>
              </w:rPr>
            </w:pPr>
          </w:p>
        </w:tc>
        <w:tc>
          <w:tcPr>
            <w:tcW w:w="1296" w:type="dxa"/>
          </w:tcPr>
          <w:p w14:paraId="39E45C84" w14:textId="00328207" w:rsidR="000A5EB9" w:rsidRPr="003B7955" w:rsidRDefault="000A5EB9" w:rsidP="000A5EB9">
            <w:pPr>
              <w:tabs>
                <w:tab w:val="decimal" w:pos="1050"/>
              </w:tabs>
            </w:pPr>
            <w:r w:rsidRPr="003B7955">
              <w:t>59,414</w:t>
            </w:r>
          </w:p>
        </w:tc>
        <w:tc>
          <w:tcPr>
            <w:tcW w:w="195" w:type="dxa"/>
            <w:vAlign w:val="bottom"/>
          </w:tcPr>
          <w:p w14:paraId="08BE0D6C" w14:textId="77777777" w:rsidR="000A5EB9" w:rsidRPr="003B7955" w:rsidRDefault="000A5EB9" w:rsidP="000A5EB9">
            <w:pPr>
              <w:tabs>
                <w:tab w:val="decimal" w:pos="1000"/>
              </w:tabs>
            </w:pPr>
          </w:p>
        </w:tc>
        <w:tc>
          <w:tcPr>
            <w:tcW w:w="1291" w:type="dxa"/>
          </w:tcPr>
          <w:p w14:paraId="7E159710" w14:textId="4974B609" w:rsidR="000A5EB9" w:rsidRPr="003B7955" w:rsidRDefault="00E34CA7" w:rsidP="000A5EB9">
            <w:pPr>
              <w:tabs>
                <w:tab w:val="decimal" w:pos="1000"/>
              </w:tabs>
            </w:pPr>
            <w:r w:rsidRPr="003B7955">
              <w:rPr>
                <w:cs/>
              </w:rPr>
              <w:t>27</w:t>
            </w:r>
            <w:r w:rsidRPr="003B7955">
              <w:t>,</w:t>
            </w:r>
            <w:r w:rsidRPr="003B7955">
              <w:rPr>
                <w:cs/>
              </w:rPr>
              <w:t>787</w:t>
            </w:r>
          </w:p>
        </w:tc>
        <w:tc>
          <w:tcPr>
            <w:tcW w:w="181" w:type="dxa"/>
            <w:vAlign w:val="bottom"/>
          </w:tcPr>
          <w:p w14:paraId="1D512ECF" w14:textId="77777777" w:rsidR="000A5EB9" w:rsidRPr="003B7955" w:rsidRDefault="000A5EB9" w:rsidP="000A5EB9">
            <w:pPr>
              <w:tabs>
                <w:tab w:val="decimal" w:pos="1000"/>
              </w:tabs>
            </w:pPr>
          </w:p>
        </w:tc>
        <w:tc>
          <w:tcPr>
            <w:tcW w:w="1148" w:type="dxa"/>
            <w:shd w:val="clear" w:color="auto" w:fill="auto"/>
          </w:tcPr>
          <w:p w14:paraId="4E7D878D" w14:textId="026917CE" w:rsidR="000A5EB9" w:rsidRPr="003B7955" w:rsidRDefault="000A5EB9" w:rsidP="003B7955">
            <w:pPr>
              <w:tabs>
                <w:tab w:val="decimal" w:pos="877"/>
              </w:tabs>
            </w:pPr>
            <w:r w:rsidRPr="003B7955">
              <w:t>28,895</w:t>
            </w:r>
          </w:p>
        </w:tc>
      </w:tr>
      <w:tr w:rsidR="000A5EB9" w:rsidRPr="003B7955" w14:paraId="1ED997BE" w14:textId="77777777" w:rsidTr="00574279">
        <w:trPr>
          <w:cantSplit/>
          <w:trHeight w:val="39"/>
        </w:trPr>
        <w:tc>
          <w:tcPr>
            <w:tcW w:w="3462" w:type="dxa"/>
          </w:tcPr>
          <w:p w14:paraId="086A7F69" w14:textId="77777777" w:rsidR="000A5EB9" w:rsidRPr="003B7955" w:rsidRDefault="000A5EB9" w:rsidP="000A5EB9">
            <w:pPr>
              <w:ind w:left="157" w:hanging="157"/>
            </w:pPr>
            <w:r w:rsidRPr="003B7955">
              <w:t>Deferred tax assets</w:t>
            </w:r>
          </w:p>
        </w:tc>
        <w:tc>
          <w:tcPr>
            <w:tcW w:w="1288" w:type="dxa"/>
          </w:tcPr>
          <w:p w14:paraId="78A6904B" w14:textId="37C82A3A" w:rsidR="000A5EB9" w:rsidRPr="003B7955" w:rsidRDefault="00F8205D" w:rsidP="00F8205D">
            <w:pPr>
              <w:tabs>
                <w:tab w:val="decimal" w:pos="708"/>
              </w:tabs>
            </w:pPr>
            <w:r>
              <w:t>-</w:t>
            </w:r>
          </w:p>
        </w:tc>
        <w:tc>
          <w:tcPr>
            <w:tcW w:w="195" w:type="dxa"/>
            <w:tcBorders>
              <w:left w:val="nil"/>
            </w:tcBorders>
            <w:vAlign w:val="bottom"/>
          </w:tcPr>
          <w:p w14:paraId="28FA9372" w14:textId="77777777" w:rsidR="000A5EB9" w:rsidRPr="003B7955" w:rsidRDefault="000A5EB9" w:rsidP="000A5EB9">
            <w:pPr>
              <w:tabs>
                <w:tab w:val="decimal" w:pos="1000"/>
              </w:tabs>
              <w:rPr>
                <w:rFonts w:eastAsia="Arial Unicode MS"/>
              </w:rPr>
            </w:pPr>
          </w:p>
        </w:tc>
        <w:tc>
          <w:tcPr>
            <w:tcW w:w="1296" w:type="dxa"/>
          </w:tcPr>
          <w:p w14:paraId="2FF73C2E" w14:textId="66B5FFF0" w:rsidR="000A5EB9" w:rsidRPr="003B7955" w:rsidRDefault="000A5EB9" w:rsidP="000A5EB9">
            <w:pPr>
              <w:tabs>
                <w:tab w:val="decimal" w:pos="1050"/>
              </w:tabs>
            </w:pPr>
            <w:r w:rsidRPr="003B7955">
              <w:t>3,538</w:t>
            </w:r>
          </w:p>
        </w:tc>
        <w:tc>
          <w:tcPr>
            <w:tcW w:w="195" w:type="dxa"/>
            <w:vAlign w:val="bottom"/>
          </w:tcPr>
          <w:p w14:paraId="3ACC7A4B" w14:textId="77777777" w:rsidR="000A5EB9" w:rsidRPr="003B7955" w:rsidRDefault="000A5EB9" w:rsidP="000A5EB9">
            <w:pPr>
              <w:tabs>
                <w:tab w:val="decimal" w:pos="1000"/>
              </w:tabs>
            </w:pPr>
          </w:p>
        </w:tc>
        <w:tc>
          <w:tcPr>
            <w:tcW w:w="1291" w:type="dxa"/>
          </w:tcPr>
          <w:p w14:paraId="517C50F5" w14:textId="1E8CBE0B" w:rsidR="000A5EB9" w:rsidRPr="003B7955" w:rsidRDefault="00D36F0D" w:rsidP="000A5EB9">
            <w:pPr>
              <w:tabs>
                <w:tab w:val="decimal" w:pos="1000"/>
              </w:tabs>
              <w:rPr>
                <w:cs/>
              </w:rPr>
            </w:pPr>
            <w:r w:rsidRPr="003B7955">
              <w:t>14,484</w:t>
            </w:r>
          </w:p>
        </w:tc>
        <w:tc>
          <w:tcPr>
            <w:tcW w:w="181" w:type="dxa"/>
            <w:vAlign w:val="bottom"/>
          </w:tcPr>
          <w:p w14:paraId="293AAC4F" w14:textId="77777777" w:rsidR="000A5EB9" w:rsidRPr="003B7955" w:rsidRDefault="000A5EB9" w:rsidP="000A5EB9">
            <w:pPr>
              <w:tabs>
                <w:tab w:val="decimal" w:pos="1000"/>
              </w:tabs>
            </w:pPr>
          </w:p>
        </w:tc>
        <w:tc>
          <w:tcPr>
            <w:tcW w:w="1148" w:type="dxa"/>
            <w:shd w:val="clear" w:color="auto" w:fill="auto"/>
          </w:tcPr>
          <w:p w14:paraId="4AF11C5A" w14:textId="14001449" w:rsidR="000A5EB9" w:rsidRPr="003B7955" w:rsidRDefault="000A5EB9" w:rsidP="003B7955">
            <w:pPr>
              <w:tabs>
                <w:tab w:val="decimal" w:pos="877"/>
              </w:tabs>
            </w:pPr>
            <w:r w:rsidRPr="003B7955">
              <w:t>20,618</w:t>
            </w:r>
          </w:p>
        </w:tc>
      </w:tr>
      <w:tr w:rsidR="000A5EB9" w:rsidRPr="003B7955" w14:paraId="0B7553FC" w14:textId="77777777" w:rsidTr="00574279">
        <w:trPr>
          <w:cantSplit/>
          <w:trHeight w:val="39"/>
        </w:trPr>
        <w:tc>
          <w:tcPr>
            <w:tcW w:w="3462" w:type="dxa"/>
          </w:tcPr>
          <w:p w14:paraId="1C9F0ED8" w14:textId="77777777" w:rsidR="000A5EB9" w:rsidRPr="003B7955" w:rsidRDefault="000A5EB9" w:rsidP="000A5EB9">
            <w:pPr>
              <w:ind w:left="157" w:hanging="157"/>
            </w:pPr>
            <w:r w:rsidRPr="003B7955">
              <w:t>Contract cost assets</w:t>
            </w:r>
          </w:p>
        </w:tc>
        <w:tc>
          <w:tcPr>
            <w:tcW w:w="1288" w:type="dxa"/>
          </w:tcPr>
          <w:p w14:paraId="1D093E80" w14:textId="1677AF33" w:rsidR="000A5EB9" w:rsidRPr="003B7955" w:rsidRDefault="00F8205D" w:rsidP="000A5EB9">
            <w:pPr>
              <w:tabs>
                <w:tab w:val="decimal" w:pos="1000"/>
              </w:tabs>
            </w:pPr>
            <w:r>
              <w:t>955,541</w:t>
            </w:r>
          </w:p>
        </w:tc>
        <w:tc>
          <w:tcPr>
            <w:tcW w:w="195" w:type="dxa"/>
            <w:tcBorders>
              <w:left w:val="nil"/>
            </w:tcBorders>
            <w:vAlign w:val="bottom"/>
          </w:tcPr>
          <w:p w14:paraId="06AF79AA" w14:textId="77777777" w:rsidR="000A5EB9" w:rsidRPr="003B7955" w:rsidRDefault="000A5EB9" w:rsidP="000A5EB9">
            <w:pPr>
              <w:tabs>
                <w:tab w:val="decimal" w:pos="1000"/>
              </w:tabs>
              <w:rPr>
                <w:rFonts w:eastAsia="Arial Unicode MS"/>
              </w:rPr>
            </w:pPr>
          </w:p>
        </w:tc>
        <w:tc>
          <w:tcPr>
            <w:tcW w:w="1296" w:type="dxa"/>
          </w:tcPr>
          <w:p w14:paraId="14DB14F9" w14:textId="03B20043" w:rsidR="000A5EB9" w:rsidRPr="003B7955" w:rsidRDefault="000A5EB9" w:rsidP="000A5EB9">
            <w:pPr>
              <w:tabs>
                <w:tab w:val="decimal" w:pos="1050"/>
              </w:tabs>
            </w:pPr>
            <w:r w:rsidRPr="003B7955">
              <w:t>840,444</w:t>
            </w:r>
          </w:p>
        </w:tc>
        <w:tc>
          <w:tcPr>
            <w:tcW w:w="195" w:type="dxa"/>
            <w:vAlign w:val="bottom"/>
          </w:tcPr>
          <w:p w14:paraId="33C0605C" w14:textId="77777777" w:rsidR="000A5EB9" w:rsidRPr="003B7955" w:rsidRDefault="000A5EB9" w:rsidP="000A5EB9">
            <w:pPr>
              <w:tabs>
                <w:tab w:val="decimal" w:pos="1000"/>
              </w:tabs>
            </w:pPr>
          </w:p>
        </w:tc>
        <w:tc>
          <w:tcPr>
            <w:tcW w:w="1291" w:type="dxa"/>
          </w:tcPr>
          <w:p w14:paraId="763D8355" w14:textId="4348CEA1" w:rsidR="000A5EB9" w:rsidRPr="003B7955" w:rsidRDefault="006B05AB" w:rsidP="000A5EB9">
            <w:pPr>
              <w:tabs>
                <w:tab w:val="decimal" w:pos="1000"/>
              </w:tabs>
              <w:rPr>
                <w:cs/>
              </w:rPr>
            </w:pPr>
            <w:r w:rsidRPr="003B7955">
              <w:t>955,541</w:t>
            </w:r>
          </w:p>
        </w:tc>
        <w:tc>
          <w:tcPr>
            <w:tcW w:w="181" w:type="dxa"/>
            <w:vAlign w:val="bottom"/>
          </w:tcPr>
          <w:p w14:paraId="30E452E2" w14:textId="77777777" w:rsidR="000A5EB9" w:rsidRPr="003B7955" w:rsidRDefault="000A5EB9" w:rsidP="000A5EB9">
            <w:pPr>
              <w:tabs>
                <w:tab w:val="decimal" w:pos="1000"/>
              </w:tabs>
            </w:pPr>
          </w:p>
        </w:tc>
        <w:tc>
          <w:tcPr>
            <w:tcW w:w="1148" w:type="dxa"/>
            <w:shd w:val="clear" w:color="auto" w:fill="auto"/>
          </w:tcPr>
          <w:p w14:paraId="424C7D72" w14:textId="23DA72CB" w:rsidR="000A5EB9" w:rsidRPr="003B7955" w:rsidRDefault="000A5EB9" w:rsidP="003B7955">
            <w:pPr>
              <w:tabs>
                <w:tab w:val="decimal" w:pos="877"/>
              </w:tabs>
              <w:rPr>
                <w:cs/>
              </w:rPr>
            </w:pPr>
            <w:r w:rsidRPr="003B7955">
              <w:t>840,444</w:t>
            </w:r>
          </w:p>
        </w:tc>
      </w:tr>
      <w:tr w:rsidR="000A5EB9" w:rsidRPr="003B7955" w14:paraId="6EB7CD84" w14:textId="77777777" w:rsidTr="00574279">
        <w:trPr>
          <w:cantSplit/>
          <w:trHeight w:val="39"/>
        </w:trPr>
        <w:tc>
          <w:tcPr>
            <w:tcW w:w="3462" w:type="dxa"/>
          </w:tcPr>
          <w:p w14:paraId="2F23AEA8" w14:textId="77777777" w:rsidR="000A5EB9" w:rsidRPr="003B7955" w:rsidRDefault="000A5EB9" w:rsidP="000A5EB9">
            <w:pPr>
              <w:ind w:left="157" w:hanging="157"/>
            </w:pPr>
            <w:r w:rsidRPr="003B7955">
              <w:t>Other non-current assets</w:t>
            </w:r>
          </w:p>
        </w:tc>
        <w:tc>
          <w:tcPr>
            <w:tcW w:w="1288" w:type="dxa"/>
            <w:tcBorders>
              <w:bottom w:val="single" w:sz="4" w:space="0" w:color="auto"/>
            </w:tcBorders>
          </w:tcPr>
          <w:p w14:paraId="06F04125" w14:textId="041558AF" w:rsidR="000A5EB9" w:rsidRPr="003B7955" w:rsidRDefault="00F8205D" w:rsidP="000A5EB9">
            <w:pPr>
              <w:tabs>
                <w:tab w:val="decimal" w:pos="1000"/>
              </w:tabs>
            </w:pPr>
            <w:r>
              <w:t>2,270</w:t>
            </w:r>
          </w:p>
        </w:tc>
        <w:tc>
          <w:tcPr>
            <w:tcW w:w="195" w:type="dxa"/>
            <w:tcBorders>
              <w:left w:val="nil"/>
            </w:tcBorders>
            <w:vAlign w:val="bottom"/>
          </w:tcPr>
          <w:p w14:paraId="49FFE150" w14:textId="77777777" w:rsidR="000A5EB9" w:rsidRPr="003B7955" w:rsidRDefault="000A5EB9" w:rsidP="000A5EB9">
            <w:pPr>
              <w:tabs>
                <w:tab w:val="decimal" w:pos="1000"/>
              </w:tabs>
              <w:rPr>
                <w:rFonts w:eastAsia="Arial Unicode MS"/>
              </w:rPr>
            </w:pPr>
          </w:p>
        </w:tc>
        <w:tc>
          <w:tcPr>
            <w:tcW w:w="1296" w:type="dxa"/>
            <w:tcBorders>
              <w:bottom w:val="single" w:sz="4" w:space="0" w:color="auto"/>
            </w:tcBorders>
          </w:tcPr>
          <w:p w14:paraId="78738EBA" w14:textId="2469BF26" w:rsidR="000A5EB9" w:rsidRPr="003B7955" w:rsidRDefault="000A5EB9" w:rsidP="000A5EB9">
            <w:pPr>
              <w:tabs>
                <w:tab w:val="decimal" w:pos="1050"/>
              </w:tabs>
            </w:pPr>
            <w:r w:rsidRPr="003B7955">
              <w:t>2,117</w:t>
            </w:r>
          </w:p>
        </w:tc>
        <w:tc>
          <w:tcPr>
            <w:tcW w:w="195" w:type="dxa"/>
            <w:vAlign w:val="bottom"/>
          </w:tcPr>
          <w:p w14:paraId="04377F84" w14:textId="77777777" w:rsidR="000A5EB9" w:rsidRPr="003B7955" w:rsidRDefault="000A5EB9" w:rsidP="000A5EB9">
            <w:pPr>
              <w:tabs>
                <w:tab w:val="decimal" w:pos="1000"/>
              </w:tabs>
            </w:pPr>
          </w:p>
        </w:tc>
        <w:tc>
          <w:tcPr>
            <w:tcW w:w="1291" w:type="dxa"/>
            <w:tcBorders>
              <w:bottom w:val="single" w:sz="4" w:space="0" w:color="auto"/>
            </w:tcBorders>
          </w:tcPr>
          <w:p w14:paraId="6023ADDD" w14:textId="26AE9026" w:rsidR="000A5EB9" w:rsidRPr="003B7955" w:rsidRDefault="004C7869" w:rsidP="000A5EB9">
            <w:pPr>
              <w:tabs>
                <w:tab w:val="decimal" w:pos="1000"/>
              </w:tabs>
            </w:pPr>
            <w:r w:rsidRPr="003B7955">
              <w:t>138</w:t>
            </w:r>
          </w:p>
        </w:tc>
        <w:tc>
          <w:tcPr>
            <w:tcW w:w="181" w:type="dxa"/>
            <w:vAlign w:val="bottom"/>
          </w:tcPr>
          <w:p w14:paraId="53D1D8FE" w14:textId="77777777" w:rsidR="000A5EB9" w:rsidRPr="003B7955" w:rsidRDefault="000A5EB9" w:rsidP="000A5EB9">
            <w:pPr>
              <w:tabs>
                <w:tab w:val="decimal" w:pos="1000"/>
              </w:tabs>
            </w:pPr>
          </w:p>
        </w:tc>
        <w:tc>
          <w:tcPr>
            <w:tcW w:w="1148" w:type="dxa"/>
            <w:tcBorders>
              <w:bottom w:val="single" w:sz="4" w:space="0" w:color="auto"/>
            </w:tcBorders>
            <w:shd w:val="clear" w:color="auto" w:fill="auto"/>
          </w:tcPr>
          <w:p w14:paraId="347E5CB8" w14:textId="5E3D3C64" w:rsidR="000A5EB9" w:rsidRPr="003B7955" w:rsidRDefault="000A5EB9" w:rsidP="003B7955">
            <w:pPr>
              <w:tabs>
                <w:tab w:val="decimal" w:pos="877"/>
              </w:tabs>
            </w:pPr>
            <w:r w:rsidRPr="003B7955">
              <w:t>135</w:t>
            </w:r>
          </w:p>
        </w:tc>
      </w:tr>
      <w:tr w:rsidR="000A5EB9" w:rsidRPr="003B7955" w14:paraId="10F5E277" w14:textId="77777777" w:rsidTr="00574279">
        <w:trPr>
          <w:cantSplit/>
          <w:trHeight w:val="39"/>
        </w:trPr>
        <w:tc>
          <w:tcPr>
            <w:tcW w:w="3462" w:type="dxa"/>
          </w:tcPr>
          <w:p w14:paraId="1C543685" w14:textId="77777777" w:rsidR="000A5EB9" w:rsidRPr="003B7955" w:rsidRDefault="000A5EB9" w:rsidP="000A5EB9">
            <w:pPr>
              <w:ind w:left="157" w:hanging="157"/>
              <w:rPr>
                <w:b/>
                <w:bCs/>
              </w:rPr>
            </w:pPr>
            <w:r w:rsidRPr="003B7955">
              <w:rPr>
                <w:b/>
                <w:bCs/>
              </w:rPr>
              <w:t xml:space="preserve">Total non-current assets </w:t>
            </w:r>
          </w:p>
        </w:tc>
        <w:tc>
          <w:tcPr>
            <w:tcW w:w="1288" w:type="dxa"/>
            <w:tcBorders>
              <w:top w:val="single" w:sz="4" w:space="0" w:color="auto"/>
              <w:bottom w:val="single" w:sz="4" w:space="0" w:color="auto"/>
            </w:tcBorders>
          </w:tcPr>
          <w:p w14:paraId="65BC3FA4" w14:textId="36F5A105" w:rsidR="000A5EB9" w:rsidRPr="003B7955" w:rsidRDefault="00F8205D" w:rsidP="000A5EB9">
            <w:pPr>
              <w:tabs>
                <w:tab w:val="decimal" w:pos="1000"/>
              </w:tabs>
              <w:rPr>
                <w:b/>
                <w:bCs/>
              </w:rPr>
            </w:pPr>
            <w:r>
              <w:rPr>
                <w:b/>
                <w:bCs/>
              </w:rPr>
              <w:t>7,218,542</w:t>
            </w:r>
          </w:p>
        </w:tc>
        <w:tc>
          <w:tcPr>
            <w:tcW w:w="195" w:type="dxa"/>
            <w:tcBorders>
              <w:left w:val="nil"/>
            </w:tcBorders>
            <w:vAlign w:val="bottom"/>
          </w:tcPr>
          <w:p w14:paraId="01E260AE" w14:textId="77777777" w:rsidR="000A5EB9" w:rsidRPr="003B7955" w:rsidRDefault="000A5EB9" w:rsidP="000A5EB9">
            <w:pPr>
              <w:tabs>
                <w:tab w:val="decimal" w:pos="1000"/>
              </w:tabs>
              <w:rPr>
                <w:rFonts w:eastAsia="Arial Unicode MS"/>
                <w:b/>
                <w:bCs/>
              </w:rPr>
            </w:pPr>
          </w:p>
        </w:tc>
        <w:tc>
          <w:tcPr>
            <w:tcW w:w="1296" w:type="dxa"/>
            <w:tcBorders>
              <w:top w:val="single" w:sz="4" w:space="0" w:color="auto"/>
              <w:bottom w:val="single" w:sz="4" w:space="0" w:color="auto"/>
            </w:tcBorders>
          </w:tcPr>
          <w:p w14:paraId="64A3AE7A" w14:textId="5A7FCDC5" w:rsidR="000A5EB9" w:rsidRPr="003B7955" w:rsidRDefault="000A5EB9" w:rsidP="000A5EB9">
            <w:pPr>
              <w:tabs>
                <w:tab w:val="decimal" w:pos="1050"/>
              </w:tabs>
              <w:rPr>
                <w:b/>
                <w:bCs/>
              </w:rPr>
            </w:pPr>
            <w:r w:rsidRPr="003B7955">
              <w:rPr>
                <w:b/>
                <w:bCs/>
              </w:rPr>
              <w:t>7,141,606</w:t>
            </w:r>
          </w:p>
        </w:tc>
        <w:tc>
          <w:tcPr>
            <w:tcW w:w="195" w:type="dxa"/>
            <w:vAlign w:val="bottom"/>
          </w:tcPr>
          <w:p w14:paraId="76697229" w14:textId="77777777" w:rsidR="000A5EB9" w:rsidRPr="003B7955" w:rsidRDefault="000A5EB9" w:rsidP="000A5EB9">
            <w:pPr>
              <w:tabs>
                <w:tab w:val="decimal" w:pos="1000"/>
              </w:tabs>
              <w:rPr>
                <w:b/>
                <w:bCs/>
              </w:rPr>
            </w:pPr>
          </w:p>
        </w:tc>
        <w:tc>
          <w:tcPr>
            <w:tcW w:w="1291" w:type="dxa"/>
            <w:tcBorders>
              <w:top w:val="single" w:sz="4" w:space="0" w:color="auto"/>
              <w:bottom w:val="single" w:sz="4" w:space="0" w:color="auto"/>
            </w:tcBorders>
          </w:tcPr>
          <w:p w14:paraId="464D78B1" w14:textId="50F7B913" w:rsidR="000A5EB9" w:rsidRPr="003B7955" w:rsidRDefault="006B5CEE" w:rsidP="000A5EB9">
            <w:pPr>
              <w:tabs>
                <w:tab w:val="decimal" w:pos="1000"/>
              </w:tabs>
              <w:rPr>
                <w:b/>
                <w:bCs/>
              </w:rPr>
            </w:pPr>
            <w:r w:rsidRPr="003B7955">
              <w:rPr>
                <w:b/>
                <w:bCs/>
              </w:rPr>
              <w:t>6,970,776</w:t>
            </w:r>
          </w:p>
        </w:tc>
        <w:tc>
          <w:tcPr>
            <w:tcW w:w="181" w:type="dxa"/>
            <w:vAlign w:val="bottom"/>
          </w:tcPr>
          <w:p w14:paraId="251C0A6D" w14:textId="77777777" w:rsidR="000A5EB9" w:rsidRPr="003B7955" w:rsidRDefault="000A5EB9" w:rsidP="000A5EB9">
            <w:pPr>
              <w:tabs>
                <w:tab w:val="decimal" w:pos="1000"/>
              </w:tabs>
              <w:rPr>
                <w:b/>
                <w:bCs/>
              </w:rPr>
            </w:pPr>
          </w:p>
        </w:tc>
        <w:tc>
          <w:tcPr>
            <w:tcW w:w="1148" w:type="dxa"/>
            <w:tcBorders>
              <w:top w:val="single" w:sz="4" w:space="0" w:color="auto"/>
              <w:bottom w:val="single" w:sz="4" w:space="0" w:color="auto"/>
            </w:tcBorders>
            <w:shd w:val="clear" w:color="auto" w:fill="auto"/>
          </w:tcPr>
          <w:p w14:paraId="3FC8AF32" w14:textId="0EDB0BB5" w:rsidR="000A5EB9" w:rsidRPr="003B7955" w:rsidRDefault="000A5EB9" w:rsidP="003B7955">
            <w:pPr>
              <w:tabs>
                <w:tab w:val="decimal" w:pos="877"/>
              </w:tabs>
              <w:rPr>
                <w:b/>
                <w:bCs/>
              </w:rPr>
            </w:pPr>
            <w:r w:rsidRPr="003B7955">
              <w:rPr>
                <w:b/>
                <w:bCs/>
              </w:rPr>
              <w:t>6,892,668</w:t>
            </w:r>
          </w:p>
        </w:tc>
      </w:tr>
      <w:tr w:rsidR="000A5EB9" w:rsidRPr="003B7955" w14:paraId="2C09C430" w14:textId="77777777" w:rsidTr="00574279">
        <w:trPr>
          <w:cantSplit/>
          <w:trHeight w:val="39"/>
        </w:trPr>
        <w:tc>
          <w:tcPr>
            <w:tcW w:w="3462" w:type="dxa"/>
          </w:tcPr>
          <w:p w14:paraId="43FDA5C7" w14:textId="77777777" w:rsidR="000A5EB9" w:rsidRPr="003B7955" w:rsidRDefault="000A5EB9" w:rsidP="000A5EB9">
            <w:pPr>
              <w:ind w:left="157" w:hanging="157"/>
              <w:rPr>
                <w:b/>
                <w:bCs/>
              </w:rPr>
            </w:pPr>
            <w:r w:rsidRPr="003B7955">
              <w:rPr>
                <w:b/>
                <w:bCs/>
              </w:rPr>
              <w:t>Total assets</w:t>
            </w:r>
          </w:p>
        </w:tc>
        <w:tc>
          <w:tcPr>
            <w:tcW w:w="1288" w:type="dxa"/>
            <w:tcBorders>
              <w:top w:val="single" w:sz="4" w:space="0" w:color="auto"/>
              <w:bottom w:val="double" w:sz="4" w:space="0" w:color="auto"/>
            </w:tcBorders>
          </w:tcPr>
          <w:p w14:paraId="74CDA61F" w14:textId="3F6B6DFD" w:rsidR="000A5EB9" w:rsidRPr="003B7955" w:rsidRDefault="00F8205D" w:rsidP="000A5EB9">
            <w:pPr>
              <w:tabs>
                <w:tab w:val="decimal" w:pos="1000"/>
              </w:tabs>
              <w:rPr>
                <w:b/>
                <w:bCs/>
              </w:rPr>
            </w:pPr>
            <w:r>
              <w:rPr>
                <w:b/>
                <w:bCs/>
              </w:rPr>
              <w:t>25,330,281</w:t>
            </w:r>
          </w:p>
        </w:tc>
        <w:tc>
          <w:tcPr>
            <w:tcW w:w="195" w:type="dxa"/>
            <w:tcBorders>
              <w:left w:val="nil"/>
            </w:tcBorders>
            <w:vAlign w:val="bottom"/>
          </w:tcPr>
          <w:p w14:paraId="106AE382" w14:textId="77777777" w:rsidR="000A5EB9" w:rsidRPr="003B7955" w:rsidRDefault="000A5EB9" w:rsidP="000A5EB9">
            <w:pPr>
              <w:tabs>
                <w:tab w:val="decimal" w:pos="1000"/>
              </w:tabs>
              <w:rPr>
                <w:rFonts w:eastAsia="Arial Unicode MS"/>
                <w:b/>
                <w:bCs/>
              </w:rPr>
            </w:pPr>
          </w:p>
        </w:tc>
        <w:tc>
          <w:tcPr>
            <w:tcW w:w="1296" w:type="dxa"/>
            <w:tcBorders>
              <w:top w:val="single" w:sz="4" w:space="0" w:color="auto"/>
              <w:bottom w:val="double" w:sz="4" w:space="0" w:color="auto"/>
            </w:tcBorders>
          </w:tcPr>
          <w:p w14:paraId="6FA6A999" w14:textId="1FCA59C4" w:rsidR="000A5EB9" w:rsidRPr="003B7955" w:rsidRDefault="000A5EB9" w:rsidP="000A5EB9">
            <w:pPr>
              <w:tabs>
                <w:tab w:val="decimal" w:pos="1050"/>
              </w:tabs>
              <w:rPr>
                <w:b/>
                <w:bCs/>
              </w:rPr>
            </w:pPr>
            <w:r w:rsidRPr="003B7955">
              <w:rPr>
                <w:b/>
                <w:bCs/>
              </w:rPr>
              <w:t>26,414,228</w:t>
            </w:r>
          </w:p>
        </w:tc>
        <w:tc>
          <w:tcPr>
            <w:tcW w:w="195" w:type="dxa"/>
            <w:vAlign w:val="bottom"/>
          </w:tcPr>
          <w:p w14:paraId="67C53556" w14:textId="77777777" w:rsidR="000A5EB9" w:rsidRPr="003B7955" w:rsidRDefault="000A5EB9" w:rsidP="000A5EB9">
            <w:pPr>
              <w:tabs>
                <w:tab w:val="decimal" w:pos="1000"/>
              </w:tabs>
              <w:rPr>
                <w:b/>
                <w:bCs/>
              </w:rPr>
            </w:pPr>
          </w:p>
        </w:tc>
        <w:tc>
          <w:tcPr>
            <w:tcW w:w="1291" w:type="dxa"/>
            <w:tcBorders>
              <w:top w:val="single" w:sz="4" w:space="0" w:color="auto"/>
              <w:bottom w:val="double" w:sz="4" w:space="0" w:color="auto"/>
            </w:tcBorders>
          </w:tcPr>
          <w:p w14:paraId="139C0DAB" w14:textId="74B5DD2E" w:rsidR="000A5EB9" w:rsidRPr="003B7955" w:rsidRDefault="005D1CAC" w:rsidP="000A5EB9">
            <w:pPr>
              <w:tabs>
                <w:tab w:val="decimal" w:pos="1000"/>
              </w:tabs>
              <w:rPr>
                <w:b/>
                <w:bCs/>
                <w:cs/>
              </w:rPr>
            </w:pPr>
            <w:r w:rsidRPr="003B7955">
              <w:rPr>
                <w:b/>
                <w:bCs/>
              </w:rPr>
              <w:t>25,406,239</w:t>
            </w:r>
          </w:p>
        </w:tc>
        <w:tc>
          <w:tcPr>
            <w:tcW w:w="181" w:type="dxa"/>
            <w:vAlign w:val="bottom"/>
          </w:tcPr>
          <w:p w14:paraId="64C52266" w14:textId="77777777" w:rsidR="000A5EB9" w:rsidRPr="003B7955" w:rsidRDefault="000A5EB9" w:rsidP="000A5EB9">
            <w:pPr>
              <w:tabs>
                <w:tab w:val="decimal" w:pos="1000"/>
              </w:tabs>
              <w:rPr>
                <w:b/>
                <w:bCs/>
              </w:rPr>
            </w:pPr>
          </w:p>
        </w:tc>
        <w:tc>
          <w:tcPr>
            <w:tcW w:w="1148" w:type="dxa"/>
            <w:tcBorders>
              <w:top w:val="single" w:sz="4" w:space="0" w:color="auto"/>
              <w:bottom w:val="double" w:sz="4" w:space="0" w:color="auto"/>
            </w:tcBorders>
            <w:shd w:val="clear" w:color="auto" w:fill="auto"/>
          </w:tcPr>
          <w:p w14:paraId="79C5959E" w14:textId="7A2D59C1" w:rsidR="000A5EB9" w:rsidRPr="003B7955" w:rsidRDefault="000A5EB9" w:rsidP="003B7955">
            <w:pPr>
              <w:tabs>
                <w:tab w:val="decimal" w:pos="877"/>
              </w:tabs>
              <w:rPr>
                <w:b/>
                <w:bCs/>
              </w:rPr>
            </w:pPr>
            <w:r w:rsidRPr="003B7955">
              <w:rPr>
                <w:b/>
                <w:bCs/>
              </w:rPr>
              <w:t>26,146,664</w:t>
            </w:r>
          </w:p>
        </w:tc>
      </w:tr>
      <w:tr w:rsidR="000A5EB9" w:rsidRPr="003B7955" w14:paraId="6FBFE2B1" w14:textId="77777777" w:rsidTr="00574279">
        <w:trPr>
          <w:cantSplit/>
          <w:trHeight w:val="39"/>
        </w:trPr>
        <w:tc>
          <w:tcPr>
            <w:tcW w:w="3462" w:type="dxa"/>
          </w:tcPr>
          <w:p w14:paraId="0DB82D99" w14:textId="77777777" w:rsidR="000A5EB9" w:rsidRPr="003B7955" w:rsidRDefault="000A5EB9" w:rsidP="000A5EB9">
            <w:pPr>
              <w:ind w:left="157" w:hanging="157"/>
            </w:pPr>
          </w:p>
        </w:tc>
        <w:tc>
          <w:tcPr>
            <w:tcW w:w="1288" w:type="dxa"/>
            <w:shd w:val="clear" w:color="auto" w:fill="auto"/>
            <w:vAlign w:val="bottom"/>
          </w:tcPr>
          <w:p w14:paraId="6DB9F6FC" w14:textId="77777777" w:rsidR="000A5EB9" w:rsidRPr="003B7955" w:rsidRDefault="000A5EB9" w:rsidP="000A5EB9">
            <w:pPr>
              <w:tabs>
                <w:tab w:val="decimal" w:pos="1000"/>
              </w:tabs>
            </w:pPr>
          </w:p>
        </w:tc>
        <w:tc>
          <w:tcPr>
            <w:tcW w:w="195" w:type="dxa"/>
            <w:tcBorders>
              <w:left w:val="nil"/>
            </w:tcBorders>
            <w:vAlign w:val="bottom"/>
          </w:tcPr>
          <w:p w14:paraId="1245086D" w14:textId="77777777" w:rsidR="000A5EB9" w:rsidRPr="003B7955" w:rsidRDefault="000A5EB9" w:rsidP="000A5EB9">
            <w:pPr>
              <w:tabs>
                <w:tab w:val="decimal" w:pos="1000"/>
              </w:tabs>
              <w:rPr>
                <w:rFonts w:eastAsia="Arial Unicode MS"/>
              </w:rPr>
            </w:pPr>
          </w:p>
        </w:tc>
        <w:tc>
          <w:tcPr>
            <w:tcW w:w="1296" w:type="dxa"/>
            <w:vAlign w:val="bottom"/>
          </w:tcPr>
          <w:p w14:paraId="7D610035" w14:textId="77777777" w:rsidR="000A5EB9" w:rsidRPr="003B7955" w:rsidRDefault="000A5EB9" w:rsidP="000A5EB9">
            <w:pPr>
              <w:tabs>
                <w:tab w:val="decimal" w:pos="1050"/>
              </w:tabs>
            </w:pPr>
          </w:p>
        </w:tc>
        <w:tc>
          <w:tcPr>
            <w:tcW w:w="195" w:type="dxa"/>
            <w:vAlign w:val="bottom"/>
          </w:tcPr>
          <w:p w14:paraId="0D51DD74" w14:textId="77777777" w:rsidR="000A5EB9" w:rsidRPr="003B7955" w:rsidRDefault="000A5EB9" w:rsidP="000A5EB9">
            <w:pPr>
              <w:tabs>
                <w:tab w:val="decimal" w:pos="1000"/>
              </w:tabs>
            </w:pPr>
          </w:p>
        </w:tc>
        <w:tc>
          <w:tcPr>
            <w:tcW w:w="1291" w:type="dxa"/>
            <w:vAlign w:val="bottom"/>
          </w:tcPr>
          <w:p w14:paraId="18A969B5" w14:textId="77777777" w:rsidR="000A5EB9" w:rsidRPr="003B7955" w:rsidRDefault="000A5EB9" w:rsidP="000A5EB9">
            <w:pPr>
              <w:tabs>
                <w:tab w:val="decimal" w:pos="1000"/>
              </w:tabs>
            </w:pPr>
          </w:p>
        </w:tc>
        <w:tc>
          <w:tcPr>
            <w:tcW w:w="181" w:type="dxa"/>
            <w:vAlign w:val="bottom"/>
          </w:tcPr>
          <w:p w14:paraId="364911EE" w14:textId="77777777" w:rsidR="000A5EB9" w:rsidRPr="003B7955" w:rsidRDefault="000A5EB9" w:rsidP="000A5EB9">
            <w:pPr>
              <w:tabs>
                <w:tab w:val="decimal" w:pos="1000"/>
              </w:tabs>
            </w:pPr>
          </w:p>
        </w:tc>
        <w:tc>
          <w:tcPr>
            <w:tcW w:w="1148" w:type="dxa"/>
            <w:shd w:val="clear" w:color="auto" w:fill="auto"/>
            <w:vAlign w:val="bottom"/>
          </w:tcPr>
          <w:p w14:paraId="2C41B4C0" w14:textId="77777777" w:rsidR="000A5EB9" w:rsidRPr="003B7955" w:rsidRDefault="000A5EB9" w:rsidP="000A5EB9">
            <w:pPr>
              <w:tabs>
                <w:tab w:val="decimal" w:pos="1000"/>
              </w:tabs>
            </w:pPr>
          </w:p>
        </w:tc>
      </w:tr>
      <w:tr w:rsidR="000A5EB9" w:rsidRPr="003B7955" w14:paraId="74292F83" w14:textId="77777777" w:rsidTr="00574279">
        <w:trPr>
          <w:cantSplit/>
          <w:trHeight w:val="39"/>
        </w:trPr>
        <w:tc>
          <w:tcPr>
            <w:tcW w:w="3462" w:type="dxa"/>
          </w:tcPr>
          <w:p w14:paraId="2F68A24D" w14:textId="77777777" w:rsidR="000A5EB9" w:rsidRPr="003B7955" w:rsidRDefault="000A5EB9" w:rsidP="000A5EB9">
            <w:pPr>
              <w:ind w:left="157" w:hanging="157"/>
              <w:rPr>
                <w:b/>
                <w:bCs/>
              </w:rPr>
            </w:pPr>
            <w:r w:rsidRPr="003B7955">
              <w:rPr>
                <w:b/>
                <w:bCs/>
              </w:rPr>
              <w:t>Liabilities and equity</w:t>
            </w:r>
          </w:p>
        </w:tc>
        <w:tc>
          <w:tcPr>
            <w:tcW w:w="1288" w:type="dxa"/>
            <w:shd w:val="clear" w:color="auto" w:fill="auto"/>
            <w:vAlign w:val="bottom"/>
          </w:tcPr>
          <w:p w14:paraId="5C274381" w14:textId="77777777" w:rsidR="000A5EB9" w:rsidRPr="003B7955" w:rsidRDefault="000A5EB9" w:rsidP="000A5EB9">
            <w:pPr>
              <w:tabs>
                <w:tab w:val="decimal" w:pos="1000"/>
              </w:tabs>
            </w:pPr>
          </w:p>
        </w:tc>
        <w:tc>
          <w:tcPr>
            <w:tcW w:w="195" w:type="dxa"/>
            <w:tcBorders>
              <w:left w:val="nil"/>
            </w:tcBorders>
            <w:vAlign w:val="bottom"/>
          </w:tcPr>
          <w:p w14:paraId="69559C67" w14:textId="77777777" w:rsidR="000A5EB9" w:rsidRPr="003B7955" w:rsidRDefault="000A5EB9" w:rsidP="000A5EB9">
            <w:pPr>
              <w:tabs>
                <w:tab w:val="decimal" w:pos="1000"/>
              </w:tabs>
              <w:rPr>
                <w:rFonts w:eastAsia="Arial Unicode MS"/>
              </w:rPr>
            </w:pPr>
          </w:p>
        </w:tc>
        <w:tc>
          <w:tcPr>
            <w:tcW w:w="1296" w:type="dxa"/>
            <w:vAlign w:val="bottom"/>
          </w:tcPr>
          <w:p w14:paraId="145E14E1" w14:textId="77777777" w:rsidR="000A5EB9" w:rsidRPr="003B7955" w:rsidRDefault="000A5EB9" w:rsidP="000A5EB9">
            <w:pPr>
              <w:tabs>
                <w:tab w:val="decimal" w:pos="1050"/>
              </w:tabs>
            </w:pPr>
          </w:p>
        </w:tc>
        <w:tc>
          <w:tcPr>
            <w:tcW w:w="195" w:type="dxa"/>
            <w:vAlign w:val="bottom"/>
          </w:tcPr>
          <w:p w14:paraId="7853C012" w14:textId="77777777" w:rsidR="000A5EB9" w:rsidRPr="003B7955" w:rsidRDefault="000A5EB9" w:rsidP="000A5EB9">
            <w:pPr>
              <w:tabs>
                <w:tab w:val="decimal" w:pos="1000"/>
              </w:tabs>
            </w:pPr>
          </w:p>
        </w:tc>
        <w:tc>
          <w:tcPr>
            <w:tcW w:w="1291" w:type="dxa"/>
            <w:vAlign w:val="bottom"/>
          </w:tcPr>
          <w:p w14:paraId="3FFC658E" w14:textId="77777777" w:rsidR="000A5EB9" w:rsidRPr="003B7955" w:rsidRDefault="000A5EB9" w:rsidP="000A5EB9">
            <w:pPr>
              <w:tabs>
                <w:tab w:val="decimal" w:pos="1000"/>
              </w:tabs>
            </w:pPr>
          </w:p>
        </w:tc>
        <w:tc>
          <w:tcPr>
            <w:tcW w:w="181" w:type="dxa"/>
            <w:vAlign w:val="bottom"/>
          </w:tcPr>
          <w:p w14:paraId="50D0CB88" w14:textId="77777777" w:rsidR="000A5EB9" w:rsidRPr="003B7955" w:rsidRDefault="000A5EB9" w:rsidP="000A5EB9">
            <w:pPr>
              <w:tabs>
                <w:tab w:val="decimal" w:pos="1000"/>
              </w:tabs>
            </w:pPr>
          </w:p>
        </w:tc>
        <w:tc>
          <w:tcPr>
            <w:tcW w:w="1148" w:type="dxa"/>
            <w:shd w:val="clear" w:color="auto" w:fill="auto"/>
            <w:vAlign w:val="bottom"/>
          </w:tcPr>
          <w:p w14:paraId="751CFD2A" w14:textId="77777777" w:rsidR="000A5EB9" w:rsidRPr="003B7955" w:rsidRDefault="000A5EB9" w:rsidP="000A5EB9">
            <w:pPr>
              <w:tabs>
                <w:tab w:val="decimal" w:pos="1000"/>
              </w:tabs>
            </w:pPr>
          </w:p>
        </w:tc>
      </w:tr>
      <w:tr w:rsidR="000A5EB9" w:rsidRPr="003B7955" w14:paraId="2531E0B3" w14:textId="77777777" w:rsidTr="00574279">
        <w:trPr>
          <w:cantSplit/>
          <w:trHeight w:val="39"/>
        </w:trPr>
        <w:tc>
          <w:tcPr>
            <w:tcW w:w="3462" w:type="dxa"/>
          </w:tcPr>
          <w:p w14:paraId="6B10AD26" w14:textId="77777777" w:rsidR="000A5EB9" w:rsidRPr="003B7955" w:rsidRDefault="000A5EB9" w:rsidP="000A5EB9">
            <w:pPr>
              <w:ind w:left="157" w:hanging="157"/>
              <w:rPr>
                <w:b/>
                <w:bCs/>
                <w:i/>
                <w:iCs/>
              </w:rPr>
            </w:pPr>
            <w:r w:rsidRPr="003B7955">
              <w:rPr>
                <w:b/>
                <w:bCs/>
                <w:i/>
                <w:iCs/>
              </w:rPr>
              <w:t>Current liabilities</w:t>
            </w:r>
          </w:p>
        </w:tc>
        <w:tc>
          <w:tcPr>
            <w:tcW w:w="1288" w:type="dxa"/>
            <w:shd w:val="clear" w:color="auto" w:fill="auto"/>
            <w:vAlign w:val="bottom"/>
          </w:tcPr>
          <w:p w14:paraId="79CF6EAE" w14:textId="77777777" w:rsidR="000A5EB9" w:rsidRPr="003B7955" w:rsidRDefault="000A5EB9" w:rsidP="000A5EB9">
            <w:pPr>
              <w:tabs>
                <w:tab w:val="decimal" w:pos="1000"/>
              </w:tabs>
            </w:pPr>
          </w:p>
        </w:tc>
        <w:tc>
          <w:tcPr>
            <w:tcW w:w="195" w:type="dxa"/>
            <w:tcBorders>
              <w:left w:val="nil"/>
            </w:tcBorders>
            <w:vAlign w:val="bottom"/>
          </w:tcPr>
          <w:p w14:paraId="25D60E5C" w14:textId="77777777" w:rsidR="000A5EB9" w:rsidRPr="003B7955" w:rsidRDefault="000A5EB9" w:rsidP="000A5EB9">
            <w:pPr>
              <w:tabs>
                <w:tab w:val="decimal" w:pos="1000"/>
              </w:tabs>
              <w:rPr>
                <w:rFonts w:eastAsia="Arial Unicode MS"/>
              </w:rPr>
            </w:pPr>
          </w:p>
        </w:tc>
        <w:tc>
          <w:tcPr>
            <w:tcW w:w="1296" w:type="dxa"/>
            <w:vAlign w:val="bottom"/>
          </w:tcPr>
          <w:p w14:paraId="1FF1B0B9" w14:textId="77777777" w:rsidR="000A5EB9" w:rsidRPr="003B7955" w:rsidRDefault="000A5EB9" w:rsidP="000A5EB9">
            <w:pPr>
              <w:tabs>
                <w:tab w:val="decimal" w:pos="1050"/>
              </w:tabs>
            </w:pPr>
          </w:p>
        </w:tc>
        <w:tc>
          <w:tcPr>
            <w:tcW w:w="195" w:type="dxa"/>
            <w:vAlign w:val="bottom"/>
          </w:tcPr>
          <w:p w14:paraId="16155FC2" w14:textId="77777777" w:rsidR="000A5EB9" w:rsidRPr="003B7955" w:rsidRDefault="000A5EB9" w:rsidP="000A5EB9">
            <w:pPr>
              <w:tabs>
                <w:tab w:val="decimal" w:pos="1000"/>
              </w:tabs>
            </w:pPr>
          </w:p>
        </w:tc>
        <w:tc>
          <w:tcPr>
            <w:tcW w:w="1291" w:type="dxa"/>
            <w:vAlign w:val="bottom"/>
          </w:tcPr>
          <w:p w14:paraId="4D0751F1" w14:textId="77777777" w:rsidR="000A5EB9" w:rsidRPr="003B7955" w:rsidRDefault="000A5EB9" w:rsidP="000A5EB9">
            <w:pPr>
              <w:tabs>
                <w:tab w:val="decimal" w:pos="1000"/>
              </w:tabs>
            </w:pPr>
          </w:p>
        </w:tc>
        <w:tc>
          <w:tcPr>
            <w:tcW w:w="181" w:type="dxa"/>
            <w:vAlign w:val="bottom"/>
          </w:tcPr>
          <w:p w14:paraId="2CDF7ACB" w14:textId="77777777" w:rsidR="000A5EB9" w:rsidRPr="003B7955" w:rsidRDefault="000A5EB9" w:rsidP="000A5EB9">
            <w:pPr>
              <w:tabs>
                <w:tab w:val="decimal" w:pos="1000"/>
              </w:tabs>
            </w:pPr>
          </w:p>
        </w:tc>
        <w:tc>
          <w:tcPr>
            <w:tcW w:w="1148" w:type="dxa"/>
            <w:shd w:val="clear" w:color="auto" w:fill="auto"/>
            <w:vAlign w:val="bottom"/>
          </w:tcPr>
          <w:p w14:paraId="14769B56" w14:textId="77777777" w:rsidR="000A5EB9" w:rsidRPr="003B7955" w:rsidRDefault="000A5EB9" w:rsidP="000A5EB9">
            <w:pPr>
              <w:tabs>
                <w:tab w:val="decimal" w:pos="1000"/>
              </w:tabs>
            </w:pPr>
          </w:p>
        </w:tc>
      </w:tr>
      <w:tr w:rsidR="000A5EB9" w:rsidRPr="003B7955" w14:paraId="789029DC" w14:textId="77777777" w:rsidTr="00574279">
        <w:trPr>
          <w:cantSplit/>
          <w:trHeight w:val="39"/>
        </w:trPr>
        <w:tc>
          <w:tcPr>
            <w:tcW w:w="3462" w:type="dxa"/>
          </w:tcPr>
          <w:p w14:paraId="0585FE2F" w14:textId="77777777" w:rsidR="000A5EB9" w:rsidRPr="003B7955" w:rsidRDefault="000A5EB9" w:rsidP="000A5EB9">
            <w:pPr>
              <w:ind w:left="157" w:hanging="157"/>
            </w:pPr>
            <w:r w:rsidRPr="003B7955">
              <w:t xml:space="preserve">Trade and other current payables </w:t>
            </w:r>
          </w:p>
        </w:tc>
        <w:tc>
          <w:tcPr>
            <w:tcW w:w="1288" w:type="dxa"/>
            <w:shd w:val="clear" w:color="auto" w:fill="auto"/>
            <w:vAlign w:val="bottom"/>
          </w:tcPr>
          <w:p w14:paraId="00750BAC" w14:textId="207CD03E" w:rsidR="000A5EB9" w:rsidRPr="003B7955" w:rsidRDefault="00F8205D" w:rsidP="000A5EB9">
            <w:pPr>
              <w:tabs>
                <w:tab w:val="decimal" w:pos="1000"/>
              </w:tabs>
            </w:pPr>
            <w:r>
              <w:t>8,777,690</w:t>
            </w:r>
          </w:p>
        </w:tc>
        <w:tc>
          <w:tcPr>
            <w:tcW w:w="195" w:type="dxa"/>
            <w:tcBorders>
              <w:left w:val="nil"/>
            </w:tcBorders>
            <w:vAlign w:val="bottom"/>
          </w:tcPr>
          <w:p w14:paraId="254D7A9C" w14:textId="77777777" w:rsidR="000A5EB9" w:rsidRPr="003B7955" w:rsidRDefault="000A5EB9" w:rsidP="000A5EB9">
            <w:pPr>
              <w:tabs>
                <w:tab w:val="decimal" w:pos="1000"/>
              </w:tabs>
              <w:rPr>
                <w:rFonts w:eastAsia="Arial Unicode MS"/>
              </w:rPr>
            </w:pPr>
          </w:p>
        </w:tc>
        <w:tc>
          <w:tcPr>
            <w:tcW w:w="1296" w:type="dxa"/>
            <w:vAlign w:val="bottom"/>
          </w:tcPr>
          <w:p w14:paraId="28658432" w14:textId="7A373E4B" w:rsidR="000A5EB9" w:rsidRPr="003B7955" w:rsidRDefault="000A5EB9" w:rsidP="000A5EB9">
            <w:pPr>
              <w:tabs>
                <w:tab w:val="decimal" w:pos="1050"/>
              </w:tabs>
            </w:pPr>
            <w:r w:rsidRPr="003B7955">
              <w:t>9,811,900</w:t>
            </w:r>
          </w:p>
        </w:tc>
        <w:tc>
          <w:tcPr>
            <w:tcW w:w="195" w:type="dxa"/>
            <w:vAlign w:val="bottom"/>
          </w:tcPr>
          <w:p w14:paraId="598D491E" w14:textId="77777777" w:rsidR="000A5EB9" w:rsidRPr="003B7955" w:rsidRDefault="000A5EB9" w:rsidP="000A5EB9">
            <w:pPr>
              <w:tabs>
                <w:tab w:val="decimal" w:pos="1000"/>
              </w:tabs>
            </w:pPr>
          </w:p>
        </w:tc>
        <w:tc>
          <w:tcPr>
            <w:tcW w:w="1291" w:type="dxa"/>
            <w:vAlign w:val="bottom"/>
          </w:tcPr>
          <w:p w14:paraId="1C3AE904" w14:textId="473D6205" w:rsidR="000A5EB9" w:rsidRPr="003B7955" w:rsidRDefault="008B1DC6" w:rsidP="000A5EB9">
            <w:pPr>
              <w:tabs>
                <w:tab w:val="decimal" w:pos="1000"/>
              </w:tabs>
              <w:rPr>
                <w:cs/>
              </w:rPr>
            </w:pPr>
            <w:r w:rsidRPr="003B7955">
              <w:t>11,057,974</w:t>
            </w:r>
          </w:p>
        </w:tc>
        <w:tc>
          <w:tcPr>
            <w:tcW w:w="181" w:type="dxa"/>
            <w:vAlign w:val="bottom"/>
          </w:tcPr>
          <w:p w14:paraId="1B0A09D5" w14:textId="77777777" w:rsidR="000A5EB9" w:rsidRPr="003B7955" w:rsidRDefault="000A5EB9" w:rsidP="000A5EB9">
            <w:pPr>
              <w:tabs>
                <w:tab w:val="decimal" w:pos="1000"/>
              </w:tabs>
            </w:pPr>
          </w:p>
        </w:tc>
        <w:tc>
          <w:tcPr>
            <w:tcW w:w="1148" w:type="dxa"/>
            <w:shd w:val="clear" w:color="auto" w:fill="auto"/>
            <w:vAlign w:val="bottom"/>
          </w:tcPr>
          <w:p w14:paraId="6B27FFE0" w14:textId="0149D693" w:rsidR="000A5EB9" w:rsidRPr="003B7955" w:rsidRDefault="000A5EB9" w:rsidP="003B7955">
            <w:pPr>
              <w:tabs>
                <w:tab w:val="decimal" w:pos="877"/>
              </w:tabs>
            </w:pPr>
            <w:r w:rsidRPr="003B7955">
              <w:t>11,970,691</w:t>
            </w:r>
          </w:p>
        </w:tc>
      </w:tr>
      <w:tr w:rsidR="000A5EB9" w:rsidRPr="003B7955" w14:paraId="2530EA15" w14:textId="77777777" w:rsidTr="00574279">
        <w:trPr>
          <w:cantSplit/>
          <w:trHeight w:val="39"/>
        </w:trPr>
        <w:tc>
          <w:tcPr>
            <w:tcW w:w="3462" w:type="dxa"/>
          </w:tcPr>
          <w:p w14:paraId="4DA2D5EE" w14:textId="77777777" w:rsidR="000A5EB9" w:rsidRPr="003B7955" w:rsidRDefault="000A5EB9" w:rsidP="000A5EB9">
            <w:pPr>
              <w:ind w:left="157" w:hanging="157"/>
            </w:pPr>
            <w:r w:rsidRPr="003B7955">
              <w:t xml:space="preserve">Current portion of lease liabilities </w:t>
            </w:r>
          </w:p>
        </w:tc>
        <w:tc>
          <w:tcPr>
            <w:tcW w:w="1288" w:type="dxa"/>
          </w:tcPr>
          <w:p w14:paraId="7AF5F2C9" w14:textId="1BCEA28C" w:rsidR="000A5EB9" w:rsidRPr="003B7955" w:rsidRDefault="00F8205D" w:rsidP="000A5EB9">
            <w:pPr>
              <w:tabs>
                <w:tab w:val="decimal" w:pos="1000"/>
              </w:tabs>
            </w:pPr>
            <w:r>
              <w:t>10,490</w:t>
            </w:r>
          </w:p>
        </w:tc>
        <w:tc>
          <w:tcPr>
            <w:tcW w:w="195" w:type="dxa"/>
            <w:tcBorders>
              <w:left w:val="nil"/>
            </w:tcBorders>
            <w:vAlign w:val="bottom"/>
          </w:tcPr>
          <w:p w14:paraId="486FF55E" w14:textId="77777777" w:rsidR="000A5EB9" w:rsidRPr="003B7955" w:rsidRDefault="000A5EB9" w:rsidP="000A5EB9">
            <w:pPr>
              <w:tabs>
                <w:tab w:val="decimal" w:pos="1000"/>
              </w:tabs>
              <w:rPr>
                <w:rFonts w:eastAsia="Arial Unicode MS"/>
              </w:rPr>
            </w:pPr>
          </w:p>
        </w:tc>
        <w:tc>
          <w:tcPr>
            <w:tcW w:w="1296" w:type="dxa"/>
          </w:tcPr>
          <w:p w14:paraId="0A24E3CE" w14:textId="088DCDA7" w:rsidR="000A5EB9" w:rsidRPr="003B7955" w:rsidRDefault="000A5EB9" w:rsidP="000A5EB9">
            <w:pPr>
              <w:tabs>
                <w:tab w:val="decimal" w:pos="1050"/>
              </w:tabs>
            </w:pPr>
            <w:r w:rsidRPr="003B7955">
              <w:t>10,433</w:t>
            </w:r>
          </w:p>
        </w:tc>
        <w:tc>
          <w:tcPr>
            <w:tcW w:w="195" w:type="dxa"/>
            <w:vAlign w:val="bottom"/>
          </w:tcPr>
          <w:p w14:paraId="44440258" w14:textId="77777777" w:rsidR="000A5EB9" w:rsidRPr="003B7955" w:rsidRDefault="000A5EB9" w:rsidP="000A5EB9">
            <w:pPr>
              <w:tabs>
                <w:tab w:val="decimal" w:pos="1000"/>
              </w:tabs>
            </w:pPr>
          </w:p>
        </w:tc>
        <w:tc>
          <w:tcPr>
            <w:tcW w:w="1291" w:type="dxa"/>
          </w:tcPr>
          <w:p w14:paraId="001ABFC4" w14:textId="1904022A" w:rsidR="000A5EB9" w:rsidRPr="003B7955" w:rsidRDefault="00A67FCB" w:rsidP="000A5EB9">
            <w:pPr>
              <w:tabs>
                <w:tab w:val="decimal" w:pos="1000"/>
              </w:tabs>
            </w:pPr>
            <w:r w:rsidRPr="003B7955">
              <w:t>9,928</w:t>
            </w:r>
          </w:p>
        </w:tc>
        <w:tc>
          <w:tcPr>
            <w:tcW w:w="181" w:type="dxa"/>
            <w:vAlign w:val="bottom"/>
          </w:tcPr>
          <w:p w14:paraId="1D3B74DB" w14:textId="77777777" w:rsidR="000A5EB9" w:rsidRPr="003B7955" w:rsidRDefault="000A5EB9" w:rsidP="000A5EB9">
            <w:pPr>
              <w:tabs>
                <w:tab w:val="decimal" w:pos="1000"/>
              </w:tabs>
            </w:pPr>
          </w:p>
        </w:tc>
        <w:tc>
          <w:tcPr>
            <w:tcW w:w="1148" w:type="dxa"/>
            <w:shd w:val="clear" w:color="auto" w:fill="auto"/>
          </w:tcPr>
          <w:p w14:paraId="0CFEC74F" w14:textId="4D598D2E" w:rsidR="000A5EB9" w:rsidRPr="003B7955" w:rsidRDefault="000A5EB9" w:rsidP="003B7955">
            <w:pPr>
              <w:tabs>
                <w:tab w:val="decimal" w:pos="877"/>
              </w:tabs>
            </w:pPr>
            <w:r w:rsidRPr="003B7955">
              <w:t>9,954</w:t>
            </w:r>
          </w:p>
        </w:tc>
      </w:tr>
      <w:tr w:rsidR="000A5EB9" w:rsidRPr="003B7955" w14:paraId="74EDF497" w14:textId="77777777" w:rsidTr="00574279">
        <w:trPr>
          <w:cantSplit/>
          <w:trHeight w:val="39"/>
        </w:trPr>
        <w:tc>
          <w:tcPr>
            <w:tcW w:w="3462" w:type="dxa"/>
          </w:tcPr>
          <w:p w14:paraId="6EB27201" w14:textId="71F18D33" w:rsidR="000A5EB9" w:rsidRPr="003B7955" w:rsidRDefault="000A5EB9" w:rsidP="000A5EB9">
            <w:pPr>
              <w:ind w:left="157" w:hanging="157"/>
            </w:pPr>
            <w:r w:rsidRPr="003B7955">
              <w:t>Short-term loans from financial institution</w:t>
            </w:r>
          </w:p>
        </w:tc>
        <w:tc>
          <w:tcPr>
            <w:tcW w:w="1288" w:type="dxa"/>
          </w:tcPr>
          <w:p w14:paraId="24A94039" w14:textId="77777777" w:rsidR="000A5EB9" w:rsidRDefault="000A5EB9" w:rsidP="000A5EB9">
            <w:pPr>
              <w:tabs>
                <w:tab w:val="decimal" w:pos="1000"/>
              </w:tabs>
            </w:pPr>
          </w:p>
          <w:p w14:paraId="17BEE8D7" w14:textId="35C469F5" w:rsidR="00F8205D" w:rsidRPr="003B7955" w:rsidRDefault="00F8205D" w:rsidP="000A5EB9">
            <w:pPr>
              <w:tabs>
                <w:tab w:val="decimal" w:pos="1000"/>
              </w:tabs>
            </w:pPr>
            <w:r>
              <w:t>483,317</w:t>
            </w:r>
          </w:p>
        </w:tc>
        <w:tc>
          <w:tcPr>
            <w:tcW w:w="195" w:type="dxa"/>
            <w:tcBorders>
              <w:left w:val="nil"/>
            </w:tcBorders>
            <w:vAlign w:val="bottom"/>
          </w:tcPr>
          <w:p w14:paraId="11F74617" w14:textId="77777777" w:rsidR="000A5EB9" w:rsidRPr="003B7955" w:rsidRDefault="000A5EB9" w:rsidP="000A5EB9">
            <w:pPr>
              <w:tabs>
                <w:tab w:val="decimal" w:pos="1000"/>
              </w:tabs>
              <w:rPr>
                <w:rFonts w:eastAsia="Arial Unicode MS"/>
              </w:rPr>
            </w:pPr>
          </w:p>
        </w:tc>
        <w:tc>
          <w:tcPr>
            <w:tcW w:w="1296" w:type="dxa"/>
          </w:tcPr>
          <w:p w14:paraId="567615BD" w14:textId="77777777" w:rsidR="000A5EB9" w:rsidRPr="003B7955" w:rsidRDefault="000A5EB9" w:rsidP="000A5EB9">
            <w:pPr>
              <w:tabs>
                <w:tab w:val="decimal" w:pos="1050"/>
              </w:tabs>
            </w:pPr>
          </w:p>
          <w:p w14:paraId="3D1C38DB" w14:textId="0B2CE003" w:rsidR="000A5EB9" w:rsidRPr="003B7955" w:rsidRDefault="000A5EB9" w:rsidP="000A5EB9">
            <w:pPr>
              <w:tabs>
                <w:tab w:val="decimal" w:pos="1050"/>
              </w:tabs>
            </w:pPr>
            <w:r w:rsidRPr="003B7955">
              <w:t>453,980</w:t>
            </w:r>
          </w:p>
        </w:tc>
        <w:tc>
          <w:tcPr>
            <w:tcW w:w="195" w:type="dxa"/>
            <w:vAlign w:val="bottom"/>
          </w:tcPr>
          <w:p w14:paraId="7EBE0797" w14:textId="77777777" w:rsidR="000A5EB9" w:rsidRPr="003B7955" w:rsidRDefault="000A5EB9" w:rsidP="000A5EB9">
            <w:pPr>
              <w:tabs>
                <w:tab w:val="decimal" w:pos="1000"/>
              </w:tabs>
            </w:pPr>
          </w:p>
        </w:tc>
        <w:tc>
          <w:tcPr>
            <w:tcW w:w="1291" w:type="dxa"/>
          </w:tcPr>
          <w:p w14:paraId="7D7F746C" w14:textId="77777777" w:rsidR="000A5EB9" w:rsidRPr="003B7955" w:rsidRDefault="000A5EB9" w:rsidP="00A67FCB">
            <w:pPr>
              <w:tabs>
                <w:tab w:val="decimal" w:pos="724"/>
              </w:tabs>
            </w:pPr>
          </w:p>
          <w:p w14:paraId="4808AFFD" w14:textId="1DA25CF4" w:rsidR="00A67FCB" w:rsidRPr="003B7955" w:rsidRDefault="00A67FCB" w:rsidP="00A67FCB">
            <w:pPr>
              <w:tabs>
                <w:tab w:val="decimal" w:pos="724"/>
              </w:tabs>
            </w:pPr>
            <w:r w:rsidRPr="003B7955">
              <w:t>-</w:t>
            </w:r>
          </w:p>
        </w:tc>
        <w:tc>
          <w:tcPr>
            <w:tcW w:w="181" w:type="dxa"/>
            <w:vAlign w:val="bottom"/>
          </w:tcPr>
          <w:p w14:paraId="105447B1" w14:textId="77777777" w:rsidR="000A5EB9" w:rsidRPr="003B7955" w:rsidRDefault="000A5EB9" w:rsidP="000A5EB9">
            <w:pPr>
              <w:tabs>
                <w:tab w:val="decimal" w:pos="1000"/>
              </w:tabs>
            </w:pPr>
          </w:p>
        </w:tc>
        <w:tc>
          <w:tcPr>
            <w:tcW w:w="1148" w:type="dxa"/>
            <w:shd w:val="clear" w:color="auto" w:fill="auto"/>
          </w:tcPr>
          <w:p w14:paraId="36893313" w14:textId="77777777" w:rsidR="000A5EB9" w:rsidRPr="003B7955" w:rsidRDefault="000A5EB9" w:rsidP="000A5EB9">
            <w:pPr>
              <w:tabs>
                <w:tab w:val="decimal" w:pos="1000"/>
              </w:tabs>
            </w:pPr>
          </w:p>
          <w:p w14:paraId="500F459A" w14:textId="48793313" w:rsidR="000A5EB9" w:rsidRPr="003B7955" w:rsidRDefault="000A5EB9" w:rsidP="003B7955">
            <w:pPr>
              <w:tabs>
                <w:tab w:val="decimal" w:pos="607"/>
              </w:tabs>
              <w:ind w:right="-339"/>
            </w:pPr>
            <w:r w:rsidRPr="003B7955">
              <w:t>-</w:t>
            </w:r>
          </w:p>
        </w:tc>
      </w:tr>
      <w:tr w:rsidR="000A5EB9" w:rsidRPr="003B7955" w14:paraId="6958CE02" w14:textId="77777777" w:rsidTr="00574279">
        <w:trPr>
          <w:cantSplit/>
          <w:trHeight w:val="39"/>
        </w:trPr>
        <w:tc>
          <w:tcPr>
            <w:tcW w:w="3462" w:type="dxa"/>
          </w:tcPr>
          <w:p w14:paraId="67CD4847" w14:textId="77777777" w:rsidR="000A5EB9" w:rsidRPr="003B7955" w:rsidRDefault="000A5EB9" w:rsidP="000A5EB9">
            <w:pPr>
              <w:ind w:left="157" w:hanging="157"/>
            </w:pPr>
            <w:r w:rsidRPr="003B7955">
              <w:t>Income tax payable</w:t>
            </w:r>
          </w:p>
        </w:tc>
        <w:tc>
          <w:tcPr>
            <w:tcW w:w="1288" w:type="dxa"/>
          </w:tcPr>
          <w:p w14:paraId="495ABCB6" w14:textId="12C7B415" w:rsidR="000A5EB9" w:rsidRPr="003B7955" w:rsidRDefault="00F8205D" w:rsidP="000A5EB9">
            <w:pPr>
              <w:tabs>
                <w:tab w:val="decimal" w:pos="1000"/>
              </w:tabs>
            </w:pPr>
            <w:r>
              <w:t>74,022</w:t>
            </w:r>
          </w:p>
        </w:tc>
        <w:tc>
          <w:tcPr>
            <w:tcW w:w="195" w:type="dxa"/>
            <w:tcBorders>
              <w:left w:val="nil"/>
            </w:tcBorders>
            <w:vAlign w:val="bottom"/>
          </w:tcPr>
          <w:p w14:paraId="390661B1" w14:textId="77777777" w:rsidR="000A5EB9" w:rsidRPr="003B7955" w:rsidRDefault="000A5EB9" w:rsidP="000A5EB9">
            <w:pPr>
              <w:tabs>
                <w:tab w:val="decimal" w:pos="1000"/>
              </w:tabs>
              <w:rPr>
                <w:rFonts w:eastAsia="Arial Unicode MS"/>
              </w:rPr>
            </w:pPr>
          </w:p>
        </w:tc>
        <w:tc>
          <w:tcPr>
            <w:tcW w:w="1296" w:type="dxa"/>
          </w:tcPr>
          <w:p w14:paraId="44DE9965" w14:textId="6829915E" w:rsidR="000A5EB9" w:rsidRPr="003B7955" w:rsidRDefault="000A5EB9" w:rsidP="000A5EB9">
            <w:pPr>
              <w:tabs>
                <w:tab w:val="decimal" w:pos="1050"/>
              </w:tabs>
            </w:pPr>
            <w:r w:rsidRPr="003B7955">
              <w:t>75,657</w:t>
            </w:r>
          </w:p>
        </w:tc>
        <w:tc>
          <w:tcPr>
            <w:tcW w:w="195" w:type="dxa"/>
            <w:vAlign w:val="bottom"/>
          </w:tcPr>
          <w:p w14:paraId="2AAF8638" w14:textId="77777777" w:rsidR="000A5EB9" w:rsidRPr="003B7955" w:rsidRDefault="000A5EB9" w:rsidP="000A5EB9">
            <w:pPr>
              <w:tabs>
                <w:tab w:val="decimal" w:pos="1000"/>
              </w:tabs>
            </w:pPr>
          </w:p>
        </w:tc>
        <w:tc>
          <w:tcPr>
            <w:tcW w:w="1291" w:type="dxa"/>
          </w:tcPr>
          <w:p w14:paraId="2ABCD39C" w14:textId="78D4D115" w:rsidR="000A5EB9" w:rsidRPr="003B7955" w:rsidRDefault="00A67FCB" w:rsidP="00A67FCB">
            <w:pPr>
              <w:tabs>
                <w:tab w:val="decimal" w:pos="724"/>
              </w:tabs>
            </w:pPr>
            <w:r w:rsidRPr="003B7955">
              <w:t>-</w:t>
            </w:r>
          </w:p>
        </w:tc>
        <w:tc>
          <w:tcPr>
            <w:tcW w:w="181" w:type="dxa"/>
            <w:vAlign w:val="bottom"/>
          </w:tcPr>
          <w:p w14:paraId="290EC32B" w14:textId="77777777" w:rsidR="000A5EB9" w:rsidRPr="003B7955" w:rsidRDefault="000A5EB9" w:rsidP="000A5EB9">
            <w:pPr>
              <w:tabs>
                <w:tab w:val="decimal" w:pos="1000"/>
              </w:tabs>
            </w:pPr>
          </w:p>
        </w:tc>
        <w:tc>
          <w:tcPr>
            <w:tcW w:w="1148" w:type="dxa"/>
            <w:shd w:val="clear" w:color="auto" w:fill="auto"/>
          </w:tcPr>
          <w:p w14:paraId="366204A4" w14:textId="30EB58C9" w:rsidR="000A5EB9" w:rsidRPr="003B7955" w:rsidRDefault="000A5EB9" w:rsidP="003B7955">
            <w:pPr>
              <w:tabs>
                <w:tab w:val="decimal" w:pos="607"/>
              </w:tabs>
              <w:ind w:right="-339"/>
            </w:pPr>
            <w:r w:rsidRPr="003B7955">
              <w:t>-</w:t>
            </w:r>
          </w:p>
        </w:tc>
      </w:tr>
      <w:tr w:rsidR="000A5EB9" w:rsidRPr="003B7955" w14:paraId="2FD50ECB" w14:textId="77777777" w:rsidTr="00574279">
        <w:trPr>
          <w:cantSplit/>
          <w:trHeight w:val="39"/>
        </w:trPr>
        <w:tc>
          <w:tcPr>
            <w:tcW w:w="3462" w:type="dxa"/>
          </w:tcPr>
          <w:p w14:paraId="0EE4190B" w14:textId="77777777" w:rsidR="000A5EB9" w:rsidRPr="003B7955" w:rsidRDefault="000A5EB9" w:rsidP="000A5EB9">
            <w:pPr>
              <w:ind w:left="157" w:hanging="157"/>
              <w:rPr>
                <w:b/>
                <w:bCs/>
              </w:rPr>
            </w:pPr>
            <w:r w:rsidRPr="003B7955">
              <w:rPr>
                <w:b/>
                <w:bCs/>
              </w:rPr>
              <w:t xml:space="preserve">Total current liabilities </w:t>
            </w:r>
          </w:p>
        </w:tc>
        <w:tc>
          <w:tcPr>
            <w:tcW w:w="1288" w:type="dxa"/>
            <w:tcBorders>
              <w:top w:val="single" w:sz="4" w:space="0" w:color="auto"/>
              <w:bottom w:val="single" w:sz="4" w:space="0" w:color="auto"/>
            </w:tcBorders>
          </w:tcPr>
          <w:p w14:paraId="5FA16734" w14:textId="2B45AFB5" w:rsidR="000A5EB9" w:rsidRPr="003B7955" w:rsidRDefault="00F8205D" w:rsidP="000A5EB9">
            <w:pPr>
              <w:tabs>
                <w:tab w:val="decimal" w:pos="1000"/>
              </w:tabs>
              <w:rPr>
                <w:b/>
                <w:bCs/>
              </w:rPr>
            </w:pPr>
            <w:r>
              <w:rPr>
                <w:b/>
                <w:bCs/>
              </w:rPr>
              <w:t>9,345,519</w:t>
            </w:r>
          </w:p>
        </w:tc>
        <w:tc>
          <w:tcPr>
            <w:tcW w:w="195" w:type="dxa"/>
            <w:tcBorders>
              <w:left w:val="nil"/>
            </w:tcBorders>
            <w:vAlign w:val="bottom"/>
          </w:tcPr>
          <w:p w14:paraId="4E01162C" w14:textId="77777777" w:rsidR="000A5EB9" w:rsidRPr="003B7955" w:rsidRDefault="000A5EB9" w:rsidP="000A5EB9">
            <w:pPr>
              <w:tabs>
                <w:tab w:val="decimal" w:pos="1000"/>
              </w:tabs>
              <w:rPr>
                <w:rFonts w:eastAsia="Arial Unicode MS"/>
                <w:b/>
                <w:bCs/>
              </w:rPr>
            </w:pPr>
          </w:p>
        </w:tc>
        <w:tc>
          <w:tcPr>
            <w:tcW w:w="1296" w:type="dxa"/>
            <w:tcBorders>
              <w:top w:val="single" w:sz="4" w:space="0" w:color="auto"/>
              <w:bottom w:val="single" w:sz="4" w:space="0" w:color="auto"/>
            </w:tcBorders>
          </w:tcPr>
          <w:p w14:paraId="1ABC7F7C" w14:textId="1BC66058" w:rsidR="000A5EB9" w:rsidRPr="003B7955" w:rsidRDefault="000A5EB9" w:rsidP="000A5EB9">
            <w:pPr>
              <w:tabs>
                <w:tab w:val="decimal" w:pos="1050"/>
              </w:tabs>
              <w:rPr>
                <w:b/>
                <w:bCs/>
              </w:rPr>
            </w:pPr>
            <w:r w:rsidRPr="003B7955">
              <w:rPr>
                <w:b/>
                <w:bCs/>
              </w:rPr>
              <w:t>10,351,970</w:t>
            </w:r>
          </w:p>
        </w:tc>
        <w:tc>
          <w:tcPr>
            <w:tcW w:w="195" w:type="dxa"/>
            <w:vAlign w:val="bottom"/>
          </w:tcPr>
          <w:p w14:paraId="4C73884B" w14:textId="77777777" w:rsidR="000A5EB9" w:rsidRPr="003B7955" w:rsidRDefault="000A5EB9" w:rsidP="000A5EB9">
            <w:pPr>
              <w:tabs>
                <w:tab w:val="decimal" w:pos="1000"/>
              </w:tabs>
              <w:rPr>
                <w:b/>
                <w:bCs/>
              </w:rPr>
            </w:pPr>
          </w:p>
        </w:tc>
        <w:tc>
          <w:tcPr>
            <w:tcW w:w="1291" w:type="dxa"/>
            <w:tcBorders>
              <w:top w:val="single" w:sz="4" w:space="0" w:color="auto"/>
              <w:bottom w:val="single" w:sz="4" w:space="0" w:color="auto"/>
            </w:tcBorders>
          </w:tcPr>
          <w:p w14:paraId="074093B2" w14:textId="504876EB" w:rsidR="000A5EB9" w:rsidRPr="003B7955" w:rsidRDefault="001A4A3D" w:rsidP="000A5EB9">
            <w:pPr>
              <w:tabs>
                <w:tab w:val="decimal" w:pos="1000"/>
              </w:tabs>
              <w:rPr>
                <w:b/>
                <w:bCs/>
                <w:cs/>
              </w:rPr>
            </w:pPr>
            <w:r w:rsidRPr="003B7955">
              <w:rPr>
                <w:b/>
                <w:bCs/>
              </w:rPr>
              <w:t>11,067,902</w:t>
            </w:r>
          </w:p>
        </w:tc>
        <w:tc>
          <w:tcPr>
            <w:tcW w:w="181" w:type="dxa"/>
            <w:vAlign w:val="bottom"/>
          </w:tcPr>
          <w:p w14:paraId="536EBD19" w14:textId="77777777" w:rsidR="000A5EB9" w:rsidRPr="003B7955" w:rsidRDefault="000A5EB9" w:rsidP="000A5EB9">
            <w:pPr>
              <w:tabs>
                <w:tab w:val="decimal" w:pos="1000"/>
              </w:tabs>
              <w:rPr>
                <w:b/>
                <w:bCs/>
              </w:rPr>
            </w:pPr>
          </w:p>
        </w:tc>
        <w:tc>
          <w:tcPr>
            <w:tcW w:w="1148" w:type="dxa"/>
            <w:tcBorders>
              <w:top w:val="single" w:sz="4" w:space="0" w:color="auto"/>
              <w:bottom w:val="single" w:sz="4" w:space="0" w:color="auto"/>
            </w:tcBorders>
            <w:shd w:val="clear" w:color="auto" w:fill="auto"/>
          </w:tcPr>
          <w:p w14:paraId="5A595314" w14:textId="2A5D04FA" w:rsidR="000A5EB9" w:rsidRPr="003B7955" w:rsidRDefault="000A5EB9" w:rsidP="003B7955">
            <w:pPr>
              <w:tabs>
                <w:tab w:val="decimal" w:pos="877"/>
              </w:tabs>
              <w:rPr>
                <w:b/>
                <w:bCs/>
              </w:rPr>
            </w:pPr>
            <w:r w:rsidRPr="003B7955">
              <w:rPr>
                <w:b/>
                <w:bCs/>
              </w:rPr>
              <w:t>11,980,645</w:t>
            </w:r>
          </w:p>
        </w:tc>
      </w:tr>
      <w:tr w:rsidR="000A5EB9" w:rsidRPr="003B7955" w14:paraId="7C2760ED" w14:textId="77777777" w:rsidTr="00574279">
        <w:trPr>
          <w:cantSplit/>
          <w:trHeight w:val="39"/>
        </w:trPr>
        <w:tc>
          <w:tcPr>
            <w:tcW w:w="3462" w:type="dxa"/>
          </w:tcPr>
          <w:p w14:paraId="1BA54423" w14:textId="77777777" w:rsidR="000A5EB9" w:rsidRPr="003B7955" w:rsidRDefault="000A5EB9" w:rsidP="000A5EB9">
            <w:pPr>
              <w:ind w:left="157" w:hanging="157"/>
              <w:rPr>
                <w:b/>
                <w:bCs/>
                <w:i/>
                <w:iCs/>
              </w:rPr>
            </w:pPr>
          </w:p>
        </w:tc>
        <w:tc>
          <w:tcPr>
            <w:tcW w:w="1288" w:type="dxa"/>
            <w:shd w:val="clear" w:color="auto" w:fill="auto"/>
            <w:vAlign w:val="bottom"/>
          </w:tcPr>
          <w:p w14:paraId="2E33A3A5" w14:textId="77777777" w:rsidR="000A5EB9" w:rsidRPr="003B7955" w:rsidRDefault="000A5EB9" w:rsidP="000A5EB9">
            <w:pPr>
              <w:tabs>
                <w:tab w:val="decimal" w:pos="1000"/>
              </w:tabs>
              <w:rPr>
                <w:b/>
                <w:bCs/>
              </w:rPr>
            </w:pPr>
          </w:p>
        </w:tc>
        <w:tc>
          <w:tcPr>
            <w:tcW w:w="195" w:type="dxa"/>
            <w:tcBorders>
              <w:left w:val="nil"/>
            </w:tcBorders>
            <w:vAlign w:val="bottom"/>
          </w:tcPr>
          <w:p w14:paraId="0E19BBE0" w14:textId="77777777" w:rsidR="000A5EB9" w:rsidRPr="003B7955" w:rsidRDefault="000A5EB9" w:rsidP="000A5EB9">
            <w:pPr>
              <w:tabs>
                <w:tab w:val="decimal" w:pos="1000"/>
              </w:tabs>
              <w:rPr>
                <w:rFonts w:eastAsia="Arial Unicode MS"/>
                <w:b/>
                <w:bCs/>
              </w:rPr>
            </w:pPr>
          </w:p>
        </w:tc>
        <w:tc>
          <w:tcPr>
            <w:tcW w:w="1296" w:type="dxa"/>
            <w:vAlign w:val="bottom"/>
          </w:tcPr>
          <w:p w14:paraId="0C492611" w14:textId="77777777" w:rsidR="000A5EB9" w:rsidRPr="003B7955" w:rsidRDefault="000A5EB9" w:rsidP="000A5EB9">
            <w:pPr>
              <w:tabs>
                <w:tab w:val="decimal" w:pos="1050"/>
              </w:tabs>
              <w:rPr>
                <w:b/>
                <w:bCs/>
              </w:rPr>
            </w:pPr>
          </w:p>
        </w:tc>
        <w:tc>
          <w:tcPr>
            <w:tcW w:w="195" w:type="dxa"/>
            <w:vAlign w:val="bottom"/>
          </w:tcPr>
          <w:p w14:paraId="6D461BA9" w14:textId="77777777" w:rsidR="000A5EB9" w:rsidRPr="003B7955" w:rsidRDefault="000A5EB9" w:rsidP="000A5EB9">
            <w:pPr>
              <w:tabs>
                <w:tab w:val="decimal" w:pos="1000"/>
              </w:tabs>
              <w:rPr>
                <w:b/>
                <w:bCs/>
              </w:rPr>
            </w:pPr>
          </w:p>
        </w:tc>
        <w:tc>
          <w:tcPr>
            <w:tcW w:w="1291" w:type="dxa"/>
            <w:vAlign w:val="bottom"/>
          </w:tcPr>
          <w:p w14:paraId="35A01928" w14:textId="77777777" w:rsidR="000A5EB9" w:rsidRPr="003B7955" w:rsidRDefault="000A5EB9" w:rsidP="000A5EB9">
            <w:pPr>
              <w:tabs>
                <w:tab w:val="decimal" w:pos="1000"/>
              </w:tabs>
              <w:rPr>
                <w:b/>
                <w:bCs/>
              </w:rPr>
            </w:pPr>
          </w:p>
        </w:tc>
        <w:tc>
          <w:tcPr>
            <w:tcW w:w="181" w:type="dxa"/>
            <w:vAlign w:val="bottom"/>
          </w:tcPr>
          <w:p w14:paraId="59F1E99F" w14:textId="77777777" w:rsidR="000A5EB9" w:rsidRPr="003B7955" w:rsidRDefault="000A5EB9" w:rsidP="000A5EB9">
            <w:pPr>
              <w:tabs>
                <w:tab w:val="decimal" w:pos="1000"/>
              </w:tabs>
              <w:rPr>
                <w:b/>
                <w:bCs/>
              </w:rPr>
            </w:pPr>
          </w:p>
        </w:tc>
        <w:tc>
          <w:tcPr>
            <w:tcW w:w="1148" w:type="dxa"/>
            <w:shd w:val="clear" w:color="auto" w:fill="auto"/>
            <w:vAlign w:val="bottom"/>
          </w:tcPr>
          <w:p w14:paraId="309C6DA7" w14:textId="77777777" w:rsidR="000A5EB9" w:rsidRPr="003B7955" w:rsidRDefault="000A5EB9" w:rsidP="000A5EB9">
            <w:pPr>
              <w:tabs>
                <w:tab w:val="decimal" w:pos="1000"/>
              </w:tabs>
              <w:rPr>
                <w:b/>
                <w:bCs/>
              </w:rPr>
            </w:pPr>
          </w:p>
        </w:tc>
      </w:tr>
      <w:tr w:rsidR="000A5EB9" w:rsidRPr="003B7955" w14:paraId="2E26F6CF" w14:textId="77777777" w:rsidTr="00574279">
        <w:trPr>
          <w:cantSplit/>
          <w:trHeight w:val="39"/>
        </w:trPr>
        <w:tc>
          <w:tcPr>
            <w:tcW w:w="3462" w:type="dxa"/>
          </w:tcPr>
          <w:p w14:paraId="0DBE6C52" w14:textId="77777777" w:rsidR="000A5EB9" w:rsidRPr="003B7955" w:rsidRDefault="000A5EB9" w:rsidP="000A5EB9">
            <w:pPr>
              <w:ind w:left="157" w:hanging="157"/>
              <w:rPr>
                <w:b/>
                <w:bCs/>
                <w:i/>
                <w:iCs/>
              </w:rPr>
            </w:pPr>
            <w:r w:rsidRPr="003B7955">
              <w:rPr>
                <w:b/>
                <w:bCs/>
                <w:i/>
                <w:iCs/>
              </w:rPr>
              <w:t xml:space="preserve">Non-current liabilities </w:t>
            </w:r>
          </w:p>
        </w:tc>
        <w:tc>
          <w:tcPr>
            <w:tcW w:w="1288" w:type="dxa"/>
            <w:shd w:val="clear" w:color="auto" w:fill="auto"/>
            <w:vAlign w:val="bottom"/>
          </w:tcPr>
          <w:p w14:paraId="5D4E41F4" w14:textId="77777777" w:rsidR="000A5EB9" w:rsidRPr="003B7955" w:rsidRDefault="000A5EB9" w:rsidP="000A5EB9">
            <w:pPr>
              <w:tabs>
                <w:tab w:val="decimal" w:pos="1000"/>
              </w:tabs>
            </w:pPr>
          </w:p>
        </w:tc>
        <w:tc>
          <w:tcPr>
            <w:tcW w:w="195" w:type="dxa"/>
            <w:tcBorders>
              <w:left w:val="nil"/>
            </w:tcBorders>
            <w:vAlign w:val="bottom"/>
          </w:tcPr>
          <w:p w14:paraId="1E452860" w14:textId="77777777" w:rsidR="000A5EB9" w:rsidRPr="003B7955" w:rsidRDefault="000A5EB9" w:rsidP="000A5EB9">
            <w:pPr>
              <w:tabs>
                <w:tab w:val="decimal" w:pos="1000"/>
              </w:tabs>
              <w:rPr>
                <w:rFonts w:eastAsia="Arial Unicode MS"/>
              </w:rPr>
            </w:pPr>
          </w:p>
        </w:tc>
        <w:tc>
          <w:tcPr>
            <w:tcW w:w="1296" w:type="dxa"/>
            <w:vAlign w:val="bottom"/>
          </w:tcPr>
          <w:p w14:paraId="5E2AB294" w14:textId="77777777" w:rsidR="000A5EB9" w:rsidRPr="003B7955" w:rsidRDefault="000A5EB9" w:rsidP="000A5EB9">
            <w:pPr>
              <w:tabs>
                <w:tab w:val="decimal" w:pos="1050"/>
              </w:tabs>
            </w:pPr>
          </w:p>
        </w:tc>
        <w:tc>
          <w:tcPr>
            <w:tcW w:w="195" w:type="dxa"/>
            <w:vAlign w:val="bottom"/>
          </w:tcPr>
          <w:p w14:paraId="2711D173" w14:textId="77777777" w:rsidR="000A5EB9" w:rsidRPr="003B7955" w:rsidRDefault="000A5EB9" w:rsidP="000A5EB9">
            <w:pPr>
              <w:tabs>
                <w:tab w:val="decimal" w:pos="1000"/>
              </w:tabs>
            </w:pPr>
          </w:p>
        </w:tc>
        <w:tc>
          <w:tcPr>
            <w:tcW w:w="1291" w:type="dxa"/>
            <w:vAlign w:val="bottom"/>
          </w:tcPr>
          <w:p w14:paraId="719D0204" w14:textId="77777777" w:rsidR="000A5EB9" w:rsidRPr="003B7955" w:rsidRDefault="000A5EB9" w:rsidP="000A5EB9">
            <w:pPr>
              <w:tabs>
                <w:tab w:val="decimal" w:pos="1000"/>
              </w:tabs>
            </w:pPr>
          </w:p>
        </w:tc>
        <w:tc>
          <w:tcPr>
            <w:tcW w:w="181" w:type="dxa"/>
            <w:vAlign w:val="bottom"/>
          </w:tcPr>
          <w:p w14:paraId="2F633A1B" w14:textId="77777777" w:rsidR="000A5EB9" w:rsidRPr="003B7955" w:rsidRDefault="000A5EB9" w:rsidP="000A5EB9">
            <w:pPr>
              <w:tabs>
                <w:tab w:val="decimal" w:pos="1000"/>
              </w:tabs>
            </w:pPr>
          </w:p>
        </w:tc>
        <w:tc>
          <w:tcPr>
            <w:tcW w:w="1148" w:type="dxa"/>
            <w:shd w:val="clear" w:color="auto" w:fill="auto"/>
            <w:vAlign w:val="bottom"/>
          </w:tcPr>
          <w:p w14:paraId="0CB8F1F5" w14:textId="77777777" w:rsidR="000A5EB9" w:rsidRPr="003B7955" w:rsidRDefault="000A5EB9" w:rsidP="000A5EB9">
            <w:pPr>
              <w:tabs>
                <w:tab w:val="decimal" w:pos="1000"/>
              </w:tabs>
            </w:pPr>
          </w:p>
        </w:tc>
      </w:tr>
      <w:tr w:rsidR="000A5EB9" w:rsidRPr="003B7955" w14:paraId="2BC749BD" w14:textId="77777777" w:rsidTr="00574279">
        <w:trPr>
          <w:cantSplit/>
          <w:trHeight w:val="39"/>
        </w:trPr>
        <w:tc>
          <w:tcPr>
            <w:tcW w:w="3462" w:type="dxa"/>
          </w:tcPr>
          <w:p w14:paraId="27D71C85" w14:textId="77777777" w:rsidR="000A5EB9" w:rsidRPr="003B7955" w:rsidRDefault="000A5EB9" w:rsidP="000A5EB9">
            <w:pPr>
              <w:ind w:left="157" w:hanging="157"/>
            </w:pPr>
            <w:r w:rsidRPr="003B7955">
              <w:t>Lease liabilities</w:t>
            </w:r>
          </w:p>
        </w:tc>
        <w:tc>
          <w:tcPr>
            <w:tcW w:w="1288" w:type="dxa"/>
            <w:shd w:val="clear" w:color="auto" w:fill="auto"/>
            <w:vAlign w:val="bottom"/>
          </w:tcPr>
          <w:p w14:paraId="026DF270" w14:textId="04A1D472" w:rsidR="000A5EB9" w:rsidRPr="003B7955" w:rsidRDefault="00F8205D" w:rsidP="000A5EB9">
            <w:pPr>
              <w:tabs>
                <w:tab w:val="decimal" w:pos="1000"/>
              </w:tabs>
            </w:pPr>
            <w:r>
              <w:t>14,315</w:t>
            </w:r>
          </w:p>
        </w:tc>
        <w:tc>
          <w:tcPr>
            <w:tcW w:w="195" w:type="dxa"/>
            <w:tcBorders>
              <w:left w:val="nil"/>
            </w:tcBorders>
            <w:vAlign w:val="bottom"/>
          </w:tcPr>
          <w:p w14:paraId="4EFA572D" w14:textId="77777777" w:rsidR="000A5EB9" w:rsidRPr="003B7955" w:rsidRDefault="000A5EB9" w:rsidP="000A5EB9">
            <w:pPr>
              <w:tabs>
                <w:tab w:val="decimal" w:pos="1000"/>
              </w:tabs>
              <w:rPr>
                <w:rFonts w:eastAsia="Arial Unicode MS"/>
              </w:rPr>
            </w:pPr>
          </w:p>
        </w:tc>
        <w:tc>
          <w:tcPr>
            <w:tcW w:w="1296" w:type="dxa"/>
            <w:vAlign w:val="bottom"/>
          </w:tcPr>
          <w:p w14:paraId="74EF44CB" w14:textId="2EB07FE6" w:rsidR="000A5EB9" w:rsidRPr="003B7955" w:rsidRDefault="000A5EB9" w:rsidP="000A5EB9">
            <w:pPr>
              <w:tabs>
                <w:tab w:val="decimal" w:pos="1050"/>
              </w:tabs>
            </w:pPr>
            <w:r w:rsidRPr="003B7955">
              <w:t>15,846</w:t>
            </w:r>
          </w:p>
        </w:tc>
        <w:tc>
          <w:tcPr>
            <w:tcW w:w="195" w:type="dxa"/>
            <w:vAlign w:val="bottom"/>
          </w:tcPr>
          <w:p w14:paraId="1A2F22B9" w14:textId="77777777" w:rsidR="000A5EB9" w:rsidRPr="003B7955" w:rsidRDefault="000A5EB9" w:rsidP="000A5EB9">
            <w:pPr>
              <w:tabs>
                <w:tab w:val="decimal" w:pos="1000"/>
              </w:tabs>
            </w:pPr>
          </w:p>
        </w:tc>
        <w:tc>
          <w:tcPr>
            <w:tcW w:w="1291" w:type="dxa"/>
            <w:vAlign w:val="bottom"/>
          </w:tcPr>
          <w:p w14:paraId="1D53DA2B" w14:textId="505B0DAC" w:rsidR="000A5EB9" w:rsidRPr="003B7955" w:rsidRDefault="00A04718" w:rsidP="000A5EB9">
            <w:pPr>
              <w:tabs>
                <w:tab w:val="decimal" w:pos="1000"/>
              </w:tabs>
              <w:rPr>
                <w:cs/>
              </w:rPr>
            </w:pPr>
            <w:r w:rsidRPr="003B7955">
              <w:t>13,576</w:t>
            </w:r>
          </w:p>
        </w:tc>
        <w:tc>
          <w:tcPr>
            <w:tcW w:w="181" w:type="dxa"/>
            <w:vAlign w:val="bottom"/>
          </w:tcPr>
          <w:p w14:paraId="34E5579F" w14:textId="77777777" w:rsidR="000A5EB9" w:rsidRPr="003B7955" w:rsidRDefault="000A5EB9" w:rsidP="000A5EB9">
            <w:pPr>
              <w:tabs>
                <w:tab w:val="decimal" w:pos="1000"/>
              </w:tabs>
            </w:pPr>
          </w:p>
        </w:tc>
        <w:tc>
          <w:tcPr>
            <w:tcW w:w="1148" w:type="dxa"/>
            <w:shd w:val="clear" w:color="auto" w:fill="auto"/>
            <w:vAlign w:val="bottom"/>
          </w:tcPr>
          <w:p w14:paraId="5D5F4AD9" w14:textId="5C133E0D" w:rsidR="000A5EB9" w:rsidRPr="003B7955" w:rsidRDefault="000A5EB9" w:rsidP="003B7955">
            <w:pPr>
              <w:tabs>
                <w:tab w:val="decimal" w:pos="877"/>
              </w:tabs>
            </w:pPr>
            <w:r w:rsidRPr="003B7955">
              <w:t>15,674</w:t>
            </w:r>
          </w:p>
        </w:tc>
      </w:tr>
      <w:tr w:rsidR="000A5EB9" w:rsidRPr="003B7955" w14:paraId="6416AE2F" w14:textId="77777777" w:rsidTr="00574279">
        <w:trPr>
          <w:cantSplit/>
          <w:trHeight w:val="39"/>
        </w:trPr>
        <w:tc>
          <w:tcPr>
            <w:tcW w:w="3462" w:type="dxa"/>
          </w:tcPr>
          <w:p w14:paraId="1764A883" w14:textId="77777777" w:rsidR="000A5EB9" w:rsidRPr="003B7955" w:rsidRDefault="000A5EB9" w:rsidP="000A5EB9">
            <w:pPr>
              <w:ind w:left="157" w:hanging="157"/>
            </w:pPr>
            <w:r w:rsidRPr="003B7955">
              <w:t>Deferred tax liabilities</w:t>
            </w:r>
          </w:p>
        </w:tc>
        <w:tc>
          <w:tcPr>
            <w:tcW w:w="1288" w:type="dxa"/>
          </w:tcPr>
          <w:p w14:paraId="0BA15CB2" w14:textId="3A926D25" w:rsidR="000A5EB9" w:rsidRPr="003B7955" w:rsidRDefault="00F8205D" w:rsidP="000A5EB9">
            <w:pPr>
              <w:tabs>
                <w:tab w:val="decimal" w:pos="1000"/>
              </w:tabs>
            </w:pPr>
            <w:r>
              <w:t>137,323</w:t>
            </w:r>
          </w:p>
        </w:tc>
        <w:tc>
          <w:tcPr>
            <w:tcW w:w="195" w:type="dxa"/>
            <w:tcBorders>
              <w:left w:val="nil"/>
            </w:tcBorders>
            <w:vAlign w:val="bottom"/>
          </w:tcPr>
          <w:p w14:paraId="486DC77E" w14:textId="77777777" w:rsidR="000A5EB9" w:rsidRPr="003B7955" w:rsidRDefault="000A5EB9" w:rsidP="000A5EB9">
            <w:pPr>
              <w:tabs>
                <w:tab w:val="decimal" w:pos="1000"/>
              </w:tabs>
              <w:rPr>
                <w:rFonts w:eastAsia="Arial Unicode MS"/>
              </w:rPr>
            </w:pPr>
          </w:p>
        </w:tc>
        <w:tc>
          <w:tcPr>
            <w:tcW w:w="1296" w:type="dxa"/>
          </w:tcPr>
          <w:p w14:paraId="368B1AC5" w14:textId="35BDB9FD" w:rsidR="000A5EB9" w:rsidRPr="003B7955" w:rsidRDefault="000A5EB9" w:rsidP="000A5EB9">
            <w:pPr>
              <w:tabs>
                <w:tab w:val="decimal" w:pos="1050"/>
              </w:tabs>
            </w:pPr>
            <w:r w:rsidRPr="003B7955">
              <w:t>134,183</w:t>
            </w:r>
          </w:p>
        </w:tc>
        <w:tc>
          <w:tcPr>
            <w:tcW w:w="195" w:type="dxa"/>
            <w:vAlign w:val="bottom"/>
          </w:tcPr>
          <w:p w14:paraId="118EC3EC" w14:textId="77777777" w:rsidR="000A5EB9" w:rsidRPr="003B7955" w:rsidRDefault="000A5EB9" w:rsidP="000A5EB9">
            <w:pPr>
              <w:tabs>
                <w:tab w:val="decimal" w:pos="1000"/>
              </w:tabs>
            </w:pPr>
          </w:p>
        </w:tc>
        <w:tc>
          <w:tcPr>
            <w:tcW w:w="1291" w:type="dxa"/>
            <w:vAlign w:val="bottom"/>
          </w:tcPr>
          <w:p w14:paraId="2CFEEBBC" w14:textId="3301F9B1" w:rsidR="000A5EB9" w:rsidRPr="003B7955" w:rsidRDefault="00A04718" w:rsidP="00A04718">
            <w:pPr>
              <w:tabs>
                <w:tab w:val="decimal" w:pos="724"/>
              </w:tabs>
            </w:pPr>
            <w:r w:rsidRPr="003B7955">
              <w:t>-</w:t>
            </w:r>
          </w:p>
        </w:tc>
        <w:tc>
          <w:tcPr>
            <w:tcW w:w="181" w:type="dxa"/>
            <w:vAlign w:val="bottom"/>
          </w:tcPr>
          <w:p w14:paraId="4AA64B36" w14:textId="77777777" w:rsidR="000A5EB9" w:rsidRPr="003B7955" w:rsidRDefault="000A5EB9" w:rsidP="000A5EB9">
            <w:pPr>
              <w:tabs>
                <w:tab w:val="decimal" w:pos="1000"/>
              </w:tabs>
            </w:pPr>
          </w:p>
        </w:tc>
        <w:tc>
          <w:tcPr>
            <w:tcW w:w="1148" w:type="dxa"/>
            <w:shd w:val="clear" w:color="auto" w:fill="auto"/>
            <w:vAlign w:val="bottom"/>
          </w:tcPr>
          <w:p w14:paraId="68A02E22" w14:textId="67C280E8" w:rsidR="000A5EB9" w:rsidRPr="003B7955" w:rsidRDefault="000A5EB9" w:rsidP="003B7955">
            <w:pPr>
              <w:tabs>
                <w:tab w:val="decimal" w:pos="607"/>
              </w:tabs>
              <w:ind w:right="-339"/>
            </w:pPr>
            <w:r w:rsidRPr="003B7955">
              <w:t>-</w:t>
            </w:r>
          </w:p>
        </w:tc>
      </w:tr>
      <w:tr w:rsidR="000A5EB9" w:rsidRPr="003B7955" w14:paraId="39FBE970" w14:textId="77777777" w:rsidTr="00574279">
        <w:trPr>
          <w:cantSplit/>
          <w:trHeight w:val="39"/>
        </w:trPr>
        <w:tc>
          <w:tcPr>
            <w:tcW w:w="3462" w:type="dxa"/>
          </w:tcPr>
          <w:p w14:paraId="55252720" w14:textId="77777777" w:rsidR="000A5EB9" w:rsidRPr="003B7955" w:rsidRDefault="000A5EB9" w:rsidP="000A5EB9">
            <w:pPr>
              <w:ind w:left="157" w:hanging="157"/>
            </w:pPr>
            <w:r w:rsidRPr="003B7955">
              <w:t>Non-current provisions for employee benefits</w:t>
            </w:r>
          </w:p>
        </w:tc>
        <w:tc>
          <w:tcPr>
            <w:tcW w:w="1288" w:type="dxa"/>
          </w:tcPr>
          <w:p w14:paraId="0B8044DC" w14:textId="77777777" w:rsidR="00F8205D" w:rsidRDefault="00F8205D" w:rsidP="000A5EB9">
            <w:pPr>
              <w:tabs>
                <w:tab w:val="decimal" w:pos="1000"/>
              </w:tabs>
            </w:pPr>
          </w:p>
          <w:p w14:paraId="7240DCC7" w14:textId="142E87A1" w:rsidR="000A5EB9" w:rsidRPr="003B7955" w:rsidRDefault="00F8205D" w:rsidP="000A5EB9">
            <w:pPr>
              <w:tabs>
                <w:tab w:val="decimal" w:pos="1000"/>
              </w:tabs>
            </w:pPr>
            <w:r>
              <w:t>1</w:t>
            </w:r>
            <w:r w:rsidR="00EE56F5">
              <w:rPr>
                <w:rFonts w:cs="Angsana New"/>
                <w:szCs w:val="25"/>
              </w:rPr>
              <w:t>1</w:t>
            </w:r>
            <w:r>
              <w:t>3,791</w:t>
            </w:r>
          </w:p>
        </w:tc>
        <w:tc>
          <w:tcPr>
            <w:tcW w:w="195" w:type="dxa"/>
            <w:tcBorders>
              <w:left w:val="nil"/>
            </w:tcBorders>
            <w:vAlign w:val="bottom"/>
          </w:tcPr>
          <w:p w14:paraId="3D62A339" w14:textId="77777777" w:rsidR="000A5EB9" w:rsidRPr="003B7955" w:rsidRDefault="000A5EB9" w:rsidP="000A5EB9">
            <w:pPr>
              <w:tabs>
                <w:tab w:val="decimal" w:pos="1000"/>
              </w:tabs>
              <w:rPr>
                <w:rFonts w:eastAsia="Arial Unicode MS"/>
              </w:rPr>
            </w:pPr>
          </w:p>
        </w:tc>
        <w:tc>
          <w:tcPr>
            <w:tcW w:w="1296" w:type="dxa"/>
          </w:tcPr>
          <w:p w14:paraId="4F9EF4DA" w14:textId="77777777" w:rsidR="000A5EB9" w:rsidRPr="003B7955" w:rsidRDefault="000A5EB9" w:rsidP="000A5EB9">
            <w:pPr>
              <w:tabs>
                <w:tab w:val="decimal" w:pos="1050"/>
              </w:tabs>
            </w:pPr>
          </w:p>
          <w:p w14:paraId="3EA53142" w14:textId="20243C38" w:rsidR="000A5EB9" w:rsidRPr="003B7955" w:rsidRDefault="000A5EB9" w:rsidP="000A5EB9">
            <w:pPr>
              <w:tabs>
                <w:tab w:val="decimal" w:pos="1050"/>
              </w:tabs>
            </w:pPr>
            <w:r w:rsidRPr="003B7955">
              <w:t>109,592</w:t>
            </w:r>
          </w:p>
        </w:tc>
        <w:tc>
          <w:tcPr>
            <w:tcW w:w="195" w:type="dxa"/>
            <w:vAlign w:val="bottom"/>
          </w:tcPr>
          <w:p w14:paraId="625F8C2A" w14:textId="77777777" w:rsidR="000A5EB9" w:rsidRPr="003B7955" w:rsidRDefault="000A5EB9" w:rsidP="000A5EB9">
            <w:pPr>
              <w:tabs>
                <w:tab w:val="decimal" w:pos="1000"/>
              </w:tabs>
            </w:pPr>
          </w:p>
        </w:tc>
        <w:tc>
          <w:tcPr>
            <w:tcW w:w="1291" w:type="dxa"/>
          </w:tcPr>
          <w:p w14:paraId="1A2B2650" w14:textId="77777777" w:rsidR="000A5EB9" w:rsidRPr="003B7955" w:rsidRDefault="000A5EB9" w:rsidP="000A5EB9">
            <w:pPr>
              <w:tabs>
                <w:tab w:val="decimal" w:pos="1000"/>
              </w:tabs>
            </w:pPr>
          </w:p>
          <w:p w14:paraId="04374A02" w14:textId="56490A17" w:rsidR="00DD47F3" w:rsidRPr="003B7955" w:rsidRDefault="00DD47F3" w:rsidP="000A5EB9">
            <w:pPr>
              <w:tabs>
                <w:tab w:val="decimal" w:pos="1000"/>
              </w:tabs>
            </w:pPr>
            <w:r w:rsidRPr="003B7955">
              <w:t>113,791</w:t>
            </w:r>
          </w:p>
        </w:tc>
        <w:tc>
          <w:tcPr>
            <w:tcW w:w="181" w:type="dxa"/>
            <w:vAlign w:val="bottom"/>
          </w:tcPr>
          <w:p w14:paraId="581EDD55" w14:textId="77777777" w:rsidR="000A5EB9" w:rsidRPr="003B7955" w:rsidRDefault="000A5EB9" w:rsidP="000A5EB9">
            <w:pPr>
              <w:tabs>
                <w:tab w:val="decimal" w:pos="1000"/>
              </w:tabs>
            </w:pPr>
          </w:p>
        </w:tc>
        <w:tc>
          <w:tcPr>
            <w:tcW w:w="1148" w:type="dxa"/>
            <w:shd w:val="clear" w:color="auto" w:fill="auto"/>
          </w:tcPr>
          <w:p w14:paraId="22216239" w14:textId="77777777" w:rsidR="000A5EB9" w:rsidRPr="003B7955" w:rsidRDefault="000A5EB9" w:rsidP="000A5EB9">
            <w:pPr>
              <w:tabs>
                <w:tab w:val="decimal" w:pos="1000"/>
              </w:tabs>
            </w:pPr>
          </w:p>
          <w:p w14:paraId="1BFFA8D0" w14:textId="75C1E092" w:rsidR="000A5EB9" w:rsidRPr="003B7955" w:rsidRDefault="000A5EB9" w:rsidP="003B7955">
            <w:pPr>
              <w:tabs>
                <w:tab w:val="decimal" w:pos="877"/>
              </w:tabs>
            </w:pPr>
            <w:r w:rsidRPr="003B7955">
              <w:t>109,592</w:t>
            </w:r>
          </w:p>
        </w:tc>
      </w:tr>
      <w:tr w:rsidR="000A5EB9" w:rsidRPr="003B7955" w14:paraId="004C442E" w14:textId="77777777" w:rsidTr="00574279">
        <w:trPr>
          <w:cantSplit/>
          <w:trHeight w:val="39"/>
        </w:trPr>
        <w:tc>
          <w:tcPr>
            <w:tcW w:w="3462" w:type="dxa"/>
          </w:tcPr>
          <w:p w14:paraId="1037382B" w14:textId="77777777" w:rsidR="000A5EB9" w:rsidRPr="003B7955" w:rsidRDefault="000A5EB9" w:rsidP="000A5EB9">
            <w:pPr>
              <w:ind w:left="157" w:hanging="157"/>
            </w:pPr>
            <w:r w:rsidRPr="003B7955">
              <w:t>Provision for product warranty</w:t>
            </w:r>
          </w:p>
        </w:tc>
        <w:tc>
          <w:tcPr>
            <w:tcW w:w="1288" w:type="dxa"/>
            <w:tcBorders>
              <w:bottom w:val="single" w:sz="4" w:space="0" w:color="auto"/>
            </w:tcBorders>
          </w:tcPr>
          <w:p w14:paraId="3172923A" w14:textId="072DF690" w:rsidR="000A5EB9" w:rsidRPr="003B7955" w:rsidRDefault="00F8205D" w:rsidP="000A5EB9">
            <w:pPr>
              <w:tabs>
                <w:tab w:val="decimal" w:pos="1000"/>
              </w:tabs>
            </w:pPr>
            <w:r>
              <w:t>234,086</w:t>
            </w:r>
          </w:p>
        </w:tc>
        <w:tc>
          <w:tcPr>
            <w:tcW w:w="195" w:type="dxa"/>
            <w:tcBorders>
              <w:left w:val="nil"/>
            </w:tcBorders>
            <w:vAlign w:val="bottom"/>
          </w:tcPr>
          <w:p w14:paraId="13609549" w14:textId="77777777" w:rsidR="000A5EB9" w:rsidRPr="003B7955" w:rsidRDefault="000A5EB9" w:rsidP="000A5EB9">
            <w:pPr>
              <w:tabs>
                <w:tab w:val="decimal" w:pos="1000"/>
              </w:tabs>
              <w:rPr>
                <w:rFonts w:eastAsia="Arial Unicode MS"/>
              </w:rPr>
            </w:pPr>
          </w:p>
        </w:tc>
        <w:tc>
          <w:tcPr>
            <w:tcW w:w="1296" w:type="dxa"/>
            <w:tcBorders>
              <w:bottom w:val="single" w:sz="4" w:space="0" w:color="auto"/>
            </w:tcBorders>
          </w:tcPr>
          <w:p w14:paraId="7B4BDFAB" w14:textId="55A54DF3" w:rsidR="000A5EB9" w:rsidRPr="003B7955" w:rsidRDefault="000A5EB9" w:rsidP="000A5EB9">
            <w:pPr>
              <w:tabs>
                <w:tab w:val="decimal" w:pos="1050"/>
              </w:tabs>
            </w:pPr>
            <w:r w:rsidRPr="003B7955">
              <w:t>179,104</w:t>
            </w:r>
          </w:p>
        </w:tc>
        <w:tc>
          <w:tcPr>
            <w:tcW w:w="195" w:type="dxa"/>
            <w:vAlign w:val="bottom"/>
          </w:tcPr>
          <w:p w14:paraId="28D08E45" w14:textId="77777777" w:rsidR="000A5EB9" w:rsidRPr="003B7955" w:rsidRDefault="000A5EB9" w:rsidP="000A5EB9">
            <w:pPr>
              <w:tabs>
                <w:tab w:val="decimal" w:pos="1000"/>
              </w:tabs>
            </w:pPr>
          </w:p>
        </w:tc>
        <w:tc>
          <w:tcPr>
            <w:tcW w:w="1291" w:type="dxa"/>
            <w:tcBorders>
              <w:bottom w:val="single" w:sz="4" w:space="0" w:color="auto"/>
            </w:tcBorders>
          </w:tcPr>
          <w:p w14:paraId="63EEBD50" w14:textId="706BFB2C" w:rsidR="000A5EB9" w:rsidRPr="003B7955" w:rsidRDefault="00400E43" w:rsidP="000A5EB9">
            <w:pPr>
              <w:tabs>
                <w:tab w:val="decimal" w:pos="1000"/>
              </w:tabs>
            </w:pPr>
            <w:r w:rsidRPr="003B7955">
              <w:t>216,905</w:t>
            </w:r>
          </w:p>
        </w:tc>
        <w:tc>
          <w:tcPr>
            <w:tcW w:w="181" w:type="dxa"/>
            <w:vAlign w:val="bottom"/>
          </w:tcPr>
          <w:p w14:paraId="58E19481" w14:textId="77777777" w:rsidR="000A5EB9" w:rsidRPr="003B7955" w:rsidRDefault="000A5EB9" w:rsidP="000A5EB9">
            <w:pPr>
              <w:tabs>
                <w:tab w:val="decimal" w:pos="1000"/>
              </w:tabs>
            </w:pPr>
          </w:p>
        </w:tc>
        <w:tc>
          <w:tcPr>
            <w:tcW w:w="1148" w:type="dxa"/>
            <w:tcBorders>
              <w:bottom w:val="single" w:sz="4" w:space="0" w:color="auto"/>
            </w:tcBorders>
            <w:shd w:val="clear" w:color="auto" w:fill="auto"/>
          </w:tcPr>
          <w:p w14:paraId="610B0F06" w14:textId="5C8150AE" w:rsidR="000A5EB9" w:rsidRPr="003B7955" w:rsidRDefault="000A5EB9" w:rsidP="003B7955">
            <w:pPr>
              <w:tabs>
                <w:tab w:val="decimal" w:pos="877"/>
              </w:tabs>
            </w:pPr>
            <w:r w:rsidRPr="003B7955">
              <w:t>161,923</w:t>
            </w:r>
          </w:p>
        </w:tc>
      </w:tr>
      <w:tr w:rsidR="000A5EB9" w:rsidRPr="003B7955" w14:paraId="7B5418AA" w14:textId="77777777" w:rsidTr="00574279">
        <w:trPr>
          <w:cantSplit/>
          <w:trHeight w:val="39"/>
        </w:trPr>
        <w:tc>
          <w:tcPr>
            <w:tcW w:w="3462" w:type="dxa"/>
          </w:tcPr>
          <w:p w14:paraId="08E05AE0" w14:textId="77777777" w:rsidR="000A5EB9" w:rsidRPr="003B7955" w:rsidRDefault="000A5EB9" w:rsidP="000A5EB9">
            <w:pPr>
              <w:ind w:left="157" w:hanging="157"/>
              <w:rPr>
                <w:b/>
                <w:bCs/>
              </w:rPr>
            </w:pPr>
            <w:r w:rsidRPr="003B7955">
              <w:rPr>
                <w:b/>
                <w:bCs/>
              </w:rPr>
              <w:t xml:space="preserve">Total non-current liabilities </w:t>
            </w:r>
          </w:p>
        </w:tc>
        <w:tc>
          <w:tcPr>
            <w:tcW w:w="1288" w:type="dxa"/>
            <w:tcBorders>
              <w:top w:val="single" w:sz="4" w:space="0" w:color="auto"/>
              <w:bottom w:val="single" w:sz="4" w:space="0" w:color="auto"/>
            </w:tcBorders>
          </w:tcPr>
          <w:p w14:paraId="220B05C4" w14:textId="5D916C8C" w:rsidR="000A5EB9" w:rsidRPr="003B7955" w:rsidRDefault="00F8205D" w:rsidP="000A5EB9">
            <w:pPr>
              <w:tabs>
                <w:tab w:val="decimal" w:pos="1000"/>
              </w:tabs>
              <w:rPr>
                <w:b/>
                <w:bCs/>
              </w:rPr>
            </w:pPr>
            <w:r>
              <w:rPr>
                <w:b/>
                <w:bCs/>
              </w:rPr>
              <w:t>499,515</w:t>
            </w:r>
          </w:p>
        </w:tc>
        <w:tc>
          <w:tcPr>
            <w:tcW w:w="195" w:type="dxa"/>
            <w:tcBorders>
              <w:left w:val="nil"/>
            </w:tcBorders>
            <w:vAlign w:val="bottom"/>
          </w:tcPr>
          <w:p w14:paraId="1BE8EF83" w14:textId="77777777" w:rsidR="000A5EB9" w:rsidRPr="003B7955" w:rsidRDefault="000A5EB9" w:rsidP="000A5EB9">
            <w:pPr>
              <w:tabs>
                <w:tab w:val="decimal" w:pos="1000"/>
              </w:tabs>
              <w:rPr>
                <w:rFonts w:eastAsia="Arial Unicode MS"/>
                <w:b/>
                <w:bCs/>
              </w:rPr>
            </w:pPr>
          </w:p>
        </w:tc>
        <w:tc>
          <w:tcPr>
            <w:tcW w:w="1296" w:type="dxa"/>
            <w:tcBorders>
              <w:top w:val="single" w:sz="4" w:space="0" w:color="auto"/>
              <w:bottom w:val="single" w:sz="4" w:space="0" w:color="auto"/>
            </w:tcBorders>
          </w:tcPr>
          <w:p w14:paraId="52392B79" w14:textId="08D3CC83" w:rsidR="000A5EB9" w:rsidRPr="003B7955" w:rsidRDefault="000A5EB9" w:rsidP="000A5EB9">
            <w:pPr>
              <w:tabs>
                <w:tab w:val="decimal" w:pos="1050"/>
              </w:tabs>
              <w:rPr>
                <w:b/>
                <w:bCs/>
              </w:rPr>
            </w:pPr>
            <w:r w:rsidRPr="003B7955">
              <w:rPr>
                <w:b/>
                <w:bCs/>
              </w:rPr>
              <w:t>438,725</w:t>
            </w:r>
          </w:p>
        </w:tc>
        <w:tc>
          <w:tcPr>
            <w:tcW w:w="195" w:type="dxa"/>
            <w:vAlign w:val="bottom"/>
          </w:tcPr>
          <w:p w14:paraId="7645AFF6" w14:textId="77777777" w:rsidR="000A5EB9" w:rsidRPr="003B7955" w:rsidRDefault="000A5EB9" w:rsidP="000A5EB9">
            <w:pPr>
              <w:tabs>
                <w:tab w:val="decimal" w:pos="1000"/>
              </w:tabs>
              <w:rPr>
                <w:b/>
                <w:bCs/>
              </w:rPr>
            </w:pPr>
          </w:p>
        </w:tc>
        <w:tc>
          <w:tcPr>
            <w:tcW w:w="1291" w:type="dxa"/>
            <w:tcBorders>
              <w:top w:val="single" w:sz="4" w:space="0" w:color="auto"/>
              <w:bottom w:val="single" w:sz="4" w:space="0" w:color="auto"/>
            </w:tcBorders>
            <w:vAlign w:val="bottom"/>
          </w:tcPr>
          <w:p w14:paraId="6A7C6135" w14:textId="6B8F9C93" w:rsidR="000A5EB9" w:rsidRPr="003B7955" w:rsidRDefault="00B1100D" w:rsidP="000A5EB9">
            <w:pPr>
              <w:tabs>
                <w:tab w:val="decimal" w:pos="1000"/>
              </w:tabs>
              <w:rPr>
                <w:b/>
                <w:bCs/>
              </w:rPr>
            </w:pPr>
            <w:r w:rsidRPr="003B7955">
              <w:rPr>
                <w:b/>
                <w:bCs/>
              </w:rPr>
              <w:t>344,272</w:t>
            </w:r>
          </w:p>
        </w:tc>
        <w:tc>
          <w:tcPr>
            <w:tcW w:w="181" w:type="dxa"/>
            <w:vAlign w:val="bottom"/>
          </w:tcPr>
          <w:p w14:paraId="40AA1D5F" w14:textId="77777777" w:rsidR="000A5EB9" w:rsidRPr="003B7955" w:rsidRDefault="000A5EB9" w:rsidP="000A5EB9">
            <w:pPr>
              <w:tabs>
                <w:tab w:val="decimal" w:pos="1000"/>
              </w:tabs>
              <w:rPr>
                <w:b/>
                <w:bCs/>
              </w:rPr>
            </w:pPr>
          </w:p>
        </w:tc>
        <w:tc>
          <w:tcPr>
            <w:tcW w:w="1148" w:type="dxa"/>
            <w:tcBorders>
              <w:top w:val="single" w:sz="4" w:space="0" w:color="auto"/>
              <w:bottom w:val="single" w:sz="4" w:space="0" w:color="auto"/>
            </w:tcBorders>
            <w:shd w:val="clear" w:color="auto" w:fill="auto"/>
            <w:vAlign w:val="bottom"/>
          </w:tcPr>
          <w:p w14:paraId="5935ADA9" w14:textId="09DBC32E" w:rsidR="000A5EB9" w:rsidRPr="003B7955" w:rsidRDefault="000A5EB9" w:rsidP="003B7955">
            <w:pPr>
              <w:tabs>
                <w:tab w:val="decimal" w:pos="877"/>
              </w:tabs>
              <w:rPr>
                <w:b/>
                <w:bCs/>
              </w:rPr>
            </w:pPr>
            <w:r w:rsidRPr="003B7955">
              <w:rPr>
                <w:b/>
                <w:bCs/>
              </w:rPr>
              <w:t>287,189</w:t>
            </w:r>
          </w:p>
        </w:tc>
      </w:tr>
      <w:tr w:rsidR="000A5EB9" w:rsidRPr="003B7955" w14:paraId="1512381F" w14:textId="77777777" w:rsidTr="00574279">
        <w:trPr>
          <w:cantSplit/>
          <w:trHeight w:val="39"/>
        </w:trPr>
        <w:tc>
          <w:tcPr>
            <w:tcW w:w="3462" w:type="dxa"/>
          </w:tcPr>
          <w:p w14:paraId="64431DA7" w14:textId="77777777" w:rsidR="000A5EB9" w:rsidRPr="003B7955" w:rsidRDefault="000A5EB9" w:rsidP="000A5EB9">
            <w:pPr>
              <w:ind w:left="157" w:hanging="157"/>
              <w:rPr>
                <w:b/>
                <w:bCs/>
              </w:rPr>
            </w:pPr>
            <w:r w:rsidRPr="003B7955">
              <w:rPr>
                <w:b/>
                <w:bCs/>
              </w:rPr>
              <w:t>Total liabilities</w:t>
            </w:r>
          </w:p>
        </w:tc>
        <w:tc>
          <w:tcPr>
            <w:tcW w:w="1288" w:type="dxa"/>
            <w:tcBorders>
              <w:top w:val="single" w:sz="4" w:space="0" w:color="auto"/>
              <w:bottom w:val="single" w:sz="4" w:space="0" w:color="auto"/>
            </w:tcBorders>
          </w:tcPr>
          <w:p w14:paraId="7DD57F15" w14:textId="2AB8237F" w:rsidR="000A5EB9" w:rsidRPr="003B7955" w:rsidRDefault="00F8205D" w:rsidP="000A5EB9">
            <w:pPr>
              <w:tabs>
                <w:tab w:val="decimal" w:pos="1000"/>
              </w:tabs>
              <w:rPr>
                <w:b/>
                <w:bCs/>
              </w:rPr>
            </w:pPr>
            <w:r>
              <w:rPr>
                <w:b/>
                <w:bCs/>
              </w:rPr>
              <w:t>9,845,034</w:t>
            </w:r>
          </w:p>
        </w:tc>
        <w:tc>
          <w:tcPr>
            <w:tcW w:w="195" w:type="dxa"/>
          </w:tcPr>
          <w:p w14:paraId="02794CA8" w14:textId="77777777" w:rsidR="000A5EB9" w:rsidRPr="003B7955" w:rsidRDefault="000A5EB9" w:rsidP="000A5EB9">
            <w:pPr>
              <w:tabs>
                <w:tab w:val="decimal" w:pos="1000"/>
              </w:tabs>
              <w:rPr>
                <w:rFonts w:eastAsia="Arial Unicode MS"/>
                <w:b/>
                <w:bCs/>
              </w:rPr>
            </w:pPr>
          </w:p>
        </w:tc>
        <w:tc>
          <w:tcPr>
            <w:tcW w:w="1296" w:type="dxa"/>
            <w:tcBorders>
              <w:top w:val="single" w:sz="4" w:space="0" w:color="auto"/>
              <w:bottom w:val="single" w:sz="4" w:space="0" w:color="auto"/>
            </w:tcBorders>
          </w:tcPr>
          <w:p w14:paraId="027E7E9C" w14:textId="431F81AA" w:rsidR="000A5EB9" w:rsidRPr="003B7955" w:rsidRDefault="000A5EB9" w:rsidP="000A5EB9">
            <w:pPr>
              <w:tabs>
                <w:tab w:val="decimal" w:pos="1050"/>
              </w:tabs>
              <w:rPr>
                <w:b/>
                <w:bCs/>
              </w:rPr>
            </w:pPr>
            <w:r w:rsidRPr="003B7955">
              <w:rPr>
                <w:b/>
                <w:bCs/>
              </w:rPr>
              <w:t>10,790,695</w:t>
            </w:r>
          </w:p>
        </w:tc>
        <w:tc>
          <w:tcPr>
            <w:tcW w:w="195" w:type="dxa"/>
          </w:tcPr>
          <w:p w14:paraId="49CBD548" w14:textId="77777777" w:rsidR="000A5EB9" w:rsidRPr="003B7955" w:rsidRDefault="000A5EB9" w:rsidP="000A5EB9">
            <w:pPr>
              <w:tabs>
                <w:tab w:val="decimal" w:pos="1000"/>
              </w:tabs>
              <w:rPr>
                <w:b/>
                <w:bCs/>
              </w:rPr>
            </w:pPr>
          </w:p>
        </w:tc>
        <w:tc>
          <w:tcPr>
            <w:tcW w:w="1291" w:type="dxa"/>
            <w:tcBorders>
              <w:top w:val="single" w:sz="4" w:space="0" w:color="auto"/>
              <w:bottom w:val="single" w:sz="4" w:space="0" w:color="auto"/>
            </w:tcBorders>
          </w:tcPr>
          <w:p w14:paraId="2BC1F4E2" w14:textId="4ABA692E" w:rsidR="000A5EB9" w:rsidRPr="003B7955" w:rsidRDefault="009E4AC4" w:rsidP="000A5EB9">
            <w:pPr>
              <w:tabs>
                <w:tab w:val="decimal" w:pos="1000"/>
              </w:tabs>
              <w:rPr>
                <w:b/>
                <w:bCs/>
              </w:rPr>
            </w:pPr>
            <w:r w:rsidRPr="003B7955">
              <w:rPr>
                <w:b/>
                <w:bCs/>
              </w:rPr>
              <w:t>11,412,174</w:t>
            </w:r>
          </w:p>
        </w:tc>
        <w:tc>
          <w:tcPr>
            <w:tcW w:w="181" w:type="dxa"/>
          </w:tcPr>
          <w:p w14:paraId="4ADC4A1B" w14:textId="77777777" w:rsidR="000A5EB9" w:rsidRPr="003B7955" w:rsidRDefault="000A5EB9" w:rsidP="000A5EB9">
            <w:pPr>
              <w:tabs>
                <w:tab w:val="decimal" w:pos="1000"/>
              </w:tabs>
              <w:rPr>
                <w:b/>
                <w:bCs/>
              </w:rPr>
            </w:pPr>
          </w:p>
        </w:tc>
        <w:tc>
          <w:tcPr>
            <w:tcW w:w="1148" w:type="dxa"/>
            <w:tcBorders>
              <w:top w:val="single" w:sz="4" w:space="0" w:color="auto"/>
              <w:bottom w:val="single" w:sz="4" w:space="0" w:color="auto"/>
            </w:tcBorders>
          </w:tcPr>
          <w:p w14:paraId="0013DD02" w14:textId="562814DF" w:rsidR="000A5EB9" w:rsidRPr="003B7955" w:rsidRDefault="000A5EB9" w:rsidP="003B7955">
            <w:pPr>
              <w:tabs>
                <w:tab w:val="decimal" w:pos="877"/>
              </w:tabs>
              <w:rPr>
                <w:b/>
                <w:bCs/>
              </w:rPr>
            </w:pPr>
            <w:r w:rsidRPr="003B7955">
              <w:rPr>
                <w:b/>
                <w:bCs/>
              </w:rPr>
              <w:t>12,267,834</w:t>
            </w:r>
          </w:p>
        </w:tc>
      </w:tr>
      <w:tr w:rsidR="000A5EB9" w:rsidRPr="003B7955" w14:paraId="2D01CE65" w14:textId="77777777" w:rsidTr="00574279">
        <w:trPr>
          <w:cantSplit/>
          <w:trHeight w:val="39"/>
        </w:trPr>
        <w:tc>
          <w:tcPr>
            <w:tcW w:w="3462" w:type="dxa"/>
          </w:tcPr>
          <w:p w14:paraId="76FFBF0C" w14:textId="77777777" w:rsidR="000A5EB9" w:rsidRPr="003B7955" w:rsidRDefault="000A5EB9" w:rsidP="000A5EB9">
            <w:pPr>
              <w:ind w:left="157" w:hanging="157"/>
            </w:pPr>
          </w:p>
        </w:tc>
        <w:tc>
          <w:tcPr>
            <w:tcW w:w="1288" w:type="dxa"/>
            <w:shd w:val="clear" w:color="auto" w:fill="auto"/>
            <w:vAlign w:val="bottom"/>
          </w:tcPr>
          <w:p w14:paraId="4C512949" w14:textId="77777777" w:rsidR="000A5EB9" w:rsidRPr="003B7955" w:rsidRDefault="000A5EB9" w:rsidP="000A5EB9">
            <w:pPr>
              <w:tabs>
                <w:tab w:val="decimal" w:pos="1000"/>
              </w:tabs>
            </w:pPr>
          </w:p>
        </w:tc>
        <w:tc>
          <w:tcPr>
            <w:tcW w:w="195" w:type="dxa"/>
            <w:tcBorders>
              <w:left w:val="nil"/>
            </w:tcBorders>
            <w:vAlign w:val="bottom"/>
          </w:tcPr>
          <w:p w14:paraId="60A9BBF2" w14:textId="77777777" w:rsidR="000A5EB9" w:rsidRPr="003B7955" w:rsidRDefault="000A5EB9" w:rsidP="000A5EB9">
            <w:pPr>
              <w:tabs>
                <w:tab w:val="decimal" w:pos="1000"/>
              </w:tabs>
              <w:rPr>
                <w:rFonts w:eastAsia="Arial Unicode MS"/>
              </w:rPr>
            </w:pPr>
          </w:p>
        </w:tc>
        <w:tc>
          <w:tcPr>
            <w:tcW w:w="1296" w:type="dxa"/>
            <w:vAlign w:val="bottom"/>
          </w:tcPr>
          <w:p w14:paraId="6A9C185D" w14:textId="77777777" w:rsidR="000A5EB9" w:rsidRPr="003B7955" w:rsidRDefault="000A5EB9" w:rsidP="000A5EB9">
            <w:pPr>
              <w:tabs>
                <w:tab w:val="decimal" w:pos="1050"/>
              </w:tabs>
            </w:pPr>
          </w:p>
        </w:tc>
        <w:tc>
          <w:tcPr>
            <w:tcW w:w="195" w:type="dxa"/>
            <w:vAlign w:val="bottom"/>
          </w:tcPr>
          <w:p w14:paraId="015FA5BE" w14:textId="77777777" w:rsidR="000A5EB9" w:rsidRPr="003B7955" w:rsidRDefault="000A5EB9" w:rsidP="000A5EB9">
            <w:pPr>
              <w:tabs>
                <w:tab w:val="decimal" w:pos="1000"/>
              </w:tabs>
            </w:pPr>
          </w:p>
        </w:tc>
        <w:tc>
          <w:tcPr>
            <w:tcW w:w="1291" w:type="dxa"/>
            <w:vAlign w:val="bottom"/>
          </w:tcPr>
          <w:p w14:paraId="4D662A76" w14:textId="77777777" w:rsidR="000A5EB9" w:rsidRPr="003B7955" w:rsidRDefault="000A5EB9" w:rsidP="000A5EB9">
            <w:pPr>
              <w:tabs>
                <w:tab w:val="decimal" w:pos="1000"/>
              </w:tabs>
            </w:pPr>
          </w:p>
        </w:tc>
        <w:tc>
          <w:tcPr>
            <w:tcW w:w="181" w:type="dxa"/>
            <w:vAlign w:val="bottom"/>
          </w:tcPr>
          <w:p w14:paraId="6377D2CC" w14:textId="77777777" w:rsidR="000A5EB9" w:rsidRPr="003B7955" w:rsidRDefault="000A5EB9" w:rsidP="000A5EB9">
            <w:pPr>
              <w:tabs>
                <w:tab w:val="decimal" w:pos="1000"/>
              </w:tabs>
            </w:pPr>
          </w:p>
        </w:tc>
        <w:tc>
          <w:tcPr>
            <w:tcW w:w="1148" w:type="dxa"/>
            <w:shd w:val="clear" w:color="auto" w:fill="auto"/>
            <w:vAlign w:val="bottom"/>
          </w:tcPr>
          <w:p w14:paraId="06DED0ED" w14:textId="77777777" w:rsidR="000A5EB9" w:rsidRPr="003B7955" w:rsidRDefault="000A5EB9" w:rsidP="000A5EB9">
            <w:pPr>
              <w:tabs>
                <w:tab w:val="decimal" w:pos="1000"/>
              </w:tabs>
            </w:pPr>
          </w:p>
        </w:tc>
      </w:tr>
      <w:tr w:rsidR="000A5EB9" w:rsidRPr="003B7955" w14:paraId="412DA207" w14:textId="77777777" w:rsidTr="00574279">
        <w:trPr>
          <w:cantSplit/>
          <w:trHeight w:val="39"/>
        </w:trPr>
        <w:tc>
          <w:tcPr>
            <w:tcW w:w="3462" w:type="dxa"/>
          </w:tcPr>
          <w:p w14:paraId="3957B84E" w14:textId="77777777" w:rsidR="000A5EB9" w:rsidRPr="003B7955" w:rsidRDefault="000A5EB9" w:rsidP="000A5EB9">
            <w:pPr>
              <w:ind w:left="157" w:hanging="157"/>
            </w:pPr>
          </w:p>
        </w:tc>
        <w:tc>
          <w:tcPr>
            <w:tcW w:w="1288" w:type="dxa"/>
            <w:shd w:val="clear" w:color="auto" w:fill="auto"/>
            <w:vAlign w:val="bottom"/>
          </w:tcPr>
          <w:p w14:paraId="75466A57" w14:textId="77777777" w:rsidR="000A5EB9" w:rsidRPr="003B7955" w:rsidRDefault="000A5EB9" w:rsidP="000A5EB9">
            <w:pPr>
              <w:tabs>
                <w:tab w:val="decimal" w:pos="1000"/>
              </w:tabs>
            </w:pPr>
          </w:p>
        </w:tc>
        <w:tc>
          <w:tcPr>
            <w:tcW w:w="195" w:type="dxa"/>
            <w:tcBorders>
              <w:left w:val="nil"/>
            </w:tcBorders>
            <w:vAlign w:val="bottom"/>
          </w:tcPr>
          <w:p w14:paraId="296A7BED" w14:textId="77777777" w:rsidR="000A5EB9" w:rsidRPr="003B7955" w:rsidRDefault="000A5EB9" w:rsidP="000A5EB9">
            <w:pPr>
              <w:tabs>
                <w:tab w:val="decimal" w:pos="1000"/>
              </w:tabs>
              <w:rPr>
                <w:rFonts w:eastAsia="Arial Unicode MS"/>
              </w:rPr>
            </w:pPr>
          </w:p>
        </w:tc>
        <w:tc>
          <w:tcPr>
            <w:tcW w:w="1296" w:type="dxa"/>
            <w:vAlign w:val="bottom"/>
          </w:tcPr>
          <w:p w14:paraId="7520F15C" w14:textId="77777777" w:rsidR="000A5EB9" w:rsidRPr="003B7955" w:rsidRDefault="000A5EB9" w:rsidP="000A5EB9">
            <w:pPr>
              <w:tabs>
                <w:tab w:val="decimal" w:pos="1050"/>
              </w:tabs>
            </w:pPr>
          </w:p>
        </w:tc>
        <w:tc>
          <w:tcPr>
            <w:tcW w:w="195" w:type="dxa"/>
            <w:vAlign w:val="bottom"/>
          </w:tcPr>
          <w:p w14:paraId="0BD85474" w14:textId="77777777" w:rsidR="000A5EB9" w:rsidRPr="003B7955" w:rsidRDefault="000A5EB9" w:rsidP="000A5EB9">
            <w:pPr>
              <w:tabs>
                <w:tab w:val="decimal" w:pos="1000"/>
              </w:tabs>
            </w:pPr>
          </w:p>
        </w:tc>
        <w:tc>
          <w:tcPr>
            <w:tcW w:w="1291" w:type="dxa"/>
            <w:vAlign w:val="bottom"/>
          </w:tcPr>
          <w:p w14:paraId="052CADB3" w14:textId="77777777" w:rsidR="000A5EB9" w:rsidRPr="003B7955" w:rsidRDefault="000A5EB9" w:rsidP="000A5EB9">
            <w:pPr>
              <w:tabs>
                <w:tab w:val="decimal" w:pos="1000"/>
              </w:tabs>
            </w:pPr>
          </w:p>
        </w:tc>
        <w:tc>
          <w:tcPr>
            <w:tcW w:w="181" w:type="dxa"/>
            <w:vAlign w:val="bottom"/>
          </w:tcPr>
          <w:p w14:paraId="1E10716A" w14:textId="77777777" w:rsidR="000A5EB9" w:rsidRPr="003B7955" w:rsidRDefault="000A5EB9" w:rsidP="000A5EB9">
            <w:pPr>
              <w:tabs>
                <w:tab w:val="decimal" w:pos="1000"/>
              </w:tabs>
            </w:pPr>
          </w:p>
        </w:tc>
        <w:tc>
          <w:tcPr>
            <w:tcW w:w="1148" w:type="dxa"/>
            <w:shd w:val="clear" w:color="auto" w:fill="auto"/>
            <w:vAlign w:val="bottom"/>
          </w:tcPr>
          <w:p w14:paraId="77DBAAA0" w14:textId="77777777" w:rsidR="000A5EB9" w:rsidRPr="003B7955" w:rsidRDefault="000A5EB9" w:rsidP="000A5EB9">
            <w:pPr>
              <w:tabs>
                <w:tab w:val="decimal" w:pos="1000"/>
              </w:tabs>
            </w:pPr>
          </w:p>
        </w:tc>
      </w:tr>
      <w:tr w:rsidR="00933A8C" w:rsidRPr="003B7955" w14:paraId="2F1FBA2E" w14:textId="77777777" w:rsidTr="00574279">
        <w:trPr>
          <w:cantSplit/>
          <w:trHeight w:val="39"/>
        </w:trPr>
        <w:tc>
          <w:tcPr>
            <w:tcW w:w="3462" w:type="dxa"/>
          </w:tcPr>
          <w:p w14:paraId="7A2309D9" w14:textId="77777777" w:rsidR="00933A8C" w:rsidRPr="003B7955" w:rsidRDefault="00933A8C" w:rsidP="000A5EB9">
            <w:pPr>
              <w:ind w:left="157" w:hanging="157"/>
            </w:pPr>
          </w:p>
        </w:tc>
        <w:tc>
          <w:tcPr>
            <w:tcW w:w="1288" w:type="dxa"/>
            <w:shd w:val="clear" w:color="auto" w:fill="auto"/>
            <w:vAlign w:val="bottom"/>
          </w:tcPr>
          <w:p w14:paraId="2D3DCE28" w14:textId="77777777" w:rsidR="00933A8C" w:rsidRPr="003B7955" w:rsidRDefault="00933A8C" w:rsidP="000A5EB9">
            <w:pPr>
              <w:tabs>
                <w:tab w:val="decimal" w:pos="1000"/>
              </w:tabs>
            </w:pPr>
          </w:p>
        </w:tc>
        <w:tc>
          <w:tcPr>
            <w:tcW w:w="195" w:type="dxa"/>
            <w:tcBorders>
              <w:left w:val="nil"/>
            </w:tcBorders>
            <w:vAlign w:val="bottom"/>
          </w:tcPr>
          <w:p w14:paraId="371AA5FB" w14:textId="77777777" w:rsidR="00933A8C" w:rsidRPr="003B7955" w:rsidRDefault="00933A8C" w:rsidP="000A5EB9">
            <w:pPr>
              <w:tabs>
                <w:tab w:val="decimal" w:pos="1000"/>
              </w:tabs>
              <w:rPr>
                <w:rFonts w:eastAsia="Arial Unicode MS"/>
              </w:rPr>
            </w:pPr>
          </w:p>
        </w:tc>
        <w:tc>
          <w:tcPr>
            <w:tcW w:w="1296" w:type="dxa"/>
            <w:vAlign w:val="bottom"/>
          </w:tcPr>
          <w:p w14:paraId="145E52AC" w14:textId="77777777" w:rsidR="00933A8C" w:rsidRPr="003B7955" w:rsidRDefault="00933A8C" w:rsidP="000A5EB9">
            <w:pPr>
              <w:tabs>
                <w:tab w:val="decimal" w:pos="1050"/>
              </w:tabs>
            </w:pPr>
          </w:p>
        </w:tc>
        <w:tc>
          <w:tcPr>
            <w:tcW w:w="195" w:type="dxa"/>
            <w:vAlign w:val="bottom"/>
          </w:tcPr>
          <w:p w14:paraId="019644B7" w14:textId="77777777" w:rsidR="00933A8C" w:rsidRPr="003B7955" w:rsidRDefault="00933A8C" w:rsidP="000A5EB9">
            <w:pPr>
              <w:tabs>
                <w:tab w:val="decimal" w:pos="1000"/>
              </w:tabs>
            </w:pPr>
          </w:p>
        </w:tc>
        <w:tc>
          <w:tcPr>
            <w:tcW w:w="1291" w:type="dxa"/>
            <w:vAlign w:val="bottom"/>
          </w:tcPr>
          <w:p w14:paraId="7CD6C4BE" w14:textId="77777777" w:rsidR="00933A8C" w:rsidRPr="003B7955" w:rsidRDefault="00933A8C" w:rsidP="000A5EB9">
            <w:pPr>
              <w:tabs>
                <w:tab w:val="decimal" w:pos="1000"/>
              </w:tabs>
            </w:pPr>
          </w:p>
        </w:tc>
        <w:tc>
          <w:tcPr>
            <w:tcW w:w="181" w:type="dxa"/>
            <w:vAlign w:val="bottom"/>
          </w:tcPr>
          <w:p w14:paraId="5646A9EE" w14:textId="77777777" w:rsidR="00933A8C" w:rsidRPr="003B7955" w:rsidRDefault="00933A8C" w:rsidP="000A5EB9">
            <w:pPr>
              <w:tabs>
                <w:tab w:val="decimal" w:pos="1000"/>
              </w:tabs>
            </w:pPr>
          </w:p>
        </w:tc>
        <w:tc>
          <w:tcPr>
            <w:tcW w:w="1148" w:type="dxa"/>
            <w:shd w:val="clear" w:color="auto" w:fill="auto"/>
            <w:vAlign w:val="bottom"/>
          </w:tcPr>
          <w:p w14:paraId="6FF1ED0B" w14:textId="77777777" w:rsidR="00933A8C" w:rsidRPr="003B7955" w:rsidRDefault="00933A8C" w:rsidP="000A5EB9">
            <w:pPr>
              <w:tabs>
                <w:tab w:val="decimal" w:pos="1000"/>
              </w:tabs>
            </w:pPr>
          </w:p>
        </w:tc>
      </w:tr>
      <w:tr w:rsidR="003B7955" w:rsidRPr="003B7955" w14:paraId="2C3E14E6" w14:textId="77777777" w:rsidTr="00574279">
        <w:trPr>
          <w:cantSplit/>
          <w:trHeight w:val="39"/>
        </w:trPr>
        <w:tc>
          <w:tcPr>
            <w:tcW w:w="3462" w:type="dxa"/>
          </w:tcPr>
          <w:p w14:paraId="79E65EFA" w14:textId="77777777" w:rsidR="003B7955" w:rsidRPr="003B7955" w:rsidRDefault="003B7955" w:rsidP="000A5EB9">
            <w:pPr>
              <w:ind w:left="157" w:hanging="157"/>
            </w:pPr>
          </w:p>
        </w:tc>
        <w:tc>
          <w:tcPr>
            <w:tcW w:w="1288" w:type="dxa"/>
            <w:shd w:val="clear" w:color="auto" w:fill="auto"/>
            <w:vAlign w:val="bottom"/>
          </w:tcPr>
          <w:p w14:paraId="15D6948F" w14:textId="77777777" w:rsidR="003B7955" w:rsidRPr="003B7955" w:rsidRDefault="003B7955" w:rsidP="000A5EB9">
            <w:pPr>
              <w:tabs>
                <w:tab w:val="decimal" w:pos="1000"/>
              </w:tabs>
            </w:pPr>
          </w:p>
        </w:tc>
        <w:tc>
          <w:tcPr>
            <w:tcW w:w="195" w:type="dxa"/>
            <w:tcBorders>
              <w:left w:val="nil"/>
            </w:tcBorders>
            <w:vAlign w:val="bottom"/>
          </w:tcPr>
          <w:p w14:paraId="640DEF9D" w14:textId="77777777" w:rsidR="003B7955" w:rsidRPr="003B7955" w:rsidRDefault="003B7955" w:rsidP="000A5EB9">
            <w:pPr>
              <w:tabs>
                <w:tab w:val="decimal" w:pos="1000"/>
              </w:tabs>
              <w:rPr>
                <w:rFonts w:eastAsia="Arial Unicode MS"/>
              </w:rPr>
            </w:pPr>
          </w:p>
        </w:tc>
        <w:tc>
          <w:tcPr>
            <w:tcW w:w="1296" w:type="dxa"/>
            <w:vAlign w:val="bottom"/>
          </w:tcPr>
          <w:p w14:paraId="05AE46AF" w14:textId="77777777" w:rsidR="003B7955" w:rsidRPr="003B7955" w:rsidRDefault="003B7955" w:rsidP="000A5EB9">
            <w:pPr>
              <w:tabs>
                <w:tab w:val="decimal" w:pos="1050"/>
              </w:tabs>
            </w:pPr>
          </w:p>
        </w:tc>
        <w:tc>
          <w:tcPr>
            <w:tcW w:w="195" w:type="dxa"/>
            <w:vAlign w:val="bottom"/>
          </w:tcPr>
          <w:p w14:paraId="09DA6997" w14:textId="77777777" w:rsidR="003B7955" w:rsidRPr="003B7955" w:rsidRDefault="003B7955" w:rsidP="000A5EB9">
            <w:pPr>
              <w:tabs>
                <w:tab w:val="decimal" w:pos="1000"/>
              </w:tabs>
            </w:pPr>
          </w:p>
        </w:tc>
        <w:tc>
          <w:tcPr>
            <w:tcW w:w="1291" w:type="dxa"/>
            <w:vAlign w:val="bottom"/>
          </w:tcPr>
          <w:p w14:paraId="1B117A4F" w14:textId="77777777" w:rsidR="003B7955" w:rsidRPr="003B7955" w:rsidRDefault="003B7955" w:rsidP="000A5EB9">
            <w:pPr>
              <w:tabs>
                <w:tab w:val="decimal" w:pos="1000"/>
              </w:tabs>
            </w:pPr>
          </w:p>
        </w:tc>
        <w:tc>
          <w:tcPr>
            <w:tcW w:w="181" w:type="dxa"/>
            <w:vAlign w:val="bottom"/>
          </w:tcPr>
          <w:p w14:paraId="088DE1E0" w14:textId="77777777" w:rsidR="003B7955" w:rsidRPr="003B7955" w:rsidRDefault="003B7955" w:rsidP="000A5EB9">
            <w:pPr>
              <w:tabs>
                <w:tab w:val="decimal" w:pos="1000"/>
              </w:tabs>
            </w:pPr>
          </w:p>
        </w:tc>
        <w:tc>
          <w:tcPr>
            <w:tcW w:w="1148" w:type="dxa"/>
            <w:shd w:val="clear" w:color="auto" w:fill="auto"/>
            <w:vAlign w:val="bottom"/>
          </w:tcPr>
          <w:p w14:paraId="461EF231" w14:textId="77777777" w:rsidR="003B7955" w:rsidRPr="003B7955" w:rsidRDefault="003B7955" w:rsidP="000A5EB9">
            <w:pPr>
              <w:tabs>
                <w:tab w:val="decimal" w:pos="1000"/>
              </w:tabs>
            </w:pPr>
          </w:p>
        </w:tc>
      </w:tr>
      <w:tr w:rsidR="000A5EB9" w:rsidRPr="003B7955" w14:paraId="2C03B2DC" w14:textId="77777777" w:rsidTr="00574279">
        <w:trPr>
          <w:cantSplit/>
          <w:trHeight w:val="39"/>
        </w:trPr>
        <w:tc>
          <w:tcPr>
            <w:tcW w:w="3462" w:type="dxa"/>
          </w:tcPr>
          <w:p w14:paraId="40F7CD97" w14:textId="77777777" w:rsidR="000A5EB9" w:rsidRPr="003B7955" w:rsidRDefault="000A5EB9" w:rsidP="000A5EB9">
            <w:pPr>
              <w:ind w:left="157" w:hanging="157"/>
              <w:rPr>
                <w:b/>
                <w:bCs/>
                <w:i/>
                <w:iCs/>
              </w:rPr>
            </w:pPr>
            <w:r w:rsidRPr="003B7955">
              <w:rPr>
                <w:b/>
                <w:bCs/>
                <w:i/>
                <w:iCs/>
              </w:rPr>
              <w:t>Equity</w:t>
            </w:r>
          </w:p>
        </w:tc>
        <w:tc>
          <w:tcPr>
            <w:tcW w:w="1288" w:type="dxa"/>
            <w:shd w:val="clear" w:color="auto" w:fill="auto"/>
            <w:vAlign w:val="bottom"/>
          </w:tcPr>
          <w:p w14:paraId="7D96FBA2" w14:textId="77777777" w:rsidR="000A5EB9" w:rsidRPr="003B7955" w:rsidRDefault="000A5EB9" w:rsidP="000A5EB9">
            <w:pPr>
              <w:tabs>
                <w:tab w:val="decimal" w:pos="1000"/>
              </w:tabs>
            </w:pPr>
          </w:p>
        </w:tc>
        <w:tc>
          <w:tcPr>
            <w:tcW w:w="195" w:type="dxa"/>
            <w:tcBorders>
              <w:left w:val="nil"/>
            </w:tcBorders>
            <w:vAlign w:val="bottom"/>
          </w:tcPr>
          <w:p w14:paraId="244077A1" w14:textId="77777777" w:rsidR="000A5EB9" w:rsidRPr="003B7955" w:rsidRDefault="000A5EB9" w:rsidP="000A5EB9">
            <w:pPr>
              <w:tabs>
                <w:tab w:val="decimal" w:pos="1000"/>
              </w:tabs>
              <w:rPr>
                <w:rFonts w:eastAsia="Arial Unicode MS"/>
              </w:rPr>
            </w:pPr>
          </w:p>
        </w:tc>
        <w:tc>
          <w:tcPr>
            <w:tcW w:w="1296" w:type="dxa"/>
            <w:vAlign w:val="bottom"/>
          </w:tcPr>
          <w:p w14:paraId="583A260A" w14:textId="77777777" w:rsidR="000A5EB9" w:rsidRPr="003B7955" w:rsidRDefault="000A5EB9" w:rsidP="000A5EB9">
            <w:pPr>
              <w:tabs>
                <w:tab w:val="decimal" w:pos="1050"/>
              </w:tabs>
            </w:pPr>
          </w:p>
        </w:tc>
        <w:tc>
          <w:tcPr>
            <w:tcW w:w="195" w:type="dxa"/>
            <w:vAlign w:val="bottom"/>
          </w:tcPr>
          <w:p w14:paraId="49D24392" w14:textId="77777777" w:rsidR="000A5EB9" w:rsidRPr="003B7955" w:rsidRDefault="000A5EB9" w:rsidP="000A5EB9">
            <w:pPr>
              <w:tabs>
                <w:tab w:val="decimal" w:pos="1000"/>
              </w:tabs>
            </w:pPr>
          </w:p>
        </w:tc>
        <w:tc>
          <w:tcPr>
            <w:tcW w:w="1291" w:type="dxa"/>
            <w:vAlign w:val="bottom"/>
          </w:tcPr>
          <w:p w14:paraId="22770E22" w14:textId="77777777" w:rsidR="000A5EB9" w:rsidRPr="003B7955" w:rsidRDefault="000A5EB9" w:rsidP="000A5EB9">
            <w:pPr>
              <w:tabs>
                <w:tab w:val="decimal" w:pos="1000"/>
              </w:tabs>
            </w:pPr>
          </w:p>
        </w:tc>
        <w:tc>
          <w:tcPr>
            <w:tcW w:w="181" w:type="dxa"/>
            <w:vAlign w:val="bottom"/>
          </w:tcPr>
          <w:p w14:paraId="4C65FCE0" w14:textId="77777777" w:rsidR="000A5EB9" w:rsidRPr="003B7955" w:rsidRDefault="000A5EB9" w:rsidP="000A5EB9">
            <w:pPr>
              <w:tabs>
                <w:tab w:val="decimal" w:pos="1000"/>
              </w:tabs>
            </w:pPr>
          </w:p>
        </w:tc>
        <w:tc>
          <w:tcPr>
            <w:tcW w:w="1148" w:type="dxa"/>
            <w:shd w:val="clear" w:color="auto" w:fill="auto"/>
            <w:vAlign w:val="bottom"/>
          </w:tcPr>
          <w:p w14:paraId="7FA304FF" w14:textId="77777777" w:rsidR="000A5EB9" w:rsidRPr="003B7955" w:rsidRDefault="000A5EB9" w:rsidP="000A5EB9">
            <w:pPr>
              <w:tabs>
                <w:tab w:val="decimal" w:pos="1000"/>
              </w:tabs>
            </w:pPr>
          </w:p>
        </w:tc>
      </w:tr>
      <w:tr w:rsidR="000A5EB9" w:rsidRPr="003B7955" w14:paraId="5E6DAA1F" w14:textId="77777777" w:rsidTr="00574279">
        <w:trPr>
          <w:cantSplit/>
          <w:trHeight w:val="39"/>
        </w:trPr>
        <w:tc>
          <w:tcPr>
            <w:tcW w:w="3462" w:type="dxa"/>
          </w:tcPr>
          <w:p w14:paraId="24F15E17" w14:textId="77777777" w:rsidR="000A5EB9" w:rsidRPr="003B7955" w:rsidRDefault="000A5EB9" w:rsidP="000A5EB9">
            <w:pPr>
              <w:ind w:left="157" w:hanging="157"/>
            </w:pPr>
            <w:r w:rsidRPr="003B7955">
              <w:t>Share capital:</w:t>
            </w:r>
          </w:p>
        </w:tc>
        <w:tc>
          <w:tcPr>
            <w:tcW w:w="1288" w:type="dxa"/>
            <w:shd w:val="clear" w:color="auto" w:fill="auto"/>
            <w:vAlign w:val="bottom"/>
          </w:tcPr>
          <w:p w14:paraId="5AB36CB9" w14:textId="77777777" w:rsidR="000A5EB9" w:rsidRPr="003B7955" w:rsidRDefault="000A5EB9" w:rsidP="000A5EB9">
            <w:pPr>
              <w:tabs>
                <w:tab w:val="decimal" w:pos="1000"/>
              </w:tabs>
            </w:pPr>
          </w:p>
        </w:tc>
        <w:tc>
          <w:tcPr>
            <w:tcW w:w="195" w:type="dxa"/>
            <w:tcBorders>
              <w:left w:val="nil"/>
            </w:tcBorders>
            <w:vAlign w:val="bottom"/>
          </w:tcPr>
          <w:p w14:paraId="305EE347" w14:textId="77777777" w:rsidR="000A5EB9" w:rsidRPr="003B7955" w:rsidRDefault="000A5EB9" w:rsidP="000A5EB9">
            <w:pPr>
              <w:tabs>
                <w:tab w:val="decimal" w:pos="1000"/>
              </w:tabs>
              <w:rPr>
                <w:rFonts w:eastAsia="Arial Unicode MS"/>
              </w:rPr>
            </w:pPr>
          </w:p>
        </w:tc>
        <w:tc>
          <w:tcPr>
            <w:tcW w:w="1296" w:type="dxa"/>
            <w:vAlign w:val="bottom"/>
          </w:tcPr>
          <w:p w14:paraId="4341EE1D" w14:textId="77777777" w:rsidR="000A5EB9" w:rsidRPr="003B7955" w:rsidRDefault="000A5EB9" w:rsidP="000A5EB9">
            <w:pPr>
              <w:tabs>
                <w:tab w:val="decimal" w:pos="1050"/>
              </w:tabs>
            </w:pPr>
          </w:p>
        </w:tc>
        <w:tc>
          <w:tcPr>
            <w:tcW w:w="195" w:type="dxa"/>
            <w:vAlign w:val="bottom"/>
          </w:tcPr>
          <w:p w14:paraId="5358A7C6" w14:textId="77777777" w:rsidR="000A5EB9" w:rsidRPr="003B7955" w:rsidRDefault="000A5EB9" w:rsidP="000A5EB9">
            <w:pPr>
              <w:tabs>
                <w:tab w:val="decimal" w:pos="1000"/>
              </w:tabs>
            </w:pPr>
          </w:p>
        </w:tc>
        <w:tc>
          <w:tcPr>
            <w:tcW w:w="1291" w:type="dxa"/>
            <w:vAlign w:val="bottom"/>
          </w:tcPr>
          <w:p w14:paraId="0B293D96" w14:textId="77777777" w:rsidR="000A5EB9" w:rsidRPr="003B7955" w:rsidRDefault="000A5EB9" w:rsidP="000A5EB9">
            <w:pPr>
              <w:tabs>
                <w:tab w:val="decimal" w:pos="1000"/>
              </w:tabs>
            </w:pPr>
          </w:p>
        </w:tc>
        <w:tc>
          <w:tcPr>
            <w:tcW w:w="181" w:type="dxa"/>
            <w:vAlign w:val="bottom"/>
          </w:tcPr>
          <w:p w14:paraId="482C5120" w14:textId="77777777" w:rsidR="000A5EB9" w:rsidRPr="003B7955" w:rsidRDefault="000A5EB9" w:rsidP="000A5EB9">
            <w:pPr>
              <w:tabs>
                <w:tab w:val="decimal" w:pos="1000"/>
              </w:tabs>
            </w:pPr>
          </w:p>
        </w:tc>
        <w:tc>
          <w:tcPr>
            <w:tcW w:w="1148" w:type="dxa"/>
            <w:shd w:val="clear" w:color="auto" w:fill="auto"/>
            <w:vAlign w:val="bottom"/>
          </w:tcPr>
          <w:p w14:paraId="673103DA" w14:textId="77777777" w:rsidR="000A5EB9" w:rsidRPr="003B7955" w:rsidRDefault="000A5EB9" w:rsidP="000A5EB9">
            <w:pPr>
              <w:tabs>
                <w:tab w:val="decimal" w:pos="1000"/>
              </w:tabs>
            </w:pPr>
          </w:p>
        </w:tc>
      </w:tr>
      <w:tr w:rsidR="000A5EB9" w:rsidRPr="003B7955" w14:paraId="6FD60672" w14:textId="77777777" w:rsidTr="00574279">
        <w:trPr>
          <w:cantSplit/>
          <w:trHeight w:val="39"/>
        </w:trPr>
        <w:tc>
          <w:tcPr>
            <w:tcW w:w="3462" w:type="dxa"/>
          </w:tcPr>
          <w:p w14:paraId="30243EA1" w14:textId="77777777" w:rsidR="000A5EB9" w:rsidRPr="003B7955" w:rsidRDefault="000A5EB9" w:rsidP="000A5EB9">
            <w:pPr>
              <w:ind w:left="157" w:hanging="157"/>
            </w:pPr>
            <w:proofErr w:type="spellStart"/>
            <w:r w:rsidRPr="003B7955">
              <w:t>Authorised</w:t>
            </w:r>
            <w:proofErr w:type="spellEnd"/>
            <w:r w:rsidRPr="003B7955">
              <w:t xml:space="preserve"> share capital</w:t>
            </w:r>
          </w:p>
        </w:tc>
        <w:tc>
          <w:tcPr>
            <w:tcW w:w="1288" w:type="dxa"/>
            <w:tcBorders>
              <w:bottom w:val="double" w:sz="4" w:space="0" w:color="auto"/>
            </w:tcBorders>
            <w:shd w:val="clear" w:color="auto" w:fill="auto"/>
            <w:vAlign w:val="bottom"/>
          </w:tcPr>
          <w:p w14:paraId="79837862" w14:textId="5D46F97E" w:rsidR="000A5EB9" w:rsidRPr="003B7955" w:rsidRDefault="00F8205D" w:rsidP="000A5EB9">
            <w:pPr>
              <w:tabs>
                <w:tab w:val="decimal" w:pos="1000"/>
              </w:tabs>
            </w:pPr>
            <w:r>
              <w:t>1,269,343</w:t>
            </w:r>
          </w:p>
        </w:tc>
        <w:tc>
          <w:tcPr>
            <w:tcW w:w="195" w:type="dxa"/>
            <w:tcBorders>
              <w:left w:val="nil"/>
            </w:tcBorders>
            <w:vAlign w:val="bottom"/>
          </w:tcPr>
          <w:p w14:paraId="43AE35E5" w14:textId="77777777" w:rsidR="000A5EB9" w:rsidRPr="003B7955" w:rsidRDefault="000A5EB9" w:rsidP="000A5EB9">
            <w:pPr>
              <w:tabs>
                <w:tab w:val="decimal" w:pos="1000"/>
              </w:tabs>
              <w:rPr>
                <w:rFonts w:eastAsia="Arial Unicode MS"/>
              </w:rPr>
            </w:pPr>
          </w:p>
        </w:tc>
        <w:tc>
          <w:tcPr>
            <w:tcW w:w="1296" w:type="dxa"/>
            <w:tcBorders>
              <w:bottom w:val="double" w:sz="4" w:space="0" w:color="auto"/>
            </w:tcBorders>
            <w:vAlign w:val="bottom"/>
          </w:tcPr>
          <w:p w14:paraId="0D567A6C" w14:textId="5F6EF754" w:rsidR="000A5EB9" w:rsidRPr="003B7955" w:rsidRDefault="000A5EB9" w:rsidP="000A5EB9">
            <w:pPr>
              <w:tabs>
                <w:tab w:val="decimal" w:pos="1050"/>
              </w:tabs>
            </w:pPr>
            <w:r w:rsidRPr="003B7955">
              <w:t>1,269,343</w:t>
            </w:r>
          </w:p>
        </w:tc>
        <w:tc>
          <w:tcPr>
            <w:tcW w:w="195" w:type="dxa"/>
            <w:vAlign w:val="bottom"/>
          </w:tcPr>
          <w:p w14:paraId="49A327BF" w14:textId="77777777" w:rsidR="000A5EB9" w:rsidRPr="003B7955" w:rsidRDefault="000A5EB9" w:rsidP="000A5EB9">
            <w:pPr>
              <w:tabs>
                <w:tab w:val="decimal" w:pos="1000"/>
              </w:tabs>
            </w:pPr>
          </w:p>
        </w:tc>
        <w:tc>
          <w:tcPr>
            <w:tcW w:w="1291" w:type="dxa"/>
            <w:tcBorders>
              <w:bottom w:val="double" w:sz="4" w:space="0" w:color="auto"/>
            </w:tcBorders>
            <w:vAlign w:val="bottom"/>
          </w:tcPr>
          <w:p w14:paraId="1338B22A" w14:textId="3FAB4BAB" w:rsidR="000A5EB9" w:rsidRPr="003B7955" w:rsidRDefault="00C173F0" w:rsidP="000A5EB9">
            <w:pPr>
              <w:tabs>
                <w:tab w:val="decimal" w:pos="1000"/>
              </w:tabs>
            </w:pPr>
            <w:r w:rsidRPr="003B7955">
              <w:t>1,269,343</w:t>
            </w:r>
          </w:p>
        </w:tc>
        <w:tc>
          <w:tcPr>
            <w:tcW w:w="181" w:type="dxa"/>
            <w:vAlign w:val="bottom"/>
          </w:tcPr>
          <w:p w14:paraId="0117BEB1" w14:textId="77777777" w:rsidR="000A5EB9" w:rsidRPr="003B7955" w:rsidRDefault="000A5EB9" w:rsidP="000A5EB9">
            <w:pPr>
              <w:tabs>
                <w:tab w:val="decimal" w:pos="1000"/>
              </w:tabs>
            </w:pPr>
          </w:p>
        </w:tc>
        <w:tc>
          <w:tcPr>
            <w:tcW w:w="1148" w:type="dxa"/>
            <w:tcBorders>
              <w:bottom w:val="double" w:sz="4" w:space="0" w:color="auto"/>
            </w:tcBorders>
            <w:shd w:val="clear" w:color="auto" w:fill="auto"/>
            <w:vAlign w:val="bottom"/>
          </w:tcPr>
          <w:p w14:paraId="06FB4014" w14:textId="03806BA7" w:rsidR="000A5EB9" w:rsidRPr="003B7955" w:rsidRDefault="000A5EB9" w:rsidP="003B7955">
            <w:pPr>
              <w:tabs>
                <w:tab w:val="decimal" w:pos="877"/>
              </w:tabs>
            </w:pPr>
            <w:r w:rsidRPr="003B7955">
              <w:t>1,269,343</w:t>
            </w:r>
          </w:p>
        </w:tc>
      </w:tr>
      <w:tr w:rsidR="000A5EB9" w:rsidRPr="003B7955" w14:paraId="04990686" w14:textId="77777777" w:rsidTr="00574279">
        <w:trPr>
          <w:cantSplit/>
          <w:trHeight w:val="39"/>
        </w:trPr>
        <w:tc>
          <w:tcPr>
            <w:tcW w:w="3462" w:type="dxa"/>
          </w:tcPr>
          <w:p w14:paraId="00C23E30" w14:textId="77777777" w:rsidR="000A5EB9" w:rsidRPr="003B7955" w:rsidRDefault="000A5EB9" w:rsidP="000A5EB9">
            <w:pPr>
              <w:ind w:left="157" w:hanging="157"/>
              <w:rPr>
                <w:cs/>
              </w:rPr>
            </w:pPr>
            <w:r w:rsidRPr="003B7955">
              <w:t>Issued and paid-up share capital</w:t>
            </w:r>
          </w:p>
        </w:tc>
        <w:tc>
          <w:tcPr>
            <w:tcW w:w="1288" w:type="dxa"/>
            <w:tcBorders>
              <w:top w:val="double" w:sz="4" w:space="0" w:color="auto"/>
            </w:tcBorders>
            <w:shd w:val="clear" w:color="auto" w:fill="auto"/>
            <w:vAlign w:val="bottom"/>
          </w:tcPr>
          <w:p w14:paraId="36D86F8F" w14:textId="22C1F569" w:rsidR="000A5EB9" w:rsidRPr="003B7955" w:rsidRDefault="00F8205D" w:rsidP="000A5EB9">
            <w:pPr>
              <w:tabs>
                <w:tab w:val="decimal" w:pos="1000"/>
              </w:tabs>
            </w:pPr>
            <w:r>
              <w:t>1,269,343</w:t>
            </w:r>
          </w:p>
        </w:tc>
        <w:tc>
          <w:tcPr>
            <w:tcW w:w="195" w:type="dxa"/>
            <w:tcBorders>
              <w:left w:val="nil"/>
            </w:tcBorders>
            <w:vAlign w:val="bottom"/>
          </w:tcPr>
          <w:p w14:paraId="283C9CAA" w14:textId="77777777" w:rsidR="000A5EB9" w:rsidRPr="003B7955" w:rsidRDefault="000A5EB9" w:rsidP="000A5EB9">
            <w:pPr>
              <w:tabs>
                <w:tab w:val="decimal" w:pos="1000"/>
              </w:tabs>
              <w:rPr>
                <w:rFonts w:eastAsia="Arial Unicode MS"/>
              </w:rPr>
            </w:pPr>
          </w:p>
        </w:tc>
        <w:tc>
          <w:tcPr>
            <w:tcW w:w="1296" w:type="dxa"/>
            <w:tcBorders>
              <w:top w:val="double" w:sz="4" w:space="0" w:color="auto"/>
            </w:tcBorders>
            <w:vAlign w:val="bottom"/>
          </w:tcPr>
          <w:p w14:paraId="3852F149" w14:textId="5E1CAC19" w:rsidR="000A5EB9" w:rsidRPr="003B7955" w:rsidRDefault="000A5EB9" w:rsidP="000A5EB9">
            <w:pPr>
              <w:tabs>
                <w:tab w:val="decimal" w:pos="1050"/>
              </w:tabs>
            </w:pPr>
            <w:r w:rsidRPr="003B7955">
              <w:t>1,269,343</w:t>
            </w:r>
          </w:p>
        </w:tc>
        <w:tc>
          <w:tcPr>
            <w:tcW w:w="195" w:type="dxa"/>
            <w:vAlign w:val="bottom"/>
          </w:tcPr>
          <w:p w14:paraId="60FF5AF4" w14:textId="77777777" w:rsidR="000A5EB9" w:rsidRPr="003B7955" w:rsidRDefault="000A5EB9" w:rsidP="000A5EB9">
            <w:pPr>
              <w:tabs>
                <w:tab w:val="decimal" w:pos="1000"/>
              </w:tabs>
            </w:pPr>
          </w:p>
        </w:tc>
        <w:tc>
          <w:tcPr>
            <w:tcW w:w="1291" w:type="dxa"/>
            <w:tcBorders>
              <w:top w:val="double" w:sz="4" w:space="0" w:color="auto"/>
            </w:tcBorders>
            <w:vAlign w:val="bottom"/>
          </w:tcPr>
          <w:p w14:paraId="3F512FE3" w14:textId="5EEF70EB" w:rsidR="000A5EB9" w:rsidRPr="003B7955" w:rsidRDefault="00334439" w:rsidP="000A5EB9">
            <w:pPr>
              <w:tabs>
                <w:tab w:val="decimal" w:pos="1000"/>
              </w:tabs>
            </w:pPr>
            <w:r w:rsidRPr="003B7955">
              <w:t>1,269,343</w:t>
            </w:r>
          </w:p>
        </w:tc>
        <w:tc>
          <w:tcPr>
            <w:tcW w:w="181" w:type="dxa"/>
            <w:vAlign w:val="bottom"/>
          </w:tcPr>
          <w:p w14:paraId="28A6EADD" w14:textId="77777777" w:rsidR="000A5EB9" w:rsidRPr="003B7955" w:rsidRDefault="000A5EB9" w:rsidP="000A5EB9">
            <w:pPr>
              <w:tabs>
                <w:tab w:val="decimal" w:pos="1000"/>
              </w:tabs>
            </w:pPr>
          </w:p>
        </w:tc>
        <w:tc>
          <w:tcPr>
            <w:tcW w:w="1148" w:type="dxa"/>
            <w:tcBorders>
              <w:top w:val="double" w:sz="4" w:space="0" w:color="auto"/>
            </w:tcBorders>
            <w:shd w:val="clear" w:color="auto" w:fill="auto"/>
            <w:vAlign w:val="bottom"/>
          </w:tcPr>
          <w:p w14:paraId="268CDA22" w14:textId="75724F65" w:rsidR="000A5EB9" w:rsidRPr="003B7955" w:rsidRDefault="000A5EB9" w:rsidP="003B7955">
            <w:pPr>
              <w:tabs>
                <w:tab w:val="decimal" w:pos="877"/>
              </w:tabs>
            </w:pPr>
            <w:r w:rsidRPr="003B7955">
              <w:t>1,269,343</w:t>
            </w:r>
          </w:p>
        </w:tc>
      </w:tr>
      <w:tr w:rsidR="000A5EB9" w:rsidRPr="003B7955" w14:paraId="7C9DDCB1" w14:textId="77777777" w:rsidTr="00574279">
        <w:trPr>
          <w:cantSplit/>
          <w:trHeight w:val="39"/>
        </w:trPr>
        <w:tc>
          <w:tcPr>
            <w:tcW w:w="3462" w:type="dxa"/>
          </w:tcPr>
          <w:p w14:paraId="7D9BF0AF" w14:textId="77777777" w:rsidR="000A5EB9" w:rsidRPr="003B7955" w:rsidRDefault="000A5EB9" w:rsidP="000A5EB9">
            <w:pPr>
              <w:ind w:left="157" w:hanging="157"/>
            </w:pPr>
            <w:r w:rsidRPr="003B7955">
              <w:t>Share premium</w:t>
            </w:r>
          </w:p>
        </w:tc>
        <w:tc>
          <w:tcPr>
            <w:tcW w:w="1288" w:type="dxa"/>
            <w:shd w:val="clear" w:color="auto" w:fill="auto"/>
            <w:vAlign w:val="bottom"/>
          </w:tcPr>
          <w:p w14:paraId="626D57A4" w14:textId="07FA2EAB" w:rsidR="000A5EB9" w:rsidRPr="003B7955" w:rsidRDefault="00F8205D" w:rsidP="000A5EB9">
            <w:pPr>
              <w:tabs>
                <w:tab w:val="decimal" w:pos="1000"/>
              </w:tabs>
            </w:pPr>
            <w:r>
              <w:t>371,008</w:t>
            </w:r>
          </w:p>
        </w:tc>
        <w:tc>
          <w:tcPr>
            <w:tcW w:w="195" w:type="dxa"/>
            <w:tcBorders>
              <w:left w:val="nil"/>
            </w:tcBorders>
            <w:vAlign w:val="bottom"/>
          </w:tcPr>
          <w:p w14:paraId="17C82857" w14:textId="77777777" w:rsidR="000A5EB9" w:rsidRPr="003B7955" w:rsidRDefault="000A5EB9" w:rsidP="000A5EB9">
            <w:pPr>
              <w:tabs>
                <w:tab w:val="decimal" w:pos="1000"/>
              </w:tabs>
              <w:rPr>
                <w:rFonts w:eastAsia="Arial Unicode MS"/>
              </w:rPr>
            </w:pPr>
          </w:p>
        </w:tc>
        <w:tc>
          <w:tcPr>
            <w:tcW w:w="1296" w:type="dxa"/>
            <w:vAlign w:val="bottom"/>
          </w:tcPr>
          <w:p w14:paraId="74C04B72" w14:textId="4E03A857" w:rsidR="000A5EB9" w:rsidRPr="003B7955" w:rsidRDefault="000A5EB9" w:rsidP="000A5EB9">
            <w:pPr>
              <w:tabs>
                <w:tab w:val="decimal" w:pos="1050"/>
              </w:tabs>
            </w:pPr>
            <w:r w:rsidRPr="003B7955">
              <w:t>371,008</w:t>
            </w:r>
          </w:p>
        </w:tc>
        <w:tc>
          <w:tcPr>
            <w:tcW w:w="195" w:type="dxa"/>
            <w:vAlign w:val="bottom"/>
          </w:tcPr>
          <w:p w14:paraId="101B5D50" w14:textId="77777777" w:rsidR="000A5EB9" w:rsidRPr="003B7955" w:rsidRDefault="000A5EB9" w:rsidP="000A5EB9">
            <w:pPr>
              <w:tabs>
                <w:tab w:val="decimal" w:pos="1000"/>
              </w:tabs>
            </w:pPr>
          </w:p>
        </w:tc>
        <w:tc>
          <w:tcPr>
            <w:tcW w:w="1291" w:type="dxa"/>
            <w:vAlign w:val="bottom"/>
          </w:tcPr>
          <w:p w14:paraId="04D77426" w14:textId="3E4441A2" w:rsidR="000A5EB9" w:rsidRPr="003B7955" w:rsidRDefault="009E0ECA" w:rsidP="000A5EB9">
            <w:pPr>
              <w:tabs>
                <w:tab w:val="decimal" w:pos="1000"/>
              </w:tabs>
            </w:pPr>
            <w:r w:rsidRPr="003B7955">
              <w:t>371,008</w:t>
            </w:r>
          </w:p>
        </w:tc>
        <w:tc>
          <w:tcPr>
            <w:tcW w:w="181" w:type="dxa"/>
            <w:vAlign w:val="bottom"/>
          </w:tcPr>
          <w:p w14:paraId="588F7E1D" w14:textId="77777777" w:rsidR="000A5EB9" w:rsidRPr="003B7955" w:rsidRDefault="000A5EB9" w:rsidP="000A5EB9">
            <w:pPr>
              <w:tabs>
                <w:tab w:val="decimal" w:pos="1000"/>
              </w:tabs>
            </w:pPr>
          </w:p>
        </w:tc>
        <w:tc>
          <w:tcPr>
            <w:tcW w:w="1148" w:type="dxa"/>
            <w:shd w:val="clear" w:color="auto" w:fill="auto"/>
            <w:vAlign w:val="bottom"/>
          </w:tcPr>
          <w:p w14:paraId="13E6141A" w14:textId="2BFF9587" w:rsidR="000A5EB9" w:rsidRPr="003B7955" w:rsidRDefault="000A5EB9" w:rsidP="003B7955">
            <w:pPr>
              <w:tabs>
                <w:tab w:val="decimal" w:pos="877"/>
              </w:tabs>
            </w:pPr>
            <w:r w:rsidRPr="003B7955">
              <w:t>371,008</w:t>
            </w:r>
          </w:p>
        </w:tc>
      </w:tr>
      <w:tr w:rsidR="000A5EB9" w:rsidRPr="003B7955" w14:paraId="5CFF9B7B" w14:textId="77777777" w:rsidTr="00574279">
        <w:trPr>
          <w:cantSplit/>
          <w:trHeight w:val="39"/>
        </w:trPr>
        <w:tc>
          <w:tcPr>
            <w:tcW w:w="3462" w:type="dxa"/>
          </w:tcPr>
          <w:p w14:paraId="4F287BCB" w14:textId="77777777" w:rsidR="000A5EB9" w:rsidRPr="003B7955" w:rsidRDefault="000A5EB9" w:rsidP="000A5EB9">
            <w:pPr>
              <w:ind w:left="157" w:hanging="157"/>
            </w:pPr>
            <w:r w:rsidRPr="003B7955">
              <w:t>Retained earning</w:t>
            </w:r>
          </w:p>
        </w:tc>
        <w:tc>
          <w:tcPr>
            <w:tcW w:w="1288" w:type="dxa"/>
            <w:shd w:val="clear" w:color="auto" w:fill="auto"/>
            <w:vAlign w:val="bottom"/>
          </w:tcPr>
          <w:p w14:paraId="5F220092" w14:textId="77777777" w:rsidR="000A5EB9" w:rsidRPr="003B7955" w:rsidRDefault="000A5EB9" w:rsidP="000A5EB9">
            <w:pPr>
              <w:tabs>
                <w:tab w:val="decimal" w:pos="1000"/>
              </w:tabs>
            </w:pPr>
          </w:p>
        </w:tc>
        <w:tc>
          <w:tcPr>
            <w:tcW w:w="195" w:type="dxa"/>
            <w:tcBorders>
              <w:left w:val="nil"/>
            </w:tcBorders>
            <w:vAlign w:val="bottom"/>
          </w:tcPr>
          <w:p w14:paraId="367CDB79" w14:textId="77777777" w:rsidR="000A5EB9" w:rsidRPr="003B7955" w:rsidRDefault="000A5EB9" w:rsidP="000A5EB9">
            <w:pPr>
              <w:tabs>
                <w:tab w:val="decimal" w:pos="1000"/>
              </w:tabs>
              <w:rPr>
                <w:rFonts w:eastAsia="Arial Unicode MS"/>
              </w:rPr>
            </w:pPr>
          </w:p>
        </w:tc>
        <w:tc>
          <w:tcPr>
            <w:tcW w:w="1296" w:type="dxa"/>
            <w:vAlign w:val="bottom"/>
          </w:tcPr>
          <w:p w14:paraId="6EFC8327" w14:textId="77777777" w:rsidR="000A5EB9" w:rsidRPr="003B7955" w:rsidRDefault="000A5EB9" w:rsidP="000A5EB9">
            <w:pPr>
              <w:tabs>
                <w:tab w:val="decimal" w:pos="1050"/>
              </w:tabs>
            </w:pPr>
          </w:p>
        </w:tc>
        <w:tc>
          <w:tcPr>
            <w:tcW w:w="195" w:type="dxa"/>
            <w:vAlign w:val="bottom"/>
          </w:tcPr>
          <w:p w14:paraId="684052F8" w14:textId="77777777" w:rsidR="000A5EB9" w:rsidRPr="003B7955" w:rsidRDefault="000A5EB9" w:rsidP="000A5EB9">
            <w:pPr>
              <w:tabs>
                <w:tab w:val="decimal" w:pos="1000"/>
              </w:tabs>
            </w:pPr>
          </w:p>
        </w:tc>
        <w:tc>
          <w:tcPr>
            <w:tcW w:w="1291" w:type="dxa"/>
            <w:vAlign w:val="bottom"/>
          </w:tcPr>
          <w:p w14:paraId="06BBF234" w14:textId="77777777" w:rsidR="000A5EB9" w:rsidRPr="003B7955" w:rsidRDefault="000A5EB9" w:rsidP="000A5EB9">
            <w:pPr>
              <w:tabs>
                <w:tab w:val="decimal" w:pos="1000"/>
              </w:tabs>
            </w:pPr>
          </w:p>
        </w:tc>
        <w:tc>
          <w:tcPr>
            <w:tcW w:w="181" w:type="dxa"/>
            <w:vAlign w:val="bottom"/>
          </w:tcPr>
          <w:p w14:paraId="73475CE6" w14:textId="77777777" w:rsidR="000A5EB9" w:rsidRPr="003B7955" w:rsidRDefault="000A5EB9" w:rsidP="000A5EB9">
            <w:pPr>
              <w:tabs>
                <w:tab w:val="decimal" w:pos="1000"/>
              </w:tabs>
            </w:pPr>
          </w:p>
        </w:tc>
        <w:tc>
          <w:tcPr>
            <w:tcW w:w="1148" w:type="dxa"/>
            <w:shd w:val="clear" w:color="auto" w:fill="auto"/>
            <w:vAlign w:val="bottom"/>
          </w:tcPr>
          <w:p w14:paraId="13C3E39C" w14:textId="77777777" w:rsidR="000A5EB9" w:rsidRPr="003B7955" w:rsidRDefault="000A5EB9" w:rsidP="000A5EB9">
            <w:pPr>
              <w:tabs>
                <w:tab w:val="decimal" w:pos="1000"/>
              </w:tabs>
            </w:pPr>
          </w:p>
        </w:tc>
      </w:tr>
      <w:tr w:rsidR="000A5EB9" w:rsidRPr="003B7955" w14:paraId="3A57B7F2" w14:textId="77777777" w:rsidTr="00574279">
        <w:trPr>
          <w:cantSplit/>
          <w:trHeight w:val="39"/>
        </w:trPr>
        <w:tc>
          <w:tcPr>
            <w:tcW w:w="3462" w:type="dxa"/>
          </w:tcPr>
          <w:p w14:paraId="54FCA648" w14:textId="77777777" w:rsidR="000A5EB9" w:rsidRPr="003B7955" w:rsidRDefault="000A5EB9" w:rsidP="000A5EB9">
            <w:pPr>
              <w:ind w:left="157" w:firstLine="3"/>
            </w:pPr>
            <w:r w:rsidRPr="003B7955">
              <w:t>Appropriated</w:t>
            </w:r>
          </w:p>
        </w:tc>
        <w:tc>
          <w:tcPr>
            <w:tcW w:w="1288" w:type="dxa"/>
            <w:shd w:val="clear" w:color="auto" w:fill="auto"/>
            <w:vAlign w:val="bottom"/>
          </w:tcPr>
          <w:p w14:paraId="7B8407DF" w14:textId="77777777" w:rsidR="000A5EB9" w:rsidRPr="003B7955" w:rsidRDefault="000A5EB9" w:rsidP="000A5EB9">
            <w:pPr>
              <w:tabs>
                <w:tab w:val="decimal" w:pos="1000"/>
              </w:tabs>
            </w:pPr>
          </w:p>
        </w:tc>
        <w:tc>
          <w:tcPr>
            <w:tcW w:w="195" w:type="dxa"/>
            <w:tcBorders>
              <w:left w:val="nil"/>
            </w:tcBorders>
            <w:vAlign w:val="bottom"/>
          </w:tcPr>
          <w:p w14:paraId="132EEF8C" w14:textId="77777777" w:rsidR="000A5EB9" w:rsidRPr="003B7955" w:rsidRDefault="000A5EB9" w:rsidP="000A5EB9">
            <w:pPr>
              <w:tabs>
                <w:tab w:val="decimal" w:pos="1000"/>
              </w:tabs>
              <w:rPr>
                <w:rFonts w:eastAsia="Arial Unicode MS"/>
              </w:rPr>
            </w:pPr>
          </w:p>
        </w:tc>
        <w:tc>
          <w:tcPr>
            <w:tcW w:w="1296" w:type="dxa"/>
            <w:vAlign w:val="bottom"/>
          </w:tcPr>
          <w:p w14:paraId="0AA89951" w14:textId="77777777" w:rsidR="000A5EB9" w:rsidRPr="003B7955" w:rsidRDefault="000A5EB9" w:rsidP="000A5EB9">
            <w:pPr>
              <w:tabs>
                <w:tab w:val="decimal" w:pos="1050"/>
              </w:tabs>
            </w:pPr>
          </w:p>
        </w:tc>
        <w:tc>
          <w:tcPr>
            <w:tcW w:w="195" w:type="dxa"/>
            <w:vAlign w:val="bottom"/>
          </w:tcPr>
          <w:p w14:paraId="010E6889" w14:textId="77777777" w:rsidR="000A5EB9" w:rsidRPr="003B7955" w:rsidRDefault="000A5EB9" w:rsidP="000A5EB9">
            <w:pPr>
              <w:tabs>
                <w:tab w:val="decimal" w:pos="1000"/>
              </w:tabs>
            </w:pPr>
          </w:p>
        </w:tc>
        <w:tc>
          <w:tcPr>
            <w:tcW w:w="1291" w:type="dxa"/>
            <w:vAlign w:val="bottom"/>
          </w:tcPr>
          <w:p w14:paraId="20CCF469" w14:textId="77777777" w:rsidR="000A5EB9" w:rsidRPr="003B7955" w:rsidRDefault="000A5EB9" w:rsidP="000A5EB9">
            <w:pPr>
              <w:tabs>
                <w:tab w:val="decimal" w:pos="1000"/>
              </w:tabs>
            </w:pPr>
          </w:p>
        </w:tc>
        <w:tc>
          <w:tcPr>
            <w:tcW w:w="181" w:type="dxa"/>
            <w:vAlign w:val="bottom"/>
          </w:tcPr>
          <w:p w14:paraId="71C9332A" w14:textId="77777777" w:rsidR="000A5EB9" w:rsidRPr="003B7955" w:rsidRDefault="000A5EB9" w:rsidP="000A5EB9">
            <w:pPr>
              <w:tabs>
                <w:tab w:val="decimal" w:pos="1000"/>
              </w:tabs>
            </w:pPr>
          </w:p>
        </w:tc>
        <w:tc>
          <w:tcPr>
            <w:tcW w:w="1148" w:type="dxa"/>
            <w:shd w:val="clear" w:color="auto" w:fill="auto"/>
            <w:vAlign w:val="bottom"/>
          </w:tcPr>
          <w:p w14:paraId="4EBCC17D" w14:textId="77777777" w:rsidR="000A5EB9" w:rsidRPr="003B7955" w:rsidRDefault="000A5EB9" w:rsidP="000A5EB9">
            <w:pPr>
              <w:tabs>
                <w:tab w:val="decimal" w:pos="1000"/>
              </w:tabs>
            </w:pPr>
          </w:p>
        </w:tc>
      </w:tr>
      <w:tr w:rsidR="000A5EB9" w:rsidRPr="003B7955" w14:paraId="7AC7120E" w14:textId="77777777" w:rsidTr="00574279">
        <w:trPr>
          <w:cantSplit/>
          <w:trHeight w:val="39"/>
        </w:trPr>
        <w:tc>
          <w:tcPr>
            <w:tcW w:w="3462" w:type="dxa"/>
          </w:tcPr>
          <w:p w14:paraId="52388918" w14:textId="77777777" w:rsidR="000A5EB9" w:rsidRPr="003B7955" w:rsidRDefault="000A5EB9" w:rsidP="000A5EB9">
            <w:pPr>
              <w:ind w:left="157" w:firstLine="183"/>
            </w:pPr>
            <w:r w:rsidRPr="003B7955">
              <w:t>Legal reserve</w:t>
            </w:r>
          </w:p>
        </w:tc>
        <w:tc>
          <w:tcPr>
            <w:tcW w:w="1288" w:type="dxa"/>
            <w:shd w:val="clear" w:color="auto" w:fill="auto"/>
            <w:vAlign w:val="bottom"/>
          </w:tcPr>
          <w:p w14:paraId="5DF030D0" w14:textId="14DC92CE" w:rsidR="000A5EB9" w:rsidRPr="003B7955" w:rsidRDefault="00F8205D" w:rsidP="000A5EB9">
            <w:pPr>
              <w:tabs>
                <w:tab w:val="decimal" w:pos="1000"/>
              </w:tabs>
            </w:pPr>
            <w:r>
              <w:t>153,579</w:t>
            </w:r>
          </w:p>
        </w:tc>
        <w:tc>
          <w:tcPr>
            <w:tcW w:w="195" w:type="dxa"/>
            <w:tcBorders>
              <w:left w:val="nil"/>
            </w:tcBorders>
            <w:vAlign w:val="bottom"/>
          </w:tcPr>
          <w:p w14:paraId="628D8642" w14:textId="77777777" w:rsidR="000A5EB9" w:rsidRPr="003B7955" w:rsidRDefault="000A5EB9" w:rsidP="000A5EB9">
            <w:pPr>
              <w:tabs>
                <w:tab w:val="decimal" w:pos="1000"/>
              </w:tabs>
            </w:pPr>
          </w:p>
        </w:tc>
        <w:tc>
          <w:tcPr>
            <w:tcW w:w="1296" w:type="dxa"/>
            <w:vAlign w:val="bottom"/>
          </w:tcPr>
          <w:p w14:paraId="6A6484FD" w14:textId="185D57BC" w:rsidR="000A5EB9" w:rsidRPr="003B7955" w:rsidRDefault="000A5EB9" w:rsidP="000A5EB9">
            <w:pPr>
              <w:tabs>
                <w:tab w:val="decimal" w:pos="1050"/>
              </w:tabs>
            </w:pPr>
            <w:r w:rsidRPr="003B7955">
              <w:t>153,579</w:t>
            </w:r>
          </w:p>
        </w:tc>
        <w:tc>
          <w:tcPr>
            <w:tcW w:w="195" w:type="dxa"/>
            <w:vAlign w:val="bottom"/>
          </w:tcPr>
          <w:p w14:paraId="2D4ED725" w14:textId="77777777" w:rsidR="000A5EB9" w:rsidRPr="003B7955" w:rsidRDefault="000A5EB9" w:rsidP="000A5EB9">
            <w:pPr>
              <w:tabs>
                <w:tab w:val="decimal" w:pos="1000"/>
              </w:tabs>
            </w:pPr>
          </w:p>
        </w:tc>
        <w:tc>
          <w:tcPr>
            <w:tcW w:w="1291" w:type="dxa"/>
            <w:vAlign w:val="bottom"/>
          </w:tcPr>
          <w:p w14:paraId="44A07C3C" w14:textId="7FCBD346" w:rsidR="000A5EB9" w:rsidRPr="003B7955" w:rsidRDefault="007042D9" w:rsidP="000A5EB9">
            <w:pPr>
              <w:tabs>
                <w:tab w:val="decimal" w:pos="1000"/>
              </w:tabs>
            </w:pPr>
            <w:r w:rsidRPr="003B7955">
              <w:t>153,579</w:t>
            </w:r>
          </w:p>
        </w:tc>
        <w:tc>
          <w:tcPr>
            <w:tcW w:w="181" w:type="dxa"/>
            <w:vAlign w:val="bottom"/>
          </w:tcPr>
          <w:p w14:paraId="5BCAE2CF" w14:textId="77777777" w:rsidR="000A5EB9" w:rsidRPr="003B7955" w:rsidRDefault="000A5EB9" w:rsidP="000A5EB9">
            <w:pPr>
              <w:tabs>
                <w:tab w:val="decimal" w:pos="1000"/>
              </w:tabs>
            </w:pPr>
          </w:p>
        </w:tc>
        <w:tc>
          <w:tcPr>
            <w:tcW w:w="1148" w:type="dxa"/>
            <w:shd w:val="clear" w:color="auto" w:fill="auto"/>
            <w:vAlign w:val="bottom"/>
          </w:tcPr>
          <w:p w14:paraId="116C1750" w14:textId="45931F63" w:rsidR="000A5EB9" w:rsidRPr="003B7955" w:rsidRDefault="000A5EB9" w:rsidP="003B7955">
            <w:pPr>
              <w:tabs>
                <w:tab w:val="decimal" w:pos="877"/>
              </w:tabs>
            </w:pPr>
            <w:r w:rsidRPr="003B7955">
              <w:t>153,579</w:t>
            </w:r>
          </w:p>
        </w:tc>
      </w:tr>
      <w:tr w:rsidR="000A5EB9" w:rsidRPr="003B7955" w14:paraId="2B591159" w14:textId="77777777" w:rsidTr="00574279">
        <w:trPr>
          <w:cantSplit/>
          <w:trHeight w:val="39"/>
        </w:trPr>
        <w:tc>
          <w:tcPr>
            <w:tcW w:w="3462" w:type="dxa"/>
          </w:tcPr>
          <w:p w14:paraId="420C938E" w14:textId="77777777" w:rsidR="000A5EB9" w:rsidRPr="003B7955" w:rsidRDefault="000A5EB9" w:rsidP="000A5EB9">
            <w:pPr>
              <w:ind w:left="157" w:firstLine="3"/>
            </w:pPr>
            <w:r w:rsidRPr="003B7955">
              <w:t>Unappropriated</w:t>
            </w:r>
          </w:p>
        </w:tc>
        <w:tc>
          <w:tcPr>
            <w:tcW w:w="1288" w:type="dxa"/>
            <w:shd w:val="clear" w:color="auto" w:fill="auto"/>
            <w:vAlign w:val="bottom"/>
          </w:tcPr>
          <w:p w14:paraId="77857AC9" w14:textId="2BDA5E1C" w:rsidR="000A5EB9" w:rsidRPr="003B7955" w:rsidRDefault="00F8205D" w:rsidP="000A5EB9">
            <w:pPr>
              <w:tabs>
                <w:tab w:val="decimal" w:pos="1000"/>
              </w:tabs>
            </w:pPr>
            <w:r>
              <w:t>12,949,869</w:t>
            </w:r>
          </w:p>
        </w:tc>
        <w:tc>
          <w:tcPr>
            <w:tcW w:w="195" w:type="dxa"/>
            <w:tcBorders>
              <w:left w:val="nil"/>
            </w:tcBorders>
            <w:vAlign w:val="bottom"/>
          </w:tcPr>
          <w:p w14:paraId="56C466CE" w14:textId="77777777" w:rsidR="000A5EB9" w:rsidRPr="003B7955" w:rsidRDefault="000A5EB9" w:rsidP="000A5EB9">
            <w:pPr>
              <w:tabs>
                <w:tab w:val="decimal" w:pos="1000"/>
              </w:tabs>
            </w:pPr>
          </w:p>
        </w:tc>
        <w:tc>
          <w:tcPr>
            <w:tcW w:w="1296" w:type="dxa"/>
            <w:vAlign w:val="bottom"/>
          </w:tcPr>
          <w:p w14:paraId="47A8DB5B" w14:textId="7E038B33" w:rsidR="000A5EB9" w:rsidRPr="003B7955" w:rsidRDefault="000A5EB9" w:rsidP="000A5EB9">
            <w:pPr>
              <w:tabs>
                <w:tab w:val="decimal" w:pos="1050"/>
              </w:tabs>
            </w:pPr>
            <w:r w:rsidRPr="003B7955">
              <w:t>13,073,000</w:t>
            </w:r>
          </w:p>
        </w:tc>
        <w:tc>
          <w:tcPr>
            <w:tcW w:w="195" w:type="dxa"/>
            <w:vAlign w:val="bottom"/>
          </w:tcPr>
          <w:p w14:paraId="33F408D4" w14:textId="77777777" w:rsidR="000A5EB9" w:rsidRPr="003B7955" w:rsidRDefault="000A5EB9" w:rsidP="000A5EB9">
            <w:pPr>
              <w:tabs>
                <w:tab w:val="decimal" w:pos="1000"/>
              </w:tabs>
            </w:pPr>
          </w:p>
        </w:tc>
        <w:tc>
          <w:tcPr>
            <w:tcW w:w="1291" w:type="dxa"/>
            <w:vAlign w:val="bottom"/>
          </w:tcPr>
          <w:p w14:paraId="34036D88" w14:textId="4D0E0D0C" w:rsidR="000A5EB9" w:rsidRPr="003B7955" w:rsidRDefault="00F60D47" w:rsidP="000A5EB9">
            <w:pPr>
              <w:tabs>
                <w:tab w:val="decimal" w:pos="1000"/>
              </w:tabs>
            </w:pPr>
            <w:r w:rsidRPr="003B7955">
              <w:t>12,200,135</w:t>
            </w:r>
          </w:p>
        </w:tc>
        <w:tc>
          <w:tcPr>
            <w:tcW w:w="181" w:type="dxa"/>
            <w:vAlign w:val="bottom"/>
          </w:tcPr>
          <w:p w14:paraId="028DBCF2" w14:textId="77777777" w:rsidR="000A5EB9" w:rsidRPr="003B7955" w:rsidRDefault="000A5EB9" w:rsidP="000A5EB9">
            <w:pPr>
              <w:tabs>
                <w:tab w:val="decimal" w:pos="1000"/>
              </w:tabs>
            </w:pPr>
          </w:p>
        </w:tc>
        <w:tc>
          <w:tcPr>
            <w:tcW w:w="1148" w:type="dxa"/>
            <w:shd w:val="clear" w:color="auto" w:fill="auto"/>
            <w:vAlign w:val="bottom"/>
          </w:tcPr>
          <w:p w14:paraId="12964EC8" w14:textId="70557219" w:rsidR="000A5EB9" w:rsidRPr="003B7955" w:rsidRDefault="000A5EB9" w:rsidP="003B7955">
            <w:pPr>
              <w:tabs>
                <w:tab w:val="decimal" w:pos="877"/>
              </w:tabs>
            </w:pPr>
            <w:r w:rsidRPr="003B7955">
              <w:t>12,084,900</w:t>
            </w:r>
          </w:p>
        </w:tc>
      </w:tr>
      <w:tr w:rsidR="000A5EB9" w:rsidRPr="003B7955" w14:paraId="22221F3D" w14:textId="77777777" w:rsidTr="00574279">
        <w:trPr>
          <w:cantSplit/>
          <w:trHeight w:val="39"/>
        </w:trPr>
        <w:tc>
          <w:tcPr>
            <w:tcW w:w="3462" w:type="dxa"/>
          </w:tcPr>
          <w:p w14:paraId="12FB40C7" w14:textId="77777777" w:rsidR="000A5EB9" w:rsidRPr="003B7955" w:rsidRDefault="000A5EB9" w:rsidP="000A5EB9">
            <w:pPr>
              <w:ind w:left="157" w:hanging="157"/>
            </w:pPr>
            <w:r w:rsidRPr="003B7955">
              <w:t>Other components of equity</w:t>
            </w:r>
          </w:p>
        </w:tc>
        <w:tc>
          <w:tcPr>
            <w:tcW w:w="1288" w:type="dxa"/>
            <w:tcBorders>
              <w:bottom w:val="single" w:sz="4" w:space="0" w:color="auto"/>
            </w:tcBorders>
            <w:shd w:val="clear" w:color="auto" w:fill="auto"/>
            <w:vAlign w:val="bottom"/>
          </w:tcPr>
          <w:p w14:paraId="4BF0C3AC" w14:textId="1A70AEA2" w:rsidR="000A5EB9" w:rsidRPr="003B7955" w:rsidRDefault="00F8205D" w:rsidP="000A5EB9">
            <w:pPr>
              <w:tabs>
                <w:tab w:val="decimal" w:pos="1000"/>
              </w:tabs>
            </w:pPr>
            <w:r>
              <w:t>156,692</w:t>
            </w:r>
          </w:p>
        </w:tc>
        <w:tc>
          <w:tcPr>
            <w:tcW w:w="195" w:type="dxa"/>
            <w:tcBorders>
              <w:left w:val="nil"/>
            </w:tcBorders>
            <w:vAlign w:val="bottom"/>
          </w:tcPr>
          <w:p w14:paraId="6E8F6BDB" w14:textId="77777777" w:rsidR="000A5EB9" w:rsidRPr="003B7955" w:rsidRDefault="000A5EB9" w:rsidP="000A5EB9">
            <w:pPr>
              <w:tabs>
                <w:tab w:val="decimal" w:pos="1000"/>
              </w:tabs>
            </w:pPr>
          </w:p>
        </w:tc>
        <w:tc>
          <w:tcPr>
            <w:tcW w:w="1296" w:type="dxa"/>
            <w:tcBorders>
              <w:bottom w:val="single" w:sz="4" w:space="0" w:color="auto"/>
            </w:tcBorders>
            <w:vAlign w:val="bottom"/>
          </w:tcPr>
          <w:p w14:paraId="0F29B09D" w14:textId="4755F870" w:rsidR="000A5EB9" w:rsidRPr="003B7955" w:rsidRDefault="000A5EB9" w:rsidP="000A5EB9">
            <w:pPr>
              <w:tabs>
                <w:tab w:val="decimal" w:pos="1050"/>
              </w:tabs>
            </w:pPr>
            <w:r w:rsidRPr="003B7955">
              <w:t>116,399</w:t>
            </w:r>
          </w:p>
        </w:tc>
        <w:tc>
          <w:tcPr>
            <w:tcW w:w="195" w:type="dxa"/>
            <w:vAlign w:val="bottom"/>
          </w:tcPr>
          <w:p w14:paraId="4D693AD8" w14:textId="77777777" w:rsidR="000A5EB9" w:rsidRPr="003B7955" w:rsidRDefault="000A5EB9" w:rsidP="000A5EB9">
            <w:pPr>
              <w:tabs>
                <w:tab w:val="decimal" w:pos="1000"/>
              </w:tabs>
            </w:pPr>
          </w:p>
        </w:tc>
        <w:tc>
          <w:tcPr>
            <w:tcW w:w="1291" w:type="dxa"/>
            <w:tcBorders>
              <w:bottom w:val="single" w:sz="4" w:space="0" w:color="auto"/>
            </w:tcBorders>
            <w:vAlign w:val="bottom"/>
          </w:tcPr>
          <w:p w14:paraId="59035911" w14:textId="59735E08" w:rsidR="000A5EB9" w:rsidRPr="003B7955" w:rsidRDefault="00F60D47" w:rsidP="00F60D47">
            <w:pPr>
              <w:tabs>
                <w:tab w:val="decimal" w:pos="724"/>
              </w:tabs>
            </w:pPr>
            <w:r w:rsidRPr="003B7955">
              <w:t>-</w:t>
            </w:r>
          </w:p>
        </w:tc>
        <w:tc>
          <w:tcPr>
            <w:tcW w:w="181" w:type="dxa"/>
            <w:vAlign w:val="bottom"/>
          </w:tcPr>
          <w:p w14:paraId="707CD0E4" w14:textId="77777777" w:rsidR="000A5EB9" w:rsidRPr="003B7955" w:rsidRDefault="000A5EB9" w:rsidP="000A5EB9">
            <w:pPr>
              <w:tabs>
                <w:tab w:val="decimal" w:pos="1000"/>
              </w:tabs>
            </w:pPr>
          </w:p>
        </w:tc>
        <w:tc>
          <w:tcPr>
            <w:tcW w:w="1148" w:type="dxa"/>
            <w:tcBorders>
              <w:bottom w:val="single" w:sz="4" w:space="0" w:color="auto"/>
            </w:tcBorders>
            <w:shd w:val="clear" w:color="auto" w:fill="auto"/>
            <w:vAlign w:val="bottom"/>
          </w:tcPr>
          <w:p w14:paraId="7F66B45C" w14:textId="42D046F4" w:rsidR="000A5EB9" w:rsidRPr="003B7955" w:rsidRDefault="000A5EB9" w:rsidP="003B7955">
            <w:pPr>
              <w:tabs>
                <w:tab w:val="decimal" w:pos="607"/>
              </w:tabs>
              <w:ind w:right="-339"/>
            </w:pPr>
            <w:r w:rsidRPr="003B7955">
              <w:t>-</w:t>
            </w:r>
          </w:p>
        </w:tc>
      </w:tr>
      <w:tr w:rsidR="000A5EB9" w:rsidRPr="003B7955" w14:paraId="7C731A5A" w14:textId="77777777" w:rsidTr="00574279">
        <w:trPr>
          <w:cantSplit/>
          <w:trHeight w:val="39"/>
        </w:trPr>
        <w:tc>
          <w:tcPr>
            <w:tcW w:w="3462" w:type="dxa"/>
          </w:tcPr>
          <w:p w14:paraId="12153DB5" w14:textId="77777777" w:rsidR="000A5EB9" w:rsidRPr="003B7955" w:rsidRDefault="000A5EB9" w:rsidP="000A5EB9">
            <w:pPr>
              <w:ind w:left="157" w:hanging="157"/>
              <w:rPr>
                <w:b/>
                <w:bCs/>
              </w:rPr>
            </w:pPr>
            <w:r w:rsidRPr="003B7955">
              <w:rPr>
                <w:b/>
                <w:bCs/>
              </w:rPr>
              <w:t xml:space="preserve">Equity attributable to owners of the </w:t>
            </w:r>
            <w:r w:rsidRPr="003B7955">
              <w:rPr>
                <w:b/>
                <w:bCs/>
              </w:rPr>
              <w:br/>
              <w:t>parent</w:t>
            </w:r>
          </w:p>
        </w:tc>
        <w:tc>
          <w:tcPr>
            <w:tcW w:w="1288" w:type="dxa"/>
            <w:tcBorders>
              <w:top w:val="single" w:sz="4" w:space="0" w:color="auto"/>
            </w:tcBorders>
          </w:tcPr>
          <w:p w14:paraId="395F1A84" w14:textId="77777777" w:rsidR="000A5EB9" w:rsidRDefault="000A5EB9" w:rsidP="000A5EB9">
            <w:pPr>
              <w:tabs>
                <w:tab w:val="decimal" w:pos="1000"/>
              </w:tabs>
              <w:rPr>
                <w:b/>
                <w:bCs/>
              </w:rPr>
            </w:pPr>
          </w:p>
          <w:p w14:paraId="446762AF" w14:textId="47130796" w:rsidR="00F8205D" w:rsidRPr="003B7955" w:rsidRDefault="00F8205D" w:rsidP="000A5EB9">
            <w:pPr>
              <w:tabs>
                <w:tab w:val="decimal" w:pos="1000"/>
              </w:tabs>
              <w:rPr>
                <w:b/>
                <w:bCs/>
              </w:rPr>
            </w:pPr>
            <w:r>
              <w:rPr>
                <w:b/>
                <w:bCs/>
              </w:rPr>
              <w:t>14,900,491</w:t>
            </w:r>
          </w:p>
        </w:tc>
        <w:tc>
          <w:tcPr>
            <w:tcW w:w="195" w:type="dxa"/>
            <w:tcBorders>
              <w:left w:val="nil"/>
            </w:tcBorders>
            <w:vAlign w:val="bottom"/>
          </w:tcPr>
          <w:p w14:paraId="4D41B7AE" w14:textId="77777777" w:rsidR="000A5EB9" w:rsidRPr="003B7955" w:rsidRDefault="000A5EB9" w:rsidP="000A5EB9">
            <w:pPr>
              <w:tabs>
                <w:tab w:val="decimal" w:pos="1000"/>
              </w:tabs>
              <w:rPr>
                <w:rFonts w:eastAsia="Arial Unicode MS"/>
                <w:b/>
                <w:bCs/>
              </w:rPr>
            </w:pPr>
          </w:p>
        </w:tc>
        <w:tc>
          <w:tcPr>
            <w:tcW w:w="1296" w:type="dxa"/>
            <w:tcBorders>
              <w:top w:val="single" w:sz="4" w:space="0" w:color="auto"/>
            </w:tcBorders>
          </w:tcPr>
          <w:p w14:paraId="5BC55305" w14:textId="77777777" w:rsidR="000A5EB9" w:rsidRPr="003B7955" w:rsidRDefault="000A5EB9" w:rsidP="000A5EB9">
            <w:pPr>
              <w:tabs>
                <w:tab w:val="decimal" w:pos="1050"/>
              </w:tabs>
              <w:rPr>
                <w:b/>
                <w:bCs/>
              </w:rPr>
            </w:pPr>
          </w:p>
          <w:p w14:paraId="7331A21E" w14:textId="3C0EBB09" w:rsidR="000A5EB9" w:rsidRPr="003B7955" w:rsidRDefault="000A5EB9" w:rsidP="000A5EB9">
            <w:pPr>
              <w:tabs>
                <w:tab w:val="decimal" w:pos="1050"/>
              </w:tabs>
              <w:rPr>
                <w:b/>
                <w:bCs/>
              </w:rPr>
            </w:pPr>
            <w:r w:rsidRPr="003B7955">
              <w:rPr>
                <w:b/>
                <w:bCs/>
              </w:rPr>
              <w:t>14,983,329</w:t>
            </w:r>
          </w:p>
        </w:tc>
        <w:tc>
          <w:tcPr>
            <w:tcW w:w="195" w:type="dxa"/>
            <w:vAlign w:val="bottom"/>
          </w:tcPr>
          <w:p w14:paraId="52255A99" w14:textId="77777777" w:rsidR="000A5EB9" w:rsidRPr="003B7955" w:rsidRDefault="000A5EB9" w:rsidP="000A5EB9">
            <w:pPr>
              <w:tabs>
                <w:tab w:val="decimal" w:pos="1000"/>
              </w:tabs>
              <w:rPr>
                <w:b/>
                <w:bCs/>
              </w:rPr>
            </w:pPr>
          </w:p>
        </w:tc>
        <w:tc>
          <w:tcPr>
            <w:tcW w:w="1291" w:type="dxa"/>
            <w:tcBorders>
              <w:top w:val="single" w:sz="4" w:space="0" w:color="auto"/>
            </w:tcBorders>
          </w:tcPr>
          <w:p w14:paraId="1FA574EB" w14:textId="77777777" w:rsidR="000A5EB9" w:rsidRPr="003B7955" w:rsidRDefault="000A5EB9" w:rsidP="000A5EB9">
            <w:pPr>
              <w:tabs>
                <w:tab w:val="decimal" w:pos="1000"/>
              </w:tabs>
              <w:rPr>
                <w:b/>
                <w:bCs/>
              </w:rPr>
            </w:pPr>
          </w:p>
          <w:p w14:paraId="01D8D9FA" w14:textId="573CD0F7" w:rsidR="00800DBF" w:rsidRPr="003B7955" w:rsidRDefault="00800DBF" w:rsidP="00800DBF">
            <w:pPr>
              <w:jc w:val="center"/>
              <w:rPr>
                <w:b/>
                <w:bCs/>
              </w:rPr>
            </w:pPr>
            <w:r w:rsidRPr="003B7955">
              <w:rPr>
                <w:b/>
                <w:bCs/>
              </w:rPr>
              <w:t>13,994,065</w:t>
            </w:r>
          </w:p>
        </w:tc>
        <w:tc>
          <w:tcPr>
            <w:tcW w:w="181" w:type="dxa"/>
            <w:vAlign w:val="bottom"/>
          </w:tcPr>
          <w:p w14:paraId="772EF733" w14:textId="77777777" w:rsidR="000A5EB9" w:rsidRPr="003B7955" w:rsidRDefault="000A5EB9" w:rsidP="000A5EB9">
            <w:pPr>
              <w:tabs>
                <w:tab w:val="decimal" w:pos="1000"/>
              </w:tabs>
              <w:rPr>
                <w:b/>
                <w:bCs/>
              </w:rPr>
            </w:pPr>
          </w:p>
        </w:tc>
        <w:tc>
          <w:tcPr>
            <w:tcW w:w="1148" w:type="dxa"/>
            <w:tcBorders>
              <w:top w:val="single" w:sz="4" w:space="0" w:color="auto"/>
            </w:tcBorders>
            <w:shd w:val="clear" w:color="auto" w:fill="auto"/>
          </w:tcPr>
          <w:p w14:paraId="452ED66A" w14:textId="77777777" w:rsidR="000A5EB9" w:rsidRPr="003B7955" w:rsidRDefault="000A5EB9" w:rsidP="000A5EB9">
            <w:pPr>
              <w:tabs>
                <w:tab w:val="decimal" w:pos="1000"/>
              </w:tabs>
              <w:rPr>
                <w:b/>
                <w:bCs/>
              </w:rPr>
            </w:pPr>
          </w:p>
          <w:p w14:paraId="0C35866F" w14:textId="30E488CF" w:rsidR="000A5EB9" w:rsidRPr="003B7955" w:rsidRDefault="000A5EB9" w:rsidP="003B7955">
            <w:pPr>
              <w:tabs>
                <w:tab w:val="decimal" w:pos="877"/>
              </w:tabs>
              <w:rPr>
                <w:b/>
                <w:bCs/>
              </w:rPr>
            </w:pPr>
            <w:r w:rsidRPr="003B7955">
              <w:rPr>
                <w:b/>
                <w:bCs/>
              </w:rPr>
              <w:t>13,878,830</w:t>
            </w:r>
          </w:p>
        </w:tc>
      </w:tr>
      <w:tr w:rsidR="000A5EB9" w:rsidRPr="003B7955" w14:paraId="6A63859B" w14:textId="77777777" w:rsidTr="00574279">
        <w:trPr>
          <w:cantSplit/>
          <w:trHeight w:val="39"/>
        </w:trPr>
        <w:tc>
          <w:tcPr>
            <w:tcW w:w="3462" w:type="dxa"/>
          </w:tcPr>
          <w:p w14:paraId="66C6DA37" w14:textId="77777777" w:rsidR="000A5EB9" w:rsidRPr="003B7955" w:rsidRDefault="000A5EB9" w:rsidP="000A5EB9">
            <w:pPr>
              <w:ind w:left="157" w:hanging="157"/>
            </w:pPr>
            <w:r w:rsidRPr="003B7955">
              <w:t>Non-controlling interests</w:t>
            </w:r>
          </w:p>
        </w:tc>
        <w:tc>
          <w:tcPr>
            <w:tcW w:w="1288" w:type="dxa"/>
            <w:tcBorders>
              <w:bottom w:val="single" w:sz="4" w:space="0" w:color="auto"/>
            </w:tcBorders>
          </w:tcPr>
          <w:p w14:paraId="75AE62FE" w14:textId="3D5FFBEF" w:rsidR="000A5EB9" w:rsidRPr="003B7955" w:rsidRDefault="00F8205D" w:rsidP="000A5EB9">
            <w:pPr>
              <w:tabs>
                <w:tab w:val="decimal" w:pos="1000"/>
              </w:tabs>
            </w:pPr>
            <w:r>
              <w:t>584,756</w:t>
            </w:r>
          </w:p>
        </w:tc>
        <w:tc>
          <w:tcPr>
            <w:tcW w:w="195" w:type="dxa"/>
            <w:tcBorders>
              <w:left w:val="nil"/>
            </w:tcBorders>
            <w:vAlign w:val="bottom"/>
          </w:tcPr>
          <w:p w14:paraId="3E18A382" w14:textId="77777777" w:rsidR="000A5EB9" w:rsidRPr="003B7955" w:rsidRDefault="000A5EB9" w:rsidP="000A5EB9">
            <w:pPr>
              <w:tabs>
                <w:tab w:val="decimal" w:pos="1000"/>
              </w:tabs>
              <w:rPr>
                <w:rFonts w:eastAsia="Arial Unicode MS"/>
              </w:rPr>
            </w:pPr>
          </w:p>
        </w:tc>
        <w:tc>
          <w:tcPr>
            <w:tcW w:w="1296" w:type="dxa"/>
            <w:tcBorders>
              <w:bottom w:val="single" w:sz="4" w:space="0" w:color="auto"/>
            </w:tcBorders>
          </w:tcPr>
          <w:p w14:paraId="5245882B" w14:textId="185CD2FC" w:rsidR="000A5EB9" w:rsidRPr="003B7955" w:rsidRDefault="000A5EB9" w:rsidP="000A5EB9">
            <w:pPr>
              <w:tabs>
                <w:tab w:val="decimal" w:pos="1050"/>
              </w:tabs>
            </w:pPr>
            <w:r w:rsidRPr="003B7955">
              <w:t>640,204</w:t>
            </w:r>
          </w:p>
        </w:tc>
        <w:tc>
          <w:tcPr>
            <w:tcW w:w="195" w:type="dxa"/>
            <w:vAlign w:val="bottom"/>
          </w:tcPr>
          <w:p w14:paraId="5085C092" w14:textId="77777777" w:rsidR="000A5EB9" w:rsidRPr="003B7955" w:rsidRDefault="000A5EB9" w:rsidP="000A5EB9">
            <w:pPr>
              <w:tabs>
                <w:tab w:val="decimal" w:pos="1000"/>
              </w:tabs>
            </w:pPr>
          </w:p>
        </w:tc>
        <w:tc>
          <w:tcPr>
            <w:tcW w:w="1291" w:type="dxa"/>
            <w:tcBorders>
              <w:bottom w:val="single" w:sz="4" w:space="0" w:color="auto"/>
            </w:tcBorders>
          </w:tcPr>
          <w:p w14:paraId="363990E8" w14:textId="2495F291" w:rsidR="000A5EB9" w:rsidRPr="003B7955" w:rsidRDefault="00800DBF" w:rsidP="00800DBF">
            <w:pPr>
              <w:tabs>
                <w:tab w:val="decimal" w:pos="724"/>
              </w:tabs>
            </w:pPr>
            <w:r w:rsidRPr="003B7955">
              <w:t>-</w:t>
            </w:r>
          </w:p>
        </w:tc>
        <w:tc>
          <w:tcPr>
            <w:tcW w:w="181" w:type="dxa"/>
            <w:vAlign w:val="bottom"/>
          </w:tcPr>
          <w:p w14:paraId="5978F563" w14:textId="77777777" w:rsidR="000A5EB9" w:rsidRPr="003B7955" w:rsidRDefault="000A5EB9" w:rsidP="000A5EB9">
            <w:pPr>
              <w:tabs>
                <w:tab w:val="decimal" w:pos="1000"/>
              </w:tabs>
            </w:pPr>
          </w:p>
        </w:tc>
        <w:tc>
          <w:tcPr>
            <w:tcW w:w="1148" w:type="dxa"/>
            <w:tcBorders>
              <w:bottom w:val="single" w:sz="4" w:space="0" w:color="auto"/>
            </w:tcBorders>
            <w:shd w:val="clear" w:color="auto" w:fill="auto"/>
          </w:tcPr>
          <w:p w14:paraId="106AC064" w14:textId="100926A7" w:rsidR="000A5EB9" w:rsidRPr="003B7955" w:rsidRDefault="000A5EB9" w:rsidP="00D872EF">
            <w:pPr>
              <w:tabs>
                <w:tab w:val="decimal" w:pos="607"/>
              </w:tabs>
              <w:ind w:right="-339"/>
            </w:pPr>
            <w:r w:rsidRPr="003B7955">
              <w:t>-</w:t>
            </w:r>
          </w:p>
        </w:tc>
      </w:tr>
      <w:tr w:rsidR="000A5EB9" w:rsidRPr="003B7955" w14:paraId="7441B624" w14:textId="77777777" w:rsidTr="00574279">
        <w:trPr>
          <w:cantSplit/>
          <w:trHeight w:val="39"/>
        </w:trPr>
        <w:tc>
          <w:tcPr>
            <w:tcW w:w="3462" w:type="dxa"/>
          </w:tcPr>
          <w:p w14:paraId="07097DE1" w14:textId="77777777" w:rsidR="000A5EB9" w:rsidRPr="003B7955" w:rsidRDefault="000A5EB9" w:rsidP="000A5EB9">
            <w:pPr>
              <w:ind w:left="157" w:hanging="157"/>
              <w:rPr>
                <w:b/>
                <w:bCs/>
              </w:rPr>
            </w:pPr>
            <w:r w:rsidRPr="003B7955">
              <w:rPr>
                <w:b/>
                <w:bCs/>
              </w:rPr>
              <w:t>Total equity</w:t>
            </w:r>
          </w:p>
        </w:tc>
        <w:tc>
          <w:tcPr>
            <w:tcW w:w="1288" w:type="dxa"/>
            <w:tcBorders>
              <w:top w:val="single" w:sz="4" w:space="0" w:color="auto"/>
              <w:bottom w:val="single" w:sz="4" w:space="0" w:color="auto"/>
            </w:tcBorders>
          </w:tcPr>
          <w:p w14:paraId="122EC9CD" w14:textId="18B60B97" w:rsidR="000A5EB9" w:rsidRPr="003B7955" w:rsidRDefault="00F8205D" w:rsidP="000A5EB9">
            <w:pPr>
              <w:tabs>
                <w:tab w:val="decimal" w:pos="1000"/>
              </w:tabs>
              <w:rPr>
                <w:b/>
                <w:bCs/>
              </w:rPr>
            </w:pPr>
            <w:r>
              <w:rPr>
                <w:b/>
                <w:bCs/>
              </w:rPr>
              <w:t>15,485,247</w:t>
            </w:r>
          </w:p>
        </w:tc>
        <w:tc>
          <w:tcPr>
            <w:tcW w:w="195" w:type="dxa"/>
            <w:tcBorders>
              <w:left w:val="nil"/>
            </w:tcBorders>
            <w:vAlign w:val="bottom"/>
          </w:tcPr>
          <w:p w14:paraId="280085A1" w14:textId="77777777" w:rsidR="000A5EB9" w:rsidRPr="003B7955" w:rsidRDefault="000A5EB9" w:rsidP="000A5EB9">
            <w:pPr>
              <w:tabs>
                <w:tab w:val="decimal" w:pos="1000"/>
              </w:tabs>
              <w:rPr>
                <w:rFonts w:eastAsia="Arial Unicode MS"/>
                <w:b/>
                <w:bCs/>
              </w:rPr>
            </w:pPr>
          </w:p>
        </w:tc>
        <w:tc>
          <w:tcPr>
            <w:tcW w:w="1296" w:type="dxa"/>
            <w:tcBorders>
              <w:top w:val="single" w:sz="4" w:space="0" w:color="auto"/>
              <w:bottom w:val="single" w:sz="4" w:space="0" w:color="auto"/>
            </w:tcBorders>
          </w:tcPr>
          <w:p w14:paraId="37134842" w14:textId="4FC4172E" w:rsidR="000A5EB9" w:rsidRPr="003B7955" w:rsidRDefault="000A5EB9" w:rsidP="000A5EB9">
            <w:pPr>
              <w:tabs>
                <w:tab w:val="decimal" w:pos="1050"/>
              </w:tabs>
              <w:rPr>
                <w:b/>
                <w:bCs/>
              </w:rPr>
            </w:pPr>
            <w:r w:rsidRPr="003B7955">
              <w:rPr>
                <w:b/>
                <w:bCs/>
              </w:rPr>
              <w:t>15,623,533</w:t>
            </w:r>
          </w:p>
        </w:tc>
        <w:tc>
          <w:tcPr>
            <w:tcW w:w="195" w:type="dxa"/>
            <w:vAlign w:val="bottom"/>
          </w:tcPr>
          <w:p w14:paraId="79C7CC7D" w14:textId="77777777" w:rsidR="000A5EB9" w:rsidRPr="003B7955" w:rsidRDefault="000A5EB9" w:rsidP="000A5EB9">
            <w:pPr>
              <w:tabs>
                <w:tab w:val="decimal" w:pos="1000"/>
              </w:tabs>
              <w:rPr>
                <w:b/>
                <w:bCs/>
              </w:rPr>
            </w:pPr>
          </w:p>
        </w:tc>
        <w:tc>
          <w:tcPr>
            <w:tcW w:w="1291" w:type="dxa"/>
            <w:tcBorders>
              <w:top w:val="single" w:sz="4" w:space="0" w:color="auto"/>
              <w:bottom w:val="single" w:sz="4" w:space="0" w:color="auto"/>
            </w:tcBorders>
          </w:tcPr>
          <w:p w14:paraId="00FCC050" w14:textId="55BA2AC7" w:rsidR="000A5EB9" w:rsidRPr="003B7955" w:rsidRDefault="009F716F" w:rsidP="000A5EB9">
            <w:pPr>
              <w:tabs>
                <w:tab w:val="decimal" w:pos="1000"/>
              </w:tabs>
              <w:rPr>
                <w:b/>
                <w:bCs/>
              </w:rPr>
            </w:pPr>
            <w:r w:rsidRPr="003B7955">
              <w:rPr>
                <w:b/>
                <w:bCs/>
              </w:rPr>
              <w:t>13,994,065</w:t>
            </w:r>
          </w:p>
        </w:tc>
        <w:tc>
          <w:tcPr>
            <w:tcW w:w="181" w:type="dxa"/>
            <w:vAlign w:val="bottom"/>
          </w:tcPr>
          <w:p w14:paraId="7B6A7BED" w14:textId="77777777" w:rsidR="000A5EB9" w:rsidRPr="003B7955" w:rsidRDefault="000A5EB9" w:rsidP="000A5EB9">
            <w:pPr>
              <w:tabs>
                <w:tab w:val="decimal" w:pos="1000"/>
              </w:tabs>
              <w:rPr>
                <w:b/>
                <w:bCs/>
              </w:rPr>
            </w:pPr>
          </w:p>
        </w:tc>
        <w:tc>
          <w:tcPr>
            <w:tcW w:w="1148" w:type="dxa"/>
            <w:tcBorders>
              <w:top w:val="single" w:sz="4" w:space="0" w:color="auto"/>
              <w:bottom w:val="single" w:sz="4" w:space="0" w:color="auto"/>
            </w:tcBorders>
            <w:shd w:val="clear" w:color="auto" w:fill="auto"/>
          </w:tcPr>
          <w:p w14:paraId="3F211C26" w14:textId="46F85E93" w:rsidR="000A5EB9" w:rsidRPr="003B7955" w:rsidRDefault="000A5EB9" w:rsidP="003B7955">
            <w:pPr>
              <w:tabs>
                <w:tab w:val="decimal" w:pos="877"/>
              </w:tabs>
              <w:rPr>
                <w:b/>
                <w:bCs/>
              </w:rPr>
            </w:pPr>
            <w:r w:rsidRPr="003B7955">
              <w:rPr>
                <w:b/>
                <w:bCs/>
              </w:rPr>
              <w:t>13,878,830</w:t>
            </w:r>
          </w:p>
        </w:tc>
      </w:tr>
      <w:tr w:rsidR="000A5EB9" w:rsidRPr="003B7955" w14:paraId="1D095895" w14:textId="77777777" w:rsidTr="00574279">
        <w:trPr>
          <w:cantSplit/>
          <w:trHeight w:val="39"/>
        </w:trPr>
        <w:tc>
          <w:tcPr>
            <w:tcW w:w="3462" w:type="dxa"/>
          </w:tcPr>
          <w:p w14:paraId="17F58934" w14:textId="77777777" w:rsidR="000A5EB9" w:rsidRPr="003B7955" w:rsidRDefault="000A5EB9" w:rsidP="000A5EB9">
            <w:pPr>
              <w:ind w:left="157" w:hanging="157"/>
              <w:rPr>
                <w:b/>
                <w:bCs/>
              </w:rPr>
            </w:pPr>
            <w:r w:rsidRPr="003B7955">
              <w:rPr>
                <w:b/>
                <w:bCs/>
              </w:rPr>
              <w:t>Total liabilities and equity</w:t>
            </w:r>
          </w:p>
        </w:tc>
        <w:tc>
          <w:tcPr>
            <w:tcW w:w="1288" w:type="dxa"/>
            <w:tcBorders>
              <w:top w:val="single" w:sz="4" w:space="0" w:color="auto"/>
              <w:bottom w:val="double" w:sz="4" w:space="0" w:color="auto"/>
            </w:tcBorders>
          </w:tcPr>
          <w:p w14:paraId="419D48C3" w14:textId="7E3BA9E9" w:rsidR="000A5EB9" w:rsidRPr="003B7955" w:rsidRDefault="00F8205D" w:rsidP="000A5EB9">
            <w:pPr>
              <w:tabs>
                <w:tab w:val="decimal" w:pos="1000"/>
              </w:tabs>
              <w:rPr>
                <w:b/>
                <w:bCs/>
                <w:cs/>
              </w:rPr>
            </w:pPr>
            <w:r>
              <w:rPr>
                <w:b/>
                <w:bCs/>
              </w:rPr>
              <w:t>25,330,281</w:t>
            </w:r>
          </w:p>
        </w:tc>
        <w:tc>
          <w:tcPr>
            <w:tcW w:w="195" w:type="dxa"/>
            <w:tcBorders>
              <w:left w:val="nil"/>
            </w:tcBorders>
            <w:vAlign w:val="bottom"/>
          </w:tcPr>
          <w:p w14:paraId="49FD3582" w14:textId="77777777" w:rsidR="000A5EB9" w:rsidRPr="003B7955" w:rsidRDefault="000A5EB9" w:rsidP="000A5EB9">
            <w:pPr>
              <w:tabs>
                <w:tab w:val="decimal" w:pos="1000"/>
              </w:tabs>
              <w:rPr>
                <w:rFonts w:eastAsia="Arial Unicode MS"/>
                <w:b/>
                <w:bCs/>
              </w:rPr>
            </w:pPr>
          </w:p>
        </w:tc>
        <w:tc>
          <w:tcPr>
            <w:tcW w:w="1296" w:type="dxa"/>
            <w:tcBorders>
              <w:top w:val="single" w:sz="4" w:space="0" w:color="auto"/>
              <w:bottom w:val="double" w:sz="4" w:space="0" w:color="auto"/>
            </w:tcBorders>
          </w:tcPr>
          <w:p w14:paraId="11FA9FCF" w14:textId="6E000D11" w:rsidR="000A5EB9" w:rsidRPr="003B7955" w:rsidRDefault="000A5EB9" w:rsidP="000A5EB9">
            <w:pPr>
              <w:tabs>
                <w:tab w:val="decimal" w:pos="1050"/>
              </w:tabs>
              <w:rPr>
                <w:b/>
                <w:bCs/>
              </w:rPr>
            </w:pPr>
            <w:r w:rsidRPr="003B7955">
              <w:rPr>
                <w:b/>
                <w:bCs/>
              </w:rPr>
              <w:t>26,414,228</w:t>
            </w:r>
          </w:p>
        </w:tc>
        <w:tc>
          <w:tcPr>
            <w:tcW w:w="195" w:type="dxa"/>
            <w:vAlign w:val="bottom"/>
          </w:tcPr>
          <w:p w14:paraId="56D18B09" w14:textId="77777777" w:rsidR="000A5EB9" w:rsidRPr="003B7955" w:rsidRDefault="000A5EB9" w:rsidP="000A5EB9">
            <w:pPr>
              <w:tabs>
                <w:tab w:val="decimal" w:pos="1000"/>
              </w:tabs>
              <w:rPr>
                <w:b/>
                <w:bCs/>
              </w:rPr>
            </w:pPr>
          </w:p>
        </w:tc>
        <w:tc>
          <w:tcPr>
            <w:tcW w:w="1291" w:type="dxa"/>
            <w:tcBorders>
              <w:top w:val="single" w:sz="4" w:space="0" w:color="auto"/>
              <w:bottom w:val="double" w:sz="4" w:space="0" w:color="auto"/>
            </w:tcBorders>
          </w:tcPr>
          <w:p w14:paraId="3FCFB302" w14:textId="010C3FE2" w:rsidR="000A5EB9" w:rsidRPr="003B7955" w:rsidRDefault="00366D4B" w:rsidP="000A5EB9">
            <w:pPr>
              <w:tabs>
                <w:tab w:val="decimal" w:pos="1000"/>
              </w:tabs>
              <w:rPr>
                <w:b/>
                <w:bCs/>
              </w:rPr>
            </w:pPr>
            <w:r w:rsidRPr="003B7955">
              <w:rPr>
                <w:b/>
                <w:bCs/>
              </w:rPr>
              <w:t>25,406,239</w:t>
            </w:r>
          </w:p>
        </w:tc>
        <w:tc>
          <w:tcPr>
            <w:tcW w:w="181" w:type="dxa"/>
            <w:vAlign w:val="bottom"/>
          </w:tcPr>
          <w:p w14:paraId="1E132C4B" w14:textId="77777777" w:rsidR="000A5EB9" w:rsidRPr="003B7955" w:rsidRDefault="000A5EB9" w:rsidP="000A5EB9">
            <w:pPr>
              <w:tabs>
                <w:tab w:val="decimal" w:pos="1000"/>
              </w:tabs>
              <w:rPr>
                <w:b/>
                <w:bCs/>
              </w:rPr>
            </w:pPr>
          </w:p>
        </w:tc>
        <w:tc>
          <w:tcPr>
            <w:tcW w:w="1148" w:type="dxa"/>
            <w:tcBorders>
              <w:top w:val="single" w:sz="4" w:space="0" w:color="auto"/>
              <w:bottom w:val="double" w:sz="4" w:space="0" w:color="auto"/>
            </w:tcBorders>
            <w:shd w:val="clear" w:color="auto" w:fill="auto"/>
          </w:tcPr>
          <w:p w14:paraId="6097078B" w14:textId="5C6D28BF" w:rsidR="000A5EB9" w:rsidRPr="003B7955" w:rsidRDefault="000A5EB9" w:rsidP="003B7955">
            <w:pPr>
              <w:tabs>
                <w:tab w:val="decimal" w:pos="877"/>
              </w:tabs>
              <w:rPr>
                <w:b/>
                <w:bCs/>
              </w:rPr>
            </w:pPr>
            <w:r w:rsidRPr="003B7955">
              <w:rPr>
                <w:b/>
                <w:bCs/>
              </w:rPr>
              <w:t>26,146,664</w:t>
            </w:r>
          </w:p>
        </w:tc>
      </w:tr>
    </w:tbl>
    <w:p w14:paraId="0A9813FD" w14:textId="77777777" w:rsidR="000A5EB9" w:rsidRPr="0006434E" w:rsidRDefault="000A5EB9" w:rsidP="000A5EB9">
      <w:pPr>
        <w:pStyle w:val="BodyText"/>
      </w:pPr>
    </w:p>
    <w:tbl>
      <w:tblPr>
        <w:tblW w:w="9045" w:type="dxa"/>
        <w:tblInd w:w="574" w:type="dxa"/>
        <w:tblLayout w:type="fixed"/>
        <w:tblCellMar>
          <w:left w:w="79" w:type="dxa"/>
          <w:right w:w="79" w:type="dxa"/>
        </w:tblCellMar>
        <w:tblLook w:val="0000" w:firstRow="0" w:lastRow="0" w:firstColumn="0" w:lastColumn="0" w:noHBand="0" w:noVBand="0"/>
      </w:tblPr>
      <w:tblGrid>
        <w:gridCol w:w="3462"/>
        <w:gridCol w:w="1263"/>
        <w:gridCol w:w="180"/>
        <w:gridCol w:w="1350"/>
        <w:gridCol w:w="195"/>
        <w:gridCol w:w="1245"/>
        <w:gridCol w:w="181"/>
        <w:gridCol w:w="1169"/>
      </w:tblGrid>
      <w:tr w:rsidR="000A5EB9" w:rsidRPr="009F4CF6" w14:paraId="45BE7E27" w14:textId="77777777" w:rsidTr="00D872EF">
        <w:trPr>
          <w:cantSplit/>
          <w:trHeight w:val="39"/>
          <w:tblHeader/>
        </w:trPr>
        <w:tc>
          <w:tcPr>
            <w:tcW w:w="3462" w:type="dxa"/>
          </w:tcPr>
          <w:p w14:paraId="1170D62B" w14:textId="77777777" w:rsidR="000A5EB9" w:rsidRPr="009F4CF6" w:rsidRDefault="000A5EB9" w:rsidP="000A5EB9">
            <w:pPr>
              <w:spacing w:line="240" w:lineRule="atLeast"/>
              <w:rPr>
                <w:b/>
                <w:bCs/>
                <w:i/>
                <w:iCs/>
              </w:rPr>
            </w:pPr>
          </w:p>
        </w:tc>
        <w:tc>
          <w:tcPr>
            <w:tcW w:w="2793" w:type="dxa"/>
            <w:gridSpan w:val="3"/>
          </w:tcPr>
          <w:p w14:paraId="30D4F707" w14:textId="77777777" w:rsidR="000A5EB9" w:rsidRPr="009F4CF6" w:rsidRDefault="000A5EB9" w:rsidP="000A5EB9">
            <w:pPr>
              <w:pStyle w:val="acctmergecolhdg"/>
              <w:spacing w:line="240" w:lineRule="atLeast"/>
              <w:rPr>
                <w:sz w:val="20"/>
              </w:rPr>
            </w:pPr>
            <w:r w:rsidRPr="009F4CF6">
              <w:rPr>
                <w:sz w:val="20"/>
              </w:rPr>
              <w:t>Consolidated</w:t>
            </w:r>
          </w:p>
          <w:p w14:paraId="7515A55A" w14:textId="77777777" w:rsidR="000A5EB9" w:rsidRPr="009F4CF6" w:rsidRDefault="000A5EB9" w:rsidP="000A5EB9">
            <w:pPr>
              <w:pStyle w:val="acctmergecolhdg"/>
              <w:spacing w:line="240" w:lineRule="atLeast"/>
              <w:rPr>
                <w:sz w:val="20"/>
              </w:rPr>
            </w:pPr>
            <w:r w:rsidRPr="009F4CF6">
              <w:rPr>
                <w:sz w:val="20"/>
              </w:rPr>
              <w:t>financial statements</w:t>
            </w:r>
          </w:p>
        </w:tc>
        <w:tc>
          <w:tcPr>
            <w:tcW w:w="195" w:type="dxa"/>
          </w:tcPr>
          <w:p w14:paraId="5A75576B" w14:textId="77777777" w:rsidR="000A5EB9" w:rsidRPr="009F4CF6" w:rsidRDefault="000A5EB9" w:rsidP="000A5EB9">
            <w:pPr>
              <w:pStyle w:val="acctmergecolhdg"/>
              <w:spacing w:line="240" w:lineRule="atLeast"/>
              <w:rPr>
                <w:sz w:val="20"/>
              </w:rPr>
            </w:pPr>
          </w:p>
        </w:tc>
        <w:tc>
          <w:tcPr>
            <w:tcW w:w="2595" w:type="dxa"/>
            <w:gridSpan w:val="3"/>
          </w:tcPr>
          <w:p w14:paraId="62A78919" w14:textId="77777777" w:rsidR="000A5EB9" w:rsidRPr="009F4CF6" w:rsidRDefault="000A5EB9" w:rsidP="003B7955">
            <w:pPr>
              <w:pStyle w:val="Heading1"/>
              <w:numPr>
                <w:ilvl w:val="0"/>
                <w:numId w:val="0"/>
              </w:numPr>
              <w:spacing w:line="240" w:lineRule="atLeast"/>
              <w:ind w:left="-97" w:right="-79"/>
              <w:rPr>
                <w:rFonts w:eastAsia="Arial Unicode MS"/>
                <w:color w:val="auto"/>
                <w:sz w:val="20"/>
                <w:szCs w:val="20"/>
              </w:rPr>
            </w:pPr>
            <w:r w:rsidRPr="009F4CF6">
              <w:rPr>
                <w:rFonts w:eastAsia="Arial Unicode MS"/>
                <w:color w:val="auto"/>
                <w:sz w:val="20"/>
                <w:szCs w:val="20"/>
              </w:rPr>
              <w:t>Separate</w:t>
            </w:r>
          </w:p>
          <w:p w14:paraId="50436D21" w14:textId="606CADFA" w:rsidR="000A5EB9" w:rsidRPr="009F4CF6" w:rsidRDefault="000A5EB9" w:rsidP="003B7955">
            <w:pPr>
              <w:pStyle w:val="Heading1"/>
              <w:numPr>
                <w:ilvl w:val="0"/>
                <w:numId w:val="0"/>
              </w:numPr>
              <w:tabs>
                <w:tab w:val="decimal" w:pos="1259"/>
              </w:tabs>
              <w:spacing w:line="240" w:lineRule="atLeast"/>
              <w:ind w:left="-97" w:right="-79"/>
              <w:rPr>
                <w:rFonts w:eastAsia="Arial Unicode MS"/>
                <w:b w:val="0"/>
                <w:bCs w:val="0"/>
                <w:color w:val="auto"/>
                <w:sz w:val="20"/>
                <w:szCs w:val="20"/>
              </w:rPr>
            </w:pPr>
            <w:r w:rsidRPr="009F4CF6">
              <w:rPr>
                <w:rFonts w:eastAsia="Arial Unicode MS"/>
                <w:color w:val="auto"/>
                <w:sz w:val="20"/>
                <w:szCs w:val="20"/>
              </w:rPr>
              <w:t>financial statements</w:t>
            </w:r>
          </w:p>
        </w:tc>
      </w:tr>
      <w:tr w:rsidR="000A5EB9" w:rsidRPr="009F4CF6" w14:paraId="33C753A6" w14:textId="77777777" w:rsidTr="00D872EF">
        <w:trPr>
          <w:cantSplit/>
          <w:tblHeader/>
        </w:trPr>
        <w:tc>
          <w:tcPr>
            <w:tcW w:w="3462" w:type="dxa"/>
          </w:tcPr>
          <w:p w14:paraId="37FA7EFA" w14:textId="77777777" w:rsidR="000A5EB9" w:rsidRPr="009F4CF6" w:rsidRDefault="000A5EB9" w:rsidP="000A5EB9">
            <w:pPr>
              <w:spacing w:line="240" w:lineRule="atLeast"/>
              <w:rPr>
                <w:b/>
                <w:bCs/>
                <w:i/>
                <w:iCs/>
              </w:rPr>
            </w:pPr>
          </w:p>
        </w:tc>
        <w:tc>
          <w:tcPr>
            <w:tcW w:w="2793" w:type="dxa"/>
            <w:gridSpan w:val="3"/>
          </w:tcPr>
          <w:p w14:paraId="1FE60A60" w14:textId="77777777" w:rsidR="000A5EB9" w:rsidRPr="009F4CF6" w:rsidRDefault="000A5EB9" w:rsidP="000A5EB9">
            <w:pPr>
              <w:pStyle w:val="acctmergecolhdg"/>
              <w:spacing w:line="240" w:lineRule="atLeast"/>
              <w:ind w:left="-88" w:right="-97"/>
              <w:rPr>
                <w:b w:val="0"/>
                <w:bCs/>
                <w:sz w:val="20"/>
              </w:rPr>
            </w:pPr>
            <w:r w:rsidRPr="009F4CF6">
              <w:rPr>
                <w:b w:val="0"/>
                <w:bCs/>
                <w:sz w:val="20"/>
              </w:rPr>
              <w:t>Three-month period ended</w:t>
            </w:r>
          </w:p>
        </w:tc>
        <w:tc>
          <w:tcPr>
            <w:tcW w:w="195" w:type="dxa"/>
          </w:tcPr>
          <w:p w14:paraId="5728B846" w14:textId="77777777" w:rsidR="000A5EB9" w:rsidRPr="009F4CF6" w:rsidRDefault="000A5EB9" w:rsidP="000A5EB9">
            <w:pPr>
              <w:pStyle w:val="acctmergecolhdg"/>
              <w:spacing w:line="240" w:lineRule="atLeast"/>
              <w:rPr>
                <w:b w:val="0"/>
                <w:bCs/>
                <w:sz w:val="20"/>
              </w:rPr>
            </w:pPr>
          </w:p>
        </w:tc>
        <w:tc>
          <w:tcPr>
            <w:tcW w:w="2595" w:type="dxa"/>
            <w:gridSpan w:val="3"/>
          </w:tcPr>
          <w:p w14:paraId="5032467F" w14:textId="3343624D" w:rsidR="000A5EB9" w:rsidRPr="009F4CF6" w:rsidRDefault="000A5EB9" w:rsidP="003B7955">
            <w:pPr>
              <w:pStyle w:val="Heading1"/>
              <w:numPr>
                <w:ilvl w:val="0"/>
                <w:numId w:val="0"/>
              </w:numPr>
              <w:tabs>
                <w:tab w:val="decimal" w:pos="1099"/>
              </w:tabs>
              <w:spacing w:line="240" w:lineRule="atLeast"/>
              <w:ind w:left="-97" w:right="-79"/>
              <w:rPr>
                <w:rFonts w:eastAsia="Arial Unicode MS"/>
                <w:b w:val="0"/>
                <w:bCs w:val="0"/>
                <w:color w:val="auto"/>
                <w:sz w:val="20"/>
                <w:szCs w:val="20"/>
              </w:rPr>
            </w:pPr>
            <w:r w:rsidRPr="009F4CF6">
              <w:rPr>
                <w:rFonts w:eastAsia="Arial Unicode MS"/>
                <w:b w:val="0"/>
                <w:bCs w:val="0"/>
                <w:color w:val="auto"/>
                <w:sz w:val="20"/>
                <w:szCs w:val="20"/>
              </w:rPr>
              <w:t>Three-month period ended</w:t>
            </w:r>
          </w:p>
        </w:tc>
      </w:tr>
      <w:tr w:rsidR="000A5EB9" w:rsidRPr="009F4CF6" w14:paraId="5ED33214" w14:textId="77777777" w:rsidTr="00D872EF">
        <w:trPr>
          <w:cantSplit/>
          <w:tblHeader/>
        </w:trPr>
        <w:tc>
          <w:tcPr>
            <w:tcW w:w="3462" w:type="dxa"/>
          </w:tcPr>
          <w:p w14:paraId="00E0D529" w14:textId="77777777" w:rsidR="000A5EB9" w:rsidRPr="009F4CF6" w:rsidRDefault="000A5EB9" w:rsidP="000A5EB9">
            <w:pPr>
              <w:spacing w:line="240" w:lineRule="atLeast"/>
            </w:pPr>
          </w:p>
        </w:tc>
        <w:tc>
          <w:tcPr>
            <w:tcW w:w="2793" w:type="dxa"/>
            <w:gridSpan w:val="3"/>
          </w:tcPr>
          <w:p w14:paraId="4C5E2ECE" w14:textId="77777777" w:rsidR="000A5EB9" w:rsidRPr="009F4CF6" w:rsidRDefault="000A5EB9" w:rsidP="000A5EB9">
            <w:pPr>
              <w:pStyle w:val="acctmergecolhdg"/>
              <w:spacing w:line="240" w:lineRule="atLeast"/>
              <w:ind w:left="-79" w:right="-79"/>
              <w:rPr>
                <w:b w:val="0"/>
                <w:bCs/>
                <w:sz w:val="20"/>
              </w:rPr>
            </w:pPr>
            <w:r w:rsidRPr="009F4CF6">
              <w:rPr>
                <w:b w:val="0"/>
                <w:bCs/>
                <w:sz w:val="20"/>
              </w:rPr>
              <w:t>31 March</w:t>
            </w:r>
          </w:p>
        </w:tc>
        <w:tc>
          <w:tcPr>
            <w:tcW w:w="195" w:type="dxa"/>
          </w:tcPr>
          <w:p w14:paraId="5436756B" w14:textId="77777777" w:rsidR="000A5EB9" w:rsidRPr="009F4CF6" w:rsidRDefault="000A5EB9" w:rsidP="000A5EB9">
            <w:pPr>
              <w:pStyle w:val="acctmergecolhdg"/>
              <w:spacing w:line="240" w:lineRule="atLeast"/>
              <w:rPr>
                <w:b w:val="0"/>
                <w:bCs/>
                <w:sz w:val="20"/>
              </w:rPr>
            </w:pPr>
          </w:p>
        </w:tc>
        <w:tc>
          <w:tcPr>
            <w:tcW w:w="2595" w:type="dxa"/>
            <w:gridSpan w:val="3"/>
          </w:tcPr>
          <w:p w14:paraId="48437458" w14:textId="77777777" w:rsidR="000A5EB9" w:rsidRPr="009F4CF6" w:rsidRDefault="000A5EB9" w:rsidP="003B7955">
            <w:pPr>
              <w:pStyle w:val="acctmergecolhdg"/>
              <w:spacing w:line="240" w:lineRule="atLeast"/>
              <w:ind w:left="-97" w:right="-79"/>
              <w:rPr>
                <w:b w:val="0"/>
                <w:bCs/>
                <w:sz w:val="20"/>
              </w:rPr>
            </w:pPr>
            <w:r w:rsidRPr="009F4CF6">
              <w:rPr>
                <w:b w:val="0"/>
                <w:bCs/>
                <w:sz w:val="20"/>
              </w:rPr>
              <w:t>31 March</w:t>
            </w:r>
          </w:p>
        </w:tc>
      </w:tr>
      <w:tr w:rsidR="000A5EB9" w:rsidRPr="009F4CF6" w14:paraId="0CEA64C2" w14:textId="77777777" w:rsidTr="00D872EF">
        <w:trPr>
          <w:cantSplit/>
          <w:tblHeader/>
        </w:trPr>
        <w:tc>
          <w:tcPr>
            <w:tcW w:w="3462" w:type="dxa"/>
          </w:tcPr>
          <w:p w14:paraId="6735087F" w14:textId="77777777" w:rsidR="000A5EB9" w:rsidRPr="009F4CF6" w:rsidRDefault="000A5EB9" w:rsidP="000A5EB9">
            <w:pPr>
              <w:spacing w:line="240" w:lineRule="atLeast"/>
            </w:pPr>
            <w:r w:rsidRPr="009F4CF6">
              <w:rPr>
                <w:b/>
                <w:bCs/>
                <w:i/>
                <w:iCs/>
              </w:rPr>
              <w:t>Statement of comprehensive income</w:t>
            </w:r>
          </w:p>
        </w:tc>
        <w:tc>
          <w:tcPr>
            <w:tcW w:w="1263" w:type="dxa"/>
          </w:tcPr>
          <w:p w14:paraId="7893EB2A" w14:textId="5AE53ABB" w:rsidR="000A5EB9" w:rsidRPr="009F4CF6" w:rsidRDefault="000A5EB9" w:rsidP="000A5EB9">
            <w:pPr>
              <w:pStyle w:val="acctmergecolhdg"/>
              <w:spacing w:line="240" w:lineRule="atLeast"/>
              <w:ind w:left="-79" w:right="-79"/>
              <w:rPr>
                <w:b w:val="0"/>
                <w:bCs/>
                <w:sz w:val="20"/>
              </w:rPr>
            </w:pPr>
            <w:r w:rsidRPr="009F4CF6">
              <w:rPr>
                <w:b w:val="0"/>
                <w:bCs/>
                <w:sz w:val="20"/>
              </w:rPr>
              <w:t>2023</w:t>
            </w:r>
          </w:p>
        </w:tc>
        <w:tc>
          <w:tcPr>
            <w:tcW w:w="180" w:type="dxa"/>
          </w:tcPr>
          <w:p w14:paraId="5DB1B433" w14:textId="77777777" w:rsidR="000A5EB9" w:rsidRPr="009F4CF6" w:rsidRDefault="000A5EB9" w:rsidP="000A5EB9">
            <w:pPr>
              <w:pStyle w:val="acctmergecolhdg"/>
              <w:spacing w:line="240" w:lineRule="atLeast"/>
              <w:rPr>
                <w:b w:val="0"/>
                <w:bCs/>
                <w:sz w:val="20"/>
              </w:rPr>
            </w:pPr>
          </w:p>
        </w:tc>
        <w:tc>
          <w:tcPr>
            <w:tcW w:w="1350" w:type="dxa"/>
          </w:tcPr>
          <w:p w14:paraId="055AF1CE" w14:textId="692F3301" w:rsidR="000A5EB9" w:rsidRPr="009F4CF6" w:rsidRDefault="000A5EB9" w:rsidP="000A5EB9">
            <w:pPr>
              <w:pStyle w:val="acctmergecolhdg"/>
              <w:spacing w:line="240" w:lineRule="atLeast"/>
              <w:ind w:left="-88" w:right="-97"/>
              <w:rPr>
                <w:b w:val="0"/>
                <w:bCs/>
                <w:sz w:val="20"/>
              </w:rPr>
            </w:pPr>
            <w:r w:rsidRPr="009F4CF6">
              <w:rPr>
                <w:b w:val="0"/>
                <w:bCs/>
                <w:sz w:val="20"/>
              </w:rPr>
              <w:t>2022</w:t>
            </w:r>
          </w:p>
        </w:tc>
        <w:tc>
          <w:tcPr>
            <w:tcW w:w="195" w:type="dxa"/>
          </w:tcPr>
          <w:p w14:paraId="0CFB272F" w14:textId="77777777" w:rsidR="000A5EB9" w:rsidRPr="009F4CF6" w:rsidRDefault="000A5EB9" w:rsidP="000A5EB9">
            <w:pPr>
              <w:pStyle w:val="acctmergecolhdg"/>
              <w:spacing w:line="240" w:lineRule="atLeast"/>
              <w:rPr>
                <w:b w:val="0"/>
                <w:bCs/>
                <w:sz w:val="20"/>
              </w:rPr>
            </w:pPr>
          </w:p>
        </w:tc>
        <w:tc>
          <w:tcPr>
            <w:tcW w:w="1245" w:type="dxa"/>
          </w:tcPr>
          <w:p w14:paraId="1A1AE428" w14:textId="6FC3475D" w:rsidR="000A5EB9" w:rsidRPr="009F4CF6" w:rsidRDefault="000A5EB9" w:rsidP="000A5EB9">
            <w:pPr>
              <w:pStyle w:val="acctmergecolhdg"/>
              <w:spacing w:line="240" w:lineRule="atLeast"/>
              <w:ind w:left="-79" w:right="-79"/>
              <w:rPr>
                <w:b w:val="0"/>
                <w:bCs/>
                <w:sz w:val="20"/>
              </w:rPr>
            </w:pPr>
            <w:r w:rsidRPr="009F4CF6">
              <w:rPr>
                <w:b w:val="0"/>
                <w:bCs/>
                <w:sz w:val="20"/>
              </w:rPr>
              <w:t>2023</w:t>
            </w:r>
          </w:p>
        </w:tc>
        <w:tc>
          <w:tcPr>
            <w:tcW w:w="181" w:type="dxa"/>
          </w:tcPr>
          <w:p w14:paraId="14AFA135" w14:textId="77777777" w:rsidR="000A5EB9" w:rsidRPr="009F4CF6" w:rsidRDefault="000A5EB9" w:rsidP="000A5EB9">
            <w:pPr>
              <w:pStyle w:val="acctmergecolhdg"/>
              <w:spacing w:line="240" w:lineRule="atLeast"/>
              <w:rPr>
                <w:b w:val="0"/>
                <w:bCs/>
                <w:sz w:val="20"/>
              </w:rPr>
            </w:pPr>
          </w:p>
        </w:tc>
        <w:tc>
          <w:tcPr>
            <w:tcW w:w="1169" w:type="dxa"/>
          </w:tcPr>
          <w:p w14:paraId="30C83D74" w14:textId="536AC4C0" w:rsidR="000A5EB9" w:rsidRPr="009F4CF6" w:rsidRDefault="000A5EB9" w:rsidP="003B7955">
            <w:pPr>
              <w:pStyle w:val="Heading1"/>
              <w:numPr>
                <w:ilvl w:val="0"/>
                <w:numId w:val="0"/>
              </w:numPr>
              <w:tabs>
                <w:tab w:val="decimal" w:pos="1099"/>
              </w:tabs>
              <w:spacing w:line="240" w:lineRule="atLeast"/>
              <w:ind w:left="-259" w:right="458"/>
              <w:jc w:val="left"/>
              <w:rPr>
                <w:rFonts w:eastAsia="Arial Unicode MS"/>
                <w:b w:val="0"/>
                <w:bCs w:val="0"/>
                <w:color w:val="auto"/>
                <w:sz w:val="20"/>
                <w:szCs w:val="20"/>
              </w:rPr>
            </w:pPr>
            <w:r w:rsidRPr="009F4CF6">
              <w:rPr>
                <w:b w:val="0"/>
                <w:bCs w:val="0"/>
                <w:sz w:val="20"/>
                <w:szCs w:val="20"/>
              </w:rPr>
              <w:t>2022</w:t>
            </w:r>
          </w:p>
        </w:tc>
      </w:tr>
      <w:tr w:rsidR="000A5EB9" w:rsidRPr="009F4CF6" w14:paraId="2AA15BE5" w14:textId="77777777" w:rsidTr="00D872EF">
        <w:trPr>
          <w:cantSplit/>
          <w:tblHeader/>
        </w:trPr>
        <w:tc>
          <w:tcPr>
            <w:tcW w:w="3462" w:type="dxa"/>
          </w:tcPr>
          <w:p w14:paraId="1728233F" w14:textId="77777777" w:rsidR="000A5EB9" w:rsidRPr="009F4CF6" w:rsidRDefault="000A5EB9" w:rsidP="000A5EB9">
            <w:pPr>
              <w:pStyle w:val="acctfourfigures"/>
              <w:spacing w:line="240" w:lineRule="atLeast"/>
              <w:jc w:val="center"/>
              <w:rPr>
                <w:sz w:val="20"/>
              </w:rPr>
            </w:pPr>
          </w:p>
        </w:tc>
        <w:tc>
          <w:tcPr>
            <w:tcW w:w="5583" w:type="dxa"/>
            <w:gridSpan w:val="7"/>
          </w:tcPr>
          <w:p w14:paraId="79DCE746" w14:textId="77777777" w:rsidR="000A5EB9" w:rsidRPr="009F4CF6" w:rsidRDefault="000A5EB9" w:rsidP="003B7955">
            <w:pPr>
              <w:pStyle w:val="Heading1"/>
              <w:numPr>
                <w:ilvl w:val="0"/>
                <w:numId w:val="0"/>
              </w:numPr>
              <w:tabs>
                <w:tab w:val="decimal" w:pos="1099"/>
              </w:tabs>
              <w:spacing w:line="240" w:lineRule="atLeast"/>
              <w:ind w:left="-259" w:right="0"/>
              <w:rPr>
                <w:rFonts w:eastAsia="Arial Unicode MS"/>
                <w:b w:val="0"/>
                <w:bCs w:val="0"/>
                <w:i/>
                <w:iCs/>
                <w:color w:val="auto"/>
                <w:sz w:val="20"/>
                <w:szCs w:val="20"/>
              </w:rPr>
            </w:pPr>
            <w:r w:rsidRPr="009F4CF6">
              <w:rPr>
                <w:rFonts w:eastAsia="Arial Unicode MS"/>
                <w:b w:val="0"/>
                <w:bCs w:val="0"/>
                <w:i/>
                <w:iCs/>
                <w:color w:val="auto"/>
                <w:sz w:val="20"/>
                <w:szCs w:val="20"/>
              </w:rPr>
              <w:t>(</w:t>
            </w:r>
            <w:proofErr w:type="gramStart"/>
            <w:r w:rsidRPr="009F4CF6">
              <w:rPr>
                <w:rFonts w:eastAsia="Arial Unicode MS"/>
                <w:b w:val="0"/>
                <w:bCs w:val="0"/>
                <w:i/>
                <w:iCs/>
                <w:color w:val="auto"/>
                <w:sz w:val="20"/>
                <w:szCs w:val="20"/>
              </w:rPr>
              <w:t>in</w:t>
            </w:r>
            <w:proofErr w:type="gramEnd"/>
            <w:r w:rsidRPr="009F4CF6">
              <w:rPr>
                <w:rFonts w:eastAsia="Arial Unicode MS"/>
                <w:b w:val="0"/>
                <w:bCs w:val="0"/>
                <w:i/>
                <w:iCs/>
                <w:color w:val="auto"/>
                <w:sz w:val="20"/>
                <w:szCs w:val="20"/>
              </w:rPr>
              <w:t xml:space="preserve"> thousand Yen)</w:t>
            </w:r>
          </w:p>
        </w:tc>
      </w:tr>
      <w:tr w:rsidR="000A5EB9" w:rsidRPr="009F4CF6" w14:paraId="7051FBA9" w14:textId="77777777" w:rsidTr="00D872EF">
        <w:trPr>
          <w:cantSplit/>
          <w:trHeight w:val="39"/>
        </w:trPr>
        <w:tc>
          <w:tcPr>
            <w:tcW w:w="3462" w:type="dxa"/>
          </w:tcPr>
          <w:p w14:paraId="0B4F3696" w14:textId="4655875E" w:rsidR="000A5EB9" w:rsidRPr="009F4CF6" w:rsidRDefault="003B7955" w:rsidP="000A5EB9">
            <w:pPr>
              <w:spacing w:line="240" w:lineRule="atLeast"/>
              <w:rPr>
                <w:b/>
                <w:bCs/>
                <w:i/>
                <w:iCs/>
              </w:rPr>
            </w:pPr>
            <w:r>
              <w:rPr>
                <w:b/>
                <w:bCs/>
                <w:i/>
                <w:iCs/>
              </w:rPr>
              <w:t>Income</w:t>
            </w:r>
          </w:p>
        </w:tc>
        <w:tc>
          <w:tcPr>
            <w:tcW w:w="1263" w:type="dxa"/>
            <w:shd w:val="clear" w:color="auto" w:fill="auto"/>
            <w:vAlign w:val="bottom"/>
          </w:tcPr>
          <w:p w14:paraId="78EDDC86" w14:textId="77777777" w:rsidR="000A5EB9" w:rsidRPr="009F4CF6" w:rsidRDefault="000A5EB9" w:rsidP="000A5EB9">
            <w:pPr>
              <w:pStyle w:val="BodyText"/>
              <w:tabs>
                <w:tab w:val="decimal" w:pos="1073"/>
              </w:tabs>
              <w:ind w:left="-108" w:right="-108"/>
              <w:rPr>
                <w:rFonts w:cs="Times New Roman"/>
                <w:color w:val="auto"/>
                <w:sz w:val="20"/>
                <w:szCs w:val="20"/>
              </w:rPr>
            </w:pPr>
          </w:p>
        </w:tc>
        <w:tc>
          <w:tcPr>
            <w:tcW w:w="180" w:type="dxa"/>
            <w:tcBorders>
              <w:left w:val="nil"/>
            </w:tcBorders>
            <w:vAlign w:val="bottom"/>
          </w:tcPr>
          <w:p w14:paraId="5831FE2F" w14:textId="77777777" w:rsidR="000A5EB9" w:rsidRPr="009F4CF6" w:rsidRDefault="000A5EB9">
            <w:pPr>
              <w:pStyle w:val="Heading1"/>
              <w:spacing w:line="240" w:lineRule="atLeast"/>
              <w:ind w:left="0" w:right="65"/>
              <w:jc w:val="left"/>
              <w:rPr>
                <w:rFonts w:eastAsia="Arial Unicode MS"/>
                <w:b w:val="0"/>
                <w:bCs w:val="0"/>
                <w:color w:val="auto"/>
                <w:sz w:val="20"/>
                <w:szCs w:val="20"/>
              </w:rPr>
            </w:pPr>
          </w:p>
        </w:tc>
        <w:tc>
          <w:tcPr>
            <w:tcW w:w="1350" w:type="dxa"/>
            <w:vAlign w:val="bottom"/>
          </w:tcPr>
          <w:p w14:paraId="10F13482" w14:textId="77777777" w:rsidR="000A5EB9" w:rsidRPr="009F4CF6" w:rsidRDefault="000A5EB9">
            <w:pPr>
              <w:pStyle w:val="Heading1"/>
              <w:tabs>
                <w:tab w:val="decimal" w:pos="1122"/>
              </w:tabs>
              <w:spacing w:line="240" w:lineRule="atLeast"/>
              <w:ind w:left="-259" w:right="-79"/>
              <w:jc w:val="left"/>
              <w:rPr>
                <w:rFonts w:eastAsia="Arial Unicode MS"/>
                <w:b w:val="0"/>
                <w:bCs w:val="0"/>
                <w:color w:val="auto"/>
                <w:sz w:val="20"/>
                <w:szCs w:val="20"/>
              </w:rPr>
            </w:pPr>
          </w:p>
        </w:tc>
        <w:tc>
          <w:tcPr>
            <w:tcW w:w="195" w:type="dxa"/>
            <w:vAlign w:val="bottom"/>
          </w:tcPr>
          <w:p w14:paraId="10781421" w14:textId="77777777" w:rsidR="000A5EB9" w:rsidRPr="009F4CF6" w:rsidRDefault="000A5EB9">
            <w:pPr>
              <w:pStyle w:val="Heading1"/>
              <w:spacing w:line="240" w:lineRule="atLeast"/>
              <w:ind w:left="0" w:right="65"/>
              <w:jc w:val="left"/>
              <w:rPr>
                <w:rFonts w:eastAsia="Arial Unicode MS"/>
                <w:b w:val="0"/>
                <w:bCs w:val="0"/>
                <w:color w:val="auto"/>
                <w:sz w:val="20"/>
                <w:szCs w:val="20"/>
              </w:rPr>
            </w:pPr>
          </w:p>
        </w:tc>
        <w:tc>
          <w:tcPr>
            <w:tcW w:w="1245" w:type="dxa"/>
            <w:vAlign w:val="bottom"/>
          </w:tcPr>
          <w:p w14:paraId="69A8F29A" w14:textId="77777777" w:rsidR="000A5EB9" w:rsidRPr="009F4CF6" w:rsidRDefault="000A5EB9" w:rsidP="000A5EB9">
            <w:pPr>
              <w:tabs>
                <w:tab w:val="decimal" w:pos="981"/>
              </w:tabs>
              <w:spacing w:line="240" w:lineRule="atLeast"/>
              <w:ind w:left="-108" w:right="-108"/>
              <w:rPr>
                <w:rFonts w:eastAsia="Calibri"/>
                <w:bCs/>
              </w:rPr>
            </w:pPr>
          </w:p>
        </w:tc>
        <w:tc>
          <w:tcPr>
            <w:tcW w:w="181" w:type="dxa"/>
            <w:vAlign w:val="bottom"/>
          </w:tcPr>
          <w:p w14:paraId="116FFC21" w14:textId="77777777" w:rsidR="000A5EB9" w:rsidRPr="009F4CF6" w:rsidRDefault="000A5EB9">
            <w:pPr>
              <w:pStyle w:val="Heading1"/>
              <w:spacing w:line="240" w:lineRule="atLeast"/>
              <w:ind w:left="0" w:right="65"/>
              <w:jc w:val="right"/>
              <w:rPr>
                <w:rFonts w:eastAsia="Arial Unicode MS"/>
                <w:b w:val="0"/>
                <w:bCs w:val="0"/>
                <w:color w:val="auto"/>
                <w:sz w:val="20"/>
                <w:szCs w:val="20"/>
              </w:rPr>
            </w:pPr>
          </w:p>
        </w:tc>
        <w:tc>
          <w:tcPr>
            <w:tcW w:w="1169" w:type="dxa"/>
            <w:shd w:val="clear" w:color="auto" w:fill="auto"/>
            <w:vAlign w:val="bottom"/>
          </w:tcPr>
          <w:p w14:paraId="10282CF9" w14:textId="77777777" w:rsidR="000A5EB9" w:rsidRPr="009F4CF6" w:rsidRDefault="000A5EB9">
            <w:pPr>
              <w:pStyle w:val="Heading1"/>
              <w:tabs>
                <w:tab w:val="decimal" w:pos="1099"/>
              </w:tabs>
              <w:spacing w:line="240" w:lineRule="atLeast"/>
              <w:ind w:left="-259" w:right="0"/>
              <w:jc w:val="left"/>
              <w:rPr>
                <w:rFonts w:eastAsia="Arial Unicode MS"/>
                <w:b w:val="0"/>
                <w:bCs w:val="0"/>
                <w:color w:val="auto"/>
                <w:sz w:val="20"/>
                <w:szCs w:val="20"/>
              </w:rPr>
            </w:pPr>
          </w:p>
        </w:tc>
      </w:tr>
      <w:tr w:rsidR="000A5EB9" w:rsidRPr="009F4CF6" w14:paraId="23468873" w14:textId="77777777" w:rsidTr="00D872EF">
        <w:trPr>
          <w:cantSplit/>
          <w:trHeight w:val="39"/>
        </w:trPr>
        <w:tc>
          <w:tcPr>
            <w:tcW w:w="3462" w:type="dxa"/>
          </w:tcPr>
          <w:p w14:paraId="14306CDF" w14:textId="77777777" w:rsidR="000A5EB9" w:rsidRPr="009F4CF6" w:rsidRDefault="000A5EB9" w:rsidP="000A5EB9">
            <w:pPr>
              <w:spacing w:line="240" w:lineRule="atLeast"/>
            </w:pPr>
            <w:r w:rsidRPr="009F4CF6">
              <w:t xml:space="preserve">   Revenue from sales of goods and   </w:t>
            </w:r>
            <w:r w:rsidRPr="009F4CF6">
              <w:br/>
              <w:t xml:space="preserve">      rendering of services</w:t>
            </w:r>
          </w:p>
        </w:tc>
        <w:tc>
          <w:tcPr>
            <w:tcW w:w="1263" w:type="dxa"/>
            <w:shd w:val="clear" w:color="auto" w:fill="auto"/>
            <w:vAlign w:val="bottom"/>
          </w:tcPr>
          <w:p w14:paraId="20CD5ED6" w14:textId="117EF75D" w:rsidR="000A5EB9" w:rsidRPr="009F4CF6" w:rsidRDefault="00EE56F5" w:rsidP="00EE56F5">
            <w:pPr>
              <w:pStyle w:val="BodyText"/>
              <w:tabs>
                <w:tab w:val="decimal" w:pos="1006"/>
              </w:tabs>
              <w:ind w:left="-108" w:right="-108"/>
              <w:jc w:val="left"/>
              <w:rPr>
                <w:rFonts w:cs="Times New Roman"/>
                <w:color w:val="auto"/>
                <w:sz w:val="20"/>
                <w:szCs w:val="20"/>
              </w:rPr>
            </w:pPr>
            <w:r>
              <w:rPr>
                <w:rFonts w:cs="Times New Roman"/>
                <w:color w:val="auto"/>
                <w:sz w:val="20"/>
                <w:szCs w:val="20"/>
              </w:rPr>
              <w:t>5,856,457</w:t>
            </w:r>
          </w:p>
        </w:tc>
        <w:tc>
          <w:tcPr>
            <w:tcW w:w="180" w:type="dxa"/>
            <w:tcBorders>
              <w:left w:val="nil"/>
            </w:tcBorders>
            <w:vAlign w:val="bottom"/>
          </w:tcPr>
          <w:p w14:paraId="01BBF796" w14:textId="77777777" w:rsidR="000A5EB9" w:rsidRPr="009F4CF6" w:rsidRDefault="000A5EB9">
            <w:pPr>
              <w:pStyle w:val="Heading1"/>
              <w:tabs>
                <w:tab w:val="decimal" w:pos="1090"/>
              </w:tabs>
              <w:spacing w:line="240" w:lineRule="atLeast"/>
              <w:ind w:left="0" w:right="65"/>
              <w:jc w:val="left"/>
              <w:rPr>
                <w:rFonts w:eastAsia="Arial Unicode MS"/>
                <w:b w:val="0"/>
                <w:bCs w:val="0"/>
                <w:color w:val="auto"/>
                <w:sz w:val="20"/>
                <w:szCs w:val="20"/>
              </w:rPr>
            </w:pPr>
          </w:p>
        </w:tc>
        <w:tc>
          <w:tcPr>
            <w:tcW w:w="1350" w:type="dxa"/>
            <w:vAlign w:val="bottom"/>
          </w:tcPr>
          <w:p w14:paraId="2315DFAE" w14:textId="7C8DCEC2" w:rsidR="000A5EB9" w:rsidRPr="003B7955" w:rsidRDefault="000A5EB9" w:rsidP="003B7955">
            <w:pPr>
              <w:tabs>
                <w:tab w:val="decimal" w:pos="1050"/>
              </w:tabs>
            </w:pPr>
            <w:r w:rsidRPr="003B7955">
              <w:t>5,697,474</w:t>
            </w:r>
          </w:p>
        </w:tc>
        <w:tc>
          <w:tcPr>
            <w:tcW w:w="195" w:type="dxa"/>
            <w:vAlign w:val="bottom"/>
          </w:tcPr>
          <w:p w14:paraId="1932D3CF" w14:textId="77777777" w:rsidR="000A5EB9" w:rsidRPr="009F4CF6" w:rsidRDefault="000A5EB9">
            <w:pPr>
              <w:pStyle w:val="Heading1"/>
              <w:tabs>
                <w:tab w:val="decimal" w:pos="1090"/>
              </w:tabs>
              <w:spacing w:line="240" w:lineRule="atLeast"/>
              <w:ind w:left="0" w:right="65"/>
              <w:jc w:val="left"/>
              <w:rPr>
                <w:rFonts w:eastAsia="Arial Unicode MS"/>
                <w:b w:val="0"/>
                <w:bCs w:val="0"/>
                <w:color w:val="auto"/>
                <w:sz w:val="20"/>
                <w:szCs w:val="20"/>
              </w:rPr>
            </w:pPr>
          </w:p>
        </w:tc>
        <w:tc>
          <w:tcPr>
            <w:tcW w:w="1245" w:type="dxa"/>
            <w:vAlign w:val="bottom"/>
          </w:tcPr>
          <w:p w14:paraId="4DF45C27" w14:textId="6C886AFE" w:rsidR="000A5EB9" w:rsidRPr="009F4CF6" w:rsidRDefault="009F4CF6" w:rsidP="009F4CF6">
            <w:pPr>
              <w:tabs>
                <w:tab w:val="decimal" w:pos="1000"/>
              </w:tabs>
              <w:rPr>
                <w:rFonts w:eastAsia="Calibri"/>
              </w:rPr>
            </w:pPr>
            <w:r w:rsidRPr="009F4CF6">
              <w:rPr>
                <w:rFonts w:eastAsia="Calibri"/>
              </w:rPr>
              <w:t>5,778,</w:t>
            </w:r>
            <w:r w:rsidRPr="009F4CF6">
              <w:t>355</w:t>
            </w:r>
          </w:p>
        </w:tc>
        <w:tc>
          <w:tcPr>
            <w:tcW w:w="181" w:type="dxa"/>
            <w:vAlign w:val="bottom"/>
          </w:tcPr>
          <w:p w14:paraId="32802799" w14:textId="77777777" w:rsidR="000A5EB9" w:rsidRPr="009F4CF6" w:rsidRDefault="000A5EB9">
            <w:pPr>
              <w:pStyle w:val="Heading1"/>
              <w:tabs>
                <w:tab w:val="decimal" w:pos="1090"/>
              </w:tabs>
              <w:spacing w:line="240" w:lineRule="atLeast"/>
              <w:ind w:left="0" w:right="65"/>
              <w:jc w:val="left"/>
              <w:rPr>
                <w:rFonts w:eastAsia="Arial Unicode MS"/>
                <w:b w:val="0"/>
                <w:bCs w:val="0"/>
                <w:color w:val="auto"/>
                <w:sz w:val="20"/>
                <w:szCs w:val="20"/>
              </w:rPr>
            </w:pPr>
          </w:p>
        </w:tc>
        <w:tc>
          <w:tcPr>
            <w:tcW w:w="1169" w:type="dxa"/>
            <w:shd w:val="clear" w:color="auto" w:fill="auto"/>
            <w:vAlign w:val="bottom"/>
          </w:tcPr>
          <w:p w14:paraId="797BF3D7" w14:textId="31CD1562" w:rsidR="000A5EB9" w:rsidRPr="003B7955" w:rsidRDefault="000A5EB9" w:rsidP="00D872EF">
            <w:pPr>
              <w:tabs>
                <w:tab w:val="decimal" w:pos="877"/>
              </w:tabs>
              <w:rPr>
                <w:rFonts w:eastAsia="Arial Unicode MS"/>
              </w:rPr>
            </w:pPr>
            <w:r w:rsidRPr="003B7955">
              <w:t>5,697,113</w:t>
            </w:r>
          </w:p>
        </w:tc>
      </w:tr>
      <w:tr w:rsidR="000A5EB9" w:rsidRPr="009F4CF6" w14:paraId="002F0E41" w14:textId="77777777" w:rsidTr="00D872EF">
        <w:trPr>
          <w:cantSplit/>
          <w:trHeight w:val="39"/>
        </w:trPr>
        <w:tc>
          <w:tcPr>
            <w:tcW w:w="3462" w:type="dxa"/>
          </w:tcPr>
          <w:p w14:paraId="63ED7BAB" w14:textId="77777777" w:rsidR="000A5EB9" w:rsidRPr="009F4CF6" w:rsidRDefault="000A5EB9" w:rsidP="000A5EB9">
            <w:pPr>
              <w:spacing w:line="240" w:lineRule="atLeast"/>
            </w:pPr>
            <w:r w:rsidRPr="009F4CF6">
              <w:t xml:space="preserve">   Contract revenue</w:t>
            </w:r>
          </w:p>
        </w:tc>
        <w:tc>
          <w:tcPr>
            <w:tcW w:w="1263" w:type="dxa"/>
            <w:shd w:val="clear" w:color="auto" w:fill="auto"/>
            <w:vAlign w:val="bottom"/>
          </w:tcPr>
          <w:p w14:paraId="28AE2B6F" w14:textId="18E1A249" w:rsidR="000A5EB9" w:rsidRPr="009F4CF6" w:rsidRDefault="00EE56F5" w:rsidP="00EE56F5">
            <w:pPr>
              <w:pStyle w:val="BodyText"/>
              <w:tabs>
                <w:tab w:val="decimal" w:pos="1006"/>
              </w:tabs>
              <w:ind w:left="-108" w:right="-108"/>
              <w:jc w:val="left"/>
              <w:rPr>
                <w:rFonts w:cs="Times New Roman"/>
                <w:color w:val="auto"/>
                <w:sz w:val="20"/>
                <w:szCs w:val="20"/>
              </w:rPr>
            </w:pPr>
            <w:r>
              <w:rPr>
                <w:rFonts w:cs="Times New Roman"/>
                <w:color w:val="auto"/>
                <w:sz w:val="20"/>
                <w:szCs w:val="20"/>
              </w:rPr>
              <w:t>370,272</w:t>
            </w:r>
          </w:p>
        </w:tc>
        <w:tc>
          <w:tcPr>
            <w:tcW w:w="180" w:type="dxa"/>
            <w:tcBorders>
              <w:left w:val="nil"/>
            </w:tcBorders>
            <w:vAlign w:val="bottom"/>
          </w:tcPr>
          <w:p w14:paraId="3CC512C6" w14:textId="77777777" w:rsidR="000A5EB9" w:rsidRPr="009F4CF6" w:rsidRDefault="000A5EB9">
            <w:pPr>
              <w:pStyle w:val="Heading1"/>
              <w:tabs>
                <w:tab w:val="decimal" w:pos="1090"/>
              </w:tabs>
              <w:spacing w:line="240" w:lineRule="atLeast"/>
              <w:ind w:left="0" w:right="65"/>
              <w:jc w:val="left"/>
              <w:rPr>
                <w:rFonts w:eastAsia="Arial Unicode MS"/>
                <w:b w:val="0"/>
                <w:bCs w:val="0"/>
                <w:color w:val="auto"/>
                <w:sz w:val="20"/>
                <w:szCs w:val="20"/>
              </w:rPr>
            </w:pPr>
          </w:p>
        </w:tc>
        <w:tc>
          <w:tcPr>
            <w:tcW w:w="1350" w:type="dxa"/>
            <w:vAlign w:val="bottom"/>
          </w:tcPr>
          <w:p w14:paraId="6F6DFA69" w14:textId="669C4C20" w:rsidR="000A5EB9" w:rsidRPr="003B7955" w:rsidRDefault="000A5EB9" w:rsidP="003B7955">
            <w:pPr>
              <w:tabs>
                <w:tab w:val="decimal" w:pos="760"/>
              </w:tabs>
              <w:rPr>
                <w:rFonts w:eastAsia="Arial Unicode MS"/>
              </w:rPr>
            </w:pPr>
            <w:r w:rsidRPr="003B7955">
              <w:t>-</w:t>
            </w:r>
          </w:p>
        </w:tc>
        <w:tc>
          <w:tcPr>
            <w:tcW w:w="195" w:type="dxa"/>
            <w:vAlign w:val="bottom"/>
          </w:tcPr>
          <w:p w14:paraId="692C8F18" w14:textId="77777777" w:rsidR="000A5EB9" w:rsidRPr="009F4CF6" w:rsidRDefault="000A5EB9">
            <w:pPr>
              <w:pStyle w:val="Heading1"/>
              <w:tabs>
                <w:tab w:val="decimal" w:pos="1090"/>
              </w:tabs>
              <w:spacing w:line="240" w:lineRule="atLeast"/>
              <w:ind w:left="0" w:right="65"/>
              <w:jc w:val="left"/>
              <w:rPr>
                <w:rFonts w:eastAsia="Arial Unicode MS"/>
                <w:b w:val="0"/>
                <w:bCs w:val="0"/>
                <w:color w:val="auto"/>
                <w:sz w:val="20"/>
                <w:szCs w:val="20"/>
              </w:rPr>
            </w:pPr>
          </w:p>
        </w:tc>
        <w:tc>
          <w:tcPr>
            <w:tcW w:w="1245" w:type="dxa"/>
            <w:vAlign w:val="bottom"/>
          </w:tcPr>
          <w:p w14:paraId="6D7A7CC8" w14:textId="5D4795ED" w:rsidR="000A5EB9" w:rsidRPr="009F4CF6" w:rsidRDefault="00617F1E" w:rsidP="00617F1E">
            <w:pPr>
              <w:tabs>
                <w:tab w:val="decimal" w:pos="1000"/>
              </w:tabs>
              <w:rPr>
                <w:rFonts w:eastAsia="Calibri"/>
              </w:rPr>
            </w:pPr>
            <w:r w:rsidRPr="00617F1E">
              <w:rPr>
                <w:rFonts w:eastAsia="Calibri"/>
              </w:rPr>
              <w:t>370,272</w:t>
            </w:r>
          </w:p>
        </w:tc>
        <w:tc>
          <w:tcPr>
            <w:tcW w:w="181" w:type="dxa"/>
            <w:vAlign w:val="bottom"/>
          </w:tcPr>
          <w:p w14:paraId="0F120889" w14:textId="77777777" w:rsidR="000A5EB9" w:rsidRPr="009F4CF6" w:rsidRDefault="000A5EB9">
            <w:pPr>
              <w:pStyle w:val="Heading1"/>
              <w:tabs>
                <w:tab w:val="decimal" w:pos="1090"/>
              </w:tabs>
              <w:spacing w:line="240" w:lineRule="atLeast"/>
              <w:ind w:left="0" w:right="65"/>
              <w:jc w:val="left"/>
              <w:rPr>
                <w:rFonts w:eastAsia="Arial Unicode MS"/>
                <w:b w:val="0"/>
                <w:bCs w:val="0"/>
                <w:color w:val="auto"/>
                <w:sz w:val="20"/>
                <w:szCs w:val="20"/>
              </w:rPr>
            </w:pPr>
          </w:p>
        </w:tc>
        <w:tc>
          <w:tcPr>
            <w:tcW w:w="1169" w:type="dxa"/>
            <w:shd w:val="clear" w:color="auto" w:fill="auto"/>
            <w:vAlign w:val="bottom"/>
          </w:tcPr>
          <w:p w14:paraId="41DE1742" w14:textId="36E9EF02" w:rsidR="000A5EB9" w:rsidRPr="003B7955" w:rsidRDefault="000A5EB9" w:rsidP="00D872EF">
            <w:pPr>
              <w:tabs>
                <w:tab w:val="decimal" w:pos="607"/>
              </w:tabs>
              <w:ind w:right="-339"/>
              <w:rPr>
                <w:rFonts w:eastAsia="Arial Unicode MS"/>
              </w:rPr>
            </w:pPr>
            <w:r w:rsidRPr="003B7955">
              <w:t>-</w:t>
            </w:r>
          </w:p>
        </w:tc>
      </w:tr>
      <w:tr w:rsidR="000A5EB9" w:rsidRPr="009F4CF6" w14:paraId="0215095B" w14:textId="77777777" w:rsidTr="00D872EF">
        <w:trPr>
          <w:cantSplit/>
          <w:trHeight w:val="39"/>
        </w:trPr>
        <w:tc>
          <w:tcPr>
            <w:tcW w:w="3462" w:type="dxa"/>
          </w:tcPr>
          <w:p w14:paraId="28428DD6" w14:textId="77777777" w:rsidR="000A5EB9" w:rsidRPr="009F4CF6" w:rsidRDefault="000A5EB9" w:rsidP="000A5EB9">
            <w:pPr>
              <w:spacing w:line="240" w:lineRule="atLeast"/>
            </w:pPr>
            <w:r w:rsidRPr="009F4CF6">
              <w:t xml:space="preserve">   Net foreign exchange gain</w:t>
            </w:r>
          </w:p>
        </w:tc>
        <w:tc>
          <w:tcPr>
            <w:tcW w:w="1263" w:type="dxa"/>
            <w:shd w:val="clear" w:color="auto" w:fill="auto"/>
            <w:vAlign w:val="bottom"/>
          </w:tcPr>
          <w:p w14:paraId="1C480364" w14:textId="231B9107" w:rsidR="000A5EB9" w:rsidRPr="009F4CF6" w:rsidRDefault="00EE56F5" w:rsidP="0098329D">
            <w:pPr>
              <w:tabs>
                <w:tab w:val="decimal" w:pos="708"/>
              </w:tabs>
            </w:pPr>
            <w:r>
              <w:t>-</w:t>
            </w:r>
          </w:p>
        </w:tc>
        <w:tc>
          <w:tcPr>
            <w:tcW w:w="180" w:type="dxa"/>
            <w:tcBorders>
              <w:left w:val="nil"/>
            </w:tcBorders>
            <w:vAlign w:val="bottom"/>
          </w:tcPr>
          <w:p w14:paraId="11B6E17B" w14:textId="77777777" w:rsidR="000A5EB9" w:rsidRPr="009F4CF6" w:rsidRDefault="000A5EB9">
            <w:pPr>
              <w:pStyle w:val="Heading1"/>
              <w:tabs>
                <w:tab w:val="decimal" w:pos="1090"/>
              </w:tabs>
              <w:spacing w:line="240" w:lineRule="atLeast"/>
              <w:ind w:left="0" w:right="65"/>
              <w:jc w:val="left"/>
              <w:rPr>
                <w:rFonts w:eastAsia="Arial Unicode MS"/>
                <w:b w:val="0"/>
                <w:bCs w:val="0"/>
                <w:color w:val="auto"/>
                <w:sz w:val="20"/>
                <w:szCs w:val="20"/>
              </w:rPr>
            </w:pPr>
          </w:p>
        </w:tc>
        <w:tc>
          <w:tcPr>
            <w:tcW w:w="1350" w:type="dxa"/>
            <w:vAlign w:val="bottom"/>
          </w:tcPr>
          <w:p w14:paraId="2FF4F078" w14:textId="3B4BBC33" w:rsidR="000A5EB9" w:rsidRPr="003B7955" w:rsidRDefault="000A5EB9" w:rsidP="003B7955">
            <w:pPr>
              <w:tabs>
                <w:tab w:val="decimal" w:pos="1050"/>
              </w:tabs>
              <w:rPr>
                <w:rFonts w:eastAsia="Arial Unicode MS"/>
              </w:rPr>
            </w:pPr>
            <w:r w:rsidRPr="003B7955">
              <w:t>75,909</w:t>
            </w:r>
          </w:p>
        </w:tc>
        <w:tc>
          <w:tcPr>
            <w:tcW w:w="195" w:type="dxa"/>
            <w:vAlign w:val="bottom"/>
          </w:tcPr>
          <w:p w14:paraId="62B9FBB1" w14:textId="77777777" w:rsidR="000A5EB9" w:rsidRPr="009F4CF6" w:rsidRDefault="000A5EB9">
            <w:pPr>
              <w:pStyle w:val="Heading1"/>
              <w:tabs>
                <w:tab w:val="decimal" w:pos="1090"/>
              </w:tabs>
              <w:spacing w:line="240" w:lineRule="atLeast"/>
              <w:ind w:left="0" w:right="65"/>
              <w:jc w:val="left"/>
              <w:rPr>
                <w:rFonts w:eastAsia="Arial Unicode MS"/>
                <w:b w:val="0"/>
                <w:bCs w:val="0"/>
                <w:color w:val="auto"/>
                <w:sz w:val="20"/>
                <w:szCs w:val="20"/>
              </w:rPr>
            </w:pPr>
          </w:p>
        </w:tc>
        <w:tc>
          <w:tcPr>
            <w:tcW w:w="1245" w:type="dxa"/>
            <w:vAlign w:val="bottom"/>
          </w:tcPr>
          <w:p w14:paraId="13F995D0" w14:textId="2A9870A5" w:rsidR="000A5EB9" w:rsidRPr="009F4CF6" w:rsidRDefault="00617F1E" w:rsidP="00617F1E">
            <w:pPr>
              <w:tabs>
                <w:tab w:val="decimal" w:pos="716"/>
              </w:tabs>
              <w:rPr>
                <w:rFonts w:eastAsia="Calibri"/>
              </w:rPr>
            </w:pPr>
            <w:r>
              <w:rPr>
                <w:rFonts w:eastAsia="Calibri"/>
              </w:rPr>
              <w:t>-</w:t>
            </w:r>
          </w:p>
        </w:tc>
        <w:tc>
          <w:tcPr>
            <w:tcW w:w="181" w:type="dxa"/>
            <w:vAlign w:val="bottom"/>
          </w:tcPr>
          <w:p w14:paraId="68F4FE3D" w14:textId="77777777" w:rsidR="000A5EB9" w:rsidRPr="009F4CF6" w:rsidRDefault="000A5EB9">
            <w:pPr>
              <w:pStyle w:val="Heading1"/>
              <w:tabs>
                <w:tab w:val="decimal" w:pos="1090"/>
              </w:tabs>
              <w:spacing w:line="240" w:lineRule="atLeast"/>
              <w:ind w:left="0" w:right="65"/>
              <w:jc w:val="left"/>
              <w:rPr>
                <w:rFonts w:eastAsia="Arial Unicode MS"/>
                <w:b w:val="0"/>
                <w:bCs w:val="0"/>
                <w:color w:val="auto"/>
                <w:sz w:val="20"/>
                <w:szCs w:val="20"/>
              </w:rPr>
            </w:pPr>
          </w:p>
        </w:tc>
        <w:tc>
          <w:tcPr>
            <w:tcW w:w="1169" w:type="dxa"/>
            <w:shd w:val="clear" w:color="auto" w:fill="auto"/>
            <w:vAlign w:val="bottom"/>
          </w:tcPr>
          <w:p w14:paraId="19CA5469" w14:textId="07C9948C" w:rsidR="000A5EB9" w:rsidRPr="003B7955" w:rsidRDefault="000A5EB9" w:rsidP="00D872EF">
            <w:pPr>
              <w:tabs>
                <w:tab w:val="decimal" w:pos="877"/>
              </w:tabs>
              <w:rPr>
                <w:rFonts w:eastAsia="Arial Unicode MS"/>
              </w:rPr>
            </w:pPr>
            <w:r w:rsidRPr="003B7955">
              <w:t>7,547</w:t>
            </w:r>
          </w:p>
        </w:tc>
      </w:tr>
      <w:tr w:rsidR="000A5EB9" w:rsidRPr="009F4CF6" w14:paraId="754112CD" w14:textId="77777777" w:rsidTr="00D872EF">
        <w:trPr>
          <w:cantSplit/>
          <w:trHeight w:val="39"/>
        </w:trPr>
        <w:tc>
          <w:tcPr>
            <w:tcW w:w="3462" w:type="dxa"/>
          </w:tcPr>
          <w:p w14:paraId="7C1486ED" w14:textId="77777777" w:rsidR="000A5EB9" w:rsidRPr="009F4CF6" w:rsidRDefault="000A5EB9" w:rsidP="000A5EB9">
            <w:pPr>
              <w:spacing w:line="240" w:lineRule="atLeast"/>
            </w:pPr>
            <w:r w:rsidRPr="009F4CF6">
              <w:t xml:space="preserve">   Other income</w:t>
            </w:r>
          </w:p>
        </w:tc>
        <w:tc>
          <w:tcPr>
            <w:tcW w:w="1263" w:type="dxa"/>
            <w:tcBorders>
              <w:bottom w:val="single" w:sz="4" w:space="0" w:color="auto"/>
            </w:tcBorders>
            <w:shd w:val="clear" w:color="auto" w:fill="auto"/>
            <w:vAlign w:val="bottom"/>
          </w:tcPr>
          <w:p w14:paraId="3A892C02" w14:textId="3B3F7D95" w:rsidR="000A5EB9" w:rsidRPr="009F4CF6" w:rsidRDefault="00EE56F5" w:rsidP="00EE56F5">
            <w:pPr>
              <w:pStyle w:val="BodyText"/>
              <w:tabs>
                <w:tab w:val="decimal" w:pos="1006"/>
              </w:tabs>
              <w:ind w:left="-108" w:right="-108"/>
              <w:jc w:val="left"/>
              <w:rPr>
                <w:rFonts w:cs="Times New Roman"/>
                <w:color w:val="auto"/>
                <w:sz w:val="20"/>
                <w:szCs w:val="20"/>
              </w:rPr>
            </w:pPr>
            <w:r>
              <w:rPr>
                <w:rFonts w:cs="Times New Roman"/>
                <w:color w:val="auto"/>
                <w:sz w:val="20"/>
                <w:szCs w:val="20"/>
              </w:rPr>
              <w:t>41,071</w:t>
            </w:r>
          </w:p>
        </w:tc>
        <w:tc>
          <w:tcPr>
            <w:tcW w:w="180" w:type="dxa"/>
            <w:tcBorders>
              <w:left w:val="nil"/>
            </w:tcBorders>
            <w:vAlign w:val="bottom"/>
          </w:tcPr>
          <w:p w14:paraId="3B6A2783" w14:textId="77777777" w:rsidR="000A5EB9" w:rsidRPr="009F4CF6" w:rsidRDefault="000A5EB9">
            <w:pPr>
              <w:pStyle w:val="Heading1"/>
              <w:tabs>
                <w:tab w:val="decimal" w:pos="1090"/>
              </w:tabs>
              <w:spacing w:line="240" w:lineRule="atLeast"/>
              <w:ind w:left="0" w:right="65"/>
              <w:jc w:val="left"/>
              <w:rPr>
                <w:rFonts w:eastAsia="Arial Unicode MS"/>
                <w:b w:val="0"/>
                <w:bCs w:val="0"/>
                <w:color w:val="auto"/>
                <w:sz w:val="20"/>
                <w:szCs w:val="20"/>
              </w:rPr>
            </w:pPr>
          </w:p>
        </w:tc>
        <w:tc>
          <w:tcPr>
            <w:tcW w:w="1350" w:type="dxa"/>
            <w:tcBorders>
              <w:bottom w:val="single" w:sz="4" w:space="0" w:color="auto"/>
            </w:tcBorders>
            <w:vAlign w:val="bottom"/>
          </w:tcPr>
          <w:p w14:paraId="727A9DCF" w14:textId="3891A92D" w:rsidR="000A5EB9" w:rsidRPr="003B7955" w:rsidRDefault="000A5EB9" w:rsidP="003B7955">
            <w:pPr>
              <w:tabs>
                <w:tab w:val="decimal" w:pos="1050"/>
              </w:tabs>
              <w:rPr>
                <w:rFonts w:eastAsia="Arial Unicode MS"/>
              </w:rPr>
            </w:pPr>
            <w:r w:rsidRPr="003B7955">
              <w:t>31,110</w:t>
            </w:r>
          </w:p>
        </w:tc>
        <w:tc>
          <w:tcPr>
            <w:tcW w:w="195" w:type="dxa"/>
            <w:vAlign w:val="bottom"/>
          </w:tcPr>
          <w:p w14:paraId="65050A81" w14:textId="77777777" w:rsidR="000A5EB9" w:rsidRPr="009F4CF6" w:rsidRDefault="000A5EB9">
            <w:pPr>
              <w:pStyle w:val="Heading1"/>
              <w:tabs>
                <w:tab w:val="decimal" w:pos="1090"/>
              </w:tabs>
              <w:spacing w:line="240" w:lineRule="atLeast"/>
              <w:ind w:left="0" w:right="65"/>
              <w:jc w:val="left"/>
              <w:rPr>
                <w:rFonts w:eastAsia="Arial Unicode MS"/>
                <w:b w:val="0"/>
                <w:bCs w:val="0"/>
                <w:color w:val="auto"/>
                <w:sz w:val="20"/>
                <w:szCs w:val="20"/>
              </w:rPr>
            </w:pPr>
          </w:p>
        </w:tc>
        <w:tc>
          <w:tcPr>
            <w:tcW w:w="1245" w:type="dxa"/>
            <w:tcBorders>
              <w:bottom w:val="single" w:sz="4" w:space="0" w:color="auto"/>
            </w:tcBorders>
            <w:vAlign w:val="bottom"/>
          </w:tcPr>
          <w:p w14:paraId="0D70DDE5" w14:textId="2FE76728" w:rsidR="000A5EB9" w:rsidRPr="009F4CF6" w:rsidRDefault="00AA1610" w:rsidP="00617F1E">
            <w:pPr>
              <w:tabs>
                <w:tab w:val="decimal" w:pos="1000"/>
              </w:tabs>
              <w:rPr>
                <w:rFonts w:eastAsia="Calibri"/>
              </w:rPr>
            </w:pPr>
            <w:r w:rsidRPr="00AA1610">
              <w:rPr>
                <w:rFonts w:eastAsia="Calibri"/>
              </w:rPr>
              <w:t>33,631</w:t>
            </w:r>
          </w:p>
        </w:tc>
        <w:tc>
          <w:tcPr>
            <w:tcW w:w="181" w:type="dxa"/>
            <w:vAlign w:val="bottom"/>
          </w:tcPr>
          <w:p w14:paraId="3DFD444D" w14:textId="77777777" w:rsidR="000A5EB9" w:rsidRPr="009F4CF6" w:rsidRDefault="000A5EB9">
            <w:pPr>
              <w:pStyle w:val="Heading1"/>
              <w:tabs>
                <w:tab w:val="decimal" w:pos="1090"/>
              </w:tabs>
              <w:spacing w:line="240" w:lineRule="atLeast"/>
              <w:ind w:left="0" w:right="65"/>
              <w:jc w:val="left"/>
              <w:rPr>
                <w:rFonts w:eastAsia="Arial Unicode MS"/>
                <w:b w:val="0"/>
                <w:bCs w:val="0"/>
                <w:color w:val="auto"/>
                <w:sz w:val="20"/>
                <w:szCs w:val="20"/>
              </w:rPr>
            </w:pPr>
          </w:p>
        </w:tc>
        <w:tc>
          <w:tcPr>
            <w:tcW w:w="1169" w:type="dxa"/>
            <w:tcBorders>
              <w:bottom w:val="single" w:sz="4" w:space="0" w:color="auto"/>
            </w:tcBorders>
            <w:shd w:val="clear" w:color="auto" w:fill="auto"/>
            <w:vAlign w:val="bottom"/>
          </w:tcPr>
          <w:p w14:paraId="38321AF6" w14:textId="53BB6781" w:rsidR="000A5EB9" w:rsidRPr="003B7955" w:rsidRDefault="000A5EB9" w:rsidP="00D872EF">
            <w:pPr>
              <w:tabs>
                <w:tab w:val="decimal" w:pos="877"/>
              </w:tabs>
              <w:rPr>
                <w:rFonts w:eastAsia="Arial Unicode MS"/>
              </w:rPr>
            </w:pPr>
            <w:r w:rsidRPr="003B7955">
              <w:t>27,684</w:t>
            </w:r>
          </w:p>
        </w:tc>
      </w:tr>
      <w:tr w:rsidR="000A5EB9" w:rsidRPr="009F4CF6" w14:paraId="1A2AEC8D" w14:textId="77777777" w:rsidTr="00D872EF">
        <w:trPr>
          <w:cantSplit/>
          <w:trHeight w:val="39"/>
        </w:trPr>
        <w:tc>
          <w:tcPr>
            <w:tcW w:w="3462" w:type="dxa"/>
          </w:tcPr>
          <w:p w14:paraId="5C7B2E98" w14:textId="2E5D3AAB" w:rsidR="000A5EB9" w:rsidRPr="009F4CF6" w:rsidRDefault="000A5EB9" w:rsidP="000A5EB9">
            <w:pPr>
              <w:spacing w:line="240" w:lineRule="atLeast"/>
              <w:rPr>
                <w:b/>
                <w:bCs/>
              </w:rPr>
            </w:pPr>
            <w:r w:rsidRPr="009F4CF6">
              <w:rPr>
                <w:b/>
                <w:bCs/>
              </w:rPr>
              <w:t xml:space="preserve">Total </w:t>
            </w:r>
            <w:r w:rsidR="003B7955">
              <w:rPr>
                <w:b/>
                <w:bCs/>
              </w:rPr>
              <w:t>income</w:t>
            </w:r>
          </w:p>
        </w:tc>
        <w:tc>
          <w:tcPr>
            <w:tcW w:w="1263" w:type="dxa"/>
            <w:tcBorders>
              <w:top w:val="single" w:sz="4" w:space="0" w:color="auto"/>
              <w:bottom w:val="single" w:sz="4" w:space="0" w:color="auto"/>
            </w:tcBorders>
            <w:shd w:val="clear" w:color="auto" w:fill="auto"/>
            <w:vAlign w:val="bottom"/>
          </w:tcPr>
          <w:p w14:paraId="7CB75B40" w14:textId="133D02DC" w:rsidR="000A5EB9" w:rsidRPr="009F4CF6" w:rsidRDefault="00EE56F5" w:rsidP="00EE56F5">
            <w:pPr>
              <w:pStyle w:val="BodyText"/>
              <w:tabs>
                <w:tab w:val="decimal" w:pos="1006"/>
              </w:tabs>
              <w:ind w:left="-108" w:right="-108"/>
              <w:jc w:val="left"/>
              <w:rPr>
                <w:rFonts w:cs="Times New Roman"/>
                <w:b/>
                <w:bCs/>
                <w:color w:val="auto"/>
                <w:sz w:val="20"/>
                <w:szCs w:val="20"/>
              </w:rPr>
            </w:pPr>
            <w:r>
              <w:rPr>
                <w:rFonts w:cs="Times New Roman"/>
                <w:b/>
                <w:bCs/>
                <w:color w:val="auto"/>
                <w:sz w:val="20"/>
                <w:szCs w:val="20"/>
              </w:rPr>
              <w:t>6,267,800</w:t>
            </w:r>
          </w:p>
        </w:tc>
        <w:tc>
          <w:tcPr>
            <w:tcW w:w="180" w:type="dxa"/>
            <w:tcBorders>
              <w:left w:val="nil"/>
            </w:tcBorders>
            <w:vAlign w:val="bottom"/>
          </w:tcPr>
          <w:p w14:paraId="2134A4E2" w14:textId="77777777" w:rsidR="000A5EB9" w:rsidRPr="009F4CF6" w:rsidRDefault="000A5EB9">
            <w:pPr>
              <w:pStyle w:val="Heading1"/>
              <w:tabs>
                <w:tab w:val="decimal" w:pos="1090"/>
              </w:tabs>
              <w:spacing w:line="240" w:lineRule="atLeast"/>
              <w:ind w:left="0" w:right="65"/>
              <w:jc w:val="left"/>
              <w:rPr>
                <w:rFonts w:eastAsia="Arial Unicode MS"/>
                <w:color w:val="auto"/>
                <w:sz w:val="20"/>
                <w:szCs w:val="20"/>
              </w:rPr>
            </w:pPr>
          </w:p>
        </w:tc>
        <w:tc>
          <w:tcPr>
            <w:tcW w:w="1350" w:type="dxa"/>
            <w:tcBorders>
              <w:top w:val="single" w:sz="4" w:space="0" w:color="auto"/>
              <w:bottom w:val="single" w:sz="4" w:space="0" w:color="auto"/>
            </w:tcBorders>
            <w:vAlign w:val="bottom"/>
          </w:tcPr>
          <w:p w14:paraId="7BA624AD" w14:textId="61BD3073" w:rsidR="000A5EB9" w:rsidRPr="00D872EF" w:rsidRDefault="000A5EB9" w:rsidP="003B7955">
            <w:pPr>
              <w:tabs>
                <w:tab w:val="decimal" w:pos="1050"/>
              </w:tabs>
              <w:rPr>
                <w:b/>
                <w:bCs/>
              </w:rPr>
            </w:pPr>
            <w:r w:rsidRPr="00D872EF">
              <w:rPr>
                <w:b/>
                <w:bCs/>
              </w:rPr>
              <w:t>5,804,493</w:t>
            </w:r>
          </w:p>
        </w:tc>
        <w:tc>
          <w:tcPr>
            <w:tcW w:w="195" w:type="dxa"/>
            <w:vAlign w:val="bottom"/>
          </w:tcPr>
          <w:p w14:paraId="2FD9F1FE" w14:textId="77777777" w:rsidR="000A5EB9" w:rsidRPr="009F4CF6" w:rsidRDefault="000A5EB9">
            <w:pPr>
              <w:pStyle w:val="Heading1"/>
              <w:tabs>
                <w:tab w:val="decimal" w:pos="1090"/>
              </w:tabs>
              <w:spacing w:line="240" w:lineRule="atLeast"/>
              <w:ind w:left="0" w:right="65"/>
              <w:jc w:val="left"/>
              <w:rPr>
                <w:rFonts w:eastAsia="Arial Unicode MS"/>
                <w:color w:val="auto"/>
                <w:sz w:val="20"/>
                <w:szCs w:val="20"/>
              </w:rPr>
            </w:pPr>
          </w:p>
        </w:tc>
        <w:tc>
          <w:tcPr>
            <w:tcW w:w="1245" w:type="dxa"/>
            <w:tcBorders>
              <w:top w:val="single" w:sz="4" w:space="0" w:color="auto"/>
              <w:bottom w:val="single" w:sz="4" w:space="0" w:color="auto"/>
            </w:tcBorders>
            <w:vAlign w:val="bottom"/>
          </w:tcPr>
          <w:p w14:paraId="57255B8A" w14:textId="4EFD6C03" w:rsidR="000A5EB9" w:rsidRPr="009F4CF6" w:rsidRDefault="00BF6A56" w:rsidP="00AA1610">
            <w:pPr>
              <w:tabs>
                <w:tab w:val="decimal" w:pos="1000"/>
              </w:tabs>
              <w:rPr>
                <w:rFonts w:eastAsia="Calibri"/>
                <w:b/>
                <w:bCs/>
              </w:rPr>
            </w:pPr>
            <w:r w:rsidRPr="00BF6A56">
              <w:rPr>
                <w:rFonts w:eastAsia="Calibri"/>
                <w:b/>
                <w:bCs/>
              </w:rPr>
              <w:t>6,182,258</w:t>
            </w:r>
          </w:p>
        </w:tc>
        <w:tc>
          <w:tcPr>
            <w:tcW w:w="181" w:type="dxa"/>
            <w:vAlign w:val="bottom"/>
          </w:tcPr>
          <w:p w14:paraId="4F3594CC" w14:textId="77777777" w:rsidR="000A5EB9" w:rsidRPr="009F4CF6" w:rsidRDefault="000A5EB9">
            <w:pPr>
              <w:pStyle w:val="Heading1"/>
              <w:tabs>
                <w:tab w:val="decimal" w:pos="1090"/>
              </w:tabs>
              <w:spacing w:line="240" w:lineRule="atLeast"/>
              <w:ind w:left="0" w:right="65"/>
              <w:jc w:val="left"/>
              <w:rPr>
                <w:rFonts w:eastAsia="Arial Unicode MS"/>
                <w:color w:val="auto"/>
                <w:sz w:val="20"/>
                <w:szCs w:val="20"/>
              </w:rPr>
            </w:pPr>
          </w:p>
        </w:tc>
        <w:tc>
          <w:tcPr>
            <w:tcW w:w="1169" w:type="dxa"/>
            <w:tcBorders>
              <w:top w:val="single" w:sz="4" w:space="0" w:color="auto"/>
              <w:bottom w:val="single" w:sz="4" w:space="0" w:color="auto"/>
            </w:tcBorders>
            <w:shd w:val="clear" w:color="auto" w:fill="auto"/>
            <w:vAlign w:val="bottom"/>
          </w:tcPr>
          <w:p w14:paraId="559A43E1" w14:textId="31FD5BFB" w:rsidR="000A5EB9" w:rsidRPr="00D872EF" w:rsidRDefault="000A5EB9" w:rsidP="00D872EF">
            <w:pPr>
              <w:tabs>
                <w:tab w:val="decimal" w:pos="877"/>
              </w:tabs>
              <w:rPr>
                <w:rFonts w:eastAsia="Arial Unicode MS"/>
                <w:b/>
                <w:bCs/>
              </w:rPr>
            </w:pPr>
            <w:r w:rsidRPr="00D872EF">
              <w:rPr>
                <w:b/>
                <w:bCs/>
              </w:rPr>
              <w:t>5,732,344</w:t>
            </w:r>
          </w:p>
        </w:tc>
      </w:tr>
      <w:tr w:rsidR="00D872EF" w:rsidRPr="009F4CF6" w14:paraId="3B2942C3" w14:textId="77777777" w:rsidTr="00D872EF">
        <w:trPr>
          <w:cantSplit/>
          <w:trHeight w:val="39"/>
        </w:trPr>
        <w:tc>
          <w:tcPr>
            <w:tcW w:w="3462" w:type="dxa"/>
          </w:tcPr>
          <w:p w14:paraId="77C654AA" w14:textId="77777777" w:rsidR="00D872EF" w:rsidRPr="009F4CF6" w:rsidRDefault="00D872EF" w:rsidP="000A5EB9">
            <w:pPr>
              <w:spacing w:line="240" w:lineRule="atLeast"/>
              <w:rPr>
                <w:b/>
                <w:bCs/>
              </w:rPr>
            </w:pPr>
          </w:p>
        </w:tc>
        <w:tc>
          <w:tcPr>
            <w:tcW w:w="1263" w:type="dxa"/>
            <w:tcBorders>
              <w:top w:val="single" w:sz="4" w:space="0" w:color="auto"/>
            </w:tcBorders>
            <w:shd w:val="clear" w:color="auto" w:fill="auto"/>
            <w:vAlign w:val="bottom"/>
          </w:tcPr>
          <w:p w14:paraId="0EAAF02D" w14:textId="77777777" w:rsidR="00D872EF" w:rsidRPr="009F4CF6" w:rsidRDefault="00D872EF" w:rsidP="000A5EB9">
            <w:pPr>
              <w:pStyle w:val="BodyText"/>
              <w:tabs>
                <w:tab w:val="decimal" w:pos="1090"/>
              </w:tabs>
              <w:ind w:left="-108" w:right="-108"/>
              <w:jc w:val="left"/>
              <w:rPr>
                <w:rFonts w:cs="Times New Roman"/>
                <w:b/>
                <w:bCs/>
                <w:color w:val="auto"/>
                <w:sz w:val="20"/>
                <w:szCs w:val="20"/>
              </w:rPr>
            </w:pPr>
          </w:p>
        </w:tc>
        <w:tc>
          <w:tcPr>
            <w:tcW w:w="180" w:type="dxa"/>
            <w:tcBorders>
              <w:left w:val="nil"/>
            </w:tcBorders>
            <w:vAlign w:val="bottom"/>
          </w:tcPr>
          <w:p w14:paraId="4ECCAFE9" w14:textId="77777777" w:rsidR="00D872EF" w:rsidRPr="009F4CF6" w:rsidRDefault="00D872EF">
            <w:pPr>
              <w:pStyle w:val="Heading1"/>
              <w:tabs>
                <w:tab w:val="decimal" w:pos="1090"/>
              </w:tabs>
              <w:spacing w:line="240" w:lineRule="atLeast"/>
              <w:ind w:left="0" w:right="65"/>
              <w:jc w:val="left"/>
              <w:rPr>
                <w:rFonts w:eastAsia="Arial Unicode MS"/>
                <w:color w:val="auto"/>
                <w:sz w:val="20"/>
                <w:szCs w:val="20"/>
              </w:rPr>
            </w:pPr>
          </w:p>
        </w:tc>
        <w:tc>
          <w:tcPr>
            <w:tcW w:w="1350" w:type="dxa"/>
            <w:tcBorders>
              <w:top w:val="single" w:sz="4" w:space="0" w:color="auto"/>
            </w:tcBorders>
            <w:vAlign w:val="bottom"/>
          </w:tcPr>
          <w:p w14:paraId="1D855503" w14:textId="77777777" w:rsidR="00D872EF" w:rsidRPr="00D872EF" w:rsidRDefault="00D872EF" w:rsidP="003B7955">
            <w:pPr>
              <w:tabs>
                <w:tab w:val="decimal" w:pos="1050"/>
              </w:tabs>
              <w:rPr>
                <w:b/>
                <w:bCs/>
              </w:rPr>
            </w:pPr>
          </w:p>
        </w:tc>
        <w:tc>
          <w:tcPr>
            <w:tcW w:w="195" w:type="dxa"/>
            <w:vAlign w:val="bottom"/>
          </w:tcPr>
          <w:p w14:paraId="1F1B25FD" w14:textId="77777777" w:rsidR="00D872EF" w:rsidRPr="009F4CF6" w:rsidRDefault="00D872EF">
            <w:pPr>
              <w:pStyle w:val="Heading1"/>
              <w:tabs>
                <w:tab w:val="decimal" w:pos="1090"/>
              </w:tabs>
              <w:spacing w:line="240" w:lineRule="atLeast"/>
              <w:ind w:left="0" w:right="65"/>
              <w:jc w:val="left"/>
              <w:rPr>
                <w:rFonts w:eastAsia="Arial Unicode MS"/>
                <w:color w:val="auto"/>
                <w:sz w:val="20"/>
                <w:szCs w:val="20"/>
              </w:rPr>
            </w:pPr>
          </w:p>
        </w:tc>
        <w:tc>
          <w:tcPr>
            <w:tcW w:w="1245" w:type="dxa"/>
            <w:tcBorders>
              <w:top w:val="single" w:sz="4" w:space="0" w:color="auto"/>
            </w:tcBorders>
            <w:vAlign w:val="bottom"/>
          </w:tcPr>
          <w:p w14:paraId="6F8D22D7" w14:textId="77777777" w:rsidR="00D872EF" w:rsidRPr="00BF6A56" w:rsidRDefault="00D872EF" w:rsidP="00AA1610">
            <w:pPr>
              <w:tabs>
                <w:tab w:val="decimal" w:pos="1000"/>
              </w:tabs>
              <w:rPr>
                <w:rFonts w:eastAsia="Calibri"/>
                <w:b/>
                <w:bCs/>
              </w:rPr>
            </w:pPr>
          </w:p>
        </w:tc>
        <w:tc>
          <w:tcPr>
            <w:tcW w:w="181" w:type="dxa"/>
            <w:vAlign w:val="bottom"/>
          </w:tcPr>
          <w:p w14:paraId="147E7A55" w14:textId="77777777" w:rsidR="00D872EF" w:rsidRPr="009F4CF6" w:rsidRDefault="00D872EF">
            <w:pPr>
              <w:pStyle w:val="Heading1"/>
              <w:tabs>
                <w:tab w:val="decimal" w:pos="1090"/>
              </w:tabs>
              <w:spacing w:line="240" w:lineRule="atLeast"/>
              <w:ind w:left="0" w:right="65"/>
              <w:jc w:val="left"/>
              <w:rPr>
                <w:rFonts w:eastAsia="Arial Unicode MS"/>
                <w:color w:val="auto"/>
                <w:sz w:val="20"/>
                <w:szCs w:val="20"/>
              </w:rPr>
            </w:pPr>
          </w:p>
        </w:tc>
        <w:tc>
          <w:tcPr>
            <w:tcW w:w="1169" w:type="dxa"/>
            <w:tcBorders>
              <w:top w:val="single" w:sz="4" w:space="0" w:color="auto"/>
            </w:tcBorders>
            <w:shd w:val="clear" w:color="auto" w:fill="auto"/>
            <w:vAlign w:val="bottom"/>
          </w:tcPr>
          <w:p w14:paraId="5327DBD4" w14:textId="77777777" w:rsidR="00D872EF" w:rsidRPr="00D872EF" w:rsidRDefault="00D872EF" w:rsidP="00D872EF">
            <w:pPr>
              <w:tabs>
                <w:tab w:val="decimal" w:pos="877"/>
              </w:tabs>
              <w:rPr>
                <w:b/>
                <w:bCs/>
              </w:rPr>
            </w:pPr>
          </w:p>
        </w:tc>
      </w:tr>
      <w:tr w:rsidR="000A5EB9" w:rsidRPr="009F4CF6" w14:paraId="076B5326" w14:textId="77777777" w:rsidTr="00D872EF">
        <w:trPr>
          <w:cantSplit/>
          <w:trHeight w:val="39"/>
        </w:trPr>
        <w:tc>
          <w:tcPr>
            <w:tcW w:w="3462" w:type="dxa"/>
          </w:tcPr>
          <w:p w14:paraId="6AA1F2C9" w14:textId="77777777" w:rsidR="000A5EB9" w:rsidRPr="009F4CF6" w:rsidRDefault="000A5EB9" w:rsidP="000A5EB9">
            <w:pPr>
              <w:spacing w:line="240" w:lineRule="atLeast"/>
              <w:rPr>
                <w:b/>
                <w:bCs/>
                <w:i/>
                <w:iCs/>
              </w:rPr>
            </w:pPr>
            <w:r w:rsidRPr="009F4CF6">
              <w:rPr>
                <w:b/>
                <w:bCs/>
                <w:i/>
                <w:iCs/>
              </w:rPr>
              <w:t>Expenses</w:t>
            </w:r>
          </w:p>
        </w:tc>
        <w:tc>
          <w:tcPr>
            <w:tcW w:w="1263" w:type="dxa"/>
            <w:shd w:val="clear" w:color="auto" w:fill="auto"/>
            <w:vAlign w:val="bottom"/>
          </w:tcPr>
          <w:p w14:paraId="61EBEE05" w14:textId="77777777" w:rsidR="000A5EB9" w:rsidRPr="009F4CF6" w:rsidRDefault="000A5EB9" w:rsidP="000A5EB9">
            <w:pPr>
              <w:pStyle w:val="BodyText"/>
              <w:tabs>
                <w:tab w:val="decimal" w:pos="1090"/>
              </w:tabs>
              <w:ind w:left="-108" w:right="-108"/>
              <w:jc w:val="left"/>
              <w:rPr>
                <w:rFonts w:cs="Times New Roman"/>
                <w:color w:val="auto"/>
                <w:sz w:val="20"/>
                <w:szCs w:val="20"/>
              </w:rPr>
            </w:pPr>
          </w:p>
        </w:tc>
        <w:tc>
          <w:tcPr>
            <w:tcW w:w="180" w:type="dxa"/>
            <w:tcBorders>
              <w:left w:val="nil"/>
            </w:tcBorders>
            <w:vAlign w:val="bottom"/>
          </w:tcPr>
          <w:p w14:paraId="33173053" w14:textId="77777777" w:rsidR="000A5EB9" w:rsidRPr="009F4CF6" w:rsidRDefault="000A5EB9">
            <w:pPr>
              <w:pStyle w:val="Heading1"/>
              <w:tabs>
                <w:tab w:val="decimal" w:pos="1090"/>
              </w:tabs>
              <w:spacing w:line="240" w:lineRule="atLeast"/>
              <w:ind w:left="0" w:right="65"/>
              <w:jc w:val="left"/>
              <w:rPr>
                <w:rFonts w:eastAsia="Arial Unicode MS"/>
                <w:b w:val="0"/>
                <w:bCs w:val="0"/>
                <w:color w:val="auto"/>
                <w:sz w:val="20"/>
                <w:szCs w:val="20"/>
              </w:rPr>
            </w:pPr>
          </w:p>
        </w:tc>
        <w:tc>
          <w:tcPr>
            <w:tcW w:w="1350" w:type="dxa"/>
            <w:vAlign w:val="bottom"/>
          </w:tcPr>
          <w:p w14:paraId="1BA5B952" w14:textId="77777777" w:rsidR="000A5EB9" w:rsidRPr="003B7955" w:rsidRDefault="000A5EB9" w:rsidP="003B7955">
            <w:pPr>
              <w:jc w:val="right"/>
              <w:rPr>
                <w:rFonts w:eastAsia="Arial Unicode MS"/>
              </w:rPr>
            </w:pPr>
          </w:p>
        </w:tc>
        <w:tc>
          <w:tcPr>
            <w:tcW w:w="195" w:type="dxa"/>
            <w:vAlign w:val="bottom"/>
          </w:tcPr>
          <w:p w14:paraId="3FC3381C" w14:textId="77777777" w:rsidR="000A5EB9" w:rsidRPr="009F4CF6" w:rsidRDefault="000A5EB9">
            <w:pPr>
              <w:pStyle w:val="Heading1"/>
              <w:tabs>
                <w:tab w:val="decimal" w:pos="1090"/>
              </w:tabs>
              <w:spacing w:line="240" w:lineRule="atLeast"/>
              <w:ind w:left="0" w:right="65"/>
              <w:jc w:val="left"/>
              <w:rPr>
                <w:rFonts w:eastAsia="Arial Unicode MS"/>
                <w:b w:val="0"/>
                <w:bCs w:val="0"/>
                <w:color w:val="auto"/>
                <w:sz w:val="20"/>
                <w:szCs w:val="20"/>
              </w:rPr>
            </w:pPr>
          </w:p>
        </w:tc>
        <w:tc>
          <w:tcPr>
            <w:tcW w:w="1245" w:type="dxa"/>
            <w:vAlign w:val="bottom"/>
          </w:tcPr>
          <w:p w14:paraId="3F4C624A" w14:textId="77777777" w:rsidR="000A5EB9" w:rsidRPr="009F4CF6" w:rsidRDefault="000A5EB9" w:rsidP="000A5EB9">
            <w:pPr>
              <w:tabs>
                <w:tab w:val="decimal" w:pos="1090"/>
              </w:tabs>
              <w:spacing w:line="240" w:lineRule="atLeast"/>
              <w:ind w:left="-108" w:right="-108"/>
              <w:rPr>
                <w:rFonts w:eastAsia="Calibri"/>
                <w:bCs/>
              </w:rPr>
            </w:pPr>
          </w:p>
        </w:tc>
        <w:tc>
          <w:tcPr>
            <w:tcW w:w="181" w:type="dxa"/>
            <w:vAlign w:val="bottom"/>
          </w:tcPr>
          <w:p w14:paraId="70637BBC" w14:textId="77777777" w:rsidR="000A5EB9" w:rsidRPr="009F4CF6" w:rsidRDefault="000A5EB9">
            <w:pPr>
              <w:pStyle w:val="Heading1"/>
              <w:tabs>
                <w:tab w:val="decimal" w:pos="1090"/>
              </w:tabs>
              <w:spacing w:line="240" w:lineRule="atLeast"/>
              <w:ind w:left="0" w:right="65"/>
              <w:jc w:val="left"/>
              <w:rPr>
                <w:rFonts w:eastAsia="Arial Unicode MS"/>
                <w:b w:val="0"/>
                <w:bCs w:val="0"/>
                <w:color w:val="auto"/>
                <w:sz w:val="20"/>
                <w:szCs w:val="20"/>
              </w:rPr>
            </w:pPr>
          </w:p>
        </w:tc>
        <w:tc>
          <w:tcPr>
            <w:tcW w:w="1169" w:type="dxa"/>
            <w:shd w:val="clear" w:color="auto" w:fill="auto"/>
            <w:vAlign w:val="bottom"/>
          </w:tcPr>
          <w:p w14:paraId="338EC6BF" w14:textId="77777777" w:rsidR="000A5EB9" w:rsidRPr="003B7955" w:rsidRDefault="000A5EB9" w:rsidP="003B7955">
            <w:pPr>
              <w:jc w:val="right"/>
              <w:rPr>
                <w:rFonts w:eastAsia="Arial Unicode MS"/>
              </w:rPr>
            </w:pPr>
          </w:p>
        </w:tc>
      </w:tr>
      <w:tr w:rsidR="000A5EB9" w:rsidRPr="009F4CF6" w14:paraId="4DBE1CA9" w14:textId="77777777" w:rsidTr="00D872EF">
        <w:trPr>
          <w:cantSplit/>
          <w:trHeight w:val="39"/>
        </w:trPr>
        <w:tc>
          <w:tcPr>
            <w:tcW w:w="3462" w:type="dxa"/>
          </w:tcPr>
          <w:p w14:paraId="3B619067" w14:textId="49A07E06" w:rsidR="000A5EB9" w:rsidRPr="009F4CF6" w:rsidRDefault="000A5EB9" w:rsidP="000A5EB9">
            <w:pPr>
              <w:spacing w:line="240" w:lineRule="atLeast"/>
            </w:pPr>
            <w:r w:rsidRPr="009F4CF6">
              <w:t xml:space="preserve">   Cost of sale of goods and </w:t>
            </w:r>
            <w:r w:rsidRPr="009F4CF6">
              <w:br/>
              <w:t xml:space="preserve">      rendering of services</w:t>
            </w:r>
          </w:p>
        </w:tc>
        <w:tc>
          <w:tcPr>
            <w:tcW w:w="1263" w:type="dxa"/>
            <w:shd w:val="clear" w:color="auto" w:fill="auto"/>
            <w:vAlign w:val="bottom"/>
          </w:tcPr>
          <w:p w14:paraId="28ED90B8" w14:textId="08A8773D" w:rsidR="000A5EB9" w:rsidRPr="009F4CF6" w:rsidRDefault="00EE56F5" w:rsidP="00EE56F5">
            <w:pPr>
              <w:pStyle w:val="BodyText"/>
              <w:tabs>
                <w:tab w:val="decimal" w:pos="1006"/>
              </w:tabs>
              <w:ind w:left="-108" w:right="-108"/>
              <w:jc w:val="left"/>
              <w:rPr>
                <w:rFonts w:cs="Times New Roman"/>
                <w:color w:val="auto"/>
                <w:sz w:val="20"/>
                <w:szCs w:val="20"/>
              </w:rPr>
            </w:pPr>
            <w:r>
              <w:rPr>
                <w:rFonts w:cs="Times New Roman"/>
                <w:color w:val="auto"/>
                <w:sz w:val="20"/>
                <w:szCs w:val="20"/>
              </w:rPr>
              <w:t>5,385,951</w:t>
            </w:r>
          </w:p>
        </w:tc>
        <w:tc>
          <w:tcPr>
            <w:tcW w:w="180" w:type="dxa"/>
            <w:tcBorders>
              <w:left w:val="nil"/>
            </w:tcBorders>
            <w:vAlign w:val="bottom"/>
          </w:tcPr>
          <w:p w14:paraId="3CD59964" w14:textId="77777777" w:rsidR="000A5EB9" w:rsidRPr="009F4CF6" w:rsidRDefault="000A5EB9">
            <w:pPr>
              <w:pStyle w:val="Heading1"/>
              <w:tabs>
                <w:tab w:val="decimal" w:pos="1090"/>
              </w:tabs>
              <w:spacing w:line="240" w:lineRule="atLeast"/>
              <w:ind w:left="0" w:right="65"/>
              <w:jc w:val="left"/>
              <w:rPr>
                <w:rFonts w:eastAsia="Arial Unicode MS"/>
                <w:b w:val="0"/>
                <w:bCs w:val="0"/>
                <w:color w:val="auto"/>
                <w:sz w:val="20"/>
                <w:szCs w:val="20"/>
              </w:rPr>
            </w:pPr>
          </w:p>
        </w:tc>
        <w:tc>
          <w:tcPr>
            <w:tcW w:w="1350" w:type="dxa"/>
            <w:vAlign w:val="bottom"/>
          </w:tcPr>
          <w:p w14:paraId="696A7428" w14:textId="272AA490" w:rsidR="000A5EB9" w:rsidRPr="003B7955" w:rsidRDefault="000A5EB9" w:rsidP="003B7955">
            <w:pPr>
              <w:tabs>
                <w:tab w:val="decimal" w:pos="1050"/>
              </w:tabs>
              <w:rPr>
                <w:rFonts w:eastAsia="Arial Unicode MS"/>
              </w:rPr>
            </w:pPr>
            <w:r w:rsidRPr="003B7955">
              <w:t>3,627,261</w:t>
            </w:r>
          </w:p>
        </w:tc>
        <w:tc>
          <w:tcPr>
            <w:tcW w:w="195" w:type="dxa"/>
            <w:vAlign w:val="bottom"/>
          </w:tcPr>
          <w:p w14:paraId="33F712C6" w14:textId="77777777" w:rsidR="000A5EB9" w:rsidRPr="009F4CF6" w:rsidRDefault="000A5EB9">
            <w:pPr>
              <w:pStyle w:val="Heading1"/>
              <w:tabs>
                <w:tab w:val="decimal" w:pos="1090"/>
              </w:tabs>
              <w:spacing w:line="240" w:lineRule="atLeast"/>
              <w:ind w:left="0" w:right="65"/>
              <w:jc w:val="left"/>
              <w:rPr>
                <w:rFonts w:eastAsia="Arial Unicode MS"/>
                <w:b w:val="0"/>
                <w:bCs w:val="0"/>
                <w:color w:val="auto"/>
                <w:sz w:val="20"/>
                <w:szCs w:val="20"/>
              </w:rPr>
            </w:pPr>
          </w:p>
        </w:tc>
        <w:tc>
          <w:tcPr>
            <w:tcW w:w="1245" w:type="dxa"/>
            <w:vAlign w:val="bottom"/>
          </w:tcPr>
          <w:p w14:paraId="28981384" w14:textId="50879250" w:rsidR="000A5EB9" w:rsidRPr="009F4CF6" w:rsidRDefault="00AB1F2B" w:rsidP="00654EB0">
            <w:pPr>
              <w:tabs>
                <w:tab w:val="decimal" w:pos="1000"/>
              </w:tabs>
              <w:rPr>
                <w:rFonts w:eastAsia="Calibri"/>
              </w:rPr>
            </w:pPr>
            <w:r w:rsidRPr="00AB1F2B">
              <w:rPr>
                <w:rFonts w:eastAsia="Calibri"/>
              </w:rPr>
              <w:t>5,163,080</w:t>
            </w:r>
          </w:p>
        </w:tc>
        <w:tc>
          <w:tcPr>
            <w:tcW w:w="181" w:type="dxa"/>
            <w:vAlign w:val="bottom"/>
          </w:tcPr>
          <w:p w14:paraId="6D3183C5" w14:textId="77777777" w:rsidR="000A5EB9" w:rsidRPr="009F4CF6" w:rsidRDefault="000A5EB9">
            <w:pPr>
              <w:pStyle w:val="Heading1"/>
              <w:tabs>
                <w:tab w:val="decimal" w:pos="1090"/>
              </w:tabs>
              <w:spacing w:line="240" w:lineRule="atLeast"/>
              <w:ind w:left="0" w:right="65"/>
              <w:jc w:val="left"/>
              <w:rPr>
                <w:rFonts w:eastAsia="Arial Unicode MS"/>
                <w:b w:val="0"/>
                <w:bCs w:val="0"/>
                <w:color w:val="auto"/>
                <w:sz w:val="20"/>
                <w:szCs w:val="20"/>
              </w:rPr>
            </w:pPr>
          </w:p>
        </w:tc>
        <w:tc>
          <w:tcPr>
            <w:tcW w:w="1169" w:type="dxa"/>
            <w:shd w:val="clear" w:color="auto" w:fill="auto"/>
            <w:vAlign w:val="bottom"/>
          </w:tcPr>
          <w:p w14:paraId="1F990E16" w14:textId="2B4244B0" w:rsidR="000A5EB9" w:rsidRPr="003B7955" w:rsidRDefault="000A5EB9" w:rsidP="00D872EF">
            <w:pPr>
              <w:tabs>
                <w:tab w:val="decimal" w:pos="877"/>
              </w:tabs>
              <w:rPr>
                <w:rFonts w:eastAsia="Arial Unicode MS"/>
              </w:rPr>
            </w:pPr>
            <w:r w:rsidRPr="003B7955">
              <w:t>3,718,676</w:t>
            </w:r>
          </w:p>
        </w:tc>
      </w:tr>
      <w:tr w:rsidR="000A5EB9" w:rsidRPr="009F4CF6" w14:paraId="3142BDFC" w14:textId="77777777" w:rsidTr="00D872EF">
        <w:trPr>
          <w:cantSplit/>
          <w:trHeight w:val="39"/>
        </w:trPr>
        <w:tc>
          <w:tcPr>
            <w:tcW w:w="3462" w:type="dxa"/>
          </w:tcPr>
          <w:p w14:paraId="115E61DA" w14:textId="77777777" w:rsidR="000A5EB9" w:rsidRPr="009F4CF6" w:rsidRDefault="000A5EB9" w:rsidP="000A5EB9">
            <w:pPr>
              <w:spacing w:line="240" w:lineRule="atLeast"/>
            </w:pPr>
            <w:r w:rsidRPr="009F4CF6">
              <w:t xml:space="preserve">   Contract costs</w:t>
            </w:r>
          </w:p>
        </w:tc>
        <w:tc>
          <w:tcPr>
            <w:tcW w:w="1263" w:type="dxa"/>
            <w:shd w:val="clear" w:color="auto" w:fill="auto"/>
            <w:vAlign w:val="bottom"/>
          </w:tcPr>
          <w:p w14:paraId="6CDCB598" w14:textId="4880E29A" w:rsidR="000A5EB9" w:rsidRPr="009F4CF6" w:rsidRDefault="00EE56F5" w:rsidP="00EE56F5">
            <w:pPr>
              <w:pStyle w:val="BodyText"/>
              <w:tabs>
                <w:tab w:val="decimal" w:pos="1006"/>
              </w:tabs>
              <w:ind w:left="-108" w:right="-108"/>
              <w:jc w:val="left"/>
              <w:rPr>
                <w:rFonts w:cs="Times New Roman"/>
                <w:color w:val="auto"/>
                <w:sz w:val="20"/>
                <w:szCs w:val="20"/>
              </w:rPr>
            </w:pPr>
            <w:r>
              <w:rPr>
                <w:rFonts w:cs="Times New Roman"/>
                <w:color w:val="auto"/>
                <w:sz w:val="20"/>
                <w:szCs w:val="20"/>
              </w:rPr>
              <w:t>216,095</w:t>
            </w:r>
          </w:p>
        </w:tc>
        <w:tc>
          <w:tcPr>
            <w:tcW w:w="180" w:type="dxa"/>
            <w:tcBorders>
              <w:left w:val="nil"/>
            </w:tcBorders>
            <w:vAlign w:val="bottom"/>
          </w:tcPr>
          <w:p w14:paraId="6A2F7A68" w14:textId="77777777" w:rsidR="000A5EB9" w:rsidRPr="009F4CF6" w:rsidRDefault="000A5EB9">
            <w:pPr>
              <w:pStyle w:val="Heading1"/>
              <w:tabs>
                <w:tab w:val="decimal" w:pos="1090"/>
              </w:tabs>
              <w:spacing w:line="240" w:lineRule="atLeast"/>
              <w:ind w:left="0" w:right="65"/>
              <w:jc w:val="left"/>
              <w:rPr>
                <w:rFonts w:eastAsia="Arial Unicode MS"/>
                <w:b w:val="0"/>
                <w:bCs w:val="0"/>
                <w:color w:val="auto"/>
                <w:sz w:val="20"/>
                <w:szCs w:val="20"/>
              </w:rPr>
            </w:pPr>
          </w:p>
        </w:tc>
        <w:tc>
          <w:tcPr>
            <w:tcW w:w="1350" w:type="dxa"/>
            <w:vAlign w:val="bottom"/>
          </w:tcPr>
          <w:p w14:paraId="3A77E117" w14:textId="272D29BC" w:rsidR="000A5EB9" w:rsidRPr="003B7955" w:rsidRDefault="000A5EB9" w:rsidP="00D872EF">
            <w:pPr>
              <w:tabs>
                <w:tab w:val="decimal" w:pos="760"/>
              </w:tabs>
              <w:rPr>
                <w:rFonts w:eastAsia="Arial Unicode MS"/>
              </w:rPr>
            </w:pPr>
            <w:r w:rsidRPr="003B7955">
              <w:t>-</w:t>
            </w:r>
          </w:p>
        </w:tc>
        <w:tc>
          <w:tcPr>
            <w:tcW w:w="195" w:type="dxa"/>
            <w:vAlign w:val="bottom"/>
          </w:tcPr>
          <w:p w14:paraId="24030C1E" w14:textId="77777777" w:rsidR="000A5EB9" w:rsidRPr="009F4CF6" w:rsidRDefault="000A5EB9">
            <w:pPr>
              <w:pStyle w:val="Heading1"/>
              <w:tabs>
                <w:tab w:val="decimal" w:pos="1090"/>
              </w:tabs>
              <w:spacing w:line="240" w:lineRule="atLeast"/>
              <w:ind w:left="0" w:right="65"/>
              <w:jc w:val="left"/>
              <w:rPr>
                <w:rFonts w:eastAsia="Arial Unicode MS"/>
                <w:b w:val="0"/>
                <w:bCs w:val="0"/>
                <w:color w:val="auto"/>
                <w:sz w:val="20"/>
                <w:szCs w:val="20"/>
              </w:rPr>
            </w:pPr>
          </w:p>
        </w:tc>
        <w:tc>
          <w:tcPr>
            <w:tcW w:w="1245" w:type="dxa"/>
            <w:vAlign w:val="bottom"/>
          </w:tcPr>
          <w:p w14:paraId="23F4AFCB" w14:textId="2F90E83B" w:rsidR="000A5EB9" w:rsidRPr="009F4CF6" w:rsidRDefault="006014C8" w:rsidP="00654EB0">
            <w:pPr>
              <w:tabs>
                <w:tab w:val="decimal" w:pos="1000"/>
              </w:tabs>
              <w:rPr>
                <w:rFonts w:eastAsia="Calibri"/>
                <w:cs/>
              </w:rPr>
            </w:pPr>
            <w:r w:rsidRPr="006014C8">
              <w:rPr>
                <w:rFonts w:eastAsia="Calibri"/>
              </w:rPr>
              <w:t>216,095</w:t>
            </w:r>
          </w:p>
        </w:tc>
        <w:tc>
          <w:tcPr>
            <w:tcW w:w="181" w:type="dxa"/>
            <w:vAlign w:val="bottom"/>
          </w:tcPr>
          <w:p w14:paraId="7D08D0DD" w14:textId="77777777" w:rsidR="000A5EB9" w:rsidRPr="009F4CF6" w:rsidRDefault="000A5EB9">
            <w:pPr>
              <w:pStyle w:val="Heading1"/>
              <w:tabs>
                <w:tab w:val="decimal" w:pos="1090"/>
              </w:tabs>
              <w:spacing w:line="240" w:lineRule="atLeast"/>
              <w:ind w:left="0" w:right="65"/>
              <w:jc w:val="left"/>
              <w:rPr>
                <w:rFonts w:eastAsia="Arial Unicode MS"/>
                <w:b w:val="0"/>
                <w:bCs w:val="0"/>
                <w:color w:val="auto"/>
                <w:sz w:val="20"/>
                <w:szCs w:val="20"/>
              </w:rPr>
            </w:pPr>
          </w:p>
        </w:tc>
        <w:tc>
          <w:tcPr>
            <w:tcW w:w="1169" w:type="dxa"/>
            <w:shd w:val="clear" w:color="auto" w:fill="auto"/>
            <w:vAlign w:val="bottom"/>
          </w:tcPr>
          <w:p w14:paraId="5641B17C" w14:textId="6A3B5B8A" w:rsidR="000A5EB9" w:rsidRPr="003B7955" w:rsidRDefault="000A5EB9" w:rsidP="00D872EF">
            <w:pPr>
              <w:tabs>
                <w:tab w:val="decimal" w:pos="607"/>
              </w:tabs>
              <w:ind w:right="-339"/>
              <w:rPr>
                <w:rFonts w:eastAsia="Arial Unicode MS"/>
                <w:cs/>
              </w:rPr>
            </w:pPr>
            <w:r w:rsidRPr="003B7955">
              <w:t>-</w:t>
            </w:r>
          </w:p>
        </w:tc>
      </w:tr>
      <w:tr w:rsidR="000A5EB9" w:rsidRPr="009F4CF6" w14:paraId="4F4E37E7" w14:textId="77777777" w:rsidTr="00D872EF">
        <w:trPr>
          <w:cantSplit/>
          <w:trHeight w:val="39"/>
        </w:trPr>
        <w:tc>
          <w:tcPr>
            <w:tcW w:w="3462" w:type="dxa"/>
          </w:tcPr>
          <w:p w14:paraId="687F4183" w14:textId="77777777" w:rsidR="000A5EB9" w:rsidRPr="009F4CF6" w:rsidRDefault="000A5EB9" w:rsidP="000A5EB9">
            <w:pPr>
              <w:spacing w:line="240" w:lineRule="atLeast"/>
            </w:pPr>
            <w:r w:rsidRPr="009F4CF6">
              <w:t xml:space="preserve">   Distribution costs</w:t>
            </w:r>
          </w:p>
        </w:tc>
        <w:tc>
          <w:tcPr>
            <w:tcW w:w="1263" w:type="dxa"/>
            <w:shd w:val="clear" w:color="auto" w:fill="auto"/>
            <w:vAlign w:val="bottom"/>
          </w:tcPr>
          <w:p w14:paraId="75013E0A" w14:textId="0FED666E" w:rsidR="000A5EB9" w:rsidRPr="009F4CF6" w:rsidRDefault="00EE56F5" w:rsidP="00EE56F5">
            <w:pPr>
              <w:pStyle w:val="BodyText"/>
              <w:tabs>
                <w:tab w:val="decimal" w:pos="1006"/>
              </w:tabs>
              <w:ind w:left="-108" w:right="-108"/>
              <w:jc w:val="left"/>
              <w:rPr>
                <w:rFonts w:cs="Times New Roman"/>
                <w:color w:val="auto"/>
                <w:sz w:val="20"/>
                <w:szCs w:val="20"/>
              </w:rPr>
            </w:pPr>
            <w:r>
              <w:rPr>
                <w:rFonts w:cs="Times New Roman"/>
                <w:color w:val="auto"/>
                <w:sz w:val="20"/>
                <w:szCs w:val="20"/>
              </w:rPr>
              <w:t>501,977</w:t>
            </w:r>
          </w:p>
        </w:tc>
        <w:tc>
          <w:tcPr>
            <w:tcW w:w="180" w:type="dxa"/>
            <w:tcBorders>
              <w:left w:val="nil"/>
            </w:tcBorders>
            <w:vAlign w:val="bottom"/>
          </w:tcPr>
          <w:p w14:paraId="4BB604B6" w14:textId="77777777" w:rsidR="000A5EB9" w:rsidRPr="009F4CF6" w:rsidRDefault="000A5EB9">
            <w:pPr>
              <w:pStyle w:val="Heading1"/>
              <w:tabs>
                <w:tab w:val="decimal" w:pos="1090"/>
              </w:tabs>
              <w:spacing w:line="240" w:lineRule="atLeast"/>
              <w:ind w:left="0" w:right="65"/>
              <w:jc w:val="left"/>
              <w:rPr>
                <w:rFonts w:eastAsia="Arial Unicode MS"/>
                <w:b w:val="0"/>
                <w:bCs w:val="0"/>
                <w:color w:val="auto"/>
                <w:sz w:val="20"/>
                <w:szCs w:val="20"/>
              </w:rPr>
            </w:pPr>
          </w:p>
        </w:tc>
        <w:tc>
          <w:tcPr>
            <w:tcW w:w="1350" w:type="dxa"/>
            <w:vAlign w:val="bottom"/>
          </w:tcPr>
          <w:p w14:paraId="20DF965B" w14:textId="3D80F2F4" w:rsidR="000A5EB9" w:rsidRPr="003B7955" w:rsidRDefault="000A5EB9" w:rsidP="003B7955">
            <w:pPr>
              <w:tabs>
                <w:tab w:val="decimal" w:pos="1050"/>
              </w:tabs>
              <w:rPr>
                <w:rFonts w:eastAsia="Arial Unicode MS"/>
              </w:rPr>
            </w:pPr>
            <w:r w:rsidRPr="003B7955">
              <w:t>798,208</w:t>
            </w:r>
          </w:p>
        </w:tc>
        <w:tc>
          <w:tcPr>
            <w:tcW w:w="195" w:type="dxa"/>
            <w:vAlign w:val="bottom"/>
          </w:tcPr>
          <w:p w14:paraId="3C97EB8A" w14:textId="77777777" w:rsidR="000A5EB9" w:rsidRPr="009F4CF6" w:rsidRDefault="000A5EB9">
            <w:pPr>
              <w:pStyle w:val="Heading1"/>
              <w:tabs>
                <w:tab w:val="decimal" w:pos="1090"/>
              </w:tabs>
              <w:spacing w:line="240" w:lineRule="atLeast"/>
              <w:ind w:left="0" w:right="65"/>
              <w:jc w:val="left"/>
              <w:rPr>
                <w:rFonts w:eastAsia="Arial Unicode MS"/>
                <w:b w:val="0"/>
                <w:bCs w:val="0"/>
                <w:color w:val="auto"/>
                <w:sz w:val="20"/>
                <w:szCs w:val="20"/>
              </w:rPr>
            </w:pPr>
          </w:p>
        </w:tc>
        <w:tc>
          <w:tcPr>
            <w:tcW w:w="1245" w:type="dxa"/>
            <w:vAlign w:val="bottom"/>
          </w:tcPr>
          <w:p w14:paraId="2B33D5BD" w14:textId="515456E5" w:rsidR="000A5EB9" w:rsidRPr="009F4CF6" w:rsidRDefault="00BF09E2" w:rsidP="00654EB0">
            <w:pPr>
              <w:tabs>
                <w:tab w:val="decimal" w:pos="1000"/>
              </w:tabs>
              <w:rPr>
                <w:rFonts w:eastAsia="Calibri"/>
              </w:rPr>
            </w:pPr>
            <w:r w:rsidRPr="00BF09E2">
              <w:rPr>
                <w:rFonts w:eastAsia="Calibri"/>
              </w:rPr>
              <w:t>501,977</w:t>
            </w:r>
          </w:p>
        </w:tc>
        <w:tc>
          <w:tcPr>
            <w:tcW w:w="181" w:type="dxa"/>
            <w:vAlign w:val="bottom"/>
          </w:tcPr>
          <w:p w14:paraId="7E9B8DDF" w14:textId="77777777" w:rsidR="000A5EB9" w:rsidRPr="009F4CF6" w:rsidRDefault="000A5EB9">
            <w:pPr>
              <w:pStyle w:val="Heading1"/>
              <w:tabs>
                <w:tab w:val="decimal" w:pos="1090"/>
              </w:tabs>
              <w:spacing w:line="240" w:lineRule="atLeast"/>
              <w:ind w:left="0" w:right="65"/>
              <w:jc w:val="left"/>
              <w:rPr>
                <w:rFonts w:eastAsia="Arial Unicode MS"/>
                <w:b w:val="0"/>
                <w:bCs w:val="0"/>
                <w:color w:val="auto"/>
                <w:sz w:val="20"/>
                <w:szCs w:val="20"/>
              </w:rPr>
            </w:pPr>
          </w:p>
        </w:tc>
        <w:tc>
          <w:tcPr>
            <w:tcW w:w="1169" w:type="dxa"/>
            <w:shd w:val="clear" w:color="auto" w:fill="auto"/>
            <w:vAlign w:val="bottom"/>
          </w:tcPr>
          <w:p w14:paraId="309E9887" w14:textId="14D6CAB8" w:rsidR="000A5EB9" w:rsidRPr="003B7955" w:rsidRDefault="000A5EB9" w:rsidP="00D872EF">
            <w:pPr>
              <w:tabs>
                <w:tab w:val="decimal" w:pos="877"/>
              </w:tabs>
              <w:rPr>
                <w:rFonts w:eastAsia="Arial Unicode MS"/>
              </w:rPr>
            </w:pPr>
            <w:r w:rsidRPr="003B7955">
              <w:t>798,208</w:t>
            </w:r>
          </w:p>
        </w:tc>
      </w:tr>
      <w:tr w:rsidR="000A5EB9" w:rsidRPr="009F4CF6" w14:paraId="75CE69E9" w14:textId="77777777" w:rsidTr="00D872EF">
        <w:trPr>
          <w:cantSplit/>
          <w:trHeight w:val="39"/>
        </w:trPr>
        <w:tc>
          <w:tcPr>
            <w:tcW w:w="3462" w:type="dxa"/>
          </w:tcPr>
          <w:p w14:paraId="06C36FFD" w14:textId="77777777" w:rsidR="000A5EB9" w:rsidRPr="009F4CF6" w:rsidRDefault="000A5EB9" w:rsidP="000A5EB9">
            <w:pPr>
              <w:spacing w:line="240" w:lineRule="atLeast"/>
            </w:pPr>
            <w:r w:rsidRPr="009F4CF6">
              <w:t xml:space="preserve">   Administrative expenses  </w:t>
            </w:r>
          </w:p>
        </w:tc>
        <w:tc>
          <w:tcPr>
            <w:tcW w:w="1263" w:type="dxa"/>
            <w:shd w:val="clear" w:color="auto" w:fill="auto"/>
            <w:vAlign w:val="bottom"/>
          </w:tcPr>
          <w:p w14:paraId="12ABF2F0" w14:textId="3C4E51FC" w:rsidR="000A5EB9" w:rsidRPr="009F4CF6" w:rsidRDefault="00EE56F5" w:rsidP="00EE56F5">
            <w:pPr>
              <w:pStyle w:val="BodyText"/>
              <w:tabs>
                <w:tab w:val="decimal" w:pos="1006"/>
              </w:tabs>
              <w:ind w:left="-108" w:right="-108"/>
              <w:jc w:val="left"/>
              <w:rPr>
                <w:rFonts w:cs="Times New Roman"/>
                <w:color w:val="auto"/>
                <w:sz w:val="20"/>
                <w:szCs w:val="20"/>
              </w:rPr>
            </w:pPr>
            <w:r>
              <w:rPr>
                <w:rFonts w:cs="Times New Roman"/>
                <w:color w:val="auto"/>
                <w:sz w:val="20"/>
                <w:szCs w:val="20"/>
              </w:rPr>
              <w:t>303,935</w:t>
            </w:r>
          </w:p>
        </w:tc>
        <w:tc>
          <w:tcPr>
            <w:tcW w:w="180" w:type="dxa"/>
            <w:tcBorders>
              <w:left w:val="nil"/>
            </w:tcBorders>
            <w:vAlign w:val="bottom"/>
          </w:tcPr>
          <w:p w14:paraId="6993933D" w14:textId="77777777" w:rsidR="000A5EB9" w:rsidRPr="009F4CF6" w:rsidRDefault="000A5EB9">
            <w:pPr>
              <w:pStyle w:val="Heading1"/>
              <w:tabs>
                <w:tab w:val="decimal" w:pos="1090"/>
              </w:tabs>
              <w:spacing w:line="240" w:lineRule="atLeast"/>
              <w:ind w:left="0" w:right="65"/>
              <w:jc w:val="left"/>
              <w:rPr>
                <w:rFonts w:eastAsia="Arial Unicode MS"/>
                <w:b w:val="0"/>
                <w:bCs w:val="0"/>
                <w:color w:val="auto"/>
                <w:sz w:val="20"/>
                <w:szCs w:val="20"/>
              </w:rPr>
            </w:pPr>
          </w:p>
        </w:tc>
        <w:tc>
          <w:tcPr>
            <w:tcW w:w="1350" w:type="dxa"/>
            <w:vAlign w:val="bottom"/>
          </w:tcPr>
          <w:p w14:paraId="5D8471E3" w14:textId="5A020386" w:rsidR="000A5EB9" w:rsidRPr="003B7955" w:rsidRDefault="000A5EB9" w:rsidP="003B7955">
            <w:pPr>
              <w:tabs>
                <w:tab w:val="decimal" w:pos="1050"/>
              </w:tabs>
              <w:rPr>
                <w:rFonts w:eastAsia="Arial Unicode MS"/>
              </w:rPr>
            </w:pPr>
            <w:r w:rsidRPr="003B7955">
              <w:t>354,873</w:t>
            </w:r>
          </w:p>
        </w:tc>
        <w:tc>
          <w:tcPr>
            <w:tcW w:w="195" w:type="dxa"/>
            <w:vAlign w:val="bottom"/>
          </w:tcPr>
          <w:p w14:paraId="3D11EC6E" w14:textId="77777777" w:rsidR="000A5EB9" w:rsidRPr="009F4CF6" w:rsidRDefault="000A5EB9">
            <w:pPr>
              <w:pStyle w:val="Heading1"/>
              <w:tabs>
                <w:tab w:val="decimal" w:pos="1090"/>
              </w:tabs>
              <w:spacing w:line="240" w:lineRule="atLeast"/>
              <w:ind w:left="0" w:right="65"/>
              <w:jc w:val="left"/>
              <w:rPr>
                <w:rFonts w:eastAsia="Arial Unicode MS"/>
                <w:b w:val="0"/>
                <w:bCs w:val="0"/>
                <w:color w:val="auto"/>
                <w:sz w:val="20"/>
                <w:szCs w:val="20"/>
              </w:rPr>
            </w:pPr>
          </w:p>
        </w:tc>
        <w:tc>
          <w:tcPr>
            <w:tcW w:w="1245" w:type="dxa"/>
            <w:vAlign w:val="bottom"/>
          </w:tcPr>
          <w:p w14:paraId="73A7FF11" w14:textId="7A8C3436" w:rsidR="000A5EB9" w:rsidRPr="009F4CF6" w:rsidRDefault="00560AD6" w:rsidP="00654EB0">
            <w:pPr>
              <w:tabs>
                <w:tab w:val="decimal" w:pos="1000"/>
              </w:tabs>
              <w:rPr>
                <w:rFonts w:eastAsia="Calibri"/>
              </w:rPr>
            </w:pPr>
            <w:r w:rsidRPr="00560AD6">
              <w:rPr>
                <w:rFonts w:eastAsia="Calibri"/>
              </w:rPr>
              <w:t>163,737</w:t>
            </w:r>
          </w:p>
        </w:tc>
        <w:tc>
          <w:tcPr>
            <w:tcW w:w="181" w:type="dxa"/>
            <w:vAlign w:val="bottom"/>
          </w:tcPr>
          <w:p w14:paraId="0EF1177B" w14:textId="77777777" w:rsidR="000A5EB9" w:rsidRPr="009F4CF6" w:rsidRDefault="000A5EB9">
            <w:pPr>
              <w:pStyle w:val="Heading1"/>
              <w:tabs>
                <w:tab w:val="decimal" w:pos="1090"/>
              </w:tabs>
              <w:spacing w:line="240" w:lineRule="atLeast"/>
              <w:ind w:left="0" w:right="65"/>
              <w:jc w:val="left"/>
              <w:rPr>
                <w:rFonts w:eastAsia="Arial Unicode MS"/>
                <w:b w:val="0"/>
                <w:bCs w:val="0"/>
                <w:color w:val="auto"/>
                <w:sz w:val="20"/>
                <w:szCs w:val="20"/>
              </w:rPr>
            </w:pPr>
          </w:p>
        </w:tc>
        <w:tc>
          <w:tcPr>
            <w:tcW w:w="1169" w:type="dxa"/>
            <w:shd w:val="clear" w:color="auto" w:fill="auto"/>
            <w:vAlign w:val="bottom"/>
          </w:tcPr>
          <w:p w14:paraId="521E772A" w14:textId="1C7A3136" w:rsidR="000A5EB9" w:rsidRPr="003B7955" w:rsidRDefault="000A5EB9" w:rsidP="00D872EF">
            <w:pPr>
              <w:tabs>
                <w:tab w:val="decimal" w:pos="877"/>
              </w:tabs>
              <w:rPr>
                <w:rFonts w:eastAsia="Arial Unicode MS"/>
              </w:rPr>
            </w:pPr>
            <w:r w:rsidRPr="003B7955">
              <w:t>244,402</w:t>
            </w:r>
          </w:p>
        </w:tc>
      </w:tr>
      <w:tr w:rsidR="000A5EB9" w:rsidRPr="009F4CF6" w14:paraId="2CEF3F75" w14:textId="77777777" w:rsidTr="00D872EF">
        <w:trPr>
          <w:cantSplit/>
          <w:trHeight w:val="39"/>
        </w:trPr>
        <w:tc>
          <w:tcPr>
            <w:tcW w:w="3462" w:type="dxa"/>
          </w:tcPr>
          <w:p w14:paraId="0AC1FFD1" w14:textId="77777777" w:rsidR="000A5EB9" w:rsidRPr="009F4CF6" w:rsidRDefault="000A5EB9" w:rsidP="000A5EB9">
            <w:pPr>
              <w:spacing w:line="240" w:lineRule="atLeast"/>
            </w:pPr>
            <w:r w:rsidRPr="009F4CF6">
              <w:t xml:space="preserve">   Net foreign exchange loss</w:t>
            </w:r>
          </w:p>
        </w:tc>
        <w:tc>
          <w:tcPr>
            <w:tcW w:w="1263" w:type="dxa"/>
            <w:tcBorders>
              <w:bottom w:val="single" w:sz="4" w:space="0" w:color="auto"/>
            </w:tcBorders>
            <w:shd w:val="clear" w:color="auto" w:fill="auto"/>
            <w:vAlign w:val="bottom"/>
          </w:tcPr>
          <w:p w14:paraId="4F7FA541" w14:textId="3E74BB2E" w:rsidR="000A5EB9" w:rsidRPr="009F4CF6" w:rsidRDefault="00EE56F5" w:rsidP="00EE56F5">
            <w:pPr>
              <w:pStyle w:val="BodyText"/>
              <w:tabs>
                <w:tab w:val="decimal" w:pos="1006"/>
              </w:tabs>
              <w:ind w:left="-108" w:right="-108"/>
              <w:jc w:val="left"/>
              <w:rPr>
                <w:color w:val="auto"/>
                <w:sz w:val="20"/>
                <w:szCs w:val="20"/>
              </w:rPr>
            </w:pPr>
            <w:r>
              <w:rPr>
                <w:color w:val="auto"/>
                <w:sz w:val="20"/>
                <w:szCs w:val="20"/>
              </w:rPr>
              <w:t>30,134</w:t>
            </w:r>
          </w:p>
        </w:tc>
        <w:tc>
          <w:tcPr>
            <w:tcW w:w="180" w:type="dxa"/>
            <w:tcBorders>
              <w:left w:val="nil"/>
            </w:tcBorders>
            <w:vAlign w:val="bottom"/>
          </w:tcPr>
          <w:p w14:paraId="6EF38E85" w14:textId="77777777" w:rsidR="000A5EB9" w:rsidRPr="009F4CF6" w:rsidRDefault="000A5EB9">
            <w:pPr>
              <w:pStyle w:val="Heading1"/>
              <w:tabs>
                <w:tab w:val="decimal" w:pos="1090"/>
              </w:tabs>
              <w:spacing w:line="240" w:lineRule="atLeast"/>
              <w:ind w:left="0" w:right="65"/>
              <w:jc w:val="left"/>
              <w:rPr>
                <w:rFonts w:eastAsia="Arial Unicode MS"/>
                <w:b w:val="0"/>
                <w:bCs w:val="0"/>
                <w:color w:val="auto"/>
                <w:sz w:val="20"/>
                <w:szCs w:val="20"/>
              </w:rPr>
            </w:pPr>
          </w:p>
        </w:tc>
        <w:tc>
          <w:tcPr>
            <w:tcW w:w="1350" w:type="dxa"/>
            <w:tcBorders>
              <w:bottom w:val="single" w:sz="4" w:space="0" w:color="auto"/>
            </w:tcBorders>
            <w:vAlign w:val="bottom"/>
          </w:tcPr>
          <w:p w14:paraId="10AF7157" w14:textId="3D817923" w:rsidR="000A5EB9" w:rsidRPr="003B7955" w:rsidRDefault="000A5EB9" w:rsidP="00D872EF">
            <w:pPr>
              <w:tabs>
                <w:tab w:val="decimal" w:pos="760"/>
              </w:tabs>
              <w:rPr>
                <w:rFonts w:eastAsia="Arial Unicode MS"/>
              </w:rPr>
            </w:pPr>
            <w:r w:rsidRPr="003B7955">
              <w:t>-</w:t>
            </w:r>
          </w:p>
        </w:tc>
        <w:tc>
          <w:tcPr>
            <w:tcW w:w="195" w:type="dxa"/>
            <w:vAlign w:val="bottom"/>
          </w:tcPr>
          <w:p w14:paraId="359BD52C" w14:textId="77777777" w:rsidR="000A5EB9" w:rsidRPr="009F4CF6" w:rsidRDefault="000A5EB9">
            <w:pPr>
              <w:pStyle w:val="Heading1"/>
              <w:tabs>
                <w:tab w:val="decimal" w:pos="1090"/>
              </w:tabs>
              <w:spacing w:line="240" w:lineRule="atLeast"/>
              <w:ind w:left="0" w:right="65"/>
              <w:jc w:val="left"/>
              <w:rPr>
                <w:rFonts w:eastAsia="Arial Unicode MS"/>
                <w:b w:val="0"/>
                <w:bCs w:val="0"/>
                <w:color w:val="auto"/>
                <w:sz w:val="20"/>
                <w:szCs w:val="20"/>
              </w:rPr>
            </w:pPr>
          </w:p>
        </w:tc>
        <w:tc>
          <w:tcPr>
            <w:tcW w:w="1245" w:type="dxa"/>
            <w:tcBorders>
              <w:bottom w:val="single" w:sz="4" w:space="0" w:color="auto"/>
            </w:tcBorders>
            <w:vAlign w:val="bottom"/>
          </w:tcPr>
          <w:p w14:paraId="364DC629" w14:textId="3BBF6F6A" w:rsidR="000A5EB9" w:rsidRPr="009F4CF6" w:rsidRDefault="00504ED6" w:rsidP="00654EB0">
            <w:pPr>
              <w:tabs>
                <w:tab w:val="decimal" w:pos="1000"/>
              </w:tabs>
              <w:rPr>
                <w:rFonts w:eastAsia="Arial Unicode MS"/>
              </w:rPr>
            </w:pPr>
            <w:r w:rsidRPr="00504ED6">
              <w:rPr>
                <w:rFonts w:eastAsia="Arial Unicode MS"/>
              </w:rPr>
              <w:t>9,259</w:t>
            </w:r>
          </w:p>
        </w:tc>
        <w:tc>
          <w:tcPr>
            <w:tcW w:w="181" w:type="dxa"/>
            <w:vAlign w:val="bottom"/>
          </w:tcPr>
          <w:p w14:paraId="60B7F02E" w14:textId="77777777" w:rsidR="000A5EB9" w:rsidRPr="009F4CF6" w:rsidRDefault="000A5EB9">
            <w:pPr>
              <w:pStyle w:val="Heading1"/>
              <w:tabs>
                <w:tab w:val="decimal" w:pos="1090"/>
              </w:tabs>
              <w:spacing w:line="240" w:lineRule="atLeast"/>
              <w:ind w:left="0" w:right="65"/>
              <w:jc w:val="left"/>
              <w:rPr>
                <w:rFonts w:eastAsia="Arial Unicode MS"/>
                <w:b w:val="0"/>
                <w:bCs w:val="0"/>
                <w:color w:val="auto"/>
                <w:sz w:val="20"/>
                <w:szCs w:val="20"/>
              </w:rPr>
            </w:pPr>
          </w:p>
        </w:tc>
        <w:tc>
          <w:tcPr>
            <w:tcW w:w="1169" w:type="dxa"/>
            <w:tcBorders>
              <w:bottom w:val="single" w:sz="4" w:space="0" w:color="auto"/>
            </w:tcBorders>
            <w:shd w:val="clear" w:color="auto" w:fill="auto"/>
            <w:vAlign w:val="bottom"/>
          </w:tcPr>
          <w:p w14:paraId="0B85F406" w14:textId="2BA68252" w:rsidR="000A5EB9" w:rsidRPr="003B7955" w:rsidRDefault="000A5EB9" w:rsidP="00D872EF">
            <w:pPr>
              <w:tabs>
                <w:tab w:val="decimal" w:pos="607"/>
              </w:tabs>
              <w:ind w:right="-339"/>
              <w:rPr>
                <w:rFonts w:eastAsia="Arial Unicode MS"/>
              </w:rPr>
            </w:pPr>
            <w:r w:rsidRPr="003B7955">
              <w:t>-</w:t>
            </w:r>
          </w:p>
        </w:tc>
      </w:tr>
      <w:tr w:rsidR="000A5EB9" w:rsidRPr="00D872EF" w14:paraId="4105D55D" w14:textId="77777777" w:rsidTr="00D872EF">
        <w:trPr>
          <w:cantSplit/>
          <w:trHeight w:val="39"/>
        </w:trPr>
        <w:tc>
          <w:tcPr>
            <w:tcW w:w="3462" w:type="dxa"/>
          </w:tcPr>
          <w:p w14:paraId="71622499" w14:textId="77777777" w:rsidR="000A5EB9" w:rsidRPr="00D872EF" w:rsidRDefault="000A5EB9" w:rsidP="000A5EB9">
            <w:pPr>
              <w:spacing w:line="240" w:lineRule="atLeast"/>
              <w:rPr>
                <w:b/>
                <w:bCs/>
              </w:rPr>
            </w:pPr>
            <w:r w:rsidRPr="00D872EF">
              <w:rPr>
                <w:b/>
                <w:bCs/>
              </w:rPr>
              <w:t>Total expenses</w:t>
            </w:r>
          </w:p>
        </w:tc>
        <w:tc>
          <w:tcPr>
            <w:tcW w:w="1263" w:type="dxa"/>
            <w:tcBorders>
              <w:top w:val="single" w:sz="4" w:space="0" w:color="auto"/>
            </w:tcBorders>
            <w:shd w:val="clear" w:color="auto" w:fill="auto"/>
            <w:vAlign w:val="bottom"/>
          </w:tcPr>
          <w:p w14:paraId="5D22EB28" w14:textId="6BE9CB30" w:rsidR="000A5EB9" w:rsidRPr="00D872EF" w:rsidRDefault="00EE56F5" w:rsidP="00EE56F5">
            <w:pPr>
              <w:pStyle w:val="BodyText"/>
              <w:tabs>
                <w:tab w:val="decimal" w:pos="1006"/>
              </w:tabs>
              <w:ind w:left="-108" w:right="-108"/>
              <w:jc w:val="left"/>
              <w:rPr>
                <w:rFonts w:cs="Times New Roman"/>
                <w:b/>
                <w:bCs/>
                <w:color w:val="auto"/>
                <w:sz w:val="20"/>
                <w:szCs w:val="20"/>
              </w:rPr>
            </w:pPr>
            <w:r>
              <w:rPr>
                <w:rFonts w:cs="Times New Roman"/>
                <w:b/>
                <w:bCs/>
                <w:color w:val="auto"/>
                <w:sz w:val="20"/>
                <w:szCs w:val="20"/>
              </w:rPr>
              <w:t>6,438,092</w:t>
            </w:r>
          </w:p>
        </w:tc>
        <w:tc>
          <w:tcPr>
            <w:tcW w:w="180" w:type="dxa"/>
            <w:tcBorders>
              <w:left w:val="nil"/>
            </w:tcBorders>
            <w:vAlign w:val="bottom"/>
          </w:tcPr>
          <w:p w14:paraId="1FA434D3" w14:textId="77777777" w:rsidR="000A5EB9" w:rsidRPr="00D872EF" w:rsidRDefault="000A5EB9">
            <w:pPr>
              <w:pStyle w:val="Heading1"/>
              <w:tabs>
                <w:tab w:val="decimal" w:pos="1090"/>
              </w:tabs>
              <w:spacing w:line="240" w:lineRule="atLeast"/>
              <w:ind w:left="0" w:right="65"/>
              <w:jc w:val="left"/>
              <w:rPr>
                <w:rFonts w:eastAsia="Arial Unicode MS"/>
                <w:color w:val="auto"/>
                <w:sz w:val="20"/>
                <w:szCs w:val="20"/>
              </w:rPr>
            </w:pPr>
          </w:p>
        </w:tc>
        <w:tc>
          <w:tcPr>
            <w:tcW w:w="1350" w:type="dxa"/>
            <w:tcBorders>
              <w:top w:val="single" w:sz="4" w:space="0" w:color="auto"/>
            </w:tcBorders>
            <w:vAlign w:val="bottom"/>
          </w:tcPr>
          <w:p w14:paraId="798B4D94" w14:textId="46DA826C" w:rsidR="000A5EB9" w:rsidRPr="00D872EF" w:rsidRDefault="000A5EB9" w:rsidP="003B7955">
            <w:pPr>
              <w:tabs>
                <w:tab w:val="decimal" w:pos="1050"/>
              </w:tabs>
              <w:rPr>
                <w:rFonts w:eastAsia="Arial Unicode MS"/>
                <w:b/>
                <w:bCs/>
              </w:rPr>
            </w:pPr>
            <w:r w:rsidRPr="00D872EF">
              <w:rPr>
                <w:b/>
                <w:bCs/>
              </w:rPr>
              <w:t>4,780,342</w:t>
            </w:r>
          </w:p>
        </w:tc>
        <w:tc>
          <w:tcPr>
            <w:tcW w:w="195" w:type="dxa"/>
            <w:vAlign w:val="bottom"/>
          </w:tcPr>
          <w:p w14:paraId="702C192E" w14:textId="77777777" w:rsidR="000A5EB9" w:rsidRPr="00D872EF" w:rsidRDefault="000A5EB9">
            <w:pPr>
              <w:pStyle w:val="Heading1"/>
              <w:tabs>
                <w:tab w:val="decimal" w:pos="1090"/>
              </w:tabs>
              <w:spacing w:line="240" w:lineRule="atLeast"/>
              <w:ind w:left="0" w:right="65"/>
              <w:jc w:val="left"/>
              <w:rPr>
                <w:rFonts w:eastAsia="Arial Unicode MS"/>
                <w:color w:val="auto"/>
                <w:sz w:val="20"/>
                <w:szCs w:val="20"/>
              </w:rPr>
            </w:pPr>
          </w:p>
        </w:tc>
        <w:tc>
          <w:tcPr>
            <w:tcW w:w="1245" w:type="dxa"/>
            <w:tcBorders>
              <w:top w:val="single" w:sz="4" w:space="0" w:color="auto"/>
            </w:tcBorders>
            <w:vAlign w:val="bottom"/>
          </w:tcPr>
          <w:p w14:paraId="66CEE1A2" w14:textId="4DAF58D8" w:rsidR="000A5EB9" w:rsidRPr="00D872EF" w:rsidRDefault="00810184" w:rsidP="00654EB0">
            <w:pPr>
              <w:tabs>
                <w:tab w:val="decimal" w:pos="1000"/>
              </w:tabs>
              <w:rPr>
                <w:rFonts w:eastAsia="Calibri"/>
                <w:b/>
                <w:bCs/>
              </w:rPr>
            </w:pPr>
            <w:r w:rsidRPr="00D872EF">
              <w:rPr>
                <w:rFonts w:eastAsia="Calibri"/>
                <w:b/>
                <w:bCs/>
              </w:rPr>
              <w:t>6,054,148</w:t>
            </w:r>
          </w:p>
        </w:tc>
        <w:tc>
          <w:tcPr>
            <w:tcW w:w="181" w:type="dxa"/>
            <w:vAlign w:val="bottom"/>
          </w:tcPr>
          <w:p w14:paraId="29B301A8" w14:textId="77777777" w:rsidR="000A5EB9" w:rsidRPr="00D872EF" w:rsidRDefault="000A5EB9">
            <w:pPr>
              <w:pStyle w:val="Heading1"/>
              <w:tabs>
                <w:tab w:val="decimal" w:pos="1090"/>
              </w:tabs>
              <w:spacing w:line="240" w:lineRule="atLeast"/>
              <w:ind w:left="0" w:right="65"/>
              <w:jc w:val="left"/>
              <w:rPr>
                <w:rFonts w:eastAsia="Arial Unicode MS"/>
                <w:color w:val="auto"/>
                <w:sz w:val="20"/>
                <w:szCs w:val="20"/>
              </w:rPr>
            </w:pPr>
          </w:p>
        </w:tc>
        <w:tc>
          <w:tcPr>
            <w:tcW w:w="1169" w:type="dxa"/>
            <w:tcBorders>
              <w:top w:val="single" w:sz="4" w:space="0" w:color="auto"/>
            </w:tcBorders>
            <w:shd w:val="clear" w:color="auto" w:fill="auto"/>
            <w:vAlign w:val="bottom"/>
          </w:tcPr>
          <w:p w14:paraId="535362E5" w14:textId="5C6EA65B" w:rsidR="000A5EB9" w:rsidRPr="00D872EF" w:rsidRDefault="000A5EB9" w:rsidP="00D872EF">
            <w:pPr>
              <w:tabs>
                <w:tab w:val="decimal" w:pos="877"/>
              </w:tabs>
              <w:rPr>
                <w:rFonts w:eastAsia="Arial Unicode MS"/>
                <w:b/>
                <w:bCs/>
              </w:rPr>
            </w:pPr>
            <w:r w:rsidRPr="00D872EF">
              <w:rPr>
                <w:b/>
                <w:bCs/>
              </w:rPr>
              <w:t>4,761,286</w:t>
            </w:r>
          </w:p>
        </w:tc>
      </w:tr>
      <w:tr w:rsidR="00D872EF" w:rsidRPr="00D872EF" w14:paraId="69515B1B" w14:textId="77777777" w:rsidTr="00D872EF">
        <w:trPr>
          <w:cantSplit/>
          <w:trHeight w:val="39"/>
        </w:trPr>
        <w:tc>
          <w:tcPr>
            <w:tcW w:w="3462" w:type="dxa"/>
          </w:tcPr>
          <w:p w14:paraId="439D0945" w14:textId="77777777" w:rsidR="00D872EF" w:rsidRPr="00D872EF" w:rsidRDefault="00D872EF" w:rsidP="000A5EB9">
            <w:pPr>
              <w:spacing w:line="240" w:lineRule="atLeast"/>
              <w:rPr>
                <w:b/>
                <w:bCs/>
              </w:rPr>
            </w:pPr>
          </w:p>
        </w:tc>
        <w:tc>
          <w:tcPr>
            <w:tcW w:w="1263" w:type="dxa"/>
            <w:tcBorders>
              <w:top w:val="single" w:sz="4" w:space="0" w:color="auto"/>
            </w:tcBorders>
            <w:shd w:val="clear" w:color="auto" w:fill="auto"/>
            <w:vAlign w:val="bottom"/>
          </w:tcPr>
          <w:p w14:paraId="7A796A70" w14:textId="77777777" w:rsidR="00D872EF" w:rsidRPr="00D872EF" w:rsidRDefault="00D872EF" w:rsidP="000A5EB9">
            <w:pPr>
              <w:pStyle w:val="BodyText"/>
              <w:tabs>
                <w:tab w:val="decimal" w:pos="1090"/>
              </w:tabs>
              <w:ind w:left="-108" w:right="-108"/>
              <w:jc w:val="left"/>
              <w:rPr>
                <w:rFonts w:cs="Times New Roman"/>
                <w:b/>
                <w:bCs/>
                <w:color w:val="auto"/>
                <w:sz w:val="20"/>
                <w:szCs w:val="20"/>
              </w:rPr>
            </w:pPr>
          </w:p>
        </w:tc>
        <w:tc>
          <w:tcPr>
            <w:tcW w:w="180" w:type="dxa"/>
            <w:tcBorders>
              <w:left w:val="nil"/>
            </w:tcBorders>
            <w:vAlign w:val="bottom"/>
          </w:tcPr>
          <w:p w14:paraId="1EF54ABE" w14:textId="77777777" w:rsidR="00D872EF" w:rsidRPr="00D872EF" w:rsidRDefault="00D872EF">
            <w:pPr>
              <w:pStyle w:val="Heading1"/>
              <w:tabs>
                <w:tab w:val="decimal" w:pos="1090"/>
              </w:tabs>
              <w:spacing w:line="240" w:lineRule="atLeast"/>
              <w:ind w:left="0" w:right="65"/>
              <w:jc w:val="left"/>
              <w:rPr>
                <w:rFonts w:eastAsia="Arial Unicode MS"/>
                <w:color w:val="auto"/>
                <w:sz w:val="20"/>
                <w:szCs w:val="20"/>
              </w:rPr>
            </w:pPr>
          </w:p>
        </w:tc>
        <w:tc>
          <w:tcPr>
            <w:tcW w:w="1350" w:type="dxa"/>
            <w:tcBorders>
              <w:top w:val="single" w:sz="4" w:space="0" w:color="auto"/>
            </w:tcBorders>
            <w:vAlign w:val="bottom"/>
          </w:tcPr>
          <w:p w14:paraId="43411ED5" w14:textId="77777777" w:rsidR="00D872EF" w:rsidRPr="00D872EF" w:rsidRDefault="00D872EF" w:rsidP="003B7955">
            <w:pPr>
              <w:tabs>
                <w:tab w:val="decimal" w:pos="1050"/>
              </w:tabs>
              <w:rPr>
                <w:b/>
                <w:bCs/>
              </w:rPr>
            </w:pPr>
          </w:p>
        </w:tc>
        <w:tc>
          <w:tcPr>
            <w:tcW w:w="195" w:type="dxa"/>
            <w:vAlign w:val="bottom"/>
          </w:tcPr>
          <w:p w14:paraId="3448B9FB" w14:textId="77777777" w:rsidR="00D872EF" w:rsidRPr="00D872EF" w:rsidRDefault="00D872EF">
            <w:pPr>
              <w:pStyle w:val="Heading1"/>
              <w:tabs>
                <w:tab w:val="decimal" w:pos="1090"/>
              </w:tabs>
              <w:spacing w:line="240" w:lineRule="atLeast"/>
              <w:ind w:left="0" w:right="65"/>
              <w:jc w:val="left"/>
              <w:rPr>
                <w:rFonts w:eastAsia="Arial Unicode MS"/>
                <w:color w:val="auto"/>
                <w:sz w:val="20"/>
                <w:szCs w:val="20"/>
              </w:rPr>
            </w:pPr>
          </w:p>
        </w:tc>
        <w:tc>
          <w:tcPr>
            <w:tcW w:w="1245" w:type="dxa"/>
            <w:tcBorders>
              <w:top w:val="single" w:sz="4" w:space="0" w:color="auto"/>
            </w:tcBorders>
            <w:vAlign w:val="bottom"/>
          </w:tcPr>
          <w:p w14:paraId="65139B89" w14:textId="77777777" w:rsidR="00D872EF" w:rsidRPr="00D872EF" w:rsidRDefault="00D872EF" w:rsidP="00654EB0">
            <w:pPr>
              <w:tabs>
                <w:tab w:val="decimal" w:pos="1000"/>
              </w:tabs>
              <w:rPr>
                <w:rFonts w:eastAsia="Calibri"/>
                <w:b/>
                <w:bCs/>
              </w:rPr>
            </w:pPr>
          </w:p>
        </w:tc>
        <w:tc>
          <w:tcPr>
            <w:tcW w:w="181" w:type="dxa"/>
            <w:vAlign w:val="bottom"/>
          </w:tcPr>
          <w:p w14:paraId="3C42D04E" w14:textId="77777777" w:rsidR="00D872EF" w:rsidRPr="00D872EF" w:rsidRDefault="00D872EF">
            <w:pPr>
              <w:pStyle w:val="Heading1"/>
              <w:tabs>
                <w:tab w:val="decimal" w:pos="1090"/>
              </w:tabs>
              <w:spacing w:line="240" w:lineRule="atLeast"/>
              <w:ind w:left="0" w:right="65"/>
              <w:jc w:val="left"/>
              <w:rPr>
                <w:rFonts w:eastAsia="Arial Unicode MS"/>
                <w:color w:val="auto"/>
                <w:sz w:val="20"/>
                <w:szCs w:val="20"/>
              </w:rPr>
            </w:pPr>
          </w:p>
        </w:tc>
        <w:tc>
          <w:tcPr>
            <w:tcW w:w="1169" w:type="dxa"/>
            <w:tcBorders>
              <w:top w:val="single" w:sz="4" w:space="0" w:color="auto"/>
            </w:tcBorders>
            <w:shd w:val="clear" w:color="auto" w:fill="auto"/>
            <w:vAlign w:val="bottom"/>
          </w:tcPr>
          <w:p w14:paraId="6A3E0BA3" w14:textId="77777777" w:rsidR="00D872EF" w:rsidRPr="00D872EF" w:rsidRDefault="00D872EF" w:rsidP="00D872EF">
            <w:pPr>
              <w:tabs>
                <w:tab w:val="decimal" w:pos="877"/>
              </w:tabs>
              <w:rPr>
                <w:b/>
                <w:bCs/>
              </w:rPr>
            </w:pPr>
          </w:p>
        </w:tc>
      </w:tr>
      <w:tr w:rsidR="000A5EB9" w:rsidRPr="009F4CF6" w14:paraId="56FA03B0" w14:textId="77777777" w:rsidTr="00D872EF">
        <w:trPr>
          <w:cantSplit/>
          <w:trHeight w:val="39"/>
        </w:trPr>
        <w:tc>
          <w:tcPr>
            <w:tcW w:w="3462" w:type="dxa"/>
          </w:tcPr>
          <w:p w14:paraId="18817E76" w14:textId="22448DFA" w:rsidR="000A5EB9" w:rsidRPr="009F4CF6" w:rsidRDefault="000A5EB9" w:rsidP="000A5EB9">
            <w:pPr>
              <w:spacing w:line="240" w:lineRule="atLeast"/>
              <w:rPr>
                <w:rFonts w:cs="Angsana New"/>
                <w:b/>
                <w:bCs/>
              </w:rPr>
            </w:pPr>
            <w:r w:rsidRPr="009F4CF6">
              <w:rPr>
                <w:rFonts w:cs="Angsana New"/>
                <w:b/>
                <w:bCs/>
              </w:rPr>
              <w:t xml:space="preserve">Profit </w:t>
            </w:r>
            <w:r w:rsidR="00EE56F5">
              <w:rPr>
                <w:rFonts w:cs="Angsana New"/>
                <w:b/>
                <w:bCs/>
              </w:rPr>
              <w:t xml:space="preserve">(loss) </w:t>
            </w:r>
            <w:r w:rsidRPr="009F4CF6">
              <w:rPr>
                <w:rFonts w:cs="Angsana New"/>
                <w:b/>
                <w:bCs/>
              </w:rPr>
              <w:t>from operating activities</w:t>
            </w:r>
          </w:p>
        </w:tc>
        <w:tc>
          <w:tcPr>
            <w:tcW w:w="1263" w:type="dxa"/>
            <w:shd w:val="clear" w:color="auto" w:fill="auto"/>
            <w:vAlign w:val="bottom"/>
          </w:tcPr>
          <w:p w14:paraId="3ADD24AC" w14:textId="02876E60" w:rsidR="000A5EB9" w:rsidRPr="009F4CF6" w:rsidRDefault="00EE56F5" w:rsidP="00EE56F5">
            <w:pPr>
              <w:pStyle w:val="BodyText"/>
              <w:tabs>
                <w:tab w:val="decimal" w:pos="1006"/>
              </w:tabs>
              <w:ind w:left="-108" w:right="-108"/>
              <w:jc w:val="left"/>
              <w:rPr>
                <w:rFonts w:cs="Cordia New"/>
                <w:b/>
                <w:bCs/>
                <w:color w:val="auto"/>
                <w:sz w:val="20"/>
                <w:szCs w:val="20"/>
                <w:cs/>
              </w:rPr>
            </w:pPr>
            <w:r>
              <w:rPr>
                <w:rFonts w:cs="Cordia New"/>
                <w:b/>
                <w:bCs/>
                <w:color w:val="auto"/>
                <w:sz w:val="20"/>
                <w:szCs w:val="20"/>
              </w:rPr>
              <w:t>(170,292)</w:t>
            </w:r>
          </w:p>
        </w:tc>
        <w:tc>
          <w:tcPr>
            <w:tcW w:w="180" w:type="dxa"/>
            <w:tcBorders>
              <w:left w:val="nil"/>
            </w:tcBorders>
            <w:vAlign w:val="bottom"/>
          </w:tcPr>
          <w:p w14:paraId="50D4AFFA" w14:textId="77777777" w:rsidR="000A5EB9" w:rsidRPr="009F4CF6" w:rsidRDefault="000A5EB9">
            <w:pPr>
              <w:pStyle w:val="Heading1"/>
              <w:tabs>
                <w:tab w:val="decimal" w:pos="1090"/>
              </w:tabs>
              <w:spacing w:line="240" w:lineRule="atLeast"/>
              <w:ind w:left="0" w:right="65"/>
              <w:jc w:val="left"/>
              <w:rPr>
                <w:rFonts w:eastAsia="Arial Unicode MS"/>
                <w:color w:val="auto"/>
                <w:sz w:val="20"/>
                <w:szCs w:val="20"/>
              </w:rPr>
            </w:pPr>
          </w:p>
        </w:tc>
        <w:tc>
          <w:tcPr>
            <w:tcW w:w="1350" w:type="dxa"/>
            <w:vAlign w:val="bottom"/>
          </w:tcPr>
          <w:p w14:paraId="0A6FED54" w14:textId="37E04607" w:rsidR="000A5EB9" w:rsidRPr="00D872EF" w:rsidRDefault="000A5EB9" w:rsidP="003B7955">
            <w:pPr>
              <w:tabs>
                <w:tab w:val="decimal" w:pos="1050"/>
              </w:tabs>
              <w:rPr>
                <w:rFonts w:eastAsia="Arial Unicode MS"/>
                <w:b/>
                <w:bCs/>
              </w:rPr>
            </w:pPr>
            <w:r w:rsidRPr="00D872EF">
              <w:rPr>
                <w:b/>
                <w:bCs/>
              </w:rPr>
              <w:t>1,024,151</w:t>
            </w:r>
          </w:p>
        </w:tc>
        <w:tc>
          <w:tcPr>
            <w:tcW w:w="195" w:type="dxa"/>
            <w:vAlign w:val="bottom"/>
          </w:tcPr>
          <w:p w14:paraId="02F06B63" w14:textId="77777777" w:rsidR="000A5EB9" w:rsidRPr="00E373E6" w:rsidRDefault="000A5EB9">
            <w:pPr>
              <w:pStyle w:val="Heading1"/>
              <w:tabs>
                <w:tab w:val="decimal" w:pos="1090"/>
              </w:tabs>
              <w:spacing w:line="240" w:lineRule="atLeast"/>
              <w:ind w:left="0" w:right="65"/>
              <w:jc w:val="left"/>
              <w:rPr>
                <w:rFonts w:eastAsia="Arial Unicode MS"/>
                <w:color w:val="auto"/>
                <w:sz w:val="20"/>
                <w:szCs w:val="20"/>
              </w:rPr>
            </w:pPr>
          </w:p>
        </w:tc>
        <w:tc>
          <w:tcPr>
            <w:tcW w:w="1245" w:type="dxa"/>
            <w:vAlign w:val="bottom"/>
          </w:tcPr>
          <w:p w14:paraId="5C546D76" w14:textId="6AE1C00E" w:rsidR="000A5EB9" w:rsidRPr="00E373E6" w:rsidRDefault="0001444F" w:rsidP="00654EB0">
            <w:pPr>
              <w:tabs>
                <w:tab w:val="decimal" w:pos="1000"/>
              </w:tabs>
              <w:rPr>
                <w:rFonts w:eastAsia="Calibri"/>
                <w:b/>
                <w:bCs/>
              </w:rPr>
            </w:pPr>
            <w:r w:rsidRPr="00E373E6">
              <w:rPr>
                <w:rFonts w:eastAsia="Calibri"/>
                <w:b/>
                <w:bCs/>
              </w:rPr>
              <w:t>128,110</w:t>
            </w:r>
          </w:p>
        </w:tc>
        <w:tc>
          <w:tcPr>
            <w:tcW w:w="181" w:type="dxa"/>
            <w:vAlign w:val="bottom"/>
          </w:tcPr>
          <w:p w14:paraId="2DF82010" w14:textId="77777777" w:rsidR="000A5EB9" w:rsidRPr="00E373E6" w:rsidRDefault="000A5EB9">
            <w:pPr>
              <w:pStyle w:val="Heading1"/>
              <w:tabs>
                <w:tab w:val="decimal" w:pos="1090"/>
              </w:tabs>
              <w:spacing w:line="240" w:lineRule="atLeast"/>
              <w:ind w:left="0" w:right="65"/>
              <w:jc w:val="left"/>
              <w:rPr>
                <w:rFonts w:eastAsia="Arial Unicode MS"/>
                <w:color w:val="auto"/>
                <w:sz w:val="20"/>
                <w:szCs w:val="20"/>
              </w:rPr>
            </w:pPr>
          </w:p>
        </w:tc>
        <w:tc>
          <w:tcPr>
            <w:tcW w:w="1169" w:type="dxa"/>
            <w:shd w:val="clear" w:color="auto" w:fill="auto"/>
            <w:vAlign w:val="bottom"/>
          </w:tcPr>
          <w:p w14:paraId="22F2C847" w14:textId="7EE13404" w:rsidR="000A5EB9" w:rsidRPr="00D872EF" w:rsidRDefault="000A5EB9" w:rsidP="00D872EF">
            <w:pPr>
              <w:tabs>
                <w:tab w:val="decimal" w:pos="877"/>
              </w:tabs>
              <w:rPr>
                <w:rFonts w:eastAsia="Arial Unicode MS"/>
                <w:b/>
                <w:bCs/>
                <w:cs/>
              </w:rPr>
            </w:pPr>
            <w:r w:rsidRPr="00D872EF">
              <w:rPr>
                <w:b/>
                <w:bCs/>
              </w:rPr>
              <w:t>971,058</w:t>
            </w:r>
          </w:p>
        </w:tc>
      </w:tr>
      <w:tr w:rsidR="000A5EB9" w:rsidRPr="009F4CF6" w14:paraId="2220116B" w14:textId="77777777" w:rsidTr="00D872EF">
        <w:trPr>
          <w:cantSplit/>
          <w:trHeight w:val="39"/>
        </w:trPr>
        <w:tc>
          <w:tcPr>
            <w:tcW w:w="3462" w:type="dxa"/>
          </w:tcPr>
          <w:p w14:paraId="506C641B" w14:textId="77777777" w:rsidR="000A5EB9" w:rsidRPr="009F4CF6" w:rsidRDefault="000A5EB9" w:rsidP="000A5EB9">
            <w:pPr>
              <w:spacing w:line="240" w:lineRule="atLeast"/>
            </w:pPr>
            <w:r w:rsidRPr="009F4CF6">
              <w:t>Finance costs</w:t>
            </w:r>
          </w:p>
        </w:tc>
        <w:tc>
          <w:tcPr>
            <w:tcW w:w="1263" w:type="dxa"/>
            <w:tcBorders>
              <w:bottom w:val="single" w:sz="4" w:space="0" w:color="auto"/>
            </w:tcBorders>
            <w:shd w:val="clear" w:color="auto" w:fill="auto"/>
            <w:vAlign w:val="bottom"/>
          </w:tcPr>
          <w:p w14:paraId="69495299" w14:textId="1E824D56" w:rsidR="000A5EB9" w:rsidRPr="009F4CF6" w:rsidRDefault="00EE56F5" w:rsidP="00EE56F5">
            <w:pPr>
              <w:pStyle w:val="BodyText"/>
              <w:tabs>
                <w:tab w:val="decimal" w:pos="1006"/>
              </w:tabs>
              <w:ind w:left="-108" w:right="-108"/>
              <w:jc w:val="left"/>
              <w:rPr>
                <w:rFonts w:cs="Times New Roman"/>
                <w:color w:val="auto"/>
                <w:sz w:val="20"/>
                <w:szCs w:val="20"/>
              </w:rPr>
            </w:pPr>
            <w:r>
              <w:rPr>
                <w:rFonts w:cs="Times New Roman"/>
                <w:color w:val="auto"/>
                <w:sz w:val="20"/>
                <w:szCs w:val="20"/>
              </w:rPr>
              <w:t>11,377</w:t>
            </w:r>
          </w:p>
        </w:tc>
        <w:tc>
          <w:tcPr>
            <w:tcW w:w="180" w:type="dxa"/>
            <w:tcBorders>
              <w:left w:val="nil"/>
            </w:tcBorders>
            <w:vAlign w:val="bottom"/>
          </w:tcPr>
          <w:p w14:paraId="3CF29BE9" w14:textId="77777777" w:rsidR="000A5EB9" w:rsidRPr="009F4CF6" w:rsidRDefault="000A5EB9">
            <w:pPr>
              <w:pStyle w:val="Heading1"/>
              <w:tabs>
                <w:tab w:val="decimal" w:pos="1090"/>
              </w:tabs>
              <w:spacing w:line="240" w:lineRule="atLeast"/>
              <w:ind w:left="0" w:right="65"/>
              <w:jc w:val="left"/>
              <w:rPr>
                <w:rFonts w:eastAsia="Arial Unicode MS"/>
                <w:b w:val="0"/>
                <w:bCs w:val="0"/>
                <w:color w:val="auto"/>
                <w:sz w:val="20"/>
                <w:szCs w:val="20"/>
              </w:rPr>
            </w:pPr>
          </w:p>
        </w:tc>
        <w:tc>
          <w:tcPr>
            <w:tcW w:w="1350" w:type="dxa"/>
            <w:tcBorders>
              <w:bottom w:val="single" w:sz="4" w:space="0" w:color="auto"/>
            </w:tcBorders>
            <w:vAlign w:val="bottom"/>
          </w:tcPr>
          <w:p w14:paraId="42541BCD" w14:textId="2CAF1E29" w:rsidR="000A5EB9" w:rsidRPr="003B7955" w:rsidRDefault="000A5EB9" w:rsidP="003B7955">
            <w:pPr>
              <w:tabs>
                <w:tab w:val="decimal" w:pos="1050"/>
              </w:tabs>
              <w:rPr>
                <w:rFonts w:eastAsia="Arial Unicode MS"/>
              </w:rPr>
            </w:pPr>
            <w:r w:rsidRPr="003B7955">
              <w:t>4,509</w:t>
            </w:r>
          </w:p>
        </w:tc>
        <w:tc>
          <w:tcPr>
            <w:tcW w:w="195" w:type="dxa"/>
            <w:vAlign w:val="bottom"/>
          </w:tcPr>
          <w:p w14:paraId="2FBB5F5D" w14:textId="77777777" w:rsidR="000A5EB9" w:rsidRPr="009F4CF6" w:rsidRDefault="000A5EB9">
            <w:pPr>
              <w:pStyle w:val="Heading1"/>
              <w:tabs>
                <w:tab w:val="decimal" w:pos="1090"/>
              </w:tabs>
              <w:spacing w:line="240" w:lineRule="atLeast"/>
              <w:ind w:left="0" w:right="65"/>
              <w:jc w:val="left"/>
              <w:rPr>
                <w:rFonts w:eastAsia="Arial Unicode MS"/>
                <w:b w:val="0"/>
                <w:bCs w:val="0"/>
                <w:color w:val="auto"/>
                <w:sz w:val="20"/>
                <w:szCs w:val="20"/>
              </w:rPr>
            </w:pPr>
          </w:p>
        </w:tc>
        <w:tc>
          <w:tcPr>
            <w:tcW w:w="1245" w:type="dxa"/>
            <w:tcBorders>
              <w:bottom w:val="single" w:sz="4" w:space="0" w:color="auto"/>
            </w:tcBorders>
            <w:vAlign w:val="bottom"/>
          </w:tcPr>
          <w:p w14:paraId="42464F19" w14:textId="617E8CC8" w:rsidR="000A5EB9" w:rsidRPr="009F4CF6" w:rsidRDefault="00C20DF7" w:rsidP="00654EB0">
            <w:pPr>
              <w:tabs>
                <w:tab w:val="decimal" w:pos="1000"/>
              </w:tabs>
              <w:rPr>
                <w:rFonts w:eastAsia="Calibri"/>
              </w:rPr>
            </w:pPr>
            <w:r w:rsidRPr="00C20DF7">
              <w:rPr>
                <w:rFonts w:eastAsia="Calibri"/>
              </w:rPr>
              <w:t>6,375</w:t>
            </w:r>
          </w:p>
        </w:tc>
        <w:tc>
          <w:tcPr>
            <w:tcW w:w="181" w:type="dxa"/>
            <w:vAlign w:val="bottom"/>
          </w:tcPr>
          <w:p w14:paraId="1E554388" w14:textId="77777777" w:rsidR="000A5EB9" w:rsidRPr="009F4CF6" w:rsidRDefault="000A5EB9">
            <w:pPr>
              <w:pStyle w:val="Heading1"/>
              <w:tabs>
                <w:tab w:val="decimal" w:pos="1090"/>
              </w:tabs>
              <w:spacing w:line="240" w:lineRule="atLeast"/>
              <w:ind w:left="0" w:right="65"/>
              <w:jc w:val="left"/>
              <w:rPr>
                <w:rFonts w:eastAsia="Arial Unicode MS"/>
                <w:b w:val="0"/>
                <w:bCs w:val="0"/>
                <w:color w:val="auto"/>
                <w:sz w:val="20"/>
                <w:szCs w:val="20"/>
              </w:rPr>
            </w:pPr>
          </w:p>
        </w:tc>
        <w:tc>
          <w:tcPr>
            <w:tcW w:w="1169" w:type="dxa"/>
            <w:tcBorders>
              <w:bottom w:val="single" w:sz="4" w:space="0" w:color="auto"/>
            </w:tcBorders>
            <w:shd w:val="clear" w:color="auto" w:fill="auto"/>
            <w:vAlign w:val="bottom"/>
          </w:tcPr>
          <w:p w14:paraId="480C7CE4" w14:textId="23B19462" w:rsidR="000A5EB9" w:rsidRPr="003B7955" w:rsidRDefault="000A5EB9" w:rsidP="00D872EF">
            <w:pPr>
              <w:tabs>
                <w:tab w:val="decimal" w:pos="877"/>
              </w:tabs>
              <w:rPr>
                <w:rFonts w:eastAsia="Arial Unicode MS"/>
              </w:rPr>
            </w:pPr>
            <w:r w:rsidRPr="003B7955">
              <w:t>3,219</w:t>
            </w:r>
          </w:p>
        </w:tc>
      </w:tr>
      <w:tr w:rsidR="000A5EB9" w:rsidRPr="009F4CF6" w14:paraId="197BD44C" w14:textId="77777777" w:rsidTr="00D872EF">
        <w:trPr>
          <w:cantSplit/>
          <w:trHeight w:val="39"/>
        </w:trPr>
        <w:tc>
          <w:tcPr>
            <w:tcW w:w="3462" w:type="dxa"/>
          </w:tcPr>
          <w:p w14:paraId="43490080" w14:textId="794D7F9B" w:rsidR="000A5EB9" w:rsidRPr="009F4CF6" w:rsidRDefault="000A5EB9" w:rsidP="000A5EB9">
            <w:pPr>
              <w:spacing w:line="240" w:lineRule="atLeast"/>
              <w:rPr>
                <w:b/>
                <w:bCs/>
              </w:rPr>
            </w:pPr>
            <w:r w:rsidRPr="009F4CF6">
              <w:rPr>
                <w:b/>
                <w:bCs/>
              </w:rPr>
              <w:t>Profit</w:t>
            </w:r>
            <w:r w:rsidR="00EE56F5">
              <w:rPr>
                <w:b/>
                <w:bCs/>
              </w:rPr>
              <w:t xml:space="preserve"> (loss)</w:t>
            </w:r>
            <w:r w:rsidRPr="009F4CF6">
              <w:rPr>
                <w:b/>
                <w:bCs/>
              </w:rPr>
              <w:t xml:space="preserve"> before income tax expense</w:t>
            </w:r>
          </w:p>
        </w:tc>
        <w:tc>
          <w:tcPr>
            <w:tcW w:w="1263" w:type="dxa"/>
            <w:tcBorders>
              <w:top w:val="single" w:sz="4" w:space="0" w:color="auto"/>
            </w:tcBorders>
            <w:shd w:val="clear" w:color="auto" w:fill="auto"/>
            <w:vAlign w:val="bottom"/>
          </w:tcPr>
          <w:p w14:paraId="62A5050A" w14:textId="022C2CC7" w:rsidR="000A5EB9" w:rsidRPr="009648E0" w:rsidRDefault="00EE56F5" w:rsidP="00EE56F5">
            <w:pPr>
              <w:pStyle w:val="BodyText"/>
              <w:tabs>
                <w:tab w:val="decimal" w:pos="1006"/>
              </w:tabs>
              <w:ind w:left="-108" w:right="-108"/>
              <w:jc w:val="left"/>
              <w:rPr>
                <w:rFonts w:cs="Times New Roman"/>
                <w:b/>
                <w:bCs/>
                <w:color w:val="auto"/>
                <w:sz w:val="20"/>
                <w:szCs w:val="20"/>
              </w:rPr>
            </w:pPr>
            <w:r>
              <w:rPr>
                <w:rFonts w:cs="Times New Roman"/>
                <w:b/>
                <w:bCs/>
                <w:color w:val="auto"/>
                <w:sz w:val="20"/>
                <w:szCs w:val="20"/>
              </w:rPr>
              <w:t>(181,669)</w:t>
            </w:r>
          </w:p>
        </w:tc>
        <w:tc>
          <w:tcPr>
            <w:tcW w:w="180" w:type="dxa"/>
            <w:tcBorders>
              <w:left w:val="nil"/>
            </w:tcBorders>
            <w:vAlign w:val="bottom"/>
          </w:tcPr>
          <w:p w14:paraId="6FBF48F7" w14:textId="77777777" w:rsidR="000A5EB9" w:rsidRPr="009648E0" w:rsidRDefault="000A5EB9">
            <w:pPr>
              <w:pStyle w:val="Heading1"/>
              <w:tabs>
                <w:tab w:val="decimal" w:pos="1090"/>
              </w:tabs>
              <w:spacing w:line="240" w:lineRule="atLeast"/>
              <w:ind w:left="0" w:right="65"/>
              <w:jc w:val="left"/>
              <w:rPr>
                <w:rFonts w:eastAsia="Arial Unicode MS"/>
                <w:color w:val="auto"/>
                <w:sz w:val="20"/>
                <w:szCs w:val="20"/>
              </w:rPr>
            </w:pPr>
          </w:p>
        </w:tc>
        <w:tc>
          <w:tcPr>
            <w:tcW w:w="1350" w:type="dxa"/>
            <w:tcBorders>
              <w:top w:val="single" w:sz="4" w:space="0" w:color="auto"/>
            </w:tcBorders>
            <w:vAlign w:val="bottom"/>
          </w:tcPr>
          <w:p w14:paraId="185F20FF" w14:textId="03DDACAC" w:rsidR="000A5EB9" w:rsidRPr="00D872EF" w:rsidRDefault="000A5EB9" w:rsidP="003B7955">
            <w:pPr>
              <w:tabs>
                <w:tab w:val="decimal" w:pos="1050"/>
              </w:tabs>
              <w:rPr>
                <w:rFonts w:eastAsia="Arial Unicode MS"/>
                <w:b/>
                <w:bCs/>
              </w:rPr>
            </w:pPr>
            <w:r w:rsidRPr="00D872EF">
              <w:rPr>
                <w:b/>
                <w:bCs/>
              </w:rPr>
              <w:t>1,019,642</w:t>
            </w:r>
          </w:p>
        </w:tc>
        <w:tc>
          <w:tcPr>
            <w:tcW w:w="195" w:type="dxa"/>
            <w:vAlign w:val="bottom"/>
          </w:tcPr>
          <w:p w14:paraId="14819475" w14:textId="77777777" w:rsidR="000A5EB9" w:rsidRPr="009648E0" w:rsidRDefault="000A5EB9">
            <w:pPr>
              <w:pStyle w:val="Heading1"/>
              <w:tabs>
                <w:tab w:val="decimal" w:pos="1090"/>
              </w:tabs>
              <w:spacing w:line="240" w:lineRule="atLeast"/>
              <w:ind w:left="0" w:right="65"/>
              <w:jc w:val="left"/>
              <w:rPr>
                <w:rFonts w:eastAsia="Arial Unicode MS"/>
                <w:color w:val="auto"/>
                <w:sz w:val="20"/>
                <w:szCs w:val="20"/>
              </w:rPr>
            </w:pPr>
          </w:p>
        </w:tc>
        <w:tc>
          <w:tcPr>
            <w:tcW w:w="1245" w:type="dxa"/>
            <w:tcBorders>
              <w:top w:val="single" w:sz="4" w:space="0" w:color="auto"/>
            </w:tcBorders>
            <w:vAlign w:val="bottom"/>
          </w:tcPr>
          <w:p w14:paraId="4A28FA5C" w14:textId="38E846D6" w:rsidR="000A5EB9" w:rsidRPr="009648E0" w:rsidRDefault="009648E0" w:rsidP="00654EB0">
            <w:pPr>
              <w:tabs>
                <w:tab w:val="decimal" w:pos="1000"/>
              </w:tabs>
              <w:rPr>
                <w:rFonts w:eastAsia="Calibri"/>
                <w:b/>
                <w:bCs/>
              </w:rPr>
            </w:pPr>
            <w:r w:rsidRPr="009648E0">
              <w:rPr>
                <w:rFonts w:eastAsia="Calibri"/>
                <w:b/>
                <w:bCs/>
              </w:rPr>
              <w:t>121,735</w:t>
            </w:r>
          </w:p>
        </w:tc>
        <w:tc>
          <w:tcPr>
            <w:tcW w:w="181" w:type="dxa"/>
            <w:vAlign w:val="bottom"/>
          </w:tcPr>
          <w:p w14:paraId="21197B8F" w14:textId="77777777" w:rsidR="000A5EB9" w:rsidRPr="009648E0" w:rsidRDefault="000A5EB9">
            <w:pPr>
              <w:pStyle w:val="Heading1"/>
              <w:tabs>
                <w:tab w:val="decimal" w:pos="1090"/>
              </w:tabs>
              <w:spacing w:line="240" w:lineRule="atLeast"/>
              <w:ind w:left="0" w:right="65"/>
              <w:jc w:val="left"/>
              <w:rPr>
                <w:rFonts w:eastAsia="Arial Unicode MS"/>
                <w:color w:val="auto"/>
                <w:sz w:val="20"/>
                <w:szCs w:val="20"/>
              </w:rPr>
            </w:pPr>
          </w:p>
        </w:tc>
        <w:tc>
          <w:tcPr>
            <w:tcW w:w="1169" w:type="dxa"/>
            <w:tcBorders>
              <w:top w:val="single" w:sz="4" w:space="0" w:color="auto"/>
            </w:tcBorders>
            <w:shd w:val="clear" w:color="auto" w:fill="auto"/>
            <w:vAlign w:val="bottom"/>
          </w:tcPr>
          <w:p w14:paraId="69A5D225" w14:textId="11B95831" w:rsidR="000A5EB9" w:rsidRPr="00D872EF" w:rsidRDefault="000A5EB9" w:rsidP="00D872EF">
            <w:pPr>
              <w:tabs>
                <w:tab w:val="decimal" w:pos="877"/>
              </w:tabs>
              <w:rPr>
                <w:rFonts w:eastAsia="Arial Unicode MS"/>
                <w:b/>
                <w:bCs/>
              </w:rPr>
            </w:pPr>
            <w:r w:rsidRPr="00D872EF">
              <w:rPr>
                <w:b/>
                <w:bCs/>
              </w:rPr>
              <w:t>967,839</w:t>
            </w:r>
          </w:p>
        </w:tc>
      </w:tr>
      <w:tr w:rsidR="000A5EB9" w:rsidRPr="009F4CF6" w14:paraId="47D23DAF" w14:textId="77777777" w:rsidTr="00D872EF">
        <w:trPr>
          <w:cantSplit/>
          <w:trHeight w:val="39"/>
        </w:trPr>
        <w:tc>
          <w:tcPr>
            <w:tcW w:w="3462" w:type="dxa"/>
          </w:tcPr>
          <w:p w14:paraId="3E8C2EF1" w14:textId="77777777" w:rsidR="000A5EB9" w:rsidRPr="009F4CF6" w:rsidRDefault="000A5EB9" w:rsidP="000A5EB9">
            <w:pPr>
              <w:spacing w:line="240" w:lineRule="atLeast"/>
            </w:pPr>
            <w:r w:rsidRPr="009F4CF6">
              <w:t>Tax expense</w:t>
            </w:r>
          </w:p>
        </w:tc>
        <w:tc>
          <w:tcPr>
            <w:tcW w:w="1263" w:type="dxa"/>
            <w:shd w:val="clear" w:color="auto" w:fill="auto"/>
            <w:vAlign w:val="bottom"/>
          </w:tcPr>
          <w:p w14:paraId="22F1AA65" w14:textId="32523220" w:rsidR="000A5EB9" w:rsidRPr="009F4CF6" w:rsidRDefault="00EE56F5" w:rsidP="00EE56F5">
            <w:pPr>
              <w:pStyle w:val="BodyText"/>
              <w:tabs>
                <w:tab w:val="decimal" w:pos="1006"/>
              </w:tabs>
              <w:ind w:left="-108" w:right="-108"/>
              <w:jc w:val="left"/>
              <w:rPr>
                <w:rFonts w:cs="Times New Roman"/>
                <w:color w:val="auto"/>
                <w:sz w:val="20"/>
                <w:szCs w:val="20"/>
              </w:rPr>
            </w:pPr>
            <w:r>
              <w:rPr>
                <w:rFonts w:cs="Times New Roman"/>
                <w:color w:val="auto"/>
                <w:sz w:val="20"/>
                <w:szCs w:val="20"/>
              </w:rPr>
              <w:t>8,589</w:t>
            </w:r>
          </w:p>
        </w:tc>
        <w:tc>
          <w:tcPr>
            <w:tcW w:w="180" w:type="dxa"/>
            <w:tcBorders>
              <w:left w:val="nil"/>
            </w:tcBorders>
            <w:vAlign w:val="bottom"/>
          </w:tcPr>
          <w:p w14:paraId="2C22AC2D" w14:textId="77777777" w:rsidR="000A5EB9" w:rsidRPr="009F4CF6" w:rsidRDefault="000A5EB9">
            <w:pPr>
              <w:pStyle w:val="Heading1"/>
              <w:tabs>
                <w:tab w:val="decimal" w:pos="1090"/>
              </w:tabs>
              <w:spacing w:line="240" w:lineRule="atLeast"/>
              <w:ind w:left="0" w:right="65"/>
              <w:jc w:val="left"/>
              <w:rPr>
                <w:rFonts w:eastAsia="Arial Unicode MS"/>
                <w:b w:val="0"/>
                <w:bCs w:val="0"/>
                <w:color w:val="auto"/>
                <w:sz w:val="20"/>
                <w:szCs w:val="20"/>
              </w:rPr>
            </w:pPr>
          </w:p>
        </w:tc>
        <w:tc>
          <w:tcPr>
            <w:tcW w:w="1350" w:type="dxa"/>
            <w:vAlign w:val="bottom"/>
          </w:tcPr>
          <w:p w14:paraId="4933F8C3" w14:textId="30C56B96" w:rsidR="000A5EB9" w:rsidRPr="003B7955" w:rsidRDefault="000A5EB9" w:rsidP="003B7955">
            <w:pPr>
              <w:tabs>
                <w:tab w:val="decimal" w:pos="1050"/>
              </w:tabs>
              <w:rPr>
                <w:rFonts w:eastAsia="Arial Unicode MS"/>
              </w:rPr>
            </w:pPr>
            <w:r w:rsidRPr="003B7955">
              <w:t>93,207</w:t>
            </w:r>
          </w:p>
        </w:tc>
        <w:tc>
          <w:tcPr>
            <w:tcW w:w="195" w:type="dxa"/>
            <w:vAlign w:val="bottom"/>
          </w:tcPr>
          <w:p w14:paraId="69DB3671" w14:textId="77777777" w:rsidR="000A5EB9" w:rsidRPr="009F4CF6" w:rsidRDefault="000A5EB9">
            <w:pPr>
              <w:pStyle w:val="Heading1"/>
              <w:tabs>
                <w:tab w:val="decimal" w:pos="1090"/>
              </w:tabs>
              <w:spacing w:line="240" w:lineRule="atLeast"/>
              <w:ind w:left="0" w:right="65"/>
              <w:jc w:val="left"/>
              <w:rPr>
                <w:rFonts w:eastAsia="Arial Unicode MS"/>
                <w:b w:val="0"/>
                <w:bCs w:val="0"/>
                <w:color w:val="auto"/>
                <w:sz w:val="20"/>
                <w:szCs w:val="20"/>
              </w:rPr>
            </w:pPr>
          </w:p>
        </w:tc>
        <w:tc>
          <w:tcPr>
            <w:tcW w:w="1245" w:type="dxa"/>
            <w:vAlign w:val="bottom"/>
          </w:tcPr>
          <w:p w14:paraId="19C47295" w14:textId="2B7D8924" w:rsidR="000A5EB9" w:rsidRPr="009F4CF6" w:rsidRDefault="004D5D5B" w:rsidP="00654EB0">
            <w:pPr>
              <w:tabs>
                <w:tab w:val="decimal" w:pos="1000"/>
              </w:tabs>
              <w:rPr>
                <w:rFonts w:eastAsia="Calibri"/>
              </w:rPr>
            </w:pPr>
            <w:r w:rsidRPr="004D5D5B">
              <w:rPr>
                <w:rFonts w:eastAsia="Calibri"/>
              </w:rPr>
              <w:t>6,500</w:t>
            </w:r>
          </w:p>
        </w:tc>
        <w:tc>
          <w:tcPr>
            <w:tcW w:w="181" w:type="dxa"/>
            <w:vAlign w:val="bottom"/>
          </w:tcPr>
          <w:p w14:paraId="206C7654" w14:textId="77777777" w:rsidR="000A5EB9" w:rsidRPr="009F4CF6" w:rsidRDefault="000A5EB9">
            <w:pPr>
              <w:pStyle w:val="Heading1"/>
              <w:tabs>
                <w:tab w:val="decimal" w:pos="1090"/>
              </w:tabs>
              <w:spacing w:line="240" w:lineRule="atLeast"/>
              <w:ind w:left="0" w:right="65"/>
              <w:jc w:val="left"/>
              <w:rPr>
                <w:rFonts w:eastAsia="Arial Unicode MS"/>
                <w:b w:val="0"/>
                <w:bCs w:val="0"/>
                <w:color w:val="auto"/>
                <w:sz w:val="20"/>
                <w:szCs w:val="20"/>
              </w:rPr>
            </w:pPr>
          </w:p>
        </w:tc>
        <w:tc>
          <w:tcPr>
            <w:tcW w:w="1169" w:type="dxa"/>
            <w:shd w:val="clear" w:color="auto" w:fill="auto"/>
            <w:vAlign w:val="bottom"/>
          </w:tcPr>
          <w:p w14:paraId="7C0430D4" w14:textId="52C794BE" w:rsidR="000A5EB9" w:rsidRPr="003B7955" w:rsidRDefault="000A5EB9" w:rsidP="00D872EF">
            <w:pPr>
              <w:tabs>
                <w:tab w:val="decimal" w:pos="877"/>
              </w:tabs>
              <w:rPr>
                <w:rFonts w:eastAsia="Arial Unicode MS"/>
              </w:rPr>
            </w:pPr>
            <w:r w:rsidRPr="003B7955">
              <w:t>78,129</w:t>
            </w:r>
          </w:p>
        </w:tc>
      </w:tr>
      <w:tr w:rsidR="000A5EB9" w:rsidRPr="009F4CF6" w14:paraId="0EC8D2BF" w14:textId="77777777" w:rsidTr="00D872EF">
        <w:trPr>
          <w:cantSplit/>
          <w:trHeight w:val="39"/>
        </w:trPr>
        <w:tc>
          <w:tcPr>
            <w:tcW w:w="3462" w:type="dxa"/>
          </w:tcPr>
          <w:p w14:paraId="67954866" w14:textId="33B967C9" w:rsidR="000A5EB9" w:rsidRPr="009F4CF6" w:rsidRDefault="000A5EB9" w:rsidP="000A5EB9">
            <w:pPr>
              <w:spacing w:line="240" w:lineRule="atLeast"/>
              <w:rPr>
                <w:b/>
                <w:bCs/>
              </w:rPr>
            </w:pPr>
            <w:r w:rsidRPr="009F4CF6">
              <w:rPr>
                <w:b/>
                <w:bCs/>
              </w:rPr>
              <w:t xml:space="preserve">Profit </w:t>
            </w:r>
            <w:r w:rsidR="00EE56F5">
              <w:rPr>
                <w:b/>
                <w:bCs/>
              </w:rPr>
              <w:t xml:space="preserve">(loss) </w:t>
            </w:r>
            <w:r w:rsidRPr="009F4CF6">
              <w:rPr>
                <w:b/>
                <w:bCs/>
              </w:rPr>
              <w:t>for the period</w:t>
            </w:r>
          </w:p>
        </w:tc>
        <w:tc>
          <w:tcPr>
            <w:tcW w:w="1263" w:type="dxa"/>
            <w:tcBorders>
              <w:top w:val="single" w:sz="4" w:space="0" w:color="auto"/>
              <w:bottom w:val="double" w:sz="4" w:space="0" w:color="auto"/>
            </w:tcBorders>
            <w:shd w:val="clear" w:color="auto" w:fill="auto"/>
            <w:vAlign w:val="bottom"/>
          </w:tcPr>
          <w:p w14:paraId="65076B7C" w14:textId="22063770" w:rsidR="000A5EB9" w:rsidRPr="009F4CF6" w:rsidRDefault="00EE56F5" w:rsidP="00EE56F5">
            <w:pPr>
              <w:pStyle w:val="BodyText"/>
              <w:tabs>
                <w:tab w:val="decimal" w:pos="1006"/>
              </w:tabs>
              <w:ind w:left="-108" w:right="-108"/>
              <w:jc w:val="left"/>
              <w:rPr>
                <w:rFonts w:cs="Times New Roman"/>
                <w:b/>
                <w:bCs/>
                <w:color w:val="auto"/>
                <w:sz w:val="20"/>
                <w:szCs w:val="20"/>
              </w:rPr>
            </w:pPr>
            <w:r>
              <w:rPr>
                <w:rFonts w:cs="Times New Roman"/>
                <w:b/>
                <w:bCs/>
                <w:color w:val="auto"/>
                <w:sz w:val="20"/>
                <w:szCs w:val="20"/>
              </w:rPr>
              <w:t>(190,258)</w:t>
            </w:r>
          </w:p>
        </w:tc>
        <w:tc>
          <w:tcPr>
            <w:tcW w:w="180" w:type="dxa"/>
            <w:tcBorders>
              <w:left w:val="nil"/>
            </w:tcBorders>
            <w:vAlign w:val="bottom"/>
          </w:tcPr>
          <w:p w14:paraId="68B36C9B" w14:textId="77777777" w:rsidR="000A5EB9" w:rsidRPr="009F4CF6" w:rsidRDefault="000A5EB9">
            <w:pPr>
              <w:pStyle w:val="Heading1"/>
              <w:tabs>
                <w:tab w:val="decimal" w:pos="1090"/>
              </w:tabs>
              <w:spacing w:line="240" w:lineRule="atLeast"/>
              <w:ind w:left="0" w:right="65"/>
              <w:jc w:val="left"/>
              <w:rPr>
                <w:rFonts w:eastAsia="Arial Unicode MS"/>
                <w:color w:val="auto"/>
                <w:sz w:val="20"/>
                <w:szCs w:val="20"/>
              </w:rPr>
            </w:pPr>
          </w:p>
        </w:tc>
        <w:tc>
          <w:tcPr>
            <w:tcW w:w="1350" w:type="dxa"/>
            <w:tcBorders>
              <w:top w:val="single" w:sz="4" w:space="0" w:color="auto"/>
              <w:bottom w:val="double" w:sz="4" w:space="0" w:color="auto"/>
            </w:tcBorders>
            <w:vAlign w:val="bottom"/>
          </w:tcPr>
          <w:p w14:paraId="465A5A1D" w14:textId="14A67E38" w:rsidR="000A5EB9" w:rsidRPr="00D872EF" w:rsidRDefault="000A5EB9" w:rsidP="003B7955">
            <w:pPr>
              <w:tabs>
                <w:tab w:val="decimal" w:pos="1050"/>
              </w:tabs>
              <w:rPr>
                <w:rFonts w:eastAsia="Arial Unicode MS"/>
                <w:b/>
                <w:bCs/>
              </w:rPr>
            </w:pPr>
            <w:r w:rsidRPr="00D872EF">
              <w:rPr>
                <w:b/>
                <w:bCs/>
              </w:rPr>
              <w:t>926,435</w:t>
            </w:r>
          </w:p>
        </w:tc>
        <w:tc>
          <w:tcPr>
            <w:tcW w:w="195" w:type="dxa"/>
            <w:vAlign w:val="bottom"/>
          </w:tcPr>
          <w:p w14:paraId="133FE247" w14:textId="77777777" w:rsidR="000A5EB9" w:rsidRPr="009F4CF6" w:rsidRDefault="000A5EB9">
            <w:pPr>
              <w:pStyle w:val="Heading1"/>
              <w:tabs>
                <w:tab w:val="decimal" w:pos="1090"/>
              </w:tabs>
              <w:spacing w:line="240" w:lineRule="atLeast"/>
              <w:ind w:left="0" w:right="65"/>
              <w:jc w:val="left"/>
              <w:rPr>
                <w:rFonts w:eastAsia="Arial Unicode MS"/>
                <w:color w:val="auto"/>
                <w:sz w:val="20"/>
                <w:szCs w:val="20"/>
              </w:rPr>
            </w:pPr>
          </w:p>
        </w:tc>
        <w:tc>
          <w:tcPr>
            <w:tcW w:w="1245" w:type="dxa"/>
            <w:tcBorders>
              <w:top w:val="single" w:sz="4" w:space="0" w:color="auto"/>
              <w:bottom w:val="double" w:sz="4" w:space="0" w:color="auto"/>
            </w:tcBorders>
            <w:vAlign w:val="bottom"/>
          </w:tcPr>
          <w:p w14:paraId="14D88C2C" w14:textId="2F97D7EA" w:rsidR="000A5EB9" w:rsidRPr="009F4CF6" w:rsidRDefault="00C1695E" w:rsidP="00654EB0">
            <w:pPr>
              <w:tabs>
                <w:tab w:val="decimal" w:pos="1000"/>
              </w:tabs>
              <w:rPr>
                <w:rFonts w:eastAsia="Calibri"/>
                <w:b/>
                <w:bCs/>
              </w:rPr>
            </w:pPr>
            <w:r w:rsidRPr="00C1695E">
              <w:rPr>
                <w:rFonts w:eastAsia="Calibri"/>
                <w:b/>
                <w:bCs/>
              </w:rPr>
              <w:t>115,235</w:t>
            </w:r>
          </w:p>
        </w:tc>
        <w:tc>
          <w:tcPr>
            <w:tcW w:w="181" w:type="dxa"/>
            <w:vAlign w:val="bottom"/>
          </w:tcPr>
          <w:p w14:paraId="5286274F" w14:textId="77777777" w:rsidR="000A5EB9" w:rsidRPr="009F4CF6" w:rsidRDefault="000A5EB9">
            <w:pPr>
              <w:pStyle w:val="Heading1"/>
              <w:tabs>
                <w:tab w:val="decimal" w:pos="1090"/>
              </w:tabs>
              <w:spacing w:line="240" w:lineRule="atLeast"/>
              <w:ind w:left="0" w:right="65"/>
              <w:jc w:val="left"/>
              <w:rPr>
                <w:rFonts w:eastAsia="Arial Unicode MS"/>
                <w:color w:val="auto"/>
                <w:sz w:val="20"/>
                <w:szCs w:val="20"/>
              </w:rPr>
            </w:pPr>
          </w:p>
        </w:tc>
        <w:tc>
          <w:tcPr>
            <w:tcW w:w="1169" w:type="dxa"/>
            <w:tcBorders>
              <w:top w:val="single" w:sz="4" w:space="0" w:color="auto"/>
              <w:bottom w:val="double" w:sz="4" w:space="0" w:color="auto"/>
            </w:tcBorders>
            <w:shd w:val="clear" w:color="auto" w:fill="auto"/>
            <w:vAlign w:val="bottom"/>
          </w:tcPr>
          <w:p w14:paraId="7F9EEBCB" w14:textId="5D8AB702" w:rsidR="000A5EB9" w:rsidRPr="00D872EF" w:rsidRDefault="000A5EB9" w:rsidP="00D872EF">
            <w:pPr>
              <w:tabs>
                <w:tab w:val="decimal" w:pos="877"/>
              </w:tabs>
              <w:rPr>
                <w:rFonts w:eastAsia="Arial Unicode MS"/>
                <w:b/>
                <w:bCs/>
              </w:rPr>
            </w:pPr>
            <w:r w:rsidRPr="00D872EF">
              <w:rPr>
                <w:b/>
                <w:bCs/>
              </w:rPr>
              <w:t>889,710</w:t>
            </w:r>
          </w:p>
        </w:tc>
      </w:tr>
    </w:tbl>
    <w:p w14:paraId="0194C11B" w14:textId="77777777" w:rsidR="000A5EB9" w:rsidRDefault="000A5EB9"/>
    <w:p w14:paraId="09398247" w14:textId="6927B9E9" w:rsidR="000A5EB9" w:rsidRDefault="000A5EB9">
      <w:r>
        <w:br w:type="page"/>
      </w:r>
    </w:p>
    <w:tbl>
      <w:tblPr>
        <w:tblW w:w="9045" w:type="dxa"/>
        <w:tblInd w:w="574" w:type="dxa"/>
        <w:tblLayout w:type="fixed"/>
        <w:tblCellMar>
          <w:left w:w="79" w:type="dxa"/>
          <w:right w:w="79" w:type="dxa"/>
        </w:tblCellMar>
        <w:tblLook w:val="0000" w:firstRow="0" w:lastRow="0" w:firstColumn="0" w:lastColumn="0" w:noHBand="0" w:noVBand="0"/>
      </w:tblPr>
      <w:tblGrid>
        <w:gridCol w:w="3462"/>
        <w:gridCol w:w="1263"/>
        <w:gridCol w:w="180"/>
        <w:gridCol w:w="1350"/>
        <w:gridCol w:w="180"/>
        <w:gridCol w:w="1260"/>
        <w:gridCol w:w="180"/>
        <w:gridCol w:w="1170"/>
      </w:tblGrid>
      <w:tr w:rsidR="000A5EB9" w:rsidRPr="00B615C5" w14:paraId="5949FDC8" w14:textId="77777777" w:rsidTr="00D872EF">
        <w:trPr>
          <w:cantSplit/>
          <w:trHeight w:val="39"/>
          <w:tblHeader/>
        </w:trPr>
        <w:tc>
          <w:tcPr>
            <w:tcW w:w="3462" w:type="dxa"/>
          </w:tcPr>
          <w:p w14:paraId="7E47A007" w14:textId="77777777" w:rsidR="000A5EB9" w:rsidRPr="00B615C5" w:rsidRDefault="000A5EB9" w:rsidP="00574279">
            <w:pPr>
              <w:spacing w:line="240" w:lineRule="atLeast"/>
              <w:rPr>
                <w:b/>
                <w:bCs/>
                <w:i/>
                <w:iCs/>
              </w:rPr>
            </w:pPr>
          </w:p>
        </w:tc>
        <w:tc>
          <w:tcPr>
            <w:tcW w:w="2793" w:type="dxa"/>
            <w:gridSpan w:val="3"/>
          </w:tcPr>
          <w:p w14:paraId="1CD31C43" w14:textId="77777777" w:rsidR="000A5EB9" w:rsidRPr="00B615C5" w:rsidRDefault="000A5EB9" w:rsidP="00574279">
            <w:pPr>
              <w:pStyle w:val="acctmergecolhdg"/>
              <w:spacing w:line="240" w:lineRule="atLeast"/>
              <w:rPr>
                <w:sz w:val="20"/>
              </w:rPr>
            </w:pPr>
            <w:r w:rsidRPr="00B615C5">
              <w:rPr>
                <w:sz w:val="20"/>
              </w:rPr>
              <w:t>Consolidated</w:t>
            </w:r>
          </w:p>
          <w:p w14:paraId="69F00995" w14:textId="77777777" w:rsidR="000A5EB9" w:rsidRPr="00B615C5" w:rsidRDefault="000A5EB9" w:rsidP="00574279">
            <w:pPr>
              <w:pStyle w:val="acctmergecolhdg"/>
              <w:spacing w:line="240" w:lineRule="atLeast"/>
              <w:rPr>
                <w:sz w:val="20"/>
              </w:rPr>
            </w:pPr>
            <w:r w:rsidRPr="00B615C5">
              <w:rPr>
                <w:sz w:val="20"/>
              </w:rPr>
              <w:t>financial statements</w:t>
            </w:r>
          </w:p>
        </w:tc>
        <w:tc>
          <w:tcPr>
            <w:tcW w:w="180" w:type="dxa"/>
          </w:tcPr>
          <w:p w14:paraId="38AC91C4" w14:textId="77777777" w:rsidR="000A5EB9" w:rsidRPr="00B615C5" w:rsidRDefault="000A5EB9" w:rsidP="00574279">
            <w:pPr>
              <w:pStyle w:val="acctmergecolhdg"/>
              <w:spacing w:line="240" w:lineRule="atLeast"/>
              <w:rPr>
                <w:sz w:val="20"/>
              </w:rPr>
            </w:pPr>
          </w:p>
        </w:tc>
        <w:tc>
          <w:tcPr>
            <w:tcW w:w="2610" w:type="dxa"/>
            <w:gridSpan w:val="3"/>
          </w:tcPr>
          <w:p w14:paraId="27FE09E8" w14:textId="77777777" w:rsidR="003B7955" w:rsidRDefault="000A5EB9" w:rsidP="003B7955">
            <w:pPr>
              <w:pStyle w:val="Heading1"/>
              <w:numPr>
                <w:ilvl w:val="0"/>
                <w:numId w:val="0"/>
              </w:numPr>
              <w:spacing w:line="240" w:lineRule="atLeast"/>
              <w:ind w:left="-97" w:right="-79"/>
              <w:rPr>
                <w:rFonts w:eastAsia="Arial Unicode MS"/>
                <w:color w:val="auto"/>
                <w:sz w:val="20"/>
                <w:szCs w:val="20"/>
              </w:rPr>
            </w:pPr>
            <w:r w:rsidRPr="00B615C5">
              <w:rPr>
                <w:rFonts w:eastAsia="Arial Unicode MS"/>
                <w:color w:val="auto"/>
                <w:sz w:val="20"/>
                <w:szCs w:val="20"/>
              </w:rPr>
              <w:t>Separate</w:t>
            </w:r>
          </w:p>
          <w:p w14:paraId="502FEAA8" w14:textId="24929F82" w:rsidR="000A5EB9" w:rsidRPr="003B7955" w:rsidRDefault="000A5EB9" w:rsidP="003B7955">
            <w:pPr>
              <w:pStyle w:val="Heading1"/>
              <w:numPr>
                <w:ilvl w:val="0"/>
                <w:numId w:val="0"/>
              </w:numPr>
              <w:spacing w:line="240" w:lineRule="atLeast"/>
              <w:ind w:left="-97" w:right="-79"/>
              <w:rPr>
                <w:rFonts w:eastAsia="Arial Unicode MS"/>
                <w:color w:val="auto"/>
                <w:sz w:val="20"/>
                <w:szCs w:val="20"/>
              </w:rPr>
            </w:pPr>
            <w:r w:rsidRPr="00B615C5">
              <w:rPr>
                <w:rFonts w:eastAsia="Arial Unicode MS"/>
                <w:color w:val="auto"/>
                <w:sz w:val="20"/>
                <w:szCs w:val="20"/>
              </w:rPr>
              <w:t>financial statements</w:t>
            </w:r>
          </w:p>
        </w:tc>
      </w:tr>
      <w:tr w:rsidR="000A5EB9" w:rsidRPr="00B615C5" w14:paraId="30DD414D" w14:textId="77777777" w:rsidTr="00D872EF">
        <w:trPr>
          <w:cantSplit/>
          <w:tblHeader/>
        </w:trPr>
        <w:tc>
          <w:tcPr>
            <w:tcW w:w="3462" w:type="dxa"/>
          </w:tcPr>
          <w:p w14:paraId="0699B7D4" w14:textId="77777777" w:rsidR="000A5EB9" w:rsidRPr="00B615C5" w:rsidRDefault="000A5EB9" w:rsidP="00574279">
            <w:pPr>
              <w:spacing w:line="240" w:lineRule="atLeast"/>
              <w:rPr>
                <w:b/>
                <w:bCs/>
                <w:i/>
                <w:iCs/>
              </w:rPr>
            </w:pPr>
          </w:p>
        </w:tc>
        <w:tc>
          <w:tcPr>
            <w:tcW w:w="2793" w:type="dxa"/>
            <w:gridSpan w:val="3"/>
          </w:tcPr>
          <w:p w14:paraId="522DEF25" w14:textId="77777777" w:rsidR="000A5EB9" w:rsidRPr="00B615C5" w:rsidRDefault="000A5EB9" w:rsidP="00574279">
            <w:pPr>
              <w:pStyle w:val="acctmergecolhdg"/>
              <w:spacing w:line="240" w:lineRule="atLeast"/>
              <w:ind w:left="-88" w:right="-97"/>
              <w:rPr>
                <w:b w:val="0"/>
                <w:bCs/>
                <w:sz w:val="20"/>
              </w:rPr>
            </w:pPr>
            <w:r w:rsidRPr="00B615C5">
              <w:rPr>
                <w:b w:val="0"/>
                <w:bCs/>
                <w:sz w:val="20"/>
              </w:rPr>
              <w:t>Three-month period ended</w:t>
            </w:r>
          </w:p>
        </w:tc>
        <w:tc>
          <w:tcPr>
            <w:tcW w:w="180" w:type="dxa"/>
          </w:tcPr>
          <w:p w14:paraId="473C41F2" w14:textId="77777777" w:rsidR="000A5EB9" w:rsidRPr="00B615C5" w:rsidRDefault="000A5EB9" w:rsidP="00574279">
            <w:pPr>
              <w:pStyle w:val="acctmergecolhdg"/>
              <w:spacing w:line="240" w:lineRule="atLeast"/>
              <w:rPr>
                <w:b w:val="0"/>
                <w:bCs/>
                <w:sz w:val="20"/>
              </w:rPr>
            </w:pPr>
          </w:p>
        </w:tc>
        <w:tc>
          <w:tcPr>
            <w:tcW w:w="2610" w:type="dxa"/>
            <w:gridSpan w:val="3"/>
          </w:tcPr>
          <w:p w14:paraId="6DBAC325" w14:textId="10DFC541" w:rsidR="000A5EB9" w:rsidRPr="00B615C5" w:rsidRDefault="000A5EB9" w:rsidP="00D872EF">
            <w:pPr>
              <w:jc w:val="center"/>
              <w:rPr>
                <w:rFonts w:eastAsia="Arial Unicode MS"/>
                <w:b/>
                <w:bCs/>
              </w:rPr>
            </w:pPr>
            <w:r w:rsidRPr="00B615C5">
              <w:rPr>
                <w:rFonts w:eastAsia="Arial Unicode MS"/>
              </w:rPr>
              <w:t>Three-month period ended</w:t>
            </w:r>
          </w:p>
        </w:tc>
      </w:tr>
      <w:tr w:rsidR="000A5EB9" w:rsidRPr="00B615C5" w14:paraId="5366D521" w14:textId="77777777" w:rsidTr="00D872EF">
        <w:trPr>
          <w:cantSplit/>
          <w:tblHeader/>
        </w:trPr>
        <w:tc>
          <w:tcPr>
            <w:tcW w:w="3462" w:type="dxa"/>
          </w:tcPr>
          <w:p w14:paraId="331EFF50" w14:textId="77777777" w:rsidR="000A5EB9" w:rsidRPr="00B615C5" w:rsidRDefault="000A5EB9" w:rsidP="00574279">
            <w:pPr>
              <w:spacing w:line="240" w:lineRule="atLeast"/>
            </w:pPr>
          </w:p>
        </w:tc>
        <w:tc>
          <w:tcPr>
            <w:tcW w:w="2793" w:type="dxa"/>
            <w:gridSpan w:val="3"/>
          </w:tcPr>
          <w:p w14:paraId="47357FD2" w14:textId="77777777" w:rsidR="000A5EB9" w:rsidRPr="00B615C5" w:rsidRDefault="000A5EB9" w:rsidP="00574279">
            <w:pPr>
              <w:pStyle w:val="acctmergecolhdg"/>
              <w:spacing w:line="240" w:lineRule="atLeast"/>
              <w:ind w:left="-79" w:right="-79"/>
              <w:rPr>
                <w:b w:val="0"/>
                <w:bCs/>
                <w:sz w:val="20"/>
              </w:rPr>
            </w:pPr>
            <w:r w:rsidRPr="00B615C5">
              <w:rPr>
                <w:b w:val="0"/>
                <w:bCs/>
                <w:sz w:val="20"/>
              </w:rPr>
              <w:t>31 March</w:t>
            </w:r>
          </w:p>
        </w:tc>
        <w:tc>
          <w:tcPr>
            <w:tcW w:w="180" w:type="dxa"/>
          </w:tcPr>
          <w:p w14:paraId="6A757A5F" w14:textId="77777777" w:rsidR="000A5EB9" w:rsidRPr="00B615C5" w:rsidRDefault="000A5EB9" w:rsidP="00574279">
            <w:pPr>
              <w:pStyle w:val="acctmergecolhdg"/>
              <w:spacing w:line="240" w:lineRule="atLeast"/>
              <w:rPr>
                <w:b w:val="0"/>
                <w:bCs/>
                <w:sz w:val="20"/>
              </w:rPr>
            </w:pPr>
          </w:p>
        </w:tc>
        <w:tc>
          <w:tcPr>
            <w:tcW w:w="2610" w:type="dxa"/>
            <w:gridSpan w:val="3"/>
          </w:tcPr>
          <w:p w14:paraId="37E47B9C" w14:textId="77777777" w:rsidR="000A5EB9" w:rsidRPr="00B615C5" w:rsidRDefault="000A5EB9" w:rsidP="00574279">
            <w:pPr>
              <w:pStyle w:val="acctmergecolhdg"/>
              <w:spacing w:line="240" w:lineRule="atLeast"/>
              <w:ind w:left="-79" w:right="-79"/>
              <w:rPr>
                <w:b w:val="0"/>
                <w:bCs/>
                <w:sz w:val="20"/>
              </w:rPr>
            </w:pPr>
            <w:r w:rsidRPr="00B615C5">
              <w:rPr>
                <w:b w:val="0"/>
                <w:bCs/>
                <w:sz w:val="20"/>
              </w:rPr>
              <w:t>31 March</w:t>
            </w:r>
          </w:p>
        </w:tc>
      </w:tr>
      <w:tr w:rsidR="000A5EB9" w:rsidRPr="00B615C5" w14:paraId="44FCB7B3" w14:textId="77777777" w:rsidTr="00D872EF">
        <w:trPr>
          <w:cantSplit/>
          <w:tblHeader/>
        </w:trPr>
        <w:tc>
          <w:tcPr>
            <w:tcW w:w="3462" w:type="dxa"/>
          </w:tcPr>
          <w:p w14:paraId="2B0B3B71" w14:textId="77777777" w:rsidR="000A5EB9" w:rsidRPr="00B615C5" w:rsidRDefault="000A5EB9" w:rsidP="00574279">
            <w:pPr>
              <w:spacing w:line="240" w:lineRule="atLeast"/>
            </w:pPr>
            <w:r w:rsidRPr="00B615C5">
              <w:rPr>
                <w:b/>
                <w:bCs/>
                <w:i/>
                <w:iCs/>
              </w:rPr>
              <w:t>Statement of comprehensive income</w:t>
            </w:r>
          </w:p>
        </w:tc>
        <w:tc>
          <w:tcPr>
            <w:tcW w:w="1263" w:type="dxa"/>
          </w:tcPr>
          <w:p w14:paraId="68F41977" w14:textId="77777777" w:rsidR="000A5EB9" w:rsidRPr="00B615C5" w:rsidRDefault="000A5EB9" w:rsidP="00574279">
            <w:pPr>
              <w:pStyle w:val="acctmergecolhdg"/>
              <w:spacing w:line="240" w:lineRule="atLeast"/>
              <w:ind w:left="-79" w:right="-79"/>
              <w:rPr>
                <w:b w:val="0"/>
                <w:bCs/>
                <w:sz w:val="20"/>
              </w:rPr>
            </w:pPr>
            <w:r w:rsidRPr="00B615C5">
              <w:rPr>
                <w:b w:val="0"/>
                <w:bCs/>
                <w:sz w:val="20"/>
              </w:rPr>
              <w:t>2023</w:t>
            </w:r>
          </w:p>
        </w:tc>
        <w:tc>
          <w:tcPr>
            <w:tcW w:w="180" w:type="dxa"/>
          </w:tcPr>
          <w:p w14:paraId="7781EC01" w14:textId="77777777" w:rsidR="000A5EB9" w:rsidRPr="00B615C5" w:rsidRDefault="000A5EB9" w:rsidP="00574279">
            <w:pPr>
              <w:pStyle w:val="acctmergecolhdg"/>
              <w:spacing w:line="240" w:lineRule="atLeast"/>
              <w:rPr>
                <w:b w:val="0"/>
                <w:bCs/>
                <w:sz w:val="20"/>
              </w:rPr>
            </w:pPr>
          </w:p>
        </w:tc>
        <w:tc>
          <w:tcPr>
            <w:tcW w:w="1350" w:type="dxa"/>
          </w:tcPr>
          <w:p w14:paraId="4E47D348" w14:textId="77777777" w:rsidR="000A5EB9" w:rsidRPr="00B615C5" w:rsidRDefault="000A5EB9" w:rsidP="00574279">
            <w:pPr>
              <w:pStyle w:val="acctmergecolhdg"/>
              <w:spacing w:line="240" w:lineRule="atLeast"/>
              <w:ind w:left="-88" w:right="-97"/>
              <w:rPr>
                <w:b w:val="0"/>
                <w:bCs/>
                <w:sz w:val="20"/>
              </w:rPr>
            </w:pPr>
            <w:r w:rsidRPr="00B615C5">
              <w:rPr>
                <w:b w:val="0"/>
                <w:bCs/>
                <w:sz w:val="20"/>
              </w:rPr>
              <w:t>2022</w:t>
            </w:r>
          </w:p>
        </w:tc>
        <w:tc>
          <w:tcPr>
            <w:tcW w:w="180" w:type="dxa"/>
          </w:tcPr>
          <w:p w14:paraId="348140CE" w14:textId="77777777" w:rsidR="000A5EB9" w:rsidRPr="00B615C5" w:rsidRDefault="000A5EB9" w:rsidP="00574279">
            <w:pPr>
              <w:pStyle w:val="acctmergecolhdg"/>
              <w:spacing w:line="240" w:lineRule="atLeast"/>
              <w:rPr>
                <w:b w:val="0"/>
                <w:bCs/>
                <w:sz w:val="20"/>
              </w:rPr>
            </w:pPr>
          </w:p>
        </w:tc>
        <w:tc>
          <w:tcPr>
            <w:tcW w:w="1260" w:type="dxa"/>
          </w:tcPr>
          <w:p w14:paraId="5D9FFBE5" w14:textId="77777777" w:rsidR="000A5EB9" w:rsidRPr="00B615C5" w:rsidRDefault="000A5EB9" w:rsidP="00574279">
            <w:pPr>
              <w:pStyle w:val="acctmergecolhdg"/>
              <w:spacing w:line="240" w:lineRule="atLeast"/>
              <w:ind w:left="-79" w:right="-79"/>
              <w:rPr>
                <w:b w:val="0"/>
                <w:bCs/>
                <w:sz w:val="20"/>
              </w:rPr>
            </w:pPr>
            <w:r w:rsidRPr="00B615C5">
              <w:rPr>
                <w:b w:val="0"/>
                <w:bCs/>
                <w:sz w:val="20"/>
              </w:rPr>
              <w:t>2023</w:t>
            </w:r>
          </w:p>
        </w:tc>
        <w:tc>
          <w:tcPr>
            <w:tcW w:w="180" w:type="dxa"/>
          </w:tcPr>
          <w:p w14:paraId="5D8F70F5" w14:textId="77777777" w:rsidR="000A5EB9" w:rsidRPr="00B615C5" w:rsidRDefault="000A5EB9" w:rsidP="00574279">
            <w:pPr>
              <w:pStyle w:val="acctmergecolhdg"/>
              <w:spacing w:line="240" w:lineRule="atLeast"/>
              <w:rPr>
                <w:b w:val="0"/>
                <w:bCs/>
                <w:sz w:val="20"/>
              </w:rPr>
            </w:pPr>
          </w:p>
        </w:tc>
        <w:tc>
          <w:tcPr>
            <w:tcW w:w="1170" w:type="dxa"/>
          </w:tcPr>
          <w:p w14:paraId="62ED4F01" w14:textId="77777777" w:rsidR="000A5EB9" w:rsidRPr="00B615C5" w:rsidRDefault="000A5EB9" w:rsidP="003B7955">
            <w:pPr>
              <w:pStyle w:val="Heading1"/>
              <w:numPr>
                <w:ilvl w:val="0"/>
                <w:numId w:val="0"/>
              </w:numPr>
              <w:spacing w:line="240" w:lineRule="atLeast"/>
              <w:ind w:left="-74" w:right="-79"/>
              <w:rPr>
                <w:rFonts w:eastAsia="Arial Unicode MS"/>
                <w:b w:val="0"/>
                <w:bCs w:val="0"/>
                <w:color w:val="auto"/>
                <w:sz w:val="20"/>
                <w:szCs w:val="20"/>
              </w:rPr>
            </w:pPr>
            <w:r w:rsidRPr="00B615C5">
              <w:rPr>
                <w:b w:val="0"/>
                <w:bCs w:val="0"/>
                <w:sz w:val="20"/>
                <w:szCs w:val="20"/>
              </w:rPr>
              <w:t>2022</w:t>
            </w:r>
          </w:p>
        </w:tc>
      </w:tr>
      <w:tr w:rsidR="000A5EB9" w:rsidRPr="00B615C5" w14:paraId="04DC27C9" w14:textId="77777777" w:rsidTr="00D872EF">
        <w:trPr>
          <w:cantSplit/>
          <w:tblHeader/>
        </w:trPr>
        <w:tc>
          <w:tcPr>
            <w:tcW w:w="3462" w:type="dxa"/>
          </w:tcPr>
          <w:p w14:paraId="2E201BCE" w14:textId="77777777" w:rsidR="000A5EB9" w:rsidRPr="00B615C5" w:rsidRDefault="000A5EB9" w:rsidP="00574279">
            <w:pPr>
              <w:pStyle w:val="acctfourfigures"/>
              <w:spacing w:line="240" w:lineRule="atLeast"/>
              <w:jc w:val="center"/>
              <w:rPr>
                <w:sz w:val="20"/>
              </w:rPr>
            </w:pPr>
          </w:p>
        </w:tc>
        <w:tc>
          <w:tcPr>
            <w:tcW w:w="5583" w:type="dxa"/>
            <w:gridSpan w:val="7"/>
          </w:tcPr>
          <w:p w14:paraId="20D77625" w14:textId="77777777" w:rsidR="000A5EB9" w:rsidRPr="00B615C5" w:rsidRDefault="000A5EB9" w:rsidP="003B7955">
            <w:pPr>
              <w:pStyle w:val="Heading1"/>
              <w:numPr>
                <w:ilvl w:val="0"/>
                <w:numId w:val="0"/>
              </w:numPr>
              <w:tabs>
                <w:tab w:val="decimal" w:pos="1099"/>
              </w:tabs>
              <w:spacing w:line="240" w:lineRule="atLeast"/>
              <w:ind w:left="-259" w:right="0"/>
              <w:rPr>
                <w:rFonts w:eastAsia="Arial Unicode MS"/>
                <w:b w:val="0"/>
                <w:bCs w:val="0"/>
                <w:i/>
                <w:iCs/>
                <w:color w:val="auto"/>
                <w:sz w:val="20"/>
                <w:szCs w:val="20"/>
              </w:rPr>
            </w:pPr>
            <w:r w:rsidRPr="00B615C5">
              <w:rPr>
                <w:rFonts w:eastAsia="Arial Unicode MS"/>
                <w:b w:val="0"/>
                <w:bCs w:val="0"/>
                <w:i/>
                <w:iCs/>
                <w:color w:val="auto"/>
                <w:sz w:val="20"/>
                <w:szCs w:val="20"/>
              </w:rPr>
              <w:t>(</w:t>
            </w:r>
            <w:proofErr w:type="gramStart"/>
            <w:r w:rsidRPr="00B615C5">
              <w:rPr>
                <w:rFonts w:eastAsia="Arial Unicode MS"/>
                <w:b w:val="0"/>
                <w:bCs w:val="0"/>
                <w:i/>
                <w:iCs/>
                <w:color w:val="auto"/>
                <w:sz w:val="20"/>
                <w:szCs w:val="20"/>
              </w:rPr>
              <w:t>in</w:t>
            </w:r>
            <w:proofErr w:type="gramEnd"/>
            <w:r w:rsidRPr="00B615C5">
              <w:rPr>
                <w:rFonts w:eastAsia="Arial Unicode MS"/>
                <w:b w:val="0"/>
                <w:bCs w:val="0"/>
                <w:i/>
                <w:iCs/>
                <w:color w:val="auto"/>
                <w:sz w:val="20"/>
                <w:szCs w:val="20"/>
              </w:rPr>
              <w:t xml:space="preserve"> thousand Yen)</w:t>
            </w:r>
          </w:p>
        </w:tc>
      </w:tr>
      <w:tr w:rsidR="00EE56F5" w:rsidRPr="00B615C5" w14:paraId="0D80574F" w14:textId="77777777" w:rsidTr="009C240A">
        <w:trPr>
          <w:cantSplit/>
          <w:trHeight w:val="39"/>
        </w:trPr>
        <w:tc>
          <w:tcPr>
            <w:tcW w:w="3462" w:type="dxa"/>
          </w:tcPr>
          <w:p w14:paraId="5B66AD74" w14:textId="71E0EC1B" w:rsidR="00EE56F5" w:rsidRPr="00EE56F5" w:rsidRDefault="00EE56F5" w:rsidP="009C240A">
            <w:pPr>
              <w:spacing w:line="240" w:lineRule="atLeast"/>
              <w:ind w:left="150" w:hanging="150"/>
              <w:rPr>
                <w:rFonts w:cs="Angsana New"/>
                <w:b/>
                <w:bCs/>
                <w:szCs w:val="25"/>
              </w:rPr>
            </w:pPr>
            <w:r>
              <w:rPr>
                <w:rFonts w:cs="Angsana New"/>
                <w:b/>
                <w:bCs/>
                <w:szCs w:val="25"/>
              </w:rPr>
              <w:t>Profit (loss) for the period</w:t>
            </w:r>
          </w:p>
        </w:tc>
        <w:tc>
          <w:tcPr>
            <w:tcW w:w="1263" w:type="dxa"/>
            <w:shd w:val="clear" w:color="auto" w:fill="auto"/>
            <w:vAlign w:val="bottom"/>
          </w:tcPr>
          <w:p w14:paraId="0D191A87" w14:textId="41BC6320" w:rsidR="00EE56F5" w:rsidRPr="00EE56F5" w:rsidRDefault="00EE56F5" w:rsidP="00EE56F5">
            <w:pPr>
              <w:pStyle w:val="BodyText"/>
              <w:tabs>
                <w:tab w:val="decimal" w:pos="1006"/>
              </w:tabs>
              <w:ind w:left="-108" w:right="-108"/>
              <w:jc w:val="left"/>
              <w:rPr>
                <w:rFonts w:cs="Times New Roman"/>
                <w:b/>
                <w:bCs/>
                <w:color w:val="auto"/>
                <w:sz w:val="20"/>
                <w:szCs w:val="20"/>
              </w:rPr>
            </w:pPr>
            <w:r w:rsidRPr="00EE56F5">
              <w:rPr>
                <w:rFonts w:cs="Times New Roman"/>
                <w:b/>
                <w:bCs/>
                <w:color w:val="auto"/>
                <w:sz w:val="20"/>
                <w:szCs w:val="20"/>
              </w:rPr>
              <w:t>(190,258)</w:t>
            </w:r>
          </w:p>
        </w:tc>
        <w:tc>
          <w:tcPr>
            <w:tcW w:w="180" w:type="dxa"/>
            <w:tcBorders>
              <w:left w:val="nil"/>
            </w:tcBorders>
            <w:vAlign w:val="bottom"/>
          </w:tcPr>
          <w:p w14:paraId="171B694A" w14:textId="77777777" w:rsidR="00EE56F5" w:rsidRPr="00EE56F5" w:rsidRDefault="00EE56F5" w:rsidP="009C240A">
            <w:pPr>
              <w:rPr>
                <w:rFonts w:eastAsia="Arial Unicode MS"/>
                <w:b/>
                <w:bCs/>
              </w:rPr>
            </w:pPr>
          </w:p>
        </w:tc>
        <w:tc>
          <w:tcPr>
            <w:tcW w:w="1350" w:type="dxa"/>
            <w:vAlign w:val="bottom"/>
          </w:tcPr>
          <w:p w14:paraId="11A2F0DC" w14:textId="45DC9F6D" w:rsidR="00EE56F5" w:rsidRPr="00B615C5" w:rsidRDefault="00EE56F5" w:rsidP="00EE56F5">
            <w:pPr>
              <w:tabs>
                <w:tab w:val="decimal" w:pos="1050"/>
              </w:tabs>
              <w:rPr>
                <w:rFonts w:eastAsia="Arial Unicode MS"/>
                <w:b/>
                <w:bCs/>
              </w:rPr>
            </w:pPr>
            <w:r>
              <w:rPr>
                <w:rFonts w:eastAsia="Arial Unicode MS"/>
                <w:b/>
                <w:bCs/>
              </w:rPr>
              <w:t>926,435</w:t>
            </w:r>
          </w:p>
        </w:tc>
        <w:tc>
          <w:tcPr>
            <w:tcW w:w="180" w:type="dxa"/>
            <w:vAlign w:val="bottom"/>
          </w:tcPr>
          <w:p w14:paraId="32FEEB82" w14:textId="77777777" w:rsidR="00EE56F5" w:rsidRPr="00D872EF" w:rsidRDefault="00EE56F5" w:rsidP="009C240A">
            <w:pPr>
              <w:rPr>
                <w:rFonts w:eastAsia="Arial Unicode MS"/>
              </w:rPr>
            </w:pPr>
          </w:p>
        </w:tc>
        <w:tc>
          <w:tcPr>
            <w:tcW w:w="1260" w:type="dxa"/>
            <w:vAlign w:val="bottom"/>
          </w:tcPr>
          <w:p w14:paraId="789DADEB" w14:textId="0883200C" w:rsidR="00EE56F5" w:rsidRPr="00EE56F5" w:rsidRDefault="00EE56F5" w:rsidP="009C240A">
            <w:pPr>
              <w:tabs>
                <w:tab w:val="decimal" w:pos="1090"/>
              </w:tabs>
              <w:spacing w:line="240" w:lineRule="atLeast"/>
              <w:ind w:left="-108" w:right="-108"/>
              <w:rPr>
                <w:rFonts w:eastAsia="Calibri"/>
                <w:b/>
              </w:rPr>
            </w:pPr>
            <w:r w:rsidRPr="00EE56F5">
              <w:rPr>
                <w:rFonts w:eastAsia="Calibri"/>
                <w:b/>
              </w:rPr>
              <w:t>115,235</w:t>
            </w:r>
          </w:p>
        </w:tc>
        <w:tc>
          <w:tcPr>
            <w:tcW w:w="180" w:type="dxa"/>
            <w:vAlign w:val="bottom"/>
          </w:tcPr>
          <w:p w14:paraId="54260C74" w14:textId="77777777" w:rsidR="00EE56F5" w:rsidRPr="00EE56F5" w:rsidRDefault="00EE56F5" w:rsidP="009C240A">
            <w:pPr>
              <w:rPr>
                <w:rFonts w:eastAsia="Arial Unicode MS"/>
                <w:b/>
              </w:rPr>
            </w:pPr>
          </w:p>
        </w:tc>
        <w:tc>
          <w:tcPr>
            <w:tcW w:w="1170" w:type="dxa"/>
            <w:shd w:val="clear" w:color="auto" w:fill="auto"/>
            <w:vAlign w:val="bottom"/>
          </w:tcPr>
          <w:p w14:paraId="52B89030" w14:textId="11C15590" w:rsidR="00EE56F5" w:rsidRPr="00B615C5" w:rsidRDefault="003444D3" w:rsidP="00EE56F5">
            <w:pPr>
              <w:tabs>
                <w:tab w:val="decimal" w:pos="877"/>
              </w:tabs>
              <w:rPr>
                <w:rFonts w:eastAsia="Arial Unicode MS"/>
                <w:b/>
                <w:bCs/>
              </w:rPr>
            </w:pPr>
            <w:r>
              <w:rPr>
                <w:rFonts w:eastAsia="Arial Unicode MS" w:cs="Angsana New"/>
                <w:b/>
                <w:bCs/>
                <w:szCs w:val="25"/>
              </w:rPr>
              <w:t>889</w:t>
            </w:r>
            <w:r w:rsidR="00EE56F5">
              <w:rPr>
                <w:rFonts w:eastAsia="Arial Unicode MS"/>
                <w:b/>
                <w:bCs/>
              </w:rPr>
              <w:t>,</w:t>
            </w:r>
            <w:r>
              <w:rPr>
                <w:rFonts w:eastAsia="Arial Unicode MS"/>
                <w:b/>
                <w:bCs/>
              </w:rPr>
              <w:t>710</w:t>
            </w:r>
          </w:p>
        </w:tc>
      </w:tr>
      <w:tr w:rsidR="00EE56F5" w:rsidRPr="00B615C5" w14:paraId="3FC8B926" w14:textId="77777777" w:rsidTr="009C240A">
        <w:trPr>
          <w:cantSplit/>
          <w:trHeight w:val="39"/>
        </w:trPr>
        <w:tc>
          <w:tcPr>
            <w:tcW w:w="3462" w:type="dxa"/>
          </w:tcPr>
          <w:p w14:paraId="0FA22B53" w14:textId="1273B2A3" w:rsidR="00EE56F5" w:rsidRPr="00B615C5" w:rsidRDefault="00EE56F5" w:rsidP="009C240A">
            <w:pPr>
              <w:spacing w:line="240" w:lineRule="atLeast"/>
              <w:ind w:left="150" w:hanging="150"/>
              <w:rPr>
                <w:b/>
                <w:bCs/>
              </w:rPr>
            </w:pPr>
          </w:p>
        </w:tc>
        <w:tc>
          <w:tcPr>
            <w:tcW w:w="1263" w:type="dxa"/>
            <w:shd w:val="clear" w:color="auto" w:fill="auto"/>
            <w:vAlign w:val="bottom"/>
          </w:tcPr>
          <w:p w14:paraId="5B64B66A" w14:textId="77777777" w:rsidR="00EE56F5" w:rsidRPr="00B615C5" w:rsidRDefault="00EE56F5" w:rsidP="009C240A">
            <w:pPr>
              <w:pStyle w:val="BodyText"/>
              <w:tabs>
                <w:tab w:val="decimal" w:pos="1090"/>
              </w:tabs>
              <w:ind w:left="-108" w:right="-108"/>
              <w:jc w:val="left"/>
              <w:rPr>
                <w:rFonts w:cs="Times New Roman"/>
                <w:color w:val="auto"/>
                <w:sz w:val="20"/>
                <w:szCs w:val="20"/>
              </w:rPr>
            </w:pPr>
          </w:p>
        </w:tc>
        <w:tc>
          <w:tcPr>
            <w:tcW w:w="180" w:type="dxa"/>
            <w:tcBorders>
              <w:left w:val="nil"/>
            </w:tcBorders>
            <w:vAlign w:val="bottom"/>
          </w:tcPr>
          <w:p w14:paraId="41B6E13E" w14:textId="77777777" w:rsidR="00EE56F5" w:rsidRPr="00D872EF" w:rsidRDefault="00EE56F5" w:rsidP="009C240A">
            <w:pPr>
              <w:rPr>
                <w:rFonts w:eastAsia="Arial Unicode MS"/>
              </w:rPr>
            </w:pPr>
          </w:p>
        </w:tc>
        <w:tc>
          <w:tcPr>
            <w:tcW w:w="1350" w:type="dxa"/>
            <w:vAlign w:val="bottom"/>
          </w:tcPr>
          <w:p w14:paraId="1FEBCE1C" w14:textId="77777777" w:rsidR="00EE56F5" w:rsidRPr="00B615C5" w:rsidRDefault="00EE56F5" w:rsidP="009C240A">
            <w:pPr>
              <w:pStyle w:val="Heading1"/>
              <w:tabs>
                <w:tab w:val="decimal" w:pos="1090"/>
              </w:tabs>
              <w:spacing w:line="240" w:lineRule="atLeast"/>
              <w:ind w:left="-259" w:right="-79"/>
              <w:jc w:val="left"/>
              <w:rPr>
                <w:rFonts w:eastAsia="Arial Unicode MS"/>
                <w:b w:val="0"/>
                <w:bCs w:val="0"/>
                <w:color w:val="auto"/>
                <w:sz w:val="20"/>
                <w:szCs w:val="20"/>
              </w:rPr>
            </w:pPr>
          </w:p>
        </w:tc>
        <w:tc>
          <w:tcPr>
            <w:tcW w:w="180" w:type="dxa"/>
            <w:vAlign w:val="bottom"/>
          </w:tcPr>
          <w:p w14:paraId="344EBFB2" w14:textId="77777777" w:rsidR="00EE56F5" w:rsidRPr="00D872EF" w:rsidRDefault="00EE56F5" w:rsidP="009C240A">
            <w:pPr>
              <w:rPr>
                <w:rFonts w:eastAsia="Arial Unicode MS"/>
              </w:rPr>
            </w:pPr>
          </w:p>
        </w:tc>
        <w:tc>
          <w:tcPr>
            <w:tcW w:w="1260" w:type="dxa"/>
            <w:vAlign w:val="bottom"/>
          </w:tcPr>
          <w:p w14:paraId="4C1CD9FE" w14:textId="77777777" w:rsidR="00EE56F5" w:rsidRPr="00B615C5" w:rsidRDefault="00EE56F5" w:rsidP="009C240A">
            <w:pPr>
              <w:tabs>
                <w:tab w:val="decimal" w:pos="1090"/>
              </w:tabs>
              <w:spacing w:line="240" w:lineRule="atLeast"/>
              <w:ind w:left="-108" w:right="-108"/>
              <w:rPr>
                <w:rFonts w:eastAsia="Calibri"/>
                <w:bCs/>
              </w:rPr>
            </w:pPr>
          </w:p>
        </w:tc>
        <w:tc>
          <w:tcPr>
            <w:tcW w:w="180" w:type="dxa"/>
            <w:vAlign w:val="bottom"/>
          </w:tcPr>
          <w:p w14:paraId="09E3C64F" w14:textId="77777777" w:rsidR="00EE56F5" w:rsidRPr="00D872EF" w:rsidRDefault="00EE56F5" w:rsidP="009C240A">
            <w:pPr>
              <w:rPr>
                <w:rFonts w:eastAsia="Arial Unicode MS"/>
              </w:rPr>
            </w:pPr>
          </w:p>
        </w:tc>
        <w:tc>
          <w:tcPr>
            <w:tcW w:w="1170" w:type="dxa"/>
            <w:shd w:val="clear" w:color="auto" w:fill="auto"/>
            <w:vAlign w:val="bottom"/>
          </w:tcPr>
          <w:p w14:paraId="023B80CC" w14:textId="77777777" w:rsidR="00EE56F5" w:rsidRPr="00B615C5" w:rsidRDefault="00EE56F5" w:rsidP="009C240A">
            <w:pPr>
              <w:pStyle w:val="Heading1"/>
              <w:tabs>
                <w:tab w:val="decimal" w:pos="1090"/>
              </w:tabs>
              <w:spacing w:line="240" w:lineRule="atLeast"/>
              <w:ind w:left="-259" w:right="0"/>
              <w:jc w:val="left"/>
              <w:rPr>
                <w:rFonts w:eastAsia="Arial Unicode MS"/>
                <w:b w:val="0"/>
                <w:bCs w:val="0"/>
                <w:color w:val="auto"/>
                <w:sz w:val="20"/>
                <w:szCs w:val="20"/>
              </w:rPr>
            </w:pPr>
          </w:p>
        </w:tc>
      </w:tr>
      <w:tr w:rsidR="000A5EB9" w:rsidRPr="00B615C5" w14:paraId="627855CC" w14:textId="77777777" w:rsidTr="00D872EF">
        <w:trPr>
          <w:cantSplit/>
          <w:trHeight w:val="39"/>
        </w:trPr>
        <w:tc>
          <w:tcPr>
            <w:tcW w:w="3462" w:type="dxa"/>
          </w:tcPr>
          <w:p w14:paraId="4BA3269E" w14:textId="5208173A" w:rsidR="000A5EB9" w:rsidRPr="00B615C5" w:rsidRDefault="000A5EB9" w:rsidP="000A5EB9">
            <w:pPr>
              <w:spacing w:line="240" w:lineRule="atLeast"/>
              <w:ind w:left="150" w:hanging="150"/>
              <w:rPr>
                <w:b/>
                <w:bCs/>
              </w:rPr>
            </w:pPr>
            <w:r w:rsidRPr="00B615C5">
              <w:rPr>
                <w:b/>
                <w:bCs/>
              </w:rPr>
              <w:t>Other comprehensive income (expense)</w:t>
            </w:r>
          </w:p>
        </w:tc>
        <w:tc>
          <w:tcPr>
            <w:tcW w:w="1263" w:type="dxa"/>
            <w:shd w:val="clear" w:color="auto" w:fill="auto"/>
            <w:vAlign w:val="bottom"/>
          </w:tcPr>
          <w:p w14:paraId="4D0D6379" w14:textId="77777777" w:rsidR="000A5EB9" w:rsidRPr="00B615C5" w:rsidRDefault="000A5EB9" w:rsidP="000A5EB9">
            <w:pPr>
              <w:pStyle w:val="BodyText"/>
              <w:tabs>
                <w:tab w:val="decimal" w:pos="1090"/>
              </w:tabs>
              <w:ind w:left="-108" w:right="-108"/>
              <w:jc w:val="left"/>
              <w:rPr>
                <w:rFonts w:cs="Times New Roman"/>
                <w:color w:val="auto"/>
                <w:sz w:val="20"/>
                <w:szCs w:val="20"/>
              </w:rPr>
            </w:pPr>
          </w:p>
        </w:tc>
        <w:tc>
          <w:tcPr>
            <w:tcW w:w="180" w:type="dxa"/>
            <w:tcBorders>
              <w:left w:val="nil"/>
            </w:tcBorders>
            <w:vAlign w:val="bottom"/>
          </w:tcPr>
          <w:p w14:paraId="15ADFE43" w14:textId="77777777" w:rsidR="000A5EB9" w:rsidRPr="00D872EF" w:rsidRDefault="000A5EB9" w:rsidP="00D872EF">
            <w:pPr>
              <w:rPr>
                <w:rFonts w:eastAsia="Arial Unicode MS"/>
              </w:rPr>
            </w:pPr>
          </w:p>
        </w:tc>
        <w:tc>
          <w:tcPr>
            <w:tcW w:w="1350" w:type="dxa"/>
            <w:vAlign w:val="bottom"/>
          </w:tcPr>
          <w:p w14:paraId="4F0019FE" w14:textId="77777777" w:rsidR="000A5EB9" w:rsidRPr="00B615C5" w:rsidRDefault="000A5EB9">
            <w:pPr>
              <w:pStyle w:val="Heading1"/>
              <w:tabs>
                <w:tab w:val="decimal" w:pos="1090"/>
              </w:tabs>
              <w:spacing w:line="240" w:lineRule="atLeast"/>
              <w:ind w:left="-259" w:right="-79"/>
              <w:jc w:val="left"/>
              <w:rPr>
                <w:rFonts w:eastAsia="Arial Unicode MS"/>
                <w:b w:val="0"/>
                <w:bCs w:val="0"/>
                <w:color w:val="auto"/>
                <w:sz w:val="20"/>
                <w:szCs w:val="20"/>
              </w:rPr>
            </w:pPr>
          </w:p>
        </w:tc>
        <w:tc>
          <w:tcPr>
            <w:tcW w:w="180" w:type="dxa"/>
            <w:vAlign w:val="bottom"/>
          </w:tcPr>
          <w:p w14:paraId="51F21451" w14:textId="77777777" w:rsidR="000A5EB9" w:rsidRPr="00D872EF" w:rsidRDefault="000A5EB9" w:rsidP="00D872EF">
            <w:pPr>
              <w:rPr>
                <w:rFonts w:eastAsia="Arial Unicode MS"/>
              </w:rPr>
            </w:pPr>
          </w:p>
        </w:tc>
        <w:tc>
          <w:tcPr>
            <w:tcW w:w="1260" w:type="dxa"/>
            <w:vAlign w:val="bottom"/>
          </w:tcPr>
          <w:p w14:paraId="4F02489B" w14:textId="77777777" w:rsidR="000A5EB9" w:rsidRPr="00B615C5" w:rsidRDefault="000A5EB9" w:rsidP="000A5EB9">
            <w:pPr>
              <w:tabs>
                <w:tab w:val="decimal" w:pos="1090"/>
              </w:tabs>
              <w:spacing w:line="240" w:lineRule="atLeast"/>
              <w:ind w:left="-108" w:right="-108"/>
              <w:rPr>
                <w:rFonts w:eastAsia="Calibri"/>
                <w:bCs/>
              </w:rPr>
            </w:pPr>
          </w:p>
        </w:tc>
        <w:tc>
          <w:tcPr>
            <w:tcW w:w="180" w:type="dxa"/>
            <w:vAlign w:val="bottom"/>
          </w:tcPr>
          <w:p w14:paraId="25A852B4" w14:textId="77777777" w:rsidR="000A5EB9" w:rsidRPr="00D872EF" w:rsidRDefault="000A5EB9" w:rsidP="00D872EF">
            <w:pPr>
              <w:rPr>
                <w:rFonts w:eastAsia="Arial Unicode MS"/>
              </w:rPr>
            </w:pPr>
          </w:p>
        </w:tc>
        <w:tc>
          <w:tcPr>
            <w:tcW w:w="1170" w:type="dxa"/>
            <w:shd w:val="clear" w:color="auto" w:fill="auto"/>
            <w:vAlign w:val="bottom"/>
          </w:tcPr>
          <w:p w14:paraId="4579888D" w14:textId="77777777" w:rsidR="000A5EB9" w:rsidRPr="00B615C5" w:rsidRDefault="000A5EB9">
            <w:pPr>
              <w:pStyle w:val="Heading1"/>
              <w:tabs>
                <w:tab w:val="decimal" w:pos="1090"/>
              </w:tabs>
              <w:spacing w:line="240" w:lineRule="atLeast"/>
              <w:ind w:left="-259" w:right="0"/>
              <w:jc w:val="left"/>
              <w:rPr>
                <w:rFonts w:eastAsia="Arial Unicode MS"/>
                <w:b w:val="0"/>
                <w:bCs w:val="0"/>
                <w:color w:val="auto"/>
                <w:sz w:val="20"/>
                <w:szCs w:val="20"/>
              </w:rPr>
            </w:pPr>
          </w:p>
        </w:tc>
      </w:tr>
      <w:tr w:rsidR="000A5EB9" w:rsidRPr="00B615C5" w14:paraId="09F2F125" w14:textId="77777777" w:rsidTr="00D872EF">
        <w:trPr>
          <w:cantSplit/>
          <w:trHeight w:val="39"/>
        </w:trPr>
        <w:tc>
          <w:tcPr>
            <w:tcW w:w="3462" w:type="dxa"/>
          </w:tcPr>
          <w:p w14:paraId="3D806560" w14:textId="77777777" w:rsidR="000A5EB9" w:rsidRPr="00B615C5" w:rsidRDefault="000A5EB9" w:rsidP="000A5EB9">
            <w:pPr>
              <w:spacing w:line="240" w:lineRule="atLeast"/>
              <w:rPr>
                <w:b/>
                <w:bCs/>
                <w:i/>
                <w:iCs/>
              </w:rPr>
            </w:pPr>
            <w:r w:rsidRPr="00B615C5">
              <w:rPr>
                <w:b/>
                <w:bCs/>
                <w:i/>
                <w:iCs/>
              </w:rPr>
              <w:t xml:space="preserve">Items that will be reclassified  </w:t>
            </w:r>
            <w:r w:rsidRPr="00B615C5">
              <w:rPr>
                <w:b/>
                <w:bCs/>
                <w:i/>
                <w:iCs/>
              </w:rPr>
              <w:br/>
              <w:t xml:space="preserve">   subsequently to profit or loss</w:t>
            </w:r>
          </w:p>
        </w:tc>
        <w:tc>
          <w:tcPr>
            <w:tcW w:w="1263" w:type="dxa"/>
            <w:shd w:val="clear" w:color="auto" w:fill="auto"/>
            <w:vAlign w:val="bottom"/>
          </w:tcPr>
          <w:p w14:paraId="01BDEDCB" w14:textId="77777777" w:rsidR="000A5EB9" w:rsidRPr="00B615C5" w:rsidRDefault="000A5EB9" w:rsidP="000A5EB9">
            <w:pPr>
              <w:pStyle w:val="BodyText"/>
              <w:tabs>
                <w:tab w:val="decimal" w:pos="1090"/>
              </w:tabs>
              <w:ind w:left="-108" w:right="-108"/>
              <w:jc w:val="left"/>
              <w:rPr>
                <w:rFonts w:cs="Times New Roman"/>
                <w:color w:val="auto"/>
                <w:sz w:val="20"/>
                <w:szCs w:val="20"/>
              </w:rPr>
            </w:pPr>
          </w:p>
        </w:tc>
        <w:tc>
          <w:tcPr>
            <w:tcW w:w="180" w:type="dxa"/>
            <w:tcBorders>
              <w:left w:val="nil"/>
            </w:tcBorders>
            <w:vAlign w:val="bottom"/>
          </w:tcPr>
          <w:p w14:paraId="6E583705" w14:textId="77777777" w:rsidR="000A5EB9" w:rsidRPr="00D872EF" w:rsidRDefault="000A5EB9" w:rsidP="00D872EF">
            <w:pPr>
              <w:rPr>
                <w:rFonts w:eastAsia="Arial Unicode MS"/>
              </w:rPr>
            </w:pPr>
          </w:p>
        </w:tc>
        <w:tc>
          <w:tcPr>
            <w:tcW w:w="1350" w:type="dxa"/>
            <w:vAlign w:val="bottom"/>
          </w:tcPr>
          <w:p w14:paraId="4943B673" w14:textId="77777777" w:rsidR="000A5EB9" w:rsidRPr="00B615C5" w:rsidRDefault="000A5EB9">
            <w:pPr>
              <w:pStyle w:val="Heading1"/>
              <w:tabs>
                <w:tab w:val="decimal" w:pos="1090"/>
              </w:tabs>
              <w:spacing w:line="240" w:lineRule="atLeast"/>
              <w:ind w:left="-259" w:right="-79"/>
              <w:jc w:val="left"/>
              <w:rPr>
                <w:rFonts w:eastAsia="Arial Unicode MS"/>
                <w:b w:val="0"/>
                <w:bCs w:val="0"/>
                <w:color w:val="auto"/>
                <w:sz w:val="20"/>
                <w:szCs w:val="20"/>
              </w:rPr>
            </w:pPr>
          </w:p>
        </w:tc>
        <w:tc>
          <w:tcPr>
            <w:tcW w:w="180" w:type="dxa"/>
            <w:vAlign w:val="bottom"/>
          </w:tcPr>
          <w:p w14:paraId="45BB3F74" w14:textId="77777777" w:rsidR="000A5EB9" w:rsidRPr="00D872EF" w:rsidRDefault="000A5EB9" w:rsidP="00D872EF">
            <w:pPr>
              <w:rPr>
                <w:rFonts w:eastAsia="Arial Unicode MS"/>
              </w:rPr>
            </w:pPr>
          </w:p>
        </w:tc>
        <w:tc>
          <w:tcPr>
            <w:tcW w:w="1260" w:type="dxa"/>
            <w:vAlign w:val="bottom"/>
          </w:tcPr>
          <w:p w14:paraId="3B7E31A3" w14:textId="77777777" w:rsidR="000A5EB9" w:rsidRPr="00B615C5" w:rsidRDefault="000A5EB9" w:rsidP="000A5EB9">
            <w:pPr>
              <w:tabs>
                <w:tab w:val="decimal" w:pos="1090"/>
              </w:tabs>
              <w:spacing w:line="240" w:lineRule="atLeast"/>
              <w:ind w:left="-108" w:right="-108"/>
              <w:rPr>
                <w:rFonts w:eastAsia="Calibri"/>
                <w:bCs/>
              </w:rPr>
            </w:pPr>
          </w:p>
        </w:tc>
        <w:tc>
          <w:tcPr>
            <w:tcW w:w="180" w:type="dxa"/>
            <w:vAlign w:val="bottom"/>
          </w:tcPr>
          <w:p w14:paraId="734314A7" w14:textId="77777777" w:rsidR="000A5EB9" w:rsidRPr="00D872EF" w:rsidRDefault="000A5EB9" w:rsidP="00D872EF">
            <w:pPr>
              <w:rPr>
                <w:rFonts w:eastAsia="Arial Unicode MS"/>
              </w:rPr>
            </w:pPr>
          </w:p>
        </w:tc>
        <w:tc>
          <w:tcPr>
            <w:tcW w:w="1170" w:type="dxa"/>
            <w:shd w:val="clear" w:color="auto" w:fill="auto"/>
            <w:vAlign w:val="bottom"/>
          </w:tcPr>
          <w:p w14:paraId="6F7C2DB8" w14:textId="77777777" w:rsidR="000A5EB9" w:rsidRPr="00B615C5" w:rsidRDefault="000A5EB9">
            <w:pPr>
              <w:pStyle w:val="Heading1"/>
              <w:tabs>
                <w:tab w:val="decimal" w:pos="1090"/>
              </w:tabs>
              <w:spacing w:line="240" w:lineRule="atLeast"/>
              <w:ind w:left="-259" w:right="0"/>
              <w:jc w:val="left"/>
              <w:rPr>
                <w:rFonts w:eastAsia="Arial Unicode MS"/>
                <w:b w:val="0"/>
                <w:bCs w:val="0"/>
                <w:color w:val="auto"/>
                <w:sz w:val="20"/>
                <w:szCs w:val="20"/>
              </w:rPr>
            </w:pPr>
          </w:p>
        </w:tc>
      </w:tr>
      <w:tr w:rsidR="000A5EB9" w:rsidRPr="00B615C5" w14:paraId="3E25ECA9" w14:textId="77777777" w:rsidTr="003444D3">
        <w:trPr>
          <w:cantSplit/>
          <w:trHeight w:val="39"/>
        </w:trPr>
        <w:tc>
          <w:tcPr>
            <w:tcW w:w="3462" w:type="dxa"/>
          </w:tcPr>
          <w:p w14:paraId="4819D150" w14:textId="77777777" w:rsidR="000A5EB9" w:rsidRPr="00B615C5" w:rsidRDefault="000A5EB9" w:rsidP="000A5EB9">
            <w:pPr>
              <w:spacing w:line="240" w:lineRule="atLeast"/>
            </w:pPr>
            <w:r w:rsidRPr="00B615C5">
              <w:t xml:space="preserve">Exchange differences on translating </w:t>
            </w:r>
            <w:r w:rsidRPr="00B615C5">
              <w:br/>
              <w:t xml:space="preserve">   financial statements</w:t>
            </w:r>
          </w:p>
        </w:tc>
        <w:tc>
          <w:tcPr>
            <w:tcW w:w="1263" w:type="dxa"/>
            <w:tcBorders>
              <w:bottom w:val="single" w:sz="4" w:space="0" w:color="auto"/>
            </w:tcBorders>
            <w:shd w:val="clear" w:color="auto" w:fill="auto"/>
            <w:vAlign w:val="bottom"/>
          </w:tcPr>
          <w:p w14:paraId="217FBEBC" w14:textId="3E342677" w:rsidR="000A5EB9" w:rsidRPr="00B615C5" w:rsidRDefault="0098329D" w:rsidP="0098329D">
            <w:pPr>
              <w:pStyle w:val="BodyText"/>
              <w:tabs>
                <w:tab w:val="decimal" w:pos="1006"/>
              </w:tabs>
              <w:ind w:left="-108" w:right="-108"/>
              <w:jc w:val="left"/>
              <w:rPr>
                <w:color w:val="auto"/>
                <w:sz w:val="20"/>
                <w:szCs w:val="20"/>
              </w:rPr>
            </w:pPr>
            <w:r>
              <w:rPr>
                <w:color w:val="auto"/>
                <w:sz w:val="20"/>
                <w:szCs w:val="20"/>
              </w:rPr>
              <w:t>51,972</w:t>
            </w:r>
          </w:p>
        </w:tc>
        <w:tc>
          <w:tcPr>
            <w:tcW w:w="180" w:type="dxa"/>
            <w:tcBorders>
              <w:left w:val="nil"/>
            </w:tcBorders>
            <w:vAlign w:val="bottom"/>
          </w:tcPr>
          <w:p w14:paraId="3CC4EF84" w14:textId="77777777" w:rsidR="000A5EB9" w:rsidRPr="00D872EF" w:rsidRDefault="000A5EB9" w:rsidP="00D872EF">
            <w:pPr>
              <w:rPr>
                <w:rFonts w:eastAsia="Arial Unicode MS"/>
              </w:rPr>
            </w:pPr>
          </w:p>
        </w:tc>
        <w:tc>
          <w:tcPr>
            <w:tcW w:w="1350" w:type="dxa"/>
            <w:tcBorders>
              <w:bottom w:val="single" w:sz="4" w:space="0" w:color="auto"/>
            </w:tcBorders>
            <w:vAlign w:val="bottom"/>
          </w:tcPr>
          <w:p w14:paraId="6A255DC9" w14:textId="380FA6AD" w:rsidR="000A5EB9" w:rsidRPr="003B7955" w:rsidRDefault="000A5EB9" w:rsidP="00D872EF">
            <w:pPr>
              <w:tabs>
                <w:tab w:val="decimal" w:pos="1050"/>
              </w:tabs>
            </w:pPr>
            <w:r w:rsidRPr="003B7955">
              <w:t>249,812</w:t>
            </w:r>
          </w:p>
        </w:tc>
        <w:tc>
          <w:tcPr>
            <w:tcW w:w="180" w:type="dxa"/>
            <w:vAlign w:val="bottom"/>
          </w:tcPr>
          <w:p w14:paraId="368BE91F" w14:textId="77777777" w:rsidR="000A5EB9" w:rsidRPr="00D872EF" w:rsidRDefault="000A5EB9" w:rsidP="00D872EF">
            <w:pPr>
              <w:rPr>
                <w:rFonts w:eastAsia="Arial Unicode MS"/>
              </w:rPr>
            </w:pPr>
          </w:p>
        </w:tc>
        <w:tc>
          <w:tcPr>
            <w:tcW w:w="1260" w:type="dxa"/>
            <w:tcBorders>
              <w:bottom w:val="single" w:sz="4" w:space="0" w:color="auto"/>
            </w:tcBorders>
            <w:vAlign w:val="bottom"/>
          </w:tcPr>
          <w:p w14:paraId="307B22D4" w14:textId="5FC0AC50" w:rsidR="000A5EB9" w:rsidRPr="00B615C5" w:rsidRDefault="001F1B77" w:rsidP="001F1B77">
            <w:pPr>
              <w:tabs>
                <w:tab w:val="decimal" w:pos="716"/>
              </w:tabs>
              <w:rPr>
                <w:rFonts w:eastAsia="Arial Unicode MS"/>
                <w:cs/>
              </w:rPr>
            </w:pPr>
            <w:r>
              <w:rPr>
                <w:rFonts w:eastAsia="Arial Unicode MS"/>
              </w:rPr>
              <w:t>-</w:t>
            </w:r>
          </w:p>
        </w:tc>
        <w:tc>
          <w:tcPr>
            <w:tcW w:w="180" w:type="dxa"/>
            <w:vAlign w:val="bottom"/>
          </w:tcPr>
          <w:p w14:paraId="7EF3ED50" w14:textId="77777777" w:rsidR="000A5EB9" w:rsidRPr="00D872EF" w:rsidRDefault="000A5EB9" w:rsidP="00D872EF">
            <w:pPr>
              <w:rPr>
                <w:rFonts w:eastAsia="Arial Unicode MS"/>
              </w:rPr>
            </w:pPr>
          </w:p>
        </w:tc>
        <w:tc>
          <w:tcPr>
            <w:tcW w:w="1170" w:type="dxa"/>
            <w:tcBorders>
              <w:bottom w:val="single" w:sz="4" w:space="0" w:color="auto"/>
            </w:tcBorders>
            <w:shd w:val="clear" w:color="auto" w:fill="auto"/>
            <w:vAlign w:val="bottom"/>
          </w:tcPr>
          <w:p w14:paraId="6EE40F25" w14:textId="497D67B9" w:rsidR="000A5EB9" w:rsidRPr="003B7955" w:rsidRDefault="000A5EB9" w:rsidP="00D872EF">
            <w:pPr>
              <w:tabs>
                <w:tab w:val="decimal" w:pos="607"/>
              </w:tabs>
              <w:ind w:right="-339"/>
              <w:rPr>
                <w:rFonts w:eastAsia="Arial Unicode MS"/>
              </w:rPr>
            </w:pPr>
            <w:r w:rsidRPr="003B7955">
              <w:rPr>
                <w:rFonts w:eastAsia="Arial Unicode MS"/>
              </w:rPr>
              <w:t>-</w:t>
            </w:r>
          </w:p>
        </w:tc>
      </w:tr>
      <w:tr w:rsidR="000A5EB9" w:rsidRPr="00B615C5" w14:paraId="1B2A871E" w14:textId="77777777" w:rsidTr="003444D3">
        <w:trPr>
          <w:cantSplit/>
          <w:trHeight w:val="39"/>
        </w:trPr>
        <w:tc>
          <w:tcPr>
            <w:tcW w:w="3462" w:type="dxa"/>
          </w:tcPr>
          <w:p w14:paraId="4FF4F0BA" w14:textId="77777777" w:rsidR="000A5EB9" w:rsidRPr="00B615C5" w:rsidRDefault="000A5EB9" w:rsidP="000A5EB9">
            <w:pPr>
              <w:spacing w:line="240" w:lineRule="atLeast"/>
              <w:rPr>
                <w:b/>
                <w:bCs/>
              </w:rPr>
            </w:pPr>
            <w:r w:rsidRPr="00B615C5">
              <w:rPr>
                <w:b/>
                <w:bCs/>
              </w:rPr>
              <w:t xml:space="preserve">Total items that will be reclassified </w:t>
            </w:r>
            <w:r w:rsidRPr="00B615C5">
              <w:rPr>
                <w:b/>
                <w:bCs/>
              </w:rPr>
              <w:br/>
              <w:t xml:space="preserve">   subsequently to profit or loss</w:t>
            </w:r>
          </w:p>
        </w:tc>
        <w:tc>
          <w:tcPr>
            <w:tcW w:w="1263" w:type="dxa"/>
            <w:tcBorders>
              <w:top w:val="single" w:sz="4" w:space="0" w:color="auto"/>
              <w:bottom w:val="single" w:sz="4" w:space="0" w:color="auto"/>
            </w:tcBorders>
            <w:shd w:val="clear" w:color="auto" w:fill="auto"/>
            <w:vAlign w:val="bottom"/>
          </w:tcPr>
          <w:p w14:paraId="02C3E78A" w14:textId="275B1DB3" w:rsidR="000A5EB9" w:rsidRPr="00B615C5" w:rsidRDefault="0098329D" w:rsidP="0098329D">
            <w:pPr>
              <w:pStyle w:val="BodyText"/>
              <w:tabs>
                <w:tab w:val="decimal" w:pos="1006"/>
              </w:tabs>
              <w:ind w:left="-108" w:right="-108"/>
              <w:jc w:val="left"/>
              <w:rPr>
                <w:b/>
                <w:bCs/>
                <w:color w:val="auto"/>
                <w:sz w:val="20"/>
                <w:szCs w:val="20"/>
              </w:rPr>
            </w:pPr>
            <w:r>
              <w:rPr>
                <w:b/>
                <w:bCs/>
                <w:color w:val="auto"/>
                <w:sz w:val="20"/>
                <w:szCs w:val="20"/>
              </w:rPr>
              <w:t>51,972</w:t>
            </w:r>
          </w:p>
        </w:tc>
        <w:tc>
          <w:tcPr>
            <w:tcW w:w="180" w:type="dxa"/>
            <w:tcBorders>
              <w:left w:val="nil"/>
            </w:tcBorders>
            <w:vAlign w:val="bottom"/>
          </w:tcPr>
          <w:p w14:paraId="3096560D" w14:textId="77777777" w:rsidR="000A5EB9" w:rsidRPr="00D872EF" w:rsidRDefault="000A5EB9" w:rsidP="00D872EF">
            <w:pPr>
              <w:rPr>
                <w:rFonts w:eastAsia="Arial Unicode MS"/>
              </w:rPr>
            </w:pPr>
          </w:p>
        </w:tc>
        <w:tc>
          <w:tcPr>
            <w:tcW w:w="1350" w:type="dxa"/>
            <w:tcBorders>
              <w:top w:val="single" w:sz="4" w:space="0" w:color="auto"/>
              <w:bottom w:val="single" w:sz="4" w:space="0" w:color="auto"/>
            </w:tcBorders>
            <w:vAlign w:val="bottom"/>
          </w:tcPr>
          <w:p w14:paraId="126FFE0E" w14:textId="243963F7" w:rsidR="000A5EB9" w:rsidRPr="00D872EF" w:rsidRDefault="000A5EB9" w:rsidP="00D872EF">
            <w:pPr>
              <w:tabs>
                <w:tab w:val="decimal" w:pos="1050"/>
              </w:tabs>
              <w:rPr>
                <w:b/>
                <w:bCs/>
              </w:rPr>
            </w:pPr>
            <w:r w:rsidRPr="00D872EF">
              <w:rPr>
                <w:b/>
                <w:bCs/>
              </w:rPr>
              <w:t>249,812</w:t>
            </w:r>
          </w:p>
        </w:tc>
        <w:tc>
          <w:tcPr>
            <w:tcW w:w="180" w:type="dxa"/>
            <w:vAlign w:val="bottom"/>
          </w:tcPr>
          <w:p w14:paraId="6D721495" w14:textId="77777777" w:rsidR="000A5EB9" w:rsidRPr="00D872EF" w:rsidRDefault="000A5EB9" w:rsidP="00D872EF">
            <w:pPr>
              <w:rPr>
                <w:rFonts w:eastAsia="Arial Unicode MS"/>
              </w:rPr>
            </w:pPr>
          </w:p>
        </w:tc>
        <w:tc>
          <w:tcPr>
            <w:tcW w:w="1260" w:type="dxa"/>
            <w:tcBorders>
              <w:top w:val="single" w:sz="4" w:space="0" w:color="auto"/>
              <w:bottom w:val="single" w:sz="4" w:space="0" w:color="auto"/>
            </w:tcBorders>
            <w:vAlign w:val="bottom"/>
          </w:tcPr>
          <w:p w14:paraId="4C8C8C7E" w14:textId="7D9F7391" w:rsidR="000A5EB9" w:rsidRPr="00B615C5" w:rsidRDefault="001F1B77" w:rsidP="001F1B77">
            <w:pPr>
              <w:tabs>
                <w:tab w:val="decimal" w:pos="716"/>
              </w:tabs>
              <w:rPr>
                <w:rFonts w:eastAsia="Arial Unicode MS"/>
                <w:b/>
                <w:bCs/>
              </w:rPr>
            </w:pPr>
            <w:r>
              <w:rPr>
                <w:rFonts w:eastAsia="Arial Unicode MS"/>
                <w:b/>
                <w:bCs/>
              </w:rPr>
              <w:t>-</w:t>
            </w:r>
          </w:p>
        </w:tc>
        <w:tc>
          <w:tcPr>
            <w:tcW w:w="180" w:type="dxa"/>
            <w:vAlign w:val="bottom"/>
          </w:tcPr>
          <w:p w14:paraId="46F69B0F" w14:textId="77777777" w:rsidR="000A5EB9" w:rsidRPr="00D872EF" w:rsidRDefault="000A5EB9" w:rsidP="00D872EF">
            <w:pPr>
              <w:rPr>
                <w:rFonts w:eastAsia="Arial Unicode MS"/>
              </w:rPr>
            </w:pPr>
          </w:p>
        </w:tc>
        <w:tc>
          <w:tcPr>
            <w:tcW w:w="1170" w:type="dxa"/>
            <w:tcBorders>
              <w:top w:val="single" w:sz="4" w:space="0" w:color="auto"/>
              <w:bottom w:val="single" w:sz="4" w:space="0" w:color="auto"/>
            </w:tcBorders>
            <w:shd w:val="clear" w:color="auto" w:fill="auto"/>
            <w:vAlign w:val="bottom"/>
          </w:tcPr>
          <w:p w14:paraId="7DA76DC1" w14:textId="20752027" w:rsidR="000A5EB9" w:rsidRPr="00D872EF" w:rsidRDefault="000A5EB9" w:rsidP="00D872EF">
            <w:pPr>
              <w:tabs>
                <w:tab w:val="decimal" w:pos="607"/>
              </w:tabs>
              <w:ind w:right="-339"/>
              <w:rPr>
                <w:rFonts w:eastAsia="Arial Unicode MS"/>
                <w:b/>
                <w:bCs/>
              </w:rPr>
            </w:pPr>
            <w:r w:rsidRPr="00D872EF">
              <w:rPr>
                <w:rFonts w:eastAsia="Arial Unicode MS"/>
                <w:b/>
                <w:bCs/>
              </w:rPr>
              <w:t>-</w:t>
            </w:r>
          </w:p>
        </w:tc>
      </w:tr>
      <w:tr w:rsidR="003444D3" w:rsidRPr="00B615C5" w14:paraId="5F7D6A01" w14:textId="77777777" w:rsidTr="003444D3">
        <w:trPr>
          <w:cantSplit/>
          <w:trHeight w:val="39"/>
        </w:trPr>
        <w:tc>
          <w:tcPr>
            <w:tcW w:w="3462" w:type="dxa"/>
          </w:tcPr>
          <w:p w14:paraId="7C2D49BD" w14:textId="77777777" w:rsidR="003444D3" w:rsidRPr="00B615C5" w:rsidRDefault="003444D3" w:rsidP="000A5EB9">
            <w:pPr>
              <w:spacing w:line="240" w:lineRule="atLeast"/>
              <w:rPr>
                <w:b/>
                <w:bCs/>
              </w:rPr>
            </w:pPr>
          </w:p>
        </w:tc>
        <w:tc>
          <w:tcPr>
            <w:tcW w:w="1263" w:type="dxa"/>
            <w:tcBorders>
              <w:top w:val="single" w:sz="4" w:space="0" w:color="auto"/>
            </w:tcBorders>
            <w:shd w:val="clear" w:color="auto" w:fill="auto"/>
            <w:vAlign w:val="bottom"/>
          </w:tcPr>
          <w:p w14:paraId="7072C295" w14:textId="77777777" w:rsidR="003444D3" w:rsidRDefault="003444D3" w:rsidP="0098329D">
            <w:pPr>
              <w:pStyle w:val="BodyText"/>
              <w:tabs>
                <w:tab w:val="decimal" w:pos="1006"/>
              </w:tabs>
              <w:ind w:left="-108" w:right="-108"/>
              <w:jc w:val="left"/>
              <w:rPr>
                <w:b/>
                <w:bCs/>
                <w:color w:val="auto"/>
                <w:sz w:val="20"/>
                <w:szCs w:val="20"/>
              </w:rPr>
            </w:pPr>
          </w:p>
        </w:tc>
        <w:tc>
          <w:tcPr>
            <w:tcW w:w="180" w:type="dxa"/>
            <w:tcBorders>
              <w:left w:val="nil"/>
            </w:tcBorders>
            <w:vAlign w:val="bottom"/>
          </w:tcPr>
          <w:p w14:paraId="7D9FAFC2" w14:textId="77777777" w:rsidR="003444D3" w:rsidRPr="00D872EF" w:rsidRDefault="003444D3" w:rsidP="00D872EF">
            <w:pPr>
              <w:rPr>
                <w:rFonts w:eastAsia="Arial Unicode MS"/>
              </w:rPr>
            </w:pPr>
          </w:p>
        </w:tc>
        <w:tc>
          <w:tcPr>
            <w:tcW w:w="1350" w:type="dxa"/>
            <w:tcBorders>
              <w:top w:val="single" w:sz="4" w:space="0" w:color="auto"/>
            </w:tcBorders>
            <w:vAlign w:val="bottom"/>
          </w:tcPr>
          <w:p w14:paraId="72269963" w14:textId="77777777" w:rsidR="003444D3" w:rsidRPr="00D872EF" w:rsidRDefault="003444D3" w:rsidP="00D872EF">
            <w:pPr>
              <w:tabs>
                <w:tab w:val="decimal" w:pos="1050"/>
              </w:tabs>
              <w:rPr>
                <w:b/>
                <w:bCs/>
              </w:rPr>
            </w:pPr>
          </w:p>
        </w:tc>
        <w:tc>
          <w:tcPr>
            <w:tcW w:w="180" w:type="dxa"/>
            <w:vAlign w:val="bottom"/>
          </w:tcPr>
          <w:p w14:paraId="4DD76B2B" w14:textId="77777777" w:rsidR="003444D3" w:rsidRPr="00D872EF" w:rsidRDefault="003444D3" w:rsidP="00D872EF">
            <w:pPr>
              <w:rPr>
                <w:rFonts w:eastAsia="Arial Unicode MS"/>
              </w:rPr>
            </w:pPr>
          </w:p>
        </w:tc>
        <w:tc>
          <w:tcPr>
            <w:tcW w:w="1260" w:type="dxa"/>
            <w:tcBorders>
              <w:top w:val="single" w:sz="4" w:space="0" w:color="auto"/>
            </w:tcBorders>
            <w:vAlign w:val="bottom"/>
          </w:tcPr>
          <w:p w14:paraId="5C37225E" w14:textId="77777777" w:rsidR="003444D3" w:rsidRDefault="003444D3" w:rsidP="001F1B77">
            <w:pPr>
              <w:tabs>
                <w:tab w:val="decimal" w:pos="716"/>
              </w:tabs>
              <w:rPr>
                <w:rFonts w:eastAsia="Arial Unicode MS"/>
                <w:b/>
                <w:bCs/>
              </w:rPr>
            </w:pPr>
          </w:p>
        </w:tc>
        <w:tc>
          <w:tcPr>
            <w:tcW w:w="180" w:type="dxa"/>
            <w:vAlign w:val="bottom"/>
          </w:tcPr>
          <w:p w14:paraId="4A2E5082" w14:textId="77777777" w:rsidR="003444D3" w:rsidRPr="00D872EF" w:rsidRDefault="003444D3" w:rsidP="00D872EF">
            <w:pPr>
              <w:rPr>
                <w:rFonts w:eastAsia="Arial Unicode MS"/>
              </w:rPr>
            </w:pPr>
          </w:p>
        </w:tc>
        <w:tc>
          <w:tcPr>
            <w:tcW w:w="1170" w:type="dxa"/>
            <w:tcBorders>
              <w:top w:val="single" w:sz="4" w:space="0" w:color="auto"/>
            </w:tcBorders>
            <w:shd w:val="clear" w:color="auto" w:fill="auto"/>
            <w:vAlign w:val="bottom"/>
          </w:tcPr>
          <w:p w14:paraId="6DD35554" w14:textId="77777777" w:rsidR="003444D3" w:rsidRPr="00D872EF" w:rsidRDefault="003444D3" w:rsidP="00D872EF">
            <w:pPr>
              <w:tabs>
                <w:tab w:val="decimal" w:pos="607"/>
              </w:tabs>
              <w:ind w:right="-339"/>
              <w:rPr>
                <w:rFonts w:eastAsia="Arial Unicode MS"/>
                <w:b/>
                <w:bCs/>
              </w:rPr>
            </w:pPr>
          </w:p>
        </w:tc>
      </w:tr>
      <w:tr w:rsidR="000A5EB9" w:rsidRPr="00B615C5" w14:paraId="5E22A26A" w14:textId="77777777" w:rsidTr="003444D3">
        <w:trPr>
          <w:cantSplit/>
          <w:trHeight w:val="39"/>
        </w:trPr>
        <w:tc>
          <w:tcPr>
            <w:tcW w:w="3462" w:type="dxa"/>
          </w:tcPr>
          <w:p w14:paraId="353A4FD0" w14:textId="48AFA11D" w:rsidR="000A5EB9" w:rsidRPr="00B615C5" w:rsidRDefault="000A5EB9" w:rsidP="000A5EB9">
            <w:pPr>
              <w:spacing w:line="240" w:lineRule="atLeast"/>
              <w:rPr>
                <w:b/>
                <w:bCs/>
              </w:rPr>
            </w:pPr>
            <w:r w:rsidRPr="00B615C5">
              <w:rPr>
                <w:b/>
                <w:bCs/>
              </w:rPr>
              <w:t xml:space="preserve">Total comprehensive income </w:t>
            </w:r>
            <w:r w:rsidR="00C027FB">
              <w:rPr>
                <w:b/>
                <w:bCs/>
              </w:rPr>
              <w:t>(expense)</w:t>
            </w:r>
            <w:r w:rsidRPr="00B615C5">
              <w:rPr>
                <w:b/>
                <w:bCs/>
              </w:rPr>
              <w:br/>
              <w:t xml:space="preserve">   for the period</w:t>
            </w:r>
          </w:p>
        </w:tc>
        <w:tc>
          <w:tcPr>
            <w:tcW w:w="1263" w:type="dxa"/>
            <w:tcBorders>
              <w:bottom w:val="double" w:sz="4" w:space="0" w:color="auto"/>
            </w:tcBorders>
            <w:shd w:val="clear" w:color="auto" w:fill="auto"/>
            <w:vAlign w:val="bottom"/>
          </w:tcPr>
          <w:p w14:paraId="1914AFF0" w14:textId="5628DE60" w:rsidR="000A5EB9" w:rsidRPr="00B615C5" w:rsidRDefault="0098329D" w:rsidP="0098329D">
            <w:pPr>
              <w:pStyle w:val="BodyText"/>
              <w:tabs>
                <w:tab w:val="decimal" w:pos="1006"/>
              </w:tabs>
              <w:ind w:left="-108" w:right="-108"/>
              <w:jc w:val="left"/>
              <w:rPr>
                <w:b/>
                <w:bCs/>
                <w:color w:val="auto"/>
                <w:sz w:val="20"/>
                <w:szCs w:val="20"/>
              </w:rPr>
            </w:pPr>
            <w:r>
              <w:rPr>
                <w:b/>
                <w:bCs/>
                <w:color w:val="auto"/>
                <w:sz w:val="20"/>
                <w:szCs w:val="20"/>
              </w:rPr>
              <w:t>(138,286)</w:t>
            </w:r>
          </w:p>
        </w:tc>
        <w:tc>
          <w:tcPr>
            <w:tcW w:w="180" w:type="dxa"/>
            <w:tcBorders>
              <w:left w:val="nil"/>
            </w:tcBorders>
            <w:vAlign w:val="bottom"/>
          </w:tcPr>
          <w:p w14:paraId="49AE47B4" w14:textId="77777777" w:rsidR="000A5EB9" w:rsidRPr="00D872EF" w:rsidRDefault="000A5EB9" w:rsidP="00D872EF">
            <w:pPr>
              <w:rPr>
                <w:rFonts w:eastAsia="Arial Unicode MS"/>
              </w:rPr>
            </w:pPr>
          </w:p>
        </w:tc>
        <w:tc>
          <w:tcPr>
            <w:tcW w:w="1350" w:type="dxa"/>
            <w:tcBorders>
              <w:bottom w:val="double" w:sz="4" w:space="0" w:color="auto"/>
            </w:tcBorders>
            <w:vAlign w:val="bottom"/>
          </w:tcPr>
          <w:p w14:paraId="3E01A31A" w14:textId="0EB25C89" w:rsidR="000A5EB9" w:rsidRPr="00D872EF" w:rsidRDefault="000A5EB9" w:rsidP="00D872EF">
            <w:pPr>
              <w:tabs>
                <w:tab w:val="decimal" w:pos="1050"/>
              </w:tabs>
              <w:rPr>
                <w:rFonts w:eastAsia="Arial Unicode MS"/>
                <w:b/>
                <w:bCs/>
              </w:rPr>
            </w:pPr>
            <w:r w:rsidRPr="00D872EF">
              <w:rPr>
                <w:b/>
                <w:bCs/>
              </w:rPr>
              <w:t>1,176,247</w:t>
            </w:r>
          </w:p>
        </w:tc>
        <w:tc>
          <w:tcPr>
            <w:tcW w:w="180" w:type="dxa"/>
            <w:vAlign w:val="bottom"/>
          </w:tcPr>
          <w:p w14:paraId="5FDAE6B3" w14:textId="77777777" w:rsidR="000A5EB9" w:rsidRPr="00D872EF" w:rsidRDefault="000A5EB9" w:rsidP="00D872EF">
            <w:pPr>
              <w:rPr>
                <w:rFonts w:eastAsia="Arial Unicode MS"/>
              </w:rPr>
            </w:pPr>
          </w:p>
        </w:tc>
        <w:tc>
          <w:tcPr>
            <w:tcW w:w="1260" w:type="dxa"/>
            <w:tcBorders>
              <w:bottom w:val="double" w:sz="4" w:space="0" w:color="auto"/>
            </w:tcBorders>
            <w:vAlign w:val="bottom"/>
          </w:tcPr>
          <w:p w14:paraId="6BD13B17" w14:textId="53F7BABA" w:rsidR="000A5EB9" w:rsidRPr="001F1B77" w:rsidRDefault="001F1B77" w:rsidP="001F1B77">
            <w:pPr>
              <w:tabs>
                <w:tab w:val="decimal" w:pos="1000"/>
              </w:tabs>
              <w:rPr>
                <w:rFonts w:eastAsia="Calibri"/>
                <w:b/>
                <w:bCs/>
              </w:rPr>
            </w:pPr>
            <w:r w:rsidRPr="001F1B77">
              <w:rPr>
                <w:rFonts w:eastAsia="Calibri"/>
                <w:b/>
                <w:bCs/>
              </w:rPr>
              <w:t>115,235</w:t>
            </w:r>
          </w:p>
        </w:tc>
        <w:tc>
          <w:tcPr>
            <w:tcW w:w="180" w:type="dxa"/>
            <w:vAlign w:val="bottom"/>
          </w:tcPr>
          <w:p w14:paraId="54D4C7EE" w14:textId="77777777" w:rsidR="000A5EB9" w:rsidRPr="00D872EF" w:rsidRDefault="000A5EB9" w:rsidP="00D872EF">
            <w:pPr>
              <w:rPr>
                <w:rFonts w:eastAsia="Arial Unicode MS"/>
              </w:rPr>
            </w:pPr>
          </w:p>
        </w:tc>
        <w:tc>
          <w:tcPr>
            <w:tcW w:w="1170" w:type="dxa"/>
            <w:tcBorders>
              <w:bottom w:val="double" w:sz="4" w:space="0" w:color="auto"/>
            </w:tcBorders>
            <w:shd w:val="clear" w:color="auto" w:fill="auto"/>
            <w:vAlign w:val="bottom"/>
          </w:tcPr>
          <w:p w14:paraId="0206E8EE" w14:textId="0A80F7EC" w:rsidR="000A5EB9" w:rsidRPr="00D872EF" w:rsidRDefault="000A5EB9" w:rsidP="00D872EF">
            <w:pPr>
              <w:tabs>
                <w:tab w:val="decimal" w:pos="877"/>
              </w:tabs>
              <w:rPr>
                <w:rFonts w:eastAsia="Arial Unicode MS"/>
                <w:b/>
                <w:bCs/>
              </w:rPr>
            </w:pPr>
            <w:r w:rsidRPr="00D872EF">
              <w:rPr>
                <w:rFonts w:eastAsia="Calibri"/>
                <w:b/>
                <w:bCs/>
              </w:rPr>
              <w:t>889,710</w:t>
            </w:r>
          </w:p>
        </w:tc>
      </w:tr>
      <w:tr w:rsidR="005C502A" w:rsidRPr="00B615C5" w14:paraId="04274DB4" w14:textId="77777777" w:rsidTr="005C502A">
        <w:trPr>
          <w:cantSplit/>
          <w:trHeight w:val="39"/>
        </w:trPr>
        <w:tc>
          <w:tcPr>
            <w:tcW w:w="3462" w:type="dxa"/>
          </w:tcPr>
          <w:p w14:paraId="57B227FA" w14:textId="77777777" w:rsidR="005C502A" w:rsidRPr="00B615C5" w:rsidRDefault="005C502A" w:rsidP="000A5EB9">
            <w:pPr>
              <w:spacing w:line="240" w:lineRule="atLeast"/>
              <w:rPr>
                <w:b/>
                <w:bCs/>
              </w:rPr>
            </w:pPr>
          </w:p>
        </w:tc>
        <w:tc>
          <w:tcPr>
            <w:tcW w:w="1263" w:type="dxa"/>
            <w:shd w:val="clear" w:color="auto" w:fill="auto"/>
            <w:vAlign w:val="bottom"/>
          </w:tcPr>
          <w:p w14:paraId="68B48BC4" w14:textId="77777777" w:rsidR="005C502A" w:rsidRPr="00B615C5" w:rsidRDefault="005C502A" w:rsidP="000A5EB9">
            <w:pPr>
              <w:pStyle w:val="BodyText"/>
              <w:tabs>
                <w:tab w:val="decimal" w:pos="1090"/>
              </w:tabs>
              <w:ind w:left="-108" w:right="-108"/>
              <w:jc w:val="left"/>
              <w:rPr>
                <w:b/>
                <w:bCs/>
                <w:color w:val="auto"/>
                <w:sz w:val="20"/>
                <w:szCs w:val="20"/>
              </w:rPr>
            </w:pPr>
          </w:p>
        </w:tc>
        <w:tc>
          <w:tcPr>
            <w:tcW w:w="180" w:type="dxa"/>
            <w:tcBorders>
              <w:left w:val="nil"/>
            </w:tcBorders>
            <w:vAlign w:val="bottom"/>
          </w:tcPr>
          <w:p w14:paraId="7162D842" w14:textId="77777777" w:rsidR="005C502A" w:rsidRPr="00D872EF" w:rsidRDefault="005C502A" w:rsidP="00D872EF">
            <w:pPr>
              <w:rPr>
                <w:rFonts w:eastAsia="Arial Unicode MS"/>
              </w:rPr>
            </w:pPr>
          </w:p>
        </w:tc>
        <w:tc>
          <w:tcPr>
            <w:tcW w:w="1350" w:type="dxa"/>
            <w:vAlign w:val="bottom"/>
          </w:tcPr>
          <w:p w14:paraId="780F580E" w14:textId="77777777" w:rsidR="005C502A" w:rsidRPr="00D872EF" w:rsidRDefault="005C502A" w:rsidP="00D872EF">
            <w:pPr>
              <w:tabs>
                <w:tab w:val="decimal" w:pos="1050"/>
              </w:tabs>
              <w:rPr>
                <w:b/>
                <w:bCs/>
              </w:rPr>
            </w:pPr>
          </w:p>
        </w:tc>
        <w:tc>
          <w:tcPr>
            <w:tcW w:w="180" w:type="dxa"/>
            <w:vAlign w:val="bottom"/>
          </w:tcPr>
          <w:p w14:paraId="7FB2097E" w14:textId="77777777" w:rsidR="005C502A" w:rsidRPr="00D872EF" w:rsidRDefault="005C502A" w:rsidP="00D872EF">
            <w:pPr>
              <w:rPr>
                <w:rFonts w:eastAsia="Arial Unicode MS"/>
              </w:rPr>
            </w:pPr>
          </w:p>
        </w:tc>
        <w:tc>
          <w:tcPr>
            <w:tcW w:w="1260" w:type="dxa"/>
            <w:vAlign w:val="bottom"/>
          </w:tcPr>
          <w:p w14:paraId="6C232314" w14:textId="77777777" w:rsidR="005C502A" w:rsidRPr="001F1B77" w:rsidRDefault="005C502A" w:rsidP="001F1B77">
            <w:pPr>
              <w:tabs>
                <w:tab w:val="decimal" w:pos="1000"/>
              </w:tabs>
              <w:rPr>
                <w:rFonts w:eastAsia="Calibri"/>
                <w:b/>
                <w:bCs/>
              </w:rPr>
            </w:pPr>
          </w:p>
        </w:tc>
        <w:tc>
          <w:tcPr>
            <w:tcW w:w="180" w:type="dxa"/>
            <w:vAlign w:val="bottom"/>
          </w:tcPr>
          <w:p w14:paraId="1B059D4B" w14:textId="77777777" w:rsidR="005C502A" w:rsidRPr="00D872EF" w:rsidRDefault="005C502A" w:rsidP="00D872EF">
            <w:pPr>
              <w:rPr>
                <w:rFonts w:eastAsia="Arial Unicode MS"/>
              </w:rPr>
            </w:pPr>
          </w:p>
        </w:tc>
        <w:tc>
          <w:tcPr>
            <w:tcW w:w="1170" w:type="dxa"/>
            <w:shd w:val="clear" w:color="auto" w:fill="auto"/>
            <w:vAlign w:val="bottom"/>
          </w:tcPr>
          <w:p w14:paraId="417016CB" w14:textId="77777777" w:rsidR="005C502A" w:rsidRPr="00D872EF" w:rsidRDefault="005C502A" w:rsidP="00D872EF">
            <w:pPr>
              <w:tabs>
                <w:tab w:val="decimal" w:pos="877"/>
              </w:tabs>
              <w:rPr>
                <w:rFonts w:eastAsia="Calibri"/>
                <w:b/>
                <w:bCs/>
              </w:rPr>
            </w:pPr>
          </w:p>
        </w:tc>
      </w:tr>
      <w:tr w:rsidR="000A5EB9" w:rsidRPr="00B615C5" w14:paraId="042FF4CF" w14:textId="77777777" w:rsidTr="00D872EF">
        <w:trPr>
          <w:cantSplit/>
          <w:trHeight w:val="39"/>
        </w:trPr>
        <w:tc>
          <w:tcPr>
            <w:tcW w:w="3462" w:type="dxa"/>
          </w:tcPr>
          <w:p w14:paraId="42E613D8" w14:textId="56A8D799" w:rsidR="000A5EB9" w:rsidRPr="00B615C5" w:rsidRDefault="000A5EB9" w:rsidP="000A5EB9">
            <w:pPr>
              <w:spacing w:line="240" w:lineRule="atLeast"/>
              <w:rPr>
                <w:b/>
                <w:bCs/>
              </w:rPr>
            </w:pPr>
            <w:r w:rsidRPr="00B615C5">
              <w:rPr>
                <w:b/>
                <w:bCs/>
              </w:rPr>
              <w:t>Profit</w:t>
            </w:r>
            <w:r w:rsidR="00933A8C">
              <w:rPr>
                <w:rFonts w:cs="Cordia New" w:hint="cs"/>
                <w:b/>
                <w:bCs/>
                <w:cs/>
              </w:rPr>
              <w:t xml:space="preserve"> </w:t>
            </w:r>
            <w:r w:rsidR="00933A8C">
              <w:rPr>
                <w:rFonts w:cs="Cordia New"/>
                <w:b/>
                <w:bCs/>
              </w:rPr>
              <w:t>(loss)</w:t>
            </w:r>
            <w:r w:rsidRPr="00B615C5">
              <w:rPr>
                <w:b/>
                <w:bCs/>
              </w:rPr>
              <w:t xml:space="preserve"> attributable to:</w:t>
            </w:r>
          </w:p>
        </w:tc>
        <w:tc>
          <w:tcPr>
            <w:tcW w:w="1263" w:type="dxa"/>
            <w:shd w:val="clear" w:color="auto" w:fill="auto"/>
            <w:vAlign w:val="bottom"/>
          </w:tcPr>
          <w:p w14:paraId="0F940CE1" w14:textId="77777777" w:rsidR="000A5EB9" w:rsidRPr="00B615C5" w:rsidRDefault="000A5EB9" w:rsidP="000A5EB9">
            <w:pPr>
              <w:pStyle w:val="BodyText"/>
              <w:tabs>
                <w:tab w:val="decimal" w:pos="1090"/>
              </w:tabs>
              <w:ind w:left="-108" w:right="-108"/>
              <w:jc w:val="left"/>
              <w:rPr>
                <w:rFonts w:cs="Times New Roman"/>
                <w:color w:val="auto"/>
                <w:sz w:val="20"/>
                <w:szCs w:val="20"/>
              </w:rPr>
            </w:pPr>
          </w:p>
        </w:tc>
        <w:tc>
          <w:tcPr>
            <w:tcW w:w="180" w:type="dxa"/>
            <w:tcBorders>
              <w:left w:val="nil"/>
            </w:tcBorders>
            <w:vAlign w:val="bottom"/>
          </w:tcPr>
          <w:p w14:paraId="3DBECB30" w14:textId="77777777" w:rsidR="000A5EB9" w:rsidRPr="00D872EF" w:rsidRDefault="000A5EB9" w:rsidP="00D872EF">
            <w:pPr>
              <w:rPr>
                <w:rFonts w:eastAsia="Arial Unicode MS"/>
              </w:rPr>
            </w:pPr>
          </w:p>
        </w:tc>
        <w:tc>
          <w:tcPr>
            <w:tcW w:w="1350" w:type="dxa"/>
            <w:vAlign w:val="bottom"/>
          </w:tcPr>
          <w:p w14:paraId="5B85B3CC" w14:textId="77777777" w:rsidR="000A5EB9" w:rsidRPr="003B7955" w:rsidRDefault="000A5EB9" w:rsidP="003B7955">
            <w:pPr>
              <w:jc w:val="right"/>
              <w:rPr>
                <w:rFonts w:eastAsia="Arial Unicode MS"/>
              </w:rPr>
            </w:pPr>
          </w:p>
        </w:tc>
        <w:tc>
          <w:tcPr>
            <w:tcW w:w="180" w:type="dxa"/>
            <w:vAlign w:val="bottom"/>
          </w:tcPr>
          <w:p w14:paraId="334F7E43" w14:textId="77777777" w:rsidR="000A5EB9" w:rsidRPr="00D872EF" w:rsidRDefault="000A5EB9" w:rsidP="00D872EF">
            <w:pPr>
              <w:rPr>
                <w:rFonts w:eastAsia="Arial Unicode MS"/>
              </w:rPr>
            </w:pPr>
          </w:p>
        </w:tc>
        <w:tc>
          <w:tcPr>
            <w:tcW w:w="1260" w:type="dxa"/>
            <w:vAlign w:val="bottom"/>
          </w:tcPr>
          <w:p w14:paraId="0BABB26D" w14:textId="77777777" w:rsidR="000A5EB9" w:rsidRPr="00B615C5" w:rsidRDefault="000A5EB9" w:rsidP="000A5EB9">
            <w:pPr>
              <w:tabs>
                <w:tab w:val="decimal" w:pos="1090"/>
              </w:tabs>
              <w:spacing w:line="240" w:lineRule="atLeast"/>
              <w:ind w:left="-108" w:right="-108"/>
              <w:rPr>
                <w:rFonts w:eastAsia="Calibri"/>
                <w:bCs/>
              </w:rPr>
            </w:pPr>
          </w:p>
        </w:tc>
        <w:tc>
          <w:tcPr>
            <w:tcW w:w="180" w:type="dxa"/>
            <w:vAlign w:val="bottom"/>
          </w:tcPr>
          <w:p w14:paraId="54E8AA28" w14:textId="77777777" w:rsidR="000A5EB9" w:rsidRPr="00D872EF" w:rsidRDefault="000A5EB9" w:rsidP="00D872EF">
            <w:pPr>
              <w:rPr>
                <w:rFonts w:eastAsia="Arial Unicode MS"/>
              </w:rPr>
            </w:pPr>
          </w:p>
        </w:tc>
        <w:tc>
          <w:tcPr>
            <w:tcW w:w="1170" w:type="dxa"/>
            <w:shd w:val="clear" w:color="auto" w:fill="auto"/>
            <w:vAlign w:val="bottom"/>
          </w:tcPr>
          <w:p w14:paraId="7CD4A0F6" w14:textId="77777777" w:rsidR="000A5EB9" w:rsidRPr="003B7955" w:rsidRDefault="000A5EB9" w:rsidP="003B7955">
            <w:pPr>
              <w:jc w:val="right"/>
              <w:rPr>
                <w:rFonts w:eastAsia="Arial Unicode MS"/>
              </w:rPr>
            </w:pPr>
          </w:p>
        </w:tc>
      </w:tr>
      <w:tr w:rsidR="000A5EB9" w:rsidRPr="00B615C5" w14:paraId="1A2A0CD0" w14:textId="77777777" w:rsidTr="00D872EF">
        <w:trPr>
          <w:cantSplit/>
          <w:trHeight w:val="39"/>
        </w:trPr>
        <w:tc>
          <w:tcPr>
            <w:tcW w:w="3462" w:type="dxa"/>
          </w:tcPr>
          <w:p w14:paraId="3ECF4AFE" w14:textId="77777777" w:rsidR="000A5EB9" w:rsidRPr="00B615C5" w:rsidRDefault="000A5EB9" w:rsidP="000A5EB9">
            <w:pPr>
              <w:spacing w:line="240" w:lineRule="atLeast"/>
            </w:pPr>
            <w:r w:rsidRPr="00B615C5">
              <w:t xml:space="preserve">   Owners of parent</w:t>
            </w:r>
          </w:p>
        </w:tc>
        <w:tc>
          <w:tcPr>
            <w:tcW w:w="1263" w:type="dxa"/>
            <w:shd w:val="clear" w:color="auto" w:fill="auto"/>
            <w:vAlign w:val="bottom"/>
          </w:tcPr>
          <w:p w14:paraId="317CC90B" w14:textId="6F98B7DB" w:rsidR="000A5EB9" w:rsidRPr="0098329D" w:rsidRDefault="0098329D" w:rsidP="0098329D">
            <w:pPr>
              <w:pStyle w:val="BodyText"/>
              <w:tabs>
                <w:tab w:val="decimal" w:pos="1006"/>
              </w:tabs>
              <w:ind w:left="-108" w:right="-108"/>
              <w:jc w:val="left"/>
              <w:rPr>
                <w:rFonts w:cs="Times New Roman"/>
                <w:color w:val="auto"/>
                <w:sz w:val="20"/>
                <w:szCs w:val="20"/>
              </w:rPr>
            </w:pPr>
            <w:r w:rsidRPr="0098329D">
              <w:rPr>
                <w:sz w:val="20"/>
                <w:szCs w:val="20"/>
              </w:rPr>
              <w:t>(123,131)</w:t>
            </w:r>
          </w:p>
        </w:tc>
        <w:tc>
          <w:tcPr>
            <w:tcW w:w="180" w:type="dxa"/>
            <w:tcBorders>
              <w:left w:val="nil"/>
            </w:tcBorders>
            <w:vAlign w:val="bottom"/>
          </w:tcPr>
          <w:p w14:paraId="1B396B83" w14:textId="77777777" w:rsidR="000A5EB9" w:rsidRPr="0098329D" w:rsidRDefault="000A5EB9" w:rsidP="0098329D">
            <w:pPr>
              <w:spacing w:line="240" w:lineRule="atLeast"/>
            </w:pPr>
          </w:p>
        </w:tc>
        <w:tc>
          <w:tcPr>
            <w:tcW w:w="1350" w:type="dxa"/>
            <w:vAlign w:val="bottom"/>
          </w:tcPr>
          <w:p w14:paraId="04DE4321" w14:textId="3FDB5954" w:rsidR="000A5EB9" w:rsidRPr="0098329D" w:rsidRDefault="000A5EB9" w:rsidP="0098329D">
            <w:pPr>
              <w:tabs>
                <w:tab w:val="decimal" w:pos="1050"/>
              </w:tabs>
            </w:pPr>
            <w:r w:rsidRPr="003B7955">
              <w:t>924,372</w:t>
            </w:r>
          </w:p>
        </w:tc>
        <w:tc>
          <w:tcPr>
            <w:tcW w:w="180" w:type="dxa"/>
            <w:vAlign w:val="bottom"/>
          </w:tcPr>
          <w:p w14:paraId="5DC207DA" w14:textId="77777777" w:rsidR="000A5EB9" w:rsidRPr="0098329D" w:rsidRDefault="000A5EB9" w:rsidP="0098329D">
            <w:pPr>
              <w:spacing w:line="240" w:lineRule="atLeast"/>
            </w:pPr>
          </w:p>
        </w:tc>
        <w:tc>
          <w:tcPr>
            <w:tcW w:w="1260" w:type="dxa"/>
            <w:vAlign w:val="bottom"/>
          </w:tcPr>
          <w:p w14:paraId="77B41F3E" w14:textId="134BF5B8" w:rsidR="000A5EB9" w:rsidRPr="0098329D" w:rsidRDefault="0018198D" w:rsidP="0098329D">
            <w:pPr>
              <w:tabs>
                <w:tab w:val="decimal" w:pos="1000"/>
              </w:tabs>
            </w:pPr>
            <w:r w:rsidRPr="0098329D">
              <w:t>115,235</w:t>
            </w:r>
          </w:p>
        </w:tc>
        <w:tc>
          <w:tcPr>
            <w:tcW w:w="180" w:type="dxa"/>
            <w:vAlign w:val="bottom"/>
          </w:tcPr>
          <w:p w14:paraId="541F80B0" w14:textId="77777777" w:rsidR="000A5EB9" w:rsidRPr="0098329D" w:rsidRDefault="000A5EB9" w:rsidP="0098329D">
            <w:pPr>
              <w:spacing w:line="240" w:lineRule="atLeast"/>
            </w:pPr>
          </w:p>
        </w:tc>
        <w:tc>
          <w:tcPr>
            <w:tcW w:w="1170" w:type="dxa"/>
            <w:shd w:val="clear" w:color="auto" w:fill="auto"/>
            <w:vAlign w:val="bottom"/>
          </w:tcPr>
          <w:p w14:paraId="5798C0D2" w14:textId="5BFBCD4E" w:rsidR="000A5EB9" w:rsidRPr="0098329D" w:rsidRDefault="000A5EB9" w:rsidP="0098329D">
            <w:pPr>
              <w:tabs>
                <w:tab w:val="decimal" w:pos="877"/>
              </w:tabs>
            </w:pPr>
            <w:r w:rsidRPr="003B7955">
              <w:t>889,710</w:t>
            </w:r>
          </w:p>
        </w:tc>
      </w:tr>
      <w:tr w:rsidR="000A5EB9" w:rsidRPr="00B615C5" w14:paraId="39F420FB" w14:textId="77777777" w:rsidTr="00D872EF">
        <w:trPr>
          <w:cantSplit/>
          <w:trHeight w:val="39"/>
        </w:trPr>
        <w:tc>
          <w:tcPr>
            <w:tcW w:w="3462" w:type="dxa"/>
          </w:tcPr>
          <w:p w14:paraId="5A3A36D7" w14:textId="77777777" w:rsidR="000A5EB9" w:rsidRPr="00B615C5" w:rsidRDefault="000A5EB9" w:rsidP="000A5EB9">
            <w:pPr>
              <w:spacing w:line="240" w:lineRule="atLeast"/>
            </w:pPr>
            <w:r w:rsidRPr="00B615C5">
              <w:t xml:space="preserve">   Non-controlling interest</w:t>
            </w:r>
          </w:p>
        </w:tc>
        <w:tc>
          <w:tcPr>
            <w:tcW w:w="1263" w:type="dxa"/>
            <w:tcBorders>
              <w:bottom w:val="single" w:sz="4" w:space="0" w:color="auto"/>
            </w:tcBorders>
            <w:shd w:val="clear" w:color="auto" w:fill="auto"/>
            <w:vAlign w:val="bottom"/>
          </w:tcPr>
          <w:p w14:paraId="0656C78D" w14:textId="6A8EEB5A" w:rsidR="000A5EB9" w:rsidRPr="0098329D" w:rsidRDefault="0098329D" w:rsidP="0098329D">
            <w:pPr>
              <w:pStyle w:val="BodyText"/>
              <w:tabs>
                <w:tab w:val="decimal" w:pos="1006"/>
              </w:tabs>
              <w:ind w:left="-108" w:right="-108"/>
              <w:jc w:val="left"/>
              <w:rPr>
                <w:color w:val="auto"/>
                <w:sz w:val="20"/>
                <w:szCs w:val="20"/>
              </w:rPr>
            </w:pPr>
            <w:r w:rsidRPr="0098329D">
              <w:rPr>
                <w:color w:val="auto"/>
                <w:sz w:val="20"/>
                <w:szCs w:val="20"/>
              </w:rPr>
              <w:t>(67,127)</w:t>
            </w:r>
          </w:p>
        </w:tc>
        <w:tc>
          <w:tcPr>
            <w:tcW w:w="180" w:type="dxa"/>
            <w:tcBorders>
              <w:left w:val="nil"/>
            </w:tcBorders>
            <w:vAlign w:val="bottom"/>
          </w:tcPr>
          <w:p w14:paraId="4A321FD9" w14:textId="77777777" w:rsidR="000A5EB9" w:rsidRPr="00D872EF" w:rsidRDefault="000A5EB9" w:rsidP="00D872EF">
            <w:pPr>
              <w:rPr>
                <w:rFonts w:eastAsia="Arial Unicode MS"/>
              </w:rPr>
            </w:pPr>
          </w:p>
        </w:tc>
        <w:tc>
          <w:tcPr>
            <w:tcW w:w="1350" w:type="dxa"/>
            <w:tcBorders>
              <w:bottom w:val="single" w:sz="4" w:space="0" w:color="auto"/>
            </w:tcBorders>
            <w:vAlign w:val="bottom"/>
          </w:tcPr>
          <w:p w14:paraId="7FFCA770" w14:textId="338D1540" w:rsidR="000A5EB9" w:rsidRPr="003B7955" w:rsidRDefault="000A5EB9" w:rsidP="00D872EF">
            <w:pPr>
              <w:tabs>
                <w:tab w:val="decimal" w:pos="1050"/>
              </w:tabs>
              <w:rPr>
                <w:rFonts w:eastAsia="Arial Unicode MS"/>
              </w:rPr>
            </w:pPr>
            <w:r w:rsidRPr="003B7955">
              <w:t>2,063</w:t>
            </w:r>
          </w:p>
        </w:tc>
        <w:tc>
          <w:tcPr>
            <w:tcW w:w="180" w:type="dxa"/>
            <w:vAlign w:val="bottom"/>
          </w:tcPr>
          <w:p w14:paraId="1AB06B33" w14:textId="77777777" w:rsidR="000A5EB9" w:rsidRPr="00D872EF" w:rsidRDefault="000A5EB9" w:rsidP="00D872EF">
            <w:pPr>
              <w:rPr>
                <w:rFonts w:eastAsia="Arial Unicode MS"/>
              </w:rPr>
            </w:pPr>
          </w:p>
        </w:tc>
        <w:tc>
          <w:tcPr>
            <w:tcW w:w="1260" w:type="dxa"/>
            <w:tcBorders>
              <w:bottom w:val="single" w:sz="4" w:space="0" w:color="auto"/>
            </w:tcBorders>
            <w:vAlign w:val="bottom"/>
          </w:tcPr>
          <w:p w14:paraId="7D0D5293" w14:textId="270753F7" w:rsidR="000A5EB9" w:rsidRPr="00B615C5" w:rsidRDefault="0018198D" w:rsidP="0018198D">
            <w:pPr>
              <w:tabs>
                <w:tab w:val="decimal" w:pos="716"/>
              </w:tabs>
              <w:rPr>
                <w:rFonts w:eastAsia="Arial Unicode MS"/>
              </w:rPr>
            </w:pPr>
            <w:r>
              <w:rPr>
                <w:rFonts w:eastAsia="Arial Unicode MS"/>
              </w:rPr>
              <w:t>-</w:t>
            </w:r>
          </w:p>
        </w:tc>
        <w:tc>
          <w:tcPr>
            <w:tcW w:w="180" w:type="dxa"/>
            <w:vAlign w:val="bottom"/>
          </w:tcPr>
          <w:p w14:paraId="0325C372" w14:textId="77777777" w:rsidR="000A5EB9" w:rsidRPr="00D872EF" w:rsidRDefault="000A5EB9" w:rsidP="00D872EF">
            <w:pPr>
              <w:rPr>
                <w:rFonts w:eastAsia="Arial Unicode MS"/>
              </w:rPr>
            </w:pPr>
          </w:p>
        </w:tc>
        <w:tc>
          <w:tcPr>
            <w:tcW w:w="1170" w:type="dxa"/>
            <w:tcBorders>
              <w:bottom w:val="single" w:sz="4" w:space="0" w:color="auto"/>
            </w:tcBorders>
            <w:shd w:val="clear" w:color="auto" w:fill="auto"/>
            <w:vAlign w:val="bottom"/>
          </w:tcPr>
          <w:p w14:paraId="5AC7B192" w14:textId="66001C0D" w:rsidR="000A5EB9" w:rsidRPr="003B7955" w:rsidRDefault="000A5EB9" w:rsidP="00D872EF">
            <w:pPr>
              <w:tabs>
                <w:tab w:val="decimal" w:pos="607"/>
              </w:tabs>
              <w:ind w:right="-339"/>
              <w:rPr>
                <w:rFonts w:eastAsia="Arial Unicode MS"/>
              </w:rPr>
            </w:pPr>
            <w:r w:rsidRPr="003B7955">
              <w:t>-</w:t>
            </w:r>
          </w:p>
        </w:tc>
      </w:tr>
      <w:tr w:rsidR="000A5EB9" w:rsidRPr="00B615C5" w14:paraId="5B66ECBC" w14:textId="77777777" w:rsidTr="00D872EF">
        <w:trPr>
          <w:cantSplit/>
          <w:trHeight w:val="39"/>
        </w:trPr>
        <w:tc>
          <w:tcPr>
            <w:tcW w:w="3462" w:type="dxa"/>
          </w:tcPr>
          <w:p w14:paraId="65A22016" w14:textId="1EEFCC0C" w:rsidR="000A5EB9" w:rsidRPr="00B615C5" w:rsidRDefault="000A5EB9" w:rsidP="000A5EB9">
            <w:pPr>
              <w:spacing w:line="240" w:lineRule="atLeast"/>
              <w:rPr>
                <w:b/>
                <w:bCs/>
              </w:rPr>
            </w:pPr>
          </w:p>
        </w:tc>
        <w:tc>
          <w:tcPr>
            <w:tcW w:w="1263" w:type="dxa"/>
            <w:tcBorders>
              <w:top w:val="single" w:sz="4" w:space="0" w:color="auto"/>
              <w:bottom w:val="double" w:sz="4" w:space="0" w:color="auto"/>
            </w:tcBorders>
            <w:shd w:val="clear" w:color="auto" w:fill="auto"/>
            <w:vAlign w:val="bottom"/>
          </w:tcPr>
          <w:p w14:paraId="17B5E335" w14:textId="1188900B" w:rsidR="000A5EB9" w:rsidRPr="00B615C5" w:rsidRDefault="0098329D" w:rsidP="0098329D">
            <w:pPr>
              <w:pStyle w:val="BodyText"/>
              <w:tabs>
                <w:tab w:val="decimal" w:pos="1006"/>
              </w:tabs>
              <w:ind w:left="-108" w:right="-108"/>
              <w:jc w:val="left"/>
              <w:rPr>
                <w:rFonts w:cs="Times New Roman"/>
                <w:b/>
                <w:bCs/>
                <w:color w:val="auto"/>
                <w:sz w:val="20"/>
                <w:szCs w:val="20"/>
              </w:rPr>
            </w:pPr>
            <w:r>
              <w:rPr>
                <w:rFonts w:cs="Times New Roman"/>
                <w:b/>
                <w:bCs/>
                <w:color w:val="auto"/>
                <w:sz w:val="20"/>
                <w:szCs w:val="20"/>
              </w:rPr>
              <w:t>(190,258)</w:t>
            </w:r>
          </w:p>
        </w:tc>
        <w:tc>
          <w:tcPr>
            <w:tcW w:w="180" w:type="dxa"/>
            <w:tcBorders>
              <w:left w:val="nil"/>
            </w:tcBorders>
            <w:vAlign w:val="bottom"/>
          </w:tcPr>
          <w:p w14:paraId="37DA1B5B" w14:textId="77777777" w:rsidR="000A5EB9" w:rsidRPr="00D872EF" w:rsidRDefault="000A5EB9" w:rsidP="00D872EF">
            <w:pPr>
              <w:rPr>
                <w:rFonts w:eastAsia="Arial Unicode MS"/>
              </w:rPr>
            </w:pPr>
          </w:p>
        </w:tc>
        <w:tc>
          <w:tcPr>
            <w:tcW w:w="1350" w:type="dxa"/>
            <w:tcBorders>
              <w:top w:val="single" w:sz="4" w:space="0" w:color="auto"/>
              <w:bottom w:val="double" w:sz="4" w:space="0" w:color="auto"/>
            </w:tcBorders>
            <w:vAlign w:val="bottom"/>
          </w:tcPr>
          <w:p w14:paraId="45584741" w14:textId="1391960C" w:rsidR="000A5EB9" w:rsidRPr="00D872EF" w:rsidRDefault="000A5EB9" w:rsidP="00D872EF">
            <w:pPr>
              <w:tabs>
                <w:tab w:val="decimal" w:pos="1050"/>
              </w:tabs>
              <w:rPr>
                <w:rFonts w:eastAsia="Arial Unicode MS"/>
                <w:b/>
                <w:bCs/>
              </w:rPr>
            </w:pPr>
            <w:r w:rsidRPr="00D872EF">
              <w:rPr>
                <w:b/>
                <w:bCs/>
              </w:rPr>
              <w:t>926,435</w:t>
            </w:r>
          </w:p>
        </w:tc>
        <w:tc>
          <w:tcPr>
            <w:tcW w:w="180" w:type="dxa"/>
            <w:vAlign w:val="bottom"/>
          </w:tcPr>
          <w:p w14:paraId="66B2503E" w14:textId="77777777" w:rsidR="000A5EB9" w:rsidRPr="00D872EF" w:rsidRDefault="000A5EB9" w:rsidP="00D872EF">
            <w:pPr>
              <w:rPr>
                <w:rFonts w:eastAsia="Arial Unicode MS"/>
              </w:rPr>
            </w:pPr>
          </w:p>
        </w:tc>
        <w:tc>
          <w:tcPr>
            <w:tcW w:w="1260" w:type="dxa"/>
            <w:tcBorders>
              <w:top w:val="single" w:sz="4" w:space="0" w:color="auto"/>
              <w:bottom w:val="double" w:sz="4" w:space="0" w:color="auto"/>
            </w:tcBorders>
            <w:vAlign w:val="bottom"/>
          </w:tcPr>
          <w:p w14:paraId="61BD4D3D" w14:textId="16C83C6E" w:rsidR="000A5EB9" w:rsidRPr="00B615C5" w:rsidRDefault="00CD2697" w:rsidP="0018198D">
            <w:pPr>
              <w:tabs>
                <w:tab w:val="decimal" w:pos="1000"/>
              </w:tabs>
              <w:rPr>
                <w:rFonts w:eastAsia="Calibri"/>
                <w:b/>
                <w:bCs/>
              </w:rPr>
            </w:pPr>
            <w:r w:rsidRPr="00CD2697">
              <w:rPr>
                <w:rFonts w:eastAsia="Calibri"/>
                <w:b/>
                <w:bCs/>
              </w:rPr>
              <w:t>115,235</w:t>
            </w:r>
          </w:p>
        </w:tc>
        <w:tc>
          <w:tcPr>
            <w:tcW w:w="180" w:type="dxa"/>
            <w:vAlign w:val="bottom"/>
          </w:tcPr>
          <w:p w14:paraId="3648FA86" w14:textId="77777777" w:rsidR="000A5EB9" w:rsidRPr="00D872EF" w:rsidRDefault="000A5EB9" w:rsidP="00D872EF">
            <w:pPr>
              <w:rPr>
                <w:rFonts w:eastAsia="Arial Unicode MS"/>
              </w:rPr>
            </w:pPr>
          </w:p>
        </w:tc>
        <w:tc>
          <w:tcPr>
            <w:tcW w:w="1170" w:type="dxa"/>
            <w:tcBorders>
              <w:top w:val="single" w:sz="4" w:space="0" w:color="auto"/>
              <w:bottom w:val="double" w:sz="4" w:space="0" w:color="auto"/>
            </w:tcBorders>
            <w:shd w:val="clear" w:color="auto" w:fill="auto"/>
            <w:vAlign w:val="bottom"/>
          </w:tcPr>
          <w:p w14:paraId="28BFA698" w14:textId="311397E8" w:rsidR="000A5EB9" w:rsidRPr="00D872EF" w:rsidRDefault="000A5EB9" w:rsidP="00D872EF">
            <w:pPr>
              <w:tabs>
                <w:tab w:val="decimal" w:pos="877"/>
              </w:tabs>
              <w:rPr>
                <w:rFonts w:eastAsia="Arial Unicode MS"/>
                <w:b/>
                <w:bCs/>
              </w:rPr>
            </w:pPr>
            <w:r w:rsidRPr="00D872EF">
              <w:rPr>
                <w:b/>
                <w:bCs/>
              </w:rPr>
              <w:t>889,710</w:t>
            </w:r>
          </w:p>
        </w:tc>
      </w:tr>
      <w:tr w:rsidR="00E04069" w:rsidRPr="00B615C5" w14:paraId="505FDD29" w14:textId="77777777" w:rsidTr="00E04069">
        <w:trPr>
          <w:cantSplit/>
          <w:trHeight w:val="39"/>
        </w:trPr>
        <w:tc>
          <w:tcPr>
            <w:tcW w:w="3462" w:type="dxa"/>
          </w:tcPr>
          <w:p w14:paraId="270A547D" w14:textId="77777777" w:rsidR="00E04069" w:rsidRPr="00B615C5" w:rsidRDefault="00E04069" w:rsidP="000A5EB9">
            <w:pPr>
              <w:spacing w:line="240" w:lineRule="atLeast"/>
              <w:rPr>
                <w:b/>
                <w:bCs/>
              </w:rPr>
            </w:pPr>
          </w:p>
        </w:tc>
        <w:tc>
          <w:tcPr>
            <w:tcW w:w="1263" w:type="dxa"/>
            <w:tcBorders>
              <w:top w:val="single" w:sz="4" w:space="0" w:color="auto"/>
            </w:tcBorders>
            <w:shd w:val="clear" w:color="auto" w:fill="auto"/>
            <w:vAlign w:val="bottom"/>
          </w:tcPr>
          <w:p w14:paraId="525817AD" w14:textId="77777777" w:rsidR="00E04069" w:rsidRPr="00B615C5" w:rsidRDefault="00E04069" w:rsidP="000A5EB9">
            <w:pPr>
              <w:pStyle w:val="BodyText"/>
              <w:tabs>
                <w:tab w:val="decimal" w:pos="1090"/>
              </w:tabs>
              <w:ind w:left="-108" w:right="-108"/>
              <w:jc w:val="left"/>
              <w:rPr>
                <w:rFonts w:cs="Times New Roman"/>
                <w:b/>
                <w:bCs/>
                <w:color w:val="auto"/>
                <w:sz w:val="20"/>
                <w:szCs w:val="20"/>
              </w:rPr>
            </w:pPr>
          </w:p>
        </w:tc>
        <w:tc>
          <w:tcPr>
            <w:tcW w:w="180" w:type="dxa"/>
            <w:tcBorders>
              <w:left w:val="nil"/>
            </w:tcBorders>
            <w:vAlign w:val="bottom"/>
          </w:tcPr>
          <w:p w14:paraId="18912C24" w14:textId="77777777" w:rsidR="00E04069" w:rsidRPr="00D872EF" w:rsidRDefault="00E04069" w:rsidP="00D872EF">
            <w:pPr>
              <w:rPr>
                <w:rFonts w:eastAsia="Arial Unicode MS"/>
              </w:rPr>
            </w:pPr>
          </w:p>
        </w:tc>
        <w:tc>
          <w:tcPr>
            <w:tcW w:w="1350" w:type="dxa"/>
            <w:tcBorders>
              <w:top w:val="single" w:sz="4" w:space="0" w:color="auto"/>
            </w:tcBorders>
            <w:vAlign w:val="bottom"/>
          </w:tcPr>
          <w:p w14:paraId="14572C9C" w14:textId="77777777" w:rsidR="00E04069" w:rsidRPr="00D872EF" w:rsidRDefault="00E04069" w:rsidP="00D872EF">
            <w:pPr>
              <w:tabs>
                <w:tab w:val="decimal" w:pos="1050"/>
              </w:tabs>
              <w:rPr>
                <w:b/>
                <w:bCs/>
              </w:rPr>
            </w:pPr>
          </w:p>
        </w:tc>
        <w:tc>
          <w:tcPr>
            <w:tcW w:w="180" w:type="dxa"/>
            <w:vAlign w:val="bottom"/>
          </w:tcPr>
          <w:p w14:paraId="6F5713BE" w14:textId="77777777" w:rsidR="00E04069" w:rsidRPr="00D872EF" w:rsidRDefault="00E04069" w:rsidP="00D872EF">
            <w:pPr>
              <w:rPr>
                <w:rFonts w:eastAsia="Arial Unicode MS"/>
              </w:rPr>
            </w:pPr>
          </w:p>
        </w:tc>
        <w:tc>
          <w:tcPr>
            <w:tcW w:w="1260" w:type="dxa"/>
            <w:tcBorders>
              <w:top w:val="single" w:sz="4" w:space="0" w:color="auto"/>
            </w:tcBorders>
            <w:vAlign w:val="bottom"/>
          </w:tcPr>
          <w:p w14:paraId="7A9D4D44" w14:textId="77777777" w:rsidR="00E04069" w:rsidRPr="00CD2697" w:rsidRDefault="00E04069" w:rsidP="0018198D">
            <w:pPr>
              <w:tabs>
                <w:tab w:val="decimal" w:pos="1000"/>
              </w:tabs>
              <w:rPr>
                <w:rFonts w:eastAsia="Calibri"/>
                <w:b/>
                <w:bCs/>
              </w:rPr>
            </w:pPr>
          </w:p>
        </w:tc>
        <w:tc>
          <w:tcPr>
            <w:tcW w:w="180" w:type="dxa"/>
            <w:vAlign w:val="bottom"/>
          </w:tcPr>
          <w:p w14:paraId="7FAA239C" w14:textId="77777777" w:rsidR="00E04069" w:rsidRPr="00D872EF" w:rsidRDefault="00E04069" w:rsidP="00D872EF">
            <w:pPr>
              <w:rPr>
                <w:rFonts w:eastAsia="Arial Unicode MS"/>
              </w:rPr>
            </w:pPr>
          </w:p>
        </w:tc>
        <w:tc>
          <w:tcPr>
            <w:tcW w:w="1170" w:type="dxa"/>
            <w:tcBorders>
              <w:top w:val="single" w:sz="4" w:space="0" w:color="auto"/>
            </w:tcBorders>
            <w:shd w:val="clear" w:color="auto" w:fill="auto"/>
            <w:vAlign w:val="bottom"/>
          </w:tcPr>
          <w:p w14:paraId="3D2505E4" w14:textId="77777777" w:rsidR="00E04069" w:rsidRPr="00D872EF" w:rsidRDefault="00E04069" w:rsidP="00D872EF">
            <w:pPr>
              <w:tabs>
                <w:tab w:val="decimal" w:pos="877"/>
              </w:tabs>
              <w:rPr>
                <w:b/>
                <w:bCs/>
              </w:rPr>
            </w:pPr>
          </w:p>
        </w:tc>
      </w:tr>
      <w:tr w:rsidR="000A5EB9" w:rsidRPr="00B615C5" w14:paraId="2CD7193F" w14:textId="77777777" w:rsidTr="00D872EF">
        <w:trPr>
          <w:cantSplit/>
          <w:trHeight w:val="39"/>
        </w:trPr>
        <w:tc>
          <w:tcPr>
            <w:tcW w:w="3462" w:type="dxa"/>
          </w:tcPr>
          <w:p w14:paraId="67C0178F" w14:textId="34251254" w:rsidR="000A5EB9" w:rsidRPr="00B615C5" w:rsidRDefault="000A5EB9" w:rsidP="000A5EB9">
            <w:pPr>
              <w:spacing w:line="240" w:lineRule="atLeast"/>
              <w:rPr>
                <w:b/>
                <w:bCs/>
              </w:rPr>
            </w:pPr>
            <w:r w:rsidRPr="00B615C5">
              <w:rPr>
                <w:b/>
                <w:bCs/>
              </w:rPr>
              <w:t>Total comprehensive</w:t>
            </w:r>
            <w:r w:rsidRPr="009951A8">
              <w:rPr>
                <w:b/>
                <w:bCs/>
              </w:rPr>
              <w:t xml:space="preserve"> income </w:t>
            </w:r>
            <w:r w:rsidR="0086371D">
              <w:rPr>
                <w:b/>
                <w:bCs/>
              </w:rPr>
              <w:t>(expense)</w:t>
            </w:r>
            <w:r w:rsidRPr="00B615C5">
              <w:rPr>
                <w:b/>
                <w:bCs/>
              </w:rPr>
              <w:br/>
              <w:t xml:space="preserve">   attributable to:</w:t>
            </w:r>
          </w:p>
        </w:tc>
        <w:tc>
          <w:tcPr>
            <w:tcW w:w="1263" w:type="dxa"/>
            <w:shd w:val="clear" w:color="auto" w:fill="auto"/>
            <w:vAlign w:val="bottom"/>
          </w:tcPr>
          <w:p w14:paraId="4F54AEC7" w14:textId="77777777" w:rsidR="000A5EB9" w:rsidRPr="00B615C5" w:rsidRDefault="000A5EB9" w:rsidP="000A5EB9">
            <w:pPr>
              <w:pStyle w:val="BodyText"/>
              <w:tabs>
                <w:tab w:val="decimal" w:pos="1090"/>
              </w:tabs>
              <w:ind w:right="-108"/>
              <w:jc w:val="left"/>
              <w:rPr>
                <w:rFonts w:cs="Times New Roman"/>
                <w:color w:val="auto"/>
                <w:sz w:val="20"/>
                <w:szCs w:val="20"/>
              </w:rPr>
            </w:pPr>
          </w:p>
        </w:tc>
        <w:tc>
          <w:tcPr>
            <w:tcW w:w="180" w:type="dxa"/>
            <w:tcBorders>
              <w:left w:val="nil"/>
            </w:tcBorders>
            <w:vAlign w:val="bottom"/>
          </w:tcPr>
          <w:p w14:paraId="7EC1DC5C" w14:textId="77777777" w:rsidR="000A5EB9" w:rsidRPr="00D872EF" w:rsidRDefault="000A5EB9" w:rsidP="00D872EF">
            <w:pPr>
              <w:rPr>
                <w:rFonts w:eastAsia="Arial Unicode MS"/>
              </w:rPr>
            </w:pPr>
          </w:p>
        </w:tc>
        <w:tc>
          <w:tcPr>
            <w:tcW w:w="1350" w:type="dxa"/>
            <w:vAlign w:val="bottom"/>
          </w:tcPr>
          <w:p w14:paraId="6E2FADFB" w14:textId="77777777" w:rsidR="000A5EB9" w:rsidRPr="003B7955" w:rsidRDefault="000A5EB9" w:rsidP="003B7955">
            <w:pPr>
              <w:jc w:val="right"/>
              <w:rPr>
                <w:rFonts w:eastAsia="Arial Unicode MS"/>
                <w:cs/>
              </w:rPr>
            </w:pPr>
          </w:p>
        </w:tc>
        <w:tc>
          <w:tcPr>
            <w:tcW w:w="180" w:type="dxa"/>
            <w:vAlign w:val="bottom"/>
          </w:tcPr>
          <w:p w14:paraId="36325A10" w14:textId="77777777" w:rsidR="000A5EB9" w:rsidRPr="00D872EF" w:rsidRDefault="000A5EB9" w:rsidP="00D872EF">
            <w:pPr>
              <w:rPr>
                <w:rFonts w:eastAsia="Arial Unicode MS"/>
              </w:rPr>
            </w:pPr>
          </w:p>
        </w:tc>
        <w:tc>
          <w:tcPr>
            <w:tcW w:w="1260" w:type="dxa"/>
            <w:vAlign w:val="bottom"/>
          </w:tcPr>
          <w:p w14:paraId="44B5F699" w14:textId="77777777" w:rsidR="000A5EB9" w:rsidRPr="00B615C5" w:rsidRDefault="000A5EB9" w:rsidP="000A5EB9">
            <w:pPr>
              <w:tabs>
                <w:tab w:val="decimal" w:pos="1090"/>
              </w:tabs>
              <w:spacing w:line="240" w:lineRule="atLeast"/>
              <w:ind w:left="-108" w:right="-108"/>
              <w:rPr>
                <w:rFonts w:eastAsia="Calibri"/>
                <w:bCs/>
              </w:rPr>
            </w:pPr>
          </w:p>
        </w:tc>
        <w:tc>
          <w:tcPr>
            <w:tcW w:w="180" w:type="dxa"/>
            <w:vAlign w:val="bottom"/>
          </w:tcPr>
          <w:p w14:paraId="13C21CCF" w14:textId="77777777" w:rsidR="000A5EB9" w:rsidRPr="00D872EF" w:rsidRDefault="000A5EB9" w:rsidP="00D872EF">
            <w:pPr>
              <w:rPr>
                <w:rFonts w:eastAsia="Arial Unicode MS"/>
              </w:rPr>
            </w:pPr>
          </w:p>
        </w:tc>
        <w:tc>
          <w:tcPr>
            <w:tcW w:w="1170" w:type="dxa"/>
            <w:shd w:val="clear" w:color="auto" w:fill="auto"/>
            <w:vAlign w:val="bottom"/>
          </w:tcPr>
          <w:p w14:paraId="18D7E0C8" w14:textId="77777777" w:rsidR="000A5EB9" w:rsidRPr="003B7955" w:rsidRDefault="000A5EB9" w:rsidP="003B7955">
            <w:pPr>
              <w:jc w:val="right"/>
              <w:rPr>
                <w:rFonts w:eastAsia="Arial Unicode MS"/>
              </w:rPr>
            </w:pPr>
          </w:p>
        </w:tc>
      </w:tr>
      <w:tr w:rsidR="000A5EB9" w:rsidRPr="00B615C5" w14:paraId="768A3879" w14:textId="77777777" w:rsidTr="00D872EF">
        <w:trPr>
          <w:cantSplit/>
          <w:trHeight w:val="39"/>
        </w:trPr>
        <w:tc>
          <w:tcPr>
            <w:tcW w:w="3462" w:type="dxa"/>
          </w:tcPr>
          <w:p w14:paraId="52F04F64" w14:textId="77777777" w:rsidR="000A5EB9" w:rsidRPr="00B615C5" w:rsidRDefault="000A5EB9" w:rsidP="000A5EB9">
            <w:pPr>
              <w:spacing w:line="240" w:lineRule="atLeast"/>
            </w:pPr>
            <w:r w:rsidRPr="00B615C5">
              <w:t xml:space="preserve">   Owners of parent</w:t>
            </w:r>
          </w:p>
        </w:tc>
        <w:tc>
          <w:tcPr>
            <w:tcW w:w="1263" w:type="dxa"/>
            <w:shd w:val="clear" w:color="auto" w:fill="auto"/>
            <w:vAlign w:val="bottom"/>
          </w:tcPr>
          <w:p w14:paraId="6822906F" w14:textId="60DA0B7A" w:rsidR="000A5EB9" w:rsidRPr="00B615C5" w:rsidRDefault="0098329D" w:rsidP="0098329D">
            <w:pPr>
              <w:pStyle w:val="BodyText"/>
              <w:tabs>
                <w:tab w:val="decimal" w:pos="1006"/>
              </w:tabs>
              <w:ind w:left="-108" w:right="-108"/>
              <w:jc w:val="left"/>
              <w:rPr>
                <w:rFonts w:cs="Times New Roman"/>
                <w:color w:val="auto"/>
                <w:sz w:val="20"/>
                <w:szCs w:val="20"/>
              </w:rPr>
            </w:pPr>
            <w:r>
              <w:rPr>
                <w:rFonts w:cs="Times New Roman"/>
                <w:color w:val="auto"/>
                <w:sz w:val="20"/>
                <w:szCs w:val="20"/>
              </w:rPr>
              <w:t>(82,838)</w:t>
            </w:r>
          </w:p>
        </w:tc>
        <w:tc>
          <w:tcPr>
            <w:tcW w:w="180" w:type="dxa"/>
            <w:tcBorders>
              <w:left w:val="nil"/>
            </w:tcBorders>
            <w:vAlign w:val="bottom"/>
          </w:tcPr>
          <w:p w14:paraId="110BDBC0" w14:textId="77777777" w:rsidR="000A5EB9" w:rsidRPr="00D872EF" w:rsidRDefault="000A5EB9" w:rsidP="00D872EF">
            <w:pPr>
              <w:rPr>
                <w:rFonts w:eastAsia="Arial Unicode MS"/>
              </w:rPr>
            </w:pPr>
          </w:p>
        </w:tc>
        <w:tc>
          <w:tcPr>
            <w:tcW w:w="1350" w:type="dxa"/>
            <w:vAlign w:val="bottom"/>
          </w:tcPr>
          <w:p w14:paraId="0EFA1E08" w14:textId="5D12217A" w:rsidR="000A5EB9" w:rsidRPr="003B7955" w:rsidRDefault="000A5EB9" w:rsidP="00D872EF">
            <w:pPr>
              <w:tabs>
                <w:tab w:val="decimal" w:pos="1050"/>
              </w:tabs>
              <w:rPr>
                <w:rFonts w:eastAsia="Arial Unicode MS"/>
              </w:rPr>
            </w:pPr>
            <w:r w:rsidRPr="003B7955">
              <w:t>1,132,119</w:t>
            </w:r>
          </w:p>
        </w:tc>
        <w:tc>
          <w:tcPr>
            <w:tcW w:w="180" w:type="dxa"/>
            <w:vAlign w:val="bottom"/>
          </w:tcPr>
          <w:p w14:paraId="2C5EE51C" w14:textId="77777777" w:rsidR="000A5EB9" w:rsidRPr="00D872EF" w:rsidRDefault="000A5EB9" w:rsidP="00D872EF">
            <w:pPr>
              <w:rPr>
                <w:rFonts w:eastAsia="Arial Unicode MS"/>
              </w:rPr>
            </w:pPr>
          </w:p>
        </w:tc>
        <w:tc>
          <w:tcPr>
            <w:tcW w:w="1260" w:type="dxa"/>
            <w:vAlign w:val="bottom"/>
          </w:tcPr>
          <w:p w14:paraId="4F883298" w14:textId="560C3D7A" w:rsidR="000A5EB9" w:rsidRPr="00293DF6" w:rsidRDefault="00293DF6" w:rsidP="00CD2697">
            <w:pPr>
              <w:tabs>
                <w:tab w:val="decimal" w:pos="1000"/>
              </w:tabs>
              <w:rPr>
                <w:rFonts w:eastAsia="Arial Unicode MS"/>
              </w:rPr>
            </w:pPr>
            <w:r w:rsidRPr="00293DF6">
              <w:rPr>
                <w:rFonts w:eastAsia="Arial Unicode MS"/>
              </w:rPr>
              <w:t>115,235</w:t>
            </w:r>
          </w:p>
        </w:tc>
        <w:tc>
          <w:tcPr>
            <w:tcW w:w="180" w:type="dxa"/>
            <w:vAlign w:val="bottom"/>
          </w:tcPr>
          <w:p w14:paraId="3709DFBD" w14:textId="77777777" w:rsidR="000A5EB9" w:rsidRPr="00D872EF" w:rsidRDefault="000A5EB9" w:rsidP="00D872EF">
            <w:pPr>
              <w:rPr>
                <w:rFonts w:eastAsia="Arial Unicode MS"/>
              </w:rPr>
            </w:pPr>
          </w:p>
        </w:tc>
        <w:tc>
          <w:tcPr>
            <w:tcW w:w="1170" w:type="dxa"/>
            <w:shd w:val="clear" w:color="auto" w:fill="auto"/>
            <w:vAlign w:val="bottom"/>
          </w:tcPr>
          <w:p w14:paraId="10D92C6E" w14:textId="34554FF2" w:rsidR="000A5EB9" w:rsidRPr="003B7955" w:rsidRDefault="000A5EB9" w:rsidP="00D872EF">
            <w:pPr>
              <w:tabs>
                <w:tab w:val="decimal" w:pos="877"/>
              </w:tabs>
              <w:rPr>
                <w:rFonts w:eastAsia="Arial Unicode MS"/>
              </w:rPr>
            </w:pPr>
            <w:r w:rsidRPr="003B7955">
              <w:t>889,710</w:t>
            </w:r>
          </w:p>
        </w:tc>
      </w:tr>
      <w:tr w:rsidR="000A5EB9" w:rsidRPr="00B615C5" w14:paraId="6B618AE5" w14:textId="77777777" w:rsidTr="00D872EF">
        <w:trPr>
          <w:cantSplit/>
          <w:trHeight w:val="39"/>
        </w:trPr>
        <w:tc>
          <w:tcPr>
            <w:tcW w:w="3462" w:type="dxa"/>
          </w:tcPr>
          <w:p w14:paraId="2FA562DC" w14:textId="77777777" w:rsidR="000A5EB9" w:rsidRPr="00B615C5" w:rsidRDefault="000A5EB9" w:rsidP="000A5EB9">
            <w:pPr>
              <w:spacing w:line="240" w:lineRule="atLeast"/>
            </w:pPr>
            <w:r w:rsidRPr="00B615C5">
              <w:t xml:space="preserve">   Non-controlling interest</w:t>
            </w:r>
          </w:p>
        </w:tc>
        <w:tc>
          <w:tcPr>
            <w:tcW w:w="1263" w:type="dxa"/>
            <w:tcBorders>
              <w:bottom w:val="single" w:sz="4" w:space="0" w:color="auto"/>
            </w:tcBorders>
            <w:shd w:val="clear" w:color="auto" w:fill="auto"/>
            <w:vAlign w:val="bottom"/>
          </w:tcPr>
          <w:p w14:paraId="76CE50C9" w14:textId="362007B6" w:rsidR="000A5EB9" w:rsidRPr="00B615C5" w:rsidRDefault="0098329D" w:rsidP="0098329D">
            <w:pPr>
              <w:pStyle w:val="BodyText"/>
              <w:tabs>
                <w:tab w:val="decimal" w:pos="1006"/>
              </w:tabs>
              <w:ind w:left="-108" w:right="-108"/>
              <w:jc w:val="left"/>
              <w:rPr>
                <w:rFonts w:cs="Times New Roman"/>
                <w:color w:val="auto"/>
                <w:sz w:val="20"/>
                <w:szCs w:val="20"/>
              </w:rPr>
            </w:pPr>
            <w:r>
              <w:rPr>
                <w:rFonts w:cs="Times New Roman"/>
                <w:color w:val="auto"/>
                <w:sz w:val="20"/>
                <w:szCs w:val="20"/>
              </w:rPr>
              <w:t>(55,448)</w:t>
            </w:r>
          </w:p>
        </w:tc>
        <w:tc>
          <w:tcPr>
            <w:tcW w:w="180" w:type="dxa"/>
            <w:tcBorders>
              <w:left w:val="nil"/>
            </w:tcBorders>
            <w:vAlign w:val="bottom"/>
          </w:tcPr>
          <w:p w14:paraId="63FE1811" w14:textId="77777777" w:rsidR="000A5EB9" w:rsidRPr="00D872EF" w:rsidRDefault="000A5EB9" w:rsidP="00D872EF">
            <w:pPr>
              <w:rPr>
                <w:rFonts w:eastAsia="Arial Unicode MS"/>
              </w:rPr>
            </w:pPr>
          </w:p>
        </w:tc>
        <w:tc>
          <w:tcPr>
            <w:tcW w:w="1350" w:type="dxa"/>
            <w:tcBorders>
              <w:bottom w:val="single" w:sz="4" w:space="0" w:color="auto"/>
            </w:tcBorders>
            <w:vAlign w:val="bottom"/>
          </w:tcPr>
          <w:p w14:paraId="25EE377E" w14:textId="2AE4641A" w:rsidR="000A5EB9" w:rsidRPr="003B7955" w:rsidRDefault="000A5EB9" w:rsidP="00D872EF">
            <w:pPr>
              <w:tabs>
                <w:tab w:val="decimal" w:pos="1050"/>
              </w:tabs>
              <w:rPr>
                <w:rFonts w:eastAsia="Arial Unicode MS"/>
              </w:rPr>
            </w:pPr>
            <w:r w:rsidRPr="003B7955">
              <w:t>44,128</w:t>
            </w:r>
          </w:p>
        </w:tc>
        <w:tc>
          <w:tcPr>
            <w:tcW w:w="180" w:type="dxa"/>
            <w:vAlign w:val="bottom"/>
          </w:tcPr>
          <w:p w14:paraId="3ED3A528" w14:textId="77777777" w:rsidR="000A5EB9" w:rsidRPr="00D872EF" w:rsidRDefault="000A5EB9" w:rsidP="00D872EF">
            <w:pPr>
              <w:rPr>
                <w:rFonts w:eastAsia="Arial Unicode MS"/>
              </w:rPr>
            </w:pPr>
          </w:p>
        </w:tc>
        <w:tc>
          <w:tcPr>
            <w:tcW w:w="1260" w:type="dxa"/>
            <w:tcBorders>
              <w:bottom w:val="single" w:sz="4" w:space="0" w:color="auto"/>
            </w:tcBorders>
            <w:vAlign w:val="bottom"/>
          </w:tcPr>
          <w:p w14:paraId="5873B4D7" w14:textId="639F9039" w:rsidR="000A5EB9" w:rsidRPr="00B615C5" w:rsidRDefault="00293DF6" w:rsidP="00293DF6">
            <w:pPr>
              <w:tabs>
                <w:tab w:val="decimal" w:pos="716"/>
              </w:tabs>
              <w:rPr>
                <w:rFonts w:eastAsia="Calibri"/>
              </w:rPr>
            </w:pPr>
            <w:r>
              <w:rPr>
                <w:rFonts w:eastAsia="Calibri"/>
              </w:rPr>
              <w:t>-</w:t>
            </w:r>
          </w:p>
        </w:tc>
        <w:tc>
          <w:tcPr>
            <w:tcW w:w="180" w:type="dxa"/>
            <w:vAlign w:val="bottom"/>
          </w:tcPr>
          <w:p w14:paraId="69ED769E" w14:textId="77777777" w:rsidR="000A5EB9" w:rsidRPr="00D872EF" w:rsidRDefault="000A5EB9" w:rsidP="00D872EF">
            <w:pPr>
              <w:rPr>
                <w:rFonts w:eastAsia="Arial Unicode MS"/>
              </w:rPr>
            </w:pPr>
          </w:p>
        </w:tc>
        <w:tc>
          <w:tcPr>
            <w:tcW w:w="1170" w:type="dxa"/>
            <w:tcBorders>
              <w:bottom w:val="single" w:sz="4" w:space="0" w:color="auto"/>
            </w:tcBorders>
            <w:shd w:val="clear" w:color="auto" w:fill="auto"/>
            <w:vAlign w:val="bottom"/>
          </w:tcPr>
          <w:p w14:paraId="55EC756C" w14:textId="45B21AEB" w:rsidR="000A5EB9" w:rsidRPr="003B7955" w:rsidRDefault="000A5EB9" w:rsidP="00D872EF">
            <w:pPr>
              <w:tabs>
                <w:tab w:val="decimal" w:pos="607"/>
              </w:tabs>
              <w:ind w:right="-339"/>
              <w:rPr>
                <w:rFonts w:eastAsia="Arial Unicode MS"/>
              </w:rPr>
            </w:pPr>
            <w:r w:rsidRPr="003B7955">
              <w:t>-</w:t>
            </w:r>
          </w:p>
        </w:tc>
      </w:tr>
      <w:tr w:rsidR="000A5EB9" w:rsidRPr="00B615C5" w14:paraId="1AED557A" w14:textId="77777777" w:rsidTr="00D872EF">
        <w:trPr>
          <w:cantSplit/>
          <w:trHeight w:val="39"/>
        </w:trPr>
        <w:tc>
          <w:tcPr>
            <w:tcW w:w="3462" w:type="dxa"/>
          </w:tcPr>
          <w:p w14:paraId="181A6B28" w14:textId="7073A25A" w:rsidR="000A5EB9" w:rsidRDefault="000A5EB9" w:rsidP="000A5EB9">
            <w:pPr>
              <w:spacing w:line="240" w:lineRule="atLeast"/>
              <w:rPr>
                <w:rFonts w:cs="Cordia New"/>
                <w:b/>
                <w:bCs/>
              </w:rPr>
            </w:pPr>
          </w:p>
        </w:tc>
        <w:tc>
          <w:tcPr>
            <w:tcW w:w="1263" w:type="dxa"/>
            <w:tcBorders>
              <w:top w:val="single" w:sz="4" w:space="0" w:color="auto"/>
              <w:bottom w:val="double" w:sz="4" w:space="0" w:color="auto"/>
            </w:tcBorders>
            <w:shd w:val="clear" w:color="auto" w:fill="auto"/>
            <w:vAlign w:val="bottom"/>
          </w:tcPr>
          <w:p w14:paraId="488D89AA" w14:textId="0BA394FC" w:rsidR="000A5EB9" w:rsidRPr="00B615C5" w:rsidRDefault="0098329D" w:rsidP="0098329D">
            <w:pPr>
              <w:pStyle w:val="BodyText"/>
              <w:tabs>
                <w:tab w:val="decimal" w:pos="1006"/>
              </w:tabs>
              <w:ind w:left="-108" w:right="-108"/>
              <w:jc w:val="left"/>
              <w:rPr>
                <w:rFonts w:cs="Times New Roman"/>
                <w:b/>
                <w:bCs/>
                <w:color w:val="auto"/>
                <w:sz w:val="20"/>
                <w:szCs w:val="20"/>
              </w:rPr>
            </w:pPr>
            <w:r>
              <w:rPr>
                <w:rFonts w:cs="Times New Roman"/>
                <w:b/>
                <w:bCs/>
                <w:color w:val="auto"/>
                <w:sz w:val="20"/>
                <w:szCs w:val="20"/>
              </w:rPr>
              <w:t>(138,286)</w:t>
            </w:r>
          </w:p>
        </w:tc>
        <w:tc>
          <w:tcPr>
            <w:tcW w:w="180" w:type="dxa"/>
            <w:tcBorders>
              <w:left w:val="nil"/>
            </w:tcBorders>
            <w:vAlign w:val="bottom"/>
          </w:tcPr>
          <w:p w14:paraId="78E71812" w14:textId="77777777" w:rsidR="000A5EB9" w:rsidRPr="00D872EF" w:rsidRDefault="000A5EB9" w:rsidP="00D872EF">
            <w:pPr>
              <w:rPr>
                <w:rFonts w:eastAsia="Arial Unicode MS"/>
              </w:rPr>
            </w:pPr>
          </w:p>
        </w:tc>
        <w:tc>
          <w:tcPr>
            <w:tcW w:w="1350" w:type="dxa"/>
            <w:tcBorders>
              <w:top w:val="single" w:sz="4" w:space="0" w:color="auto"/>
              <w:bottom w:val="double" w:sz="4" w:space="0" w:color="auto"/>
            </w:tcBorders>
            <w:vAlign w:val="bottom"/>
          </w:tcPr>
          <w:p w14:paraId="54935829" w14:textId="4ED3E10F" w:rsidR="000A5EB9" w:rsidRPr="00D872EF" w:rsidRDefault="000A5EB9" w:rsidP="00D872EF">
            <w:pPr>
              <w:tabs>
                <w:tab w:val="decimal" w:pos="1050"/>
              </w:tabs>
              <w:rPr>
                <w:rFonts w:eastAsia="Arial Unicode MS"/>
                <w:b/>
                <w:bCs/>
              </w:rPr>
            </w:pPr>
            <w:r w:rsidRPr="00D872EF">
              <w:rPr>
                <w:b/>
                <w:bCs/>
              </w:rPr>
              <w:t>1,176,247</w:t>
            </w:r>
          </w:p>
        </w:tc>
        <w:tc>
          <w:tcPr>
            <w:tcW w:w="180" w:type="dxa"/>
            <w:vAlign w:val="bottom"/>
          </w:tcPr>
          <w:p w14:paraId="33A9ECD8" w14:textId="77777777" w:rsidR="000A5EB9" w:rsidRPr="00D872EF" w:rsidRDefault="000A5EB9" w:rsidP="00D872EF">
            <w:pPr>
              <w:rPr>
                <w:rFonts w:eastAsia="Arial Unicode MS"/>
              </w:rPr>
            </w:pPr>
          </w:p>
        </w:tc>
        <w:tc>
          <w:tcPr>
            <w:tcW w:w="1260" w:type="dxa"/>
            <w:tcBorders>
              <w:top w:val="single" w:sz="4" w:space="0" w:color="auto"/>
              <w:bottom w:val="double" w:sz="4" w:space="0" w:color="auto"/>
            </w:tcBorders>
            <w:vAlign w:val="bottom"/>
          </w:tcPr>
          <w:p w14:paraId="18EFED0B" w14:textId="2A0A5141" w:rsidR="000A5EB9" w:rsidRPr="00B615C5" w:rsidRDefault="00293DF6" w:rsidP="00CD2697">
            <w:pPr>
              <w:tabs>
                <w:tab w:val="decimal" w:pos="1000"/>
              </w:tabs>
              <w:rPr>
                <w:rFonts w:eastAsia="Calibri"/>
                <w:b/>
                <w:bCs/>
              </w:rPr>
            </w:pPr>
            <w:r w:rsidRPr="00293DF6">
              <w:rPr>
                <w:rFonts w:eastAsia="Calibri"/>
                <w:b/>
                <w:bCs/>
              </w:rPr>
              <w:t>115,235</w:t>
            </w:r>
          </w:p>
        </w:tc>
        <w:tc>
          <w:tcPr>
            <w:tcW w:w="180" w:type="dxa"/>
            <w:vAlign w:val="bottom"/>
          </w:tcPr>
          <w:p w14:paraId="476578EA" w14:textId="77777777" w:rsidR="000A5EB9" w:rsidRPr="00D872EF" w:rsidRDefault="000A5EB9" w:rsidP="00D872EF">
            <w:pPr>
              <w:rPr>
                <w:rFonts w:eastAsia="Arial Unicode MS"/>
              </w:rPr>
            </w:pPr>
          </w:p>
        </w:tc>
        <w:tc>
          <w:tcPr>
            <w:tcW w:w="1170" w:type="dxa"/>
            <w:tcBorders>
              <w:top w:val="single" w:sz="4" w:space="0" w:color="auto"/>
              <w:bottom w:val="double" w:sz="4" w:space="0" w:color="auto"/>
            </w:tcBorders>
            <w:shd w:val="clear" w:color="auto" w:fill="auto"/>
            <w:vAlign w:val="bottom"/>
          </w:tcPr>
          <w:p w14:paraId="1ADC9282" w14:textId="3CD9C09B" w:rsidR="000A5EB9" w:rsidRPr="00D872EF" w:rsidRDefault="000A5EB9" w:rsidP="00D872EF">
            <w:pPr>
              <w:tabs>
                <w:tab w:val="decimal" w:pos="877"/>
              </w:tabs>
              <w:rPr>
                <w:rFonts w:eastAsia="Arial Unicode MS"/>
                <w:b/>
                <w:bCs/>
              </w:rPr>
            </w:pPr>
            <w:r w:rsidRPr="00D872EF">
              <w:rPr>
                <w:b/>
                <w:bCs/>
              </w:rPr>
              <w:t>889,710</w:t>
            </w:r>
          </w:p>
        </w:tc>
      </w:tr>
      <w:tr w:rsidR="00E04069" w:rsidRPr="00B615C5" w14:paraId="3892FCC7" w14:textId="77777777" w:rsidTr="00E04069">
        <w:trPr>
          <w:cantSplit/>
          <w:trHeight w:val="39"/>
        </w:trPr>
        <w:tc>
          <w:tcPr>
            <w:tcW w:w="3462" w:type="dxa"/>
          </w:tcPr>
          <w:p w14:paraId="45714653" w14:textId="77777777" w:rsidR="00E04069" w:rsidRPr="00B615C5" w:rsidRDefault="00E04069" w:rsidP="000A5EB9">
            <w:pPr>
              <w:spacing w:line="240" w:lineRule="atLeast"/>
              <w:rPr>
                <w:b/>
                <w:bCs/>
              </w:rPr>
            </w:pPr>
          </w:p>
        </w:tc>
        <w:tc>
          <w:tcPr>
            <w:tcW w:w="1263" w:type="dxa"/>
            <w:tcBorders>
              <w:top w:val="single" w:sz="4" w:space="0" w:color="auto"/>
            </w:tcBorders>
            <w:shd w:val="clear" w:color="auto" w:fill="auto"/>
            <w:vAlign w:val="bottom"/>
          </w:tcPr>
          <w:p w14:paraId="25A3A9D5" w14:textId="77777777" w:rsidR="00E04069" w:rsidRPr="00B615C5" w:rsidRDefault="00E04069" w:rsidP="000A5EB9">
            <w:pPr>
              <w:pStyle w:val="BodyText"/>
              <w:tabs>
                <w:tab w:val="decimal" w:pos="1090"/>
              </w:tabs>
              <w:ind w:left="-108" w:right="-108"/>
              <w:jc w:val="left"/>
              <w:rPr>
                <w:rFonts w:cs="Times New Roman"/>
                <w:b/>
                <w:bCs/>
                <w:color w:val="auto"/>
                <w:sz w:val="20"/>
                <w:szCs w:val="20"/>
              </w:rPr>
            </w:pPr>
          </w:p>
        </w:tc>
        <w:tc>
          <w:tcPr>
            <w:tcW w:w="180" w:type="dxa"/>
            <w:tcBorders>
              <w:left w:val="nil"/>
            </w:tcBorders>
            <w:vAlign w:val="bottom"/>
          </w:tcPr>
          <w:p w14:paraId="12B71564" w14:textId="77777777" w:rsidR="00E04069" w:rsidRPr="00D872EF" w:rsidRDefault="00E04069" w:rsidP="00D872EF">
            <w:pPr>
              <w:rPr>
                <w:rFonts w:eastAsia="Arial Unicode MS"/>
              </w:rPr>
            </w:pPr>
          </w:p>
        </w:tc>
        <w:tc>
          <w:tcPr>
            <w:tcW w:w="1350" w:type="dxa"/>
            <w:tcBorders>
              <w:top w:val="single" w:sz="4" w:space="0" w:color="auto"/>
            </w:tcBorders>
            <w:vAlign w:val="bottom"/>
          </w:tcPr>
          <w:p w14:paraId="14BC5BF9" w14:textId="77777777" w:rsidR="00E04069" w:rsidRPr="00D872EF" w:rsidRDefault="00E04069" w:rsidP="00D872EF">
            <w:pPr>
              <w:tabs>
                <w:tab w:val="decimal" w:pos="1050"/>
              </w:tabs>
              <w:rPr>
                <w:b/>
                <w:bCs/>
              </w:rPr>
            </w:pPr>
          </w:p>
        </w:tc>
        <w:tc>
          <w:tcPr>
            <w:tcW w:w="180" w:type="dxa"/>
            <w:vAlign w:val="bottom"/>
          </w:tcPr>
          <w:p w14:paraId="19210D3E" w14:textId="77777777" w:rsidR="00E04069" w:rsidRPr="00D872EF" w:rsidRDefault="00E04069" w:rsidP="00D872EF">
            <w:pPr>
              <w:rPr>
                <w:rFonts w:eastAsia="Arial Unicode MS"/>
              </w:rPr>
            </w:pPr>
          </w:p>
        </w:tc>
        <w:tc>
          <w:tcPr>
            <w:tcW w:w="1260" w:type="dxa"/>
            <w:tcBorders>
              <w:top w:val="single" w:sz="4" w:space="0" w:color="auto"/>
            </w:tcBorders>
            <w:vAlign w:val="bottom"/>
          </w:tcPr>
          <w:p w14:paraId="2405B654" w14:textId="77777777" w:rsidR="00E04069" w:rsidRPr="00293DF6" w:rsidRDefault="00E04069" w:rsidP="00CD2697">
            <w:pPr>
              <w:tabs>
                <w:tab w:val="decimal" w:pos="1000"/>
              </w:tabs>
              <w:rPr>
                <w:rFonts w:eastAsia="Calibri"/>
                <w:b/>
                <w:bCs/>
              </w:rPr>
            </w:pPr>
          </w:p>
        </w:tc>
        <w:tc>
          <w:tcPr>
            <w:tcW w:w="180" w:type="dxa"/>
            <w:vAlign w:val="bottom"/>
          </w:tcPr>
          <w:p w14:paraId="0A306DD7" w14:textId="77777777" w:rsidR="00E04069" w:rsidRPr="00D872EF" w:rsidRDefault="00E04069" w:rsidP="00D872EF">
            <w:pPr>
              <w:rPr>
                <w:rFonts w:eastAsia="Arial Unicode MS"/>
              </w:rPr>
            </w:pPr>
          </w:p>
        </w:tc>
        <w:tc>
          <w:tcPr>
            <w:tcW w:w="1170" w:type="dxa"/>
            <w:tcBorders>
              <w:top w:val="single" w:sz="4" w:space="0" w:color="auto"/>
            </w:tcBorders>
            <w:shd w:val="clear" w:color="auto" w:fill="auto"/>
            <w:vAlign w:val="bottom"/>
          </w:tcPr>
          <w:p w14:paraId="7EF282DB" w14:textId="77777777" w:rsidR="00E04069" w:rsidRPr="00D872EF" w:rsidRDefault="00E04069" w:rsidP="00D872EF">
            <w:pPr>
              <w:tabs>
                <w:tab w:val="decimal" w:pos="877"/>
              </w:tabs>
              <w:rPr>
                <w:b/>
                <w:bCs/>
              </w:rPr>
            </w:pPr>
          </w:p>
        </w:tc>
      </w:tr>
      <w:tr w:rsidR="000A5EB9" w:rsidRPr="00B615C5" w14:paraId="48784028" w14:textId="77777777" w:rsidTr="00E04069">
        <w:trPr>
          <w:cantSplit/>
          <w:trHeight w:val="39"/>
        </w:trPr>
        <w:tc>
          <w:tcPr>
            <w:tcW w:w="3462" w:type="dxa"/>
          </w:tcPr>
          <w:p w14:paraId="38A7EB06" w14:textId="2D285975" w:rsidR="000A5EB9" w:rsidRPr="00B615C5" w:rsidRDefault="000A5EB9" w:rsidP="0098329D">
            <w:pPr>
              <w:spacing w:line="240" w:lineRule="atLeast"/>
              <w:ind w:right="-82"/>
              <w:rPr>
                <w:b/>
                <w:bCs/>
              </w:rPr>
            </w:pPr>
            <w:r w:rsidRPr="00B615C5">
              <w:rPr>
                <w:b/>
                <w:bCs/>
              </w:rPr>
              <w:t>Basic earnings</w:t>
            </w:r>
            <w:r w:rsidR="0098329D">
              <w:rPr>
                <w:b/>
                <w:bCs/>
              </w:rPr>
              <w:t xml:space="preserve"> (loss)</w:t>
            </w:r>
            <w:r w:rsidRPr="00B615C5">
              <w:rPr>
                <w:b/>
                <w:bCs/>
              </w:rPr>
              <w:t xml:space="preserve"> per share (in Yen)</w:t>
            </w:r>
          </w:p>
        </w:tc>
        <w:tc>
          <w:tcPr>
            <w:tcW w:w="1263" w:type="dxa"/>
            <w:tcBorders>
              <w:bottom w:val="double" w:sz="4" w:space="0" w:color="auto"/>
            </w:tcBorders>
            <w:shd w:val="clear" w:color="auto" w:fill="auto"/>
            <w:vAlign w:val="bottom"/>
          </w:tcPr>
          <w:p w14:paraId="1CF01B34" w14:textId="041D296E" w:rsidR="000A5EB9" w:rsidRPr="0098329D" w:rsidRDefault="0098329D" w:rsidP="0098329D">
            <w:pPr>
              <w:ind w:right="46"/>
              <w:jc w:val="right"/>
              <w:rPr>
                <w:b/>
                <w:bCs/>
              </w:rPr>
            </w:pPr>
            <w:r w:rsidRPr="0098329D">
              <w:rPr>
                <w:b/>
                <w:bCs/>
              </w:rPr>
              <w:t>(0.26)</w:t>
            </w:r>
          </w:p>
        </w:tc>
        <w:tc>
          <w:tcPr>
            <w:tcW w:w="180" w:type="dxa"/>
            <w:tcBorders>
              <w:left w:val="nil"/>
            </w:tcBorders>
            <w:vAlign w:val="bottom"/>
          </w:tcPr>
          <w:p w14:paraId="42505216" w14:textId="77777777" w:rsidR="000A5EB9" w:rsidRPr="00D872EF" w:rsidRDefault="000A5EB9" w:rsidP="00D872EF">
            <w:pPr>
              <w:rPr>
                <w:rFonts w:eastAsia="Arial Unicode MS"/>
              </w:rPr>
            </w:pPr>
          </w:p>
        </w:tc>
        <w:tc>
          <w:tcPr>
            <w:tcW w:w="1350" w:type="dxa"/>
            <w:tcBorders>
              <w:bottom w:val="double" w:sz="4" w:space="0" w:color="auto"/>
            </w:tcBorders>
            <w:vAlign w:val="bottom"/>
          </w:tcPr>
          <w:p w14:paraId="1E69F8AD" w14:textId="60074C6E" w:rsidR="000A5EB9" w:rsidRPr="00D872EF" w:rsidRDefault="000A5EB9" w:rsidP="00D872EF">
            <w:pPr>
              <w:ind w:right="140"/>
              <w:jc w:val="right"/>
              <w:rPr>
                <w:rFonts w:eastAsia="Arial Unicode MS"/>
                <w:b/>
                <w:bCs/>
              </w:rPr>
            </w:pPr>
            <w:r w:rsidRPr="00D872EF">
              <w:rPr>
                <w:b/>
                <w:bCs/>
              </w:rPr>
              <w:t>1.94</w:t>
            </w:r>
          </w:p>
        </w:tc>
        <w:tc>
          <w:tcPr>
            <w:tcW w:w="180" w:type="dxa"/>
            <w:vAlign w:val="bottom"/>
          </w:tcPr>
          <w:p w14:paraId="6275C0CA" w14:textId="77777777" w:rsidR="000A5EB9" w:rsidRPr="00D872EF" w:rsidRDefault="000A5EB9" w:rsidP="00D872EF">
            <w:pPr>
              <w:rPr>
                <w:rFonts w:eastAsia="Arial Unicode MS"/>
              </w:rPr>
            </w:pPr>
          </w:p>
        </w:tc>
        <w:tc>
          <w:tcPr>
            <w:tcW w:w="1260" w:type="dxa"/>
            <w:tcBorders>
              <w:bottom w:val="double" w:sz="4" w:space="0" w:color="auto"/>
            </w:tcBorders>
            <w:vAlign w:val="bottom"/>
          </w:tcPr>
          <w:p w14:paraId="5A71EB36" w14:textId="4340E822" w:rsidR="000A5EB9" w:rsidRPr="00293DF6" w:rsidRDefault="00293DF6" w:rsidP="00D872EF">
            <w:pPr>
              <w:tabs>
                <w:tab w:val="decimal" w:pos="644"/>
              </w:tabs>
              <w:jc w:val="center"/>
              <w:rPr>
                <w:b/>
                <w:bCs/>
              </w:rPr>
            </w:pPr>
            <w:r w:rsidRPr="00293DF6">
              <w:rPr>
                <w:b/>
                <w:bCs/>
              </w:rPr>
              <w:t>0.</w:t>
            </w:r>
            <w:r w:rsidRPr="00293DF6">
              <w:rPr>
                <w:rFonts w:eastAsia="Calibri"/>
                <w:b/>
                <w:bCs/>
              </w:rPr>
              <w:t>24</w:t>
            </w:r>
          </w:p>
        </w:tc>
        <w:tc>
          <w:tcPr>
            <w:tcW w:w="180" w:type="dxa"/>
            <w:vAlign w:val="bottom"/>
          </w:tcPr>
          <w:p w14:paraId="5F594AAF" w14:textId="77777777" w:rsidR="000A5EB9" w:rsidRPr="00D872EF" w:rsidRDefault="000A5EB9" w:rsidP="00D872EF">
            <w:pPr>
              <w:rPr>
                <w:rFonts w:eastAsia="Arial Unicode MS"/>
              </w:rPr>
            </w:pPr>
          </w:p>
        </w:tc>
        <w:tc>
          <w:tcPr>
            <w:tcW w:w="1170" w:type="dxa"/>
            <w:tcBorders>
              <w:bottom w:val="double" w:sz="4" w:space="0" w:color="auto"/>
            </w:tcBorders>
            <w:shd w:val="clear" w:color="auto" w:fill="auto"/>
            <w:vAlign w:val="bottom"/>
          </w:tcPr>
          <w:p w14:paraId="7F931421" w14:textId="19F7BD56" w:rsidR="000A5EB9" w:rsidRPr="00D872EF" w:rsidRDefault="000A5EB9" w:rsidP="00D872EF">
            <w:pPr>
              <w:tabs>
                <w:tab w:val="decimal" w:pos="644"/>
              </w:tabs>
              <w:rPr>
                <w:rFonts w:eastAsia="Arial Unicode MS"/>
                <w:b/>
                <w:bCs/>
              </w:rPr>
            </w:pPr>
            <w:r w:rsidRPr="00D872EF">
              <w:rPr>
                <w:b/>
                <w:bCs/>
              </w:rPr>
              <w:t>1.87</w:t>
            </w:r>
          </w:p>
        </w:tc>
      </w:tr>
    </w:tbl>
    <w:p w14:paraId="48421646" w14:textId="77777777" w:rsidR="000A5EB9" w:rsidRPr="00872DD2" w:rsidRDefault="000A5EB9" w:rsidP="000A5EB9">
      <w:pPr>
        <w:tabs>
          <w:tab w:val="left" w:pos="90"/>
          <w:tab w:val="left" w:pos="450"/>
          <w:tab w:val="left" w:pos="540"/>
          <w:tab w:val="left" w:pos="630"/>
        </w:tabs>
        <w:spacing w:line="240" w:lineRule="atLeast"/>
        <w:jc w:val="both"/>
        <w:rPr>
          <w:rFonts w:eastAsia="Arial Unicode MS" w:cs="Cordia New"/>
          <w:sz w:val="2"/>
          <w:szCs w:val="2"/>
          <w:cs/>
        </w:rPr>
      </w:pPr>
    </w:p>
    <w:p w14:paraId="0A5756D2" w14:textId="77777777" w:rsidR="000A5EB9" w:rsidRDefault="000A5EB9"/>
    <w:p w14:paraId="4EE71080" w14:textId="77777777" w:rsidR="000A5EB9" w:rsidRDefault="000A5EB9"/>
    <w:p w14:paraId="2743BF16" w14:textId="16FEAE7C" w:rsidR="00D40470" w:rsidRPr="00D40470" w:rsidRDefault="00D40470">
      <w:pPr>
        <w:rPr>
          <w:sz w:val="2"/>
          <w:szCs w:val="2"/>
        </w:rPr>
      </w:pPr>
    </w:p>
    <w:p w14:paraId="4B68DAB7" w14:textId="41D4C18C" w:rsidR="00EF4495" w:rsidRPr="00EF4495" w:rsidRDefault="00EF4495" w:rsidP="00EF4495">
      <w:pPr>
        <w:rPr>
          <w:sz w:val="2"/>
          <w:szCs w:val="2"/>
        </w:rPr>
      </w:pPr>
    </w:p>
    <w:sectPr w:rsidR="00EF4495" w:rsidRPr="00EF4495" w:rsidSect="00632C39">
      <w:headerReference w:type="default" r:id="rId11"/>
      <w:footerReference w:type="default" r:id="rId12"/>
      <w:pgSz w:w="11909" w:h="16834" w:code="9"/>
      <w:pgMar w:top="1152" w:right="1195" w:bottom="1152" w:left="1166" w:header="706" w:footer="70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F48788" w14:textId="77777777" w:rsidR="00802B60" w:rsidRDefault="00802B60" w:rsidP="00117C6A">
      <w:pPr>
        <w:pStyle w:val="Header"/>
      </w:pPr>
      <w:r>
        <w:separator/>
      </w:r>
    </w:p>
  </w:endnote>
  <w:endnote w:type="continuationSeparator" w:id="0">
    <w:p w14:paraId="37CCD6F4" w14:textId="77777777" w:rsidR="00802B60" w:rsidRDefault="00802B60" w:rsidP="00117C6A">
      <w:pPr>
        <w:pStyle w:val="Header"/>
      </w:pPr>
      <w:r>
        <w:continuationSeparator/>
      </w:r>
    </w:p>
  </w:endnote>
  <w:endnote w:type="continuationNotice" w:id="1">
    <w:p w14:paraId="0402DAFB" w14:textId="77777777" w:rsidR="00802B60" w:rsidRDefault="00802B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onotype Sorts">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Univers LT Std 45 Light">
    <w:panose1 w:val="00000000000000000000"/>
    <w:charset w:val="00"/>
    <w:family w:val="swiss"/>
    <w:notTrueType/>
    <w:pitch w:val="variable"/>
    <w:sig w:usb0="800000AF" w:usb1="4000204A"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D02010" w14:textId="77777777" w:rsidR="00D851A6" w:rsidRPr="00950EAE" w:rsidRDefault="00D851A6" w:rsidP="005A0E9E">
    <w:pPr>
      <w:pStyle w:val="Footer"/>
      <w:framePr w:w="286" w:wrap="around" w:vAnchor="text" w:hAnchor="margin" w:xAlign="center" w:y="6"/>
      <w:rPr>
        <w:rStyle w:val="PageNumber"/>
        <w:sz w:val="22"/>
        <w:szCs w:val="22"/>
      </w:rPr>
    </w:pPr>
    <w:r w:rsidRPr="00950EAE">
      <w:rPr>
        <w:rStyle w:val="PageNumber"/>
        <w:sz w:val="22"/>
        <w:szCs w:val="22"/>
      </w:rPr>
      <w:fldChar w:fldCharType="begin"/>
    </w:r>
    <w:r w:rsidRPr="00950EAE">
      <w:rPr>
        <w:rStyle w:val="PageNumber"/>
        <w:sz w:val="22"/>
        <w:szCs w:val="22"/>
      </w:rPr>
      <w:instrText xml:space="preserve">PAGE  </w:instrText>
    </w:r>
    <w:r w:rsidRPr="00950EAE">
      <w:rPr>
        <w:rStyle w:val="PageNumber"/>
        <w:sz w:val="22"/>
        <w:szCs w:val="22"/>
      </w:rPr>
      <w:fldChar w:fldCharType="separate"/>
    </w:r>
    <w:r>
      <w:rPr>
        <w:rStyle w:val="PageNumber"/>
        <w:noProof/>
        <w:sz w:val="22"/>
        <w:szCs w:val="22"/>
      </w:rPr>
      <w:t>27</w:t>
    </w:r>
    <w:r w:rsidRPr="00950EAE">
      <w:rPr>
        <w:rStyle w:val="PageNumber"/>
        <w:sz w:val="22"/>
        <w:szCs w:val="22"/>
      </w:rPr>
      <w:fldChar w:fldCharType="end"/>
    </w:r>
  </w:p>
  <w:p w14:paraId="666AEC3D" w14:textId="77777777" w:rsidR="00D851A6" w:rsidRPr="00950EAE" w:rsidRDefault="00D851A6">
    <w:pPr>
      <w:pStyle w:val="Footer"/>
      <w:ind w:right="360"/>
      <w:rPr>
        <w:i/>
        <w:iCs/>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2750A" w14:textId="77777777" w:rsidR="00B64767" w:rsidRPr="00650F6C" w:rsidRDefault="00B64767" w:rsidP="005A0E9E">
    <w:pPr>
      <w:pStyle w:val="Footer"/>
      <w:framePr w:w="286" w:wrap="around" w:vAnchor="text" w:hAnchor="margin" w:xAlign="center" w:y="6"/>
      <w:rPr>
        <w:rStyle w:val="PageNumber"/>
        <w:sz w:val="22"/>
        <w:szCs w:val="22"/>
      </w:rPr>
    </w:pPr>
    <w:r w:rsidRPr="00650F6C">
      <w:rPr>
        <w:rStyle w:val="PageNumber"/>
        <w:sz w:val="22"/>
        <w:szCs w:val="22"/>
      </w:rPr>
      <w:fldChar w:fldCharType="begin"/>
    </w:r>
    <w:r w:rsidRPr="00650F6C">
      <w:rPr>
        <w:rStyle w:val="PageNumber"/>
        <w:sz w:val="22"/>
        <w:szCs w:val="22"/>
      </w:rPr>
      <w:instrText xml:space="preserve">PAGE  </w:instrText>
    </w:r>
    <w:r w:rsidRPr="00650F6C">
      <w:rPr>
        <w:rStyle w:val="PageNumber"/>
        <w:sz w:val="22"/>
        <w:szCs w:val="22"/>
      </w:rPr>
      <w:fldChar w:fldCharType="separate"/>
    </w:r>
    <w:r>
      <w:rPr>
        <w:rStyle w:val="PageNumber"/>
        <w:noProof/>
        <w:sz w:val="22"/>
        <w:szCs w:val="22"/>
      </w:rPr>
      <w:t>30</w:t>
    </w:r>
    <w:r w:rsidRPr="00650F6C">
      <w:rPr>
        <w:rStyle w:val="PageNumber"/>
        <w:sz w:val="22"/>
        <w:szCs w:val="22"/>
      </w:rPr>
      <w:fldChar w:fldCharType="end"/>
    </w:r>
  </w:p>
  <w:p w14:paraId="5360B861" w14:textId="77777777" w:rsidR="00B64767" w:rsidRPr="003957A2" w:rsidRDefault="00B64767">
    <w:pPr>
      <w:pStyle w:val="Footer"/>
      <w:ind w:right="360"/>
      <w:rPr>
        <w:i/>
        <w:iCs/>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0F1502" w14:textId="77777777" w:rsidR="00B64767" w:rsidRDefault="00B64767" w:rsidP="00C0454D">
    <w:pPr>
      <w:pStyle w:val="Footer"/>
      <w:framePr w:w="402" w:h="376" w:hRule="exact" w:wrap="around" w:vAnchor="text" w:hAnchor="margin" w:xAlign="center" w:y="4"/>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36</w:t>
    </w:r>
    <w:r>
      <w:rPr>
        <w:rStyle w:val="PageNumber"/>
      </w:rPr>
      <w:fldChar w:fldCharType="end"/>
    </w:r>
  </w:p>
  <w:p w14:paraId="73A5AC24" w14:textId="77777777" w:rsidR="00B64767" w:rsidRPr="003957A2" w:rsidRDefault="00000000">
    <w:pPr>
      <w:pStyle w:val="Footer"/>
      <w:ind w:right="360"/>
      <w:rPr>
        <w:i/>
        <w:iCs/>
        <w:sz w:val="22"/>
        <w:szCs w:val="22"/>
      </w:rPr>
    </w:pPr>
    <w:r>
      <w:rPr>
        <w:noProof/>
      </w:rPr>
      <w:pict w14:anchorId="2DBBBF39">
        <v:shapetype id="_x0000_t202" coordsize="21600,21600" o:spt="202" path="m,l,21600r21600,l21600,xe">
          <v:stroke joinstyle="miter"/>
          <v:path gradientshapeok="t" o:connecttype="rect"/>
        </v:shapetype>
        <v:shape id="_x0000_s1027" type="#_x0000_t202" style="position:absolute;margin-left:350.25pt;margin-top:156.15pt;width:150pt;height:60.35pt;z-index:2" filled="f">
          <v:textbox style="mso-next-textbox:#_x0000_s1027">
            <w:txbxContent>
              <w:p w14:paraId="1FBE8A7D" w14:textId="77777777" w:rsidR="00B64767" w:rsidRDefault="00B64767">
                <w:pPr>
                  <w:pStyle w:val="Footer"/>
                  <w:spacing w:line="300" w:lineRule="exact"/>
                  <w:jc w:val="right"/>
                  <w:rPr>
                    <w:rFonts w:ascii="Angsana New" w:hAnsi="Angsana New"/>
                    <w:sz w:val="28"/>
                    <w:szCs w:val="28"/>
                  </w:rPr>
                </w:pPr>
                <w:r>
                  <w:rPr>
                    <w:rFonts w:ascii="Angsana New" w:hAnsi="Angsana New"/>
                    <w:sz w:val="28"/>
                    <w:szCs w:val="28"/>
                  </w:rPr>
                  <w:t>Agreed and accepted by directors</w:t>
                </w:r>
              </w:p>
              <w:p w14:paraId="6BD39CDF" w14:textId="77777777" w:rsidR="00B64767" w:rsidRDefault="00B64767">
                <w:pPr>
                  <w:pStyle w:val="Footer"/>
                  <w:spacing w:line="300" w:lineRule="exact"/>
                  <w:jc w:val="right"/>
                  <w:rPr>
                    <w:rFonts w:ascii="Angsana New" w:hAnsi="Angsana New"/>
                    <w:sz w:val="28"/>
                    <w:szCs w:val="28"/>
                  </w:rPr>
                </w:pPr>
              </w:p>
              <w:p w14:paraId="30361172" w14:textId="77777777" w:rsidR="00B64767" w:rsidRDefault="00B64767">
                <w:pPr>
                  <w:spacing w:line="300" w:lineRule="exact"/>
                  <w:jc w:val="right"/>
                  <w:rPr>
                    <w:rFonts w:ascii="Angsana New" w:hAnsi="Angsana New"/>
                    <w:sz w:val="28"/>
                    <w:szCs w:val="28"/>
                  </w:rPr>
                </w:pPr>
                <w:r>
                  <w:rPr>
                    <w:rFonts w:ascii="Angsana New" w:hAnsi="Angsana New"/>
                    <w:sz w:val="28"/>
                    <w:szCs w:val="28"/>
                  </w:rPr>
                  <w:t xml:space="preserve"> ..……………………….…………</w:t>
                </w:r>
              </w:p>
            </w:txbxContent>
          </v:textbox>
        </v:shape>
      </w:pict>
    </w:r>
    <w:r>
      <w:rPr>
        <w:noProof/>
      </w:rPr>
      <w:pict w14:anchorId="16A3AA07">
        <v:shape id="_x0000_s1028" type="#_x0000_t202" style="position:absolute;margin-left:350.25pt;margin-top:156.15pt;width:150pt;height:60.35pt;z-index:1" filled="f" stroked="f">
          <v:textbox style="mso-next-textbox:#_x0000_s1028">
            <w:txbxContent>
              <w:p w14:paraId="59514837" w14:textId="77777777" w:rsidR="00B64767" w:rsidRDefault="00B64767">
                <w:pPr>
                  <w:pStyle w:val="Footer"/>
                  <w:spacing w:line="300" w:lineRule="exact"/>
                  <w:jc w:val="right"/>
                  <w:rPr>
                    <w:rFonts w:ascii="Angsana New" w:hAnsi="Angsana New"/>
                    <w:sz w:val="28"/>
                    <w:szCs w:val="28"/>
                  </w:rPr>
                </w:pPr>
                <w:r>
                  <w:rPr>
                    <w:rFonts w:ascii="Angsana New" w:hAnsi="Angsana New"/>
                    <w:sz w:val="28"/>
                    <w:szCs w:val="28"/>
                  </w:rPr>
                  <w:t>Agreed and accepted by directors</w:t>
                </w:r>
              </w:p>
              <w:p w14:paraId="1E4C5BD8" w14:textId="77777777" w:rsidR="00B64767" w:rsidRDefault="00B64767">
                <w:pPr>
                  <w:pStyle w:val="Footer"/>
                  <w:spacing w:line="300" w:lineRule="exact"/>
                  <w:jc w:val="right"/>
                  <w:rPr>
                    <w:rFonts w:ascii="Angsana New" w:hAnsi="Angsana New"/>
                    <w:sz w:val="28"/>
                    <w:szCs w:val="28"/>
                  </w:rPr>
                </w:pPr>
              </w:p>
              <w:p w14:paraId="726C3C97" w14:textId="77777777" w:rsidR="00B64767" w:rsidRDefault="00B64767">
                <w:pPr>
                  <w:spacing w:line="300" w:lineRule="exact"/>
                  <w:jc w:val="right"/>
                  <w:rPr>
                    <w:rFonts w:ascii="Angsana New" w:hAnsi="Angsana New"/>
                    <w:sz w:val="28"/>
                    <w:szCs w:val="28"/>
                  </w:rPr>
                </w:pPr>
                <w:r>
                  <w:rPr>
                    <w:rFonts w:ascii="Angsana New" w:hAnsi="Angsana New"/>
                    <w:sz w:val="28"/>
                    <w:szCs w:val="28"/>
                  </w:rPr>
                  <w:t xml:space="preserve"> ..……………………….…………</w:t>
                </w:r>
              </w:p>
            </w:txbxContent>
          </v:textbox>
        </v:shape>
      </w:pict>
    </w:r>
    <w:r w:rsidR="00B64767" w:rsidRPr="003957A2">
      <w:rPr>
        <w:i/>
        <w:iCs/>
        <w:sz w:val="22"/>
        <w:szCs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89795D" w14:textId="77777777" w:rsidR="00802B60" w:rsidRDefault="00802B60" w:rsidP="00117C6A">
      <w:pPr>
        <w:pStyle w:val="Header"/>
      </w:pPr>
      <w:r>
        <w:separator/>
      </w:r>
    </w:p>
  </w:footnote>
  <w:footnote w:type="continuationSeparator" w:id="0">
    <w:p w14:paraId="37F2B4B7" w14:textId="77777777" w:rsidR="00802B60" w:rsidRDefault="00802B60" w:rsidP="00117C6A">
      <w:pPr>
        <w:pStyle w:val="Header"/>
      </w:pPr>
      <w:r>
        <w:continuationSeparator/>
      </w:r>
    </w:p>
  </w:footnote>
  <w:footnote w:type="continuationNotice" w:id="1">
    <w:p w14:paraId="5B866971" w14:textId="77777777" w:rsidR="00802B60" w:rsidRDefault="00802B6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8817A" w14:textId="77777777" w:rsidR="00D851A6" w:rsidRDefault="00D851A6" w:rsidP="00050A53">
    <w:pPr>
      <w:pStyle w:val="BodyText"/>
      <w:ind w:right="3"/>
      <w:jc w:val="left"/>
      <w:rPr>
        <w:b/>
        <w:bCs/>
        <w:color w:val="auto"/>
        <w:sz w:val="28"/>
        <w:szCs w:val="28"/>
      </w:rPr>
    </w:pPr>
    <w:r>
      <w:rPr>
        <w:b/>
        <w:bCs/>
        <w:color w:val="auto"/>
        <w:sz w:val="28"/>
        <w:szCs w:val="28"/>
      </w:rPr>
      <w:t xml:space="preserve">M.C.S. Steel </w:t>
    </w:r>
    <w:r w:rsidRPr="008E7391">
      <w:rPr>
        <w:b/>
        <w:bCs/>
        <w:color w:val="auto"/>
        <w:sz w:val="28"/>
        <w:szCs w:val="28"/>
      </w:rPr>
      <w:t>Public Company Limited</w:t>
    </w:r>
    <w:r>
      <w:rPr>
        <w:b/>
        <w:bCs/>
        <w:color w:val="auto"/>
        <w:sz w:val="28"/>
        <w:szCs w:val="28"/>
      </w:rPr>
      <w:t xml:space="preserve"> </w:t>
    </w:r>
    <w:r w:rsidRPr="008E7391">
      <w:rPr>
        <w:b/>
        <w:bCs/>
        <w:color w:val="auto"/>
        <w:sz w:val="28"/>
        <w:szCs w:val="28"/>
      </w:rPr>
      <w:t>and its subsidiaries</w:t>
    </w:r>
  </w:p>
  <w:p w14:paraId="44AFC951" w14:textId="3F5DA65C" w:rsidR="000B5FD6" w:rsidRDefault="00D851A6" w:rsidP="000B5FD6">
    <w:pPr>
      <w:pStyle w:val="Header"/>
      <w:spacing w:line="240" w:lineRule="atLeast"/>
      <w:rPr>
        <w:b/>
        <w:bCs/>
        <w:sz w:val="24"/>
        <w:szCs w:val="24"/>
      </w:rPr>
    </w:pPr>
    <w:r>
      <w:rPr>
        <w:b/>
        <w:bCs/>
        <w:sz w:val="24"/>
        <w:szCs w:val="24"/>
      </w:rPr>
      <w:t>Notes to the condensed</w:t>
    </w:r>
    <w:r w:rsidRPr="008E7391">
      <w:rPr>
        <w:rFonts w:cs="Cordia New"/>
        <w:b/>
        <w:bCs/>
        <w:sz w:val="24"/>
        <w:szCs w:val="24"/>
      </w:rPr>
      <w:t xml:space="preserve"> </w:t>
    </w:r>
    <w:r>
      <w:rPr>
        <w:rFonts w:cs="Cordia New"/>
        <w:b/>
        <w:bCs/>
        <w:sz w:val="24"/>
        <w:szCs w:val="24"/>
      </w:rPr>
      <w:t xml:space="preserve">interim </w:t>
    </w:r>
    <w:r w:rsidRPr="008E7391">
      <w:rPr>
        <w:b/>
        <w:bCs/>
        <w:sz w:val="24"/>
        <w:szCs w:val="24"/>
      </w:rPr>
      <w:t>financial statements</w:t>
    </w:r>
    <w:r>
      <w:rPr>
        <w:b/>
        <w:bCs/>
        <w:sz w:val="24"/>
        <w:szCs w:val="24"/>
      </w:rPr>
      <w:br/>
    </w:r>
    <w:r w:rsidR="000B5FD6" w:rsidRPr="007130BA">
      <w:rPr>
        <w:b/>
        <w:bCs/>
        <w:sz w:val="24"/>
        <w:szCs w:val="24"/>
      </w:rPr>
      <w:t>For the three-month period ended 3</w:t>
    </w:r>
    <w:r w:rsidR="000B5FD6">
      <w:rPr>
        <w:b/>
        <w:bCs/>
        <w:sz w:val="24"/>
        <w:szCs w:val="24"/>
      </w:rPr>
      <w:t>1</w:t>
    </w:r>
    <w:r w:rsidR="000B5FD6" w:rsidRPr="007130BA">
      <w:rPr>
        <w:b/>
        <w:bCs/>
        <w:sz w:val="24"/>
        <w:szCs w:val="24"/>
      </w:rPr>
      <w:t xml:space="preserve"> </w:t>
    </w:r>
    <w:r w:rsidR="000B5FD6">
      <w:rPr>
        <w:b/>
        <w:bCs/>
        <w:sz w:val="24"/>
        <w:szCs w:val="24"/>
      </w:rPr>
      <w:t>March</w:t>
    </w:r>
    <w:r w:rsidR="000B5FD6" w:rsidRPr="007130BA">
      <w:rPr>
        <w:b/>
        <w:bCs/>
        <w:sz w:val="24"/>
        <w:szCs w:val="24"/>
      </w:rPr>
      <w:t xml:space="preserve"> 202</w:t>
    </w:r>
    <w:r w:rsidR="000B5FD6">
      <w:rPr>
        <w:b/>
        <w:bCs/>
        <w:sz w:val="24"/>
        <w:szCs w:val="24"/>
      </w:rPr>
      <w:t>3</w:t>
    </w:r>
    <w:r w:rsidR="000B5FD6" w:rsidRPr="007130BA">
      <w:rPr>
        <w:b/>
        <w:bCs/>
        <w:sz w:val="24"/>
        <w:szCs w:val="24"/>
      </w:rPr>
      <w:t xml:space="preserve"> (Unaudited)</w:t>
    </w:r>
  </w:p>
  <w:p w14:paraId="03841F34" w14:textId="26CB124D" w:rsidR="00D851A6" w:rsidRPr="000B5FD6" w:rsidRDefault="00D851A6" w:rsidP="00050A53">
    <w:pPr>
      <w:pStyle w:val="Header"/>
      <w:spacing w:line="240" w:lineRule="atLeast"/>
      <w:rPr>
        <w:b/>
        <w:bCs/>
        <w:sz w:val="24"/>
        <w:szCs w:val="24"/>
      </w:rPr>
    </w:pPr>
  </w:p>
  <w:p w14:paraId="7EADCAE1" w14:textId="77777777" w:rsidR="00D851A6" w:rsidRPr="00050A53" w:rsidRDefault="00D851A6">
    <w:pPr>
      <w:pStyle w:val="Header"/>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15836" w14:textId="77777777" w:rsidR="001343AF" w:rsidRDefault="001343AF" w:rsidP="001343AF">
    <w:pPr>
      <w:pStyle w:val="BodyText"/>
      <w:ind w:right="3"/>
      <w:jc w:val="left"/>
      <w:rPr>
        <w:b/>
        <w:bCs/>
        <w:color w:val="auto"/>
        <w:sz w:val="28"/>
        <w:szCs w:val="28"/>
      </w:rPr>
    </w:pPr>
    <w:r>
      <w:rPr>
        <w:b/>
        <w:bCs/>
        <w:color w:val="auto"/>
        <w:sz w:val="28"/>
        <w:szCs w:val="28"/>
      </w:rPr>
      <w:t xml:space="preserve">M.C.S. Steel </w:t>
    </w:r>
    <w:r w:rsidRPr="008E7391">
      <w:rPr>
        <w:b/>
        <w:bCs/>
        <w:color w:val="auto"/>
        <w:sz w:val="28"/>
        <w:szCs w:val="28"/>
      </w:rPr>
      <w:t>Public Company Limited</w:t>
    </w:r>
    <w:r>
      <w:rPr>
        <w:b/>
        <w:bCs/>
        <w:color w:val="auto"/>
        <w:sz w:val="28"/>
        <w:szCs w:val="28"/>
      </w:rPr>
      <w:t xml:space="preserve"> </w:t>
    </w:r>
    <w:r w:rsidRPr="008E7391">
      <w:rPr>
        <w:b/>
        <w:bCs/>
        <w:color w:val="auto"/>
        <w:sz w:val="28"/>
        <w:szCs w:val="28"/>
      </w:rPr>
      <w:t>and its subsidiaries</w:t>
    </w:r>
  </w:p>
  <w:p w14:paraId="69C8BA4C" w14:textId="77777777" w:rsidR="000A5EB9" w:rsidRDefault="001343AF" w:rsidP="000A5EB9">
    <w:pPr>
      <w:pStyle w:val="Header"/>
      <w:spacing w:line="240" w:lineRule="atLeast"/>
      <w:rPr>
        <w:b/>
        <w:bCs/>
        <w:sz w:val="24"/>
        <w:szCs w:val="24"/>
      </w:rPr>
    </w:pPr>
    <w:r>
      <w:rPr>
        <w:b/>
        <w:bCs/>
        <w:sz w:val="24"/>
        <w:szCs w:val="24"/>
      </w:rPr>
      <w:t>Notes to the condensed</w:t>
    </w:r>
    <w:r w:rsidRPr="008E7391">
      <w:rPr>
        <w:rFonts w:cs="Cordia New"/>
        <w:b/>
        <w:bCs/>
        <w:sz w:val="24"/>
        <w:szCs w:val="24"/>
      </w:rPr>
      <w:t xml:space="preserve"> </w:t>
    </w:r>
    <w:r>
      <w:rPr>
        <w:rFonts w:cs="Cordia New"/>
        <w:b/>
        <w:bCs/>
        <w:sz w:val="24"/>
        <w:szCs w:val="24"/>
      </w:rPr>
      <w:t xml:space="preserve">interim </w:t>
    </w:r>
    <w:r w:rsidRPr="008E7391">
      <w:rPr>
        <w:b/>
        <w:bCs/>
        <w:sz w:val="24"/>
        <w:szCs w:val="24"/>
      </w:rPr>
      <w:t>financial statements</w:t>
    </w:r>
    <w:r>
      <w:rPr>
        <w:b/>
        <w:bCs/>
        <w:sz w:val="24"/>
        <w:szCs w:val="24"/>
      </w:rPr>
      <w:br/>
    </w:r>
    <w:r w:rsidR="000A5EB9" w:rsidRPr="007130BA">
      <w:rPr>
        <w:b/>
        <w:bCs/>
        <w:sz w:val="24"/>
        <w:szCs w:val="24"/>
      </w:rPr>
      <w:t>For the three-month period ended 3</w:t>
    </w:r>
    <w:r w:rsidR="000A5EB9">
      <w:rPr>
        <w:b/>
        <w:bCs/>
        <w:sz w:val="24"/>
        <w:szCs w:val="24"/>
      </w:rPr>
      <w:t>1</w:t>
    </w:r>
    <w:r w:rsidR="000A5EB9" w:rsidRPr="007130BA">
      <w:rPr>
        <w:b/>
        <w:bCs/>
        <w:sz w:val="24"/>
        <w:szCs w:val="24"/>
      </w:rPr>
      <w:t xml:space="preserve"> </w:t>
    </w:r>
    <w:r w:rsidR="000A5EB9">
      <w:rPr>
        <w:b/>
        <w:bCs/>
        <w:sz w:val="24"/>
        <w:szCs w:val="24"/>
      </w:rPr>
      <w:t>March</w:t>
    </w:r>
    <w:r w:rsidR="000A5EB9" w:rsidRPr="007130BA">
      <w:rPr>
        <w:b/>
        <w:bCs/>
        <w:sz w:val="24"/>
        <w:szCs w:val="24"/>
      </w:rPr>
      <w:t xml:space="preserve"> 202</w:t>
    </w:r>
    <w:r w:rsidR="000A5EB9">
      <w:rPr>
        <w:b/>
        <w:bCs/>
        <w:sz w:val="24"/>
        <w:szCs w:val="24"/>
      </w:rPr>
      <w:t>3</w:t>
    </w:r>
    <w:r w:rsidR="000A5EB9" w:rsidRPr="007130BA">
      <w:rPr>
        <w:b/>
        <w:bCs/>
        <w:sz w:val="24"/>
        <w:szCs w:val="24"/>
      </w:rPr>
      <w:t xml:space="preserve"> (Unaudited)</w:t>
    </w:r>
  </w:p>
  <w:p w14:paraId="2E23DADD" w14:textId="549FDA50" w:rsidR="00B64767" w:rsidRDefault="00B64767" w:rsidP="00BD73D0">
    <w:pPr>
      <w:pStyle w:val="Header"/>
      <w:spacing w:line="240" w:lineRule="atLeast"/>
      <w:rPr>
        <w:b/>
        <w:bCs/>
        <w:sz w:val="24"/>
        <w:szCs w:val="24"/>
      </w:rPr>
    </w:pPr>
  </w:p>
  <w:p w14:paraId="3090179E" w14:textId="77777777" w:rsidR="00B64767" w:rsidRDefault="00B64767" w:rsidP="00BD73D0">
    <w:pPr>
      <w:pStyle w:val="Header"/>
      <w:spacing w:line="240" w:lineRule="atLeas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834113"/>
    <w:multiLevelType w:val="hybridMultilevel"/>
    <w:tmpl w:val="34E46EAC"/>
    <w:lvl w:ilvl="0" w:tplc="9782E750">
      <w:start w:val="1"/>
      <w:numFmt w:val="bullet"/>
      <w:pStyle w:val="ListBullet2"/>
      <w:lvlText w:val="-"/>
      <w:lvlJc w:val="left"/>
      <w:pPr>
        <w:tabs>
          <w:tab w:val="num" w:pos="700"/>
        </w:tabs>
        <w:ind w:left="680" w:hanging="340"/>
      </w:pPr>
      <w:rPr>
        <w:rFonts w:ascii="Times New Roman" w:hAnsi="Times New Roman" w:hint="default"/>
      </w:rPr>
    </w:lvl>
    <w:lvl w:ilvl="1" w:tplc="7886308C" w:tentative="1">
      <w:start w:val="1"/>
      <w:numFmt w:val="bullet"/>
      <w:lvlText w:val="o"/>
      <w:lvlJc w:val="left"/>
      <w:pPr>
        <w:tabs>
          <w:tab w:val="num" w:pos="1440"/>
        </w:tabs>
        <w:ind w:left="1440" w:hanging="360"/>
      </w:pPr>
      <w:rPr>
        <w:rFonts w:ascii="Courier New" w:hAnsi="Courier New" w:hint="default"/>
      </w:rPr>
    </w:lvl>
    <w:lvl w:ilvl="2" w:tplc="C7768B34" w:tentative="1">
      <w:start w:val="1"/>
      <w:numFmt w:val="bullet"/>
      <w:lvlText w:val=""/>
      <w:lvlJc w:val="left"/>
      <w:pPr>
        <w:tabs>
          <w:tab w:val="num" w:pos="2160"/>
        </w:tabs>
        <w:ind w:left="2160" w:hanging="360"/>
      </w:pPr>
      <w:rPr>
        <w:rFonts w:ascii="Wingdings" w:hAnsi="Wingdings" w:hint="default"/>
      </w:rPr>
    </w:lvl>
    <w:lvl w:ilvl="3" w:tplc="F190D4D0" w:tentative="1">
      <w:start w:val="1"/>
      <w:numFmt w:val="bullet"/>
      <w:lvlText w:val=""/>
      <w:lvlJc w:val="left"/>
      <w:pPr>
        <w:tabs>
          <w:tab w:val="num" w:pos="2880"/>
        </w:tabs>
        <w:ind w:left="2880" w:hanging="360"/>
      </w:pPr>
      <w:rPr>
        <w:rFonts w:ascii="Symbol" w:hAnsi="Symbol" w:hint="default"/>
      </w:rPr>
    </w:lvl>
    <w:lvl w:ilvl="4" w:tplc="CEFC5934" w:tentative="1">
      <w:start w:val="1"/>
      <w:numFmt w:val="bullet"/>
      <w:lvlText w:val="o"/>
      <w:lvlJc w:val="left"/>
      <w:pPr>
        <w:tabs>
          <w:tab w:val="num" w:pos="3600"/>
        </w:tabs>
        <w:ind w:left="3600" w:hanging="360"/>
      </w:pPr>
      <w:rPr>
        <w:rFonts w:ascii="Courier New" w:hAnsi="Courier New" w:hint="default"/>
      </w:rPr>
    </w:lvl>
    <w:lvl w:ilvl="5" w:tplc="72CECAE4" w:tentative="1">
      <w:start w:val="1"/>
      <w:numFmt w:val="bullet"/>
      <w:lvlText w:val=""/>
      <w:lvlJc w:val="left"/>
      <w:pPr>
        <w:tabs>
          <w:tab w:val="num" w:pos="4320"/>
        </w:tabs>
        <w:ind w:left="4320" w:hanging="360"/>
      </w:pPr>
      <w:rPr>
        <w:rFonts w:ascii="Wingdings" w:hAnsi="Wingdings" w:hint="default"/>
      </w:rPr>
    </w:lvl>
    <w:lvl w:ilvl="6" w:tplc="1DB890C6" w:tentative="1">
      <w:start w:val="1"/>
      <w:numFmt w:val="bullet"/>
      <w:lvlText w:val=""/>
      <w:lvlJc w:val="left"/>
      <w:pPr>
        <w:tabs>
          <w:tab w:val="num" w:pos="5040"/>
        </w:tabs>
        <w:ind w:left="5040" w:hanging="360"/>
      </w:pPr>
      <w:rPr>
        <w:rFonts w:ascii="Symbol" w:hAnsi="Symbol" w:hint="default"/>
      </w:rPr>
    </w:lvl>
    <w:lvl w:ilvl="7" w:tplc="77AEBB4A" w:tentative="1">
      <w:start w:val="1"/>
      <w:numFmt w:val="bullet"/>
      <w:lvlText w:val="o"/>
      <w:lvlJc w:val="left"/>
      <w:pPr>
        <w:tabs>
          <w:tab w:val="num" w:pos="5760"/>
        </w:tabs>
        <w:ind w:left="5760" w:hanging="360"/>
      </w:pPr>
      <w:rPr>
        <w:rFonts w:ascii="Courier New" w:hAnsi="Courier New" w:hint="default"/>
      </w:rPr>
    </w:lvl>
    <w:lvl w:ilvl="8" w:tplc="A5AE9C96"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2" w15:restartNumberingAfterBreak="0">
    <w:nsid w:val="2E582BE0"/>
    <w:multiLevelType w:val="hybridMultilevel"/>
    <w:tmpl w:val="B86EC3DE"/>
    <w:lvl w:ilvl="0" w:tplc="E020D402">
      <w:start w:val="13"/>
      <w:numFmt w:val="decimal"/>
      <w:pStyle w:val="index"/>
      <w:lvlText w:val="%1."/>
      <w:lvlJc w:val="left"/>
      <w:pPr>
        <w:tabs>
          <w:tab w:val="num" w:pos="900"/>
        </w:tabs>
        <w:ind w:left="900" w:hanging="540"/>
      </w:pPr>
      <w:rPr>
        <w:rFonts w:cs="Times New Roman" w:hint="default"/>
      </w:rPr>
    </w:lvl>
    <w:lvl w:ilvl="1" w:tplc="C73E2FB4" w:tentative="1">
      <w:start w:val="1"/>
      <w:numFmt w:val="lowerLetter"/>
      <w:lvlText w:val="%2."/>
      <w:lvlJc w:val="left"/>
      <w:pPr>
        <w:tabs>
          <w:tab w:val="num" w:pos="1440"/>
        </w:tabs>
        <w:ind w:left="1440" w:hanging="360"/>
      </w:pPr>
      <w:rPr>
        <w:rFonts w:cs="Times New Roman"/>
      </w:rPr>
    </w:lvl>
    <w:lvl w:ilvl="2" w:tplc="9184F4B4" w:tentative="1">
      <w:start w:val="1"/>
      <w:numFmt w:val="lowerRoman"/>
      <w:lvlText w:val="%3."/>
      <w:lvlJc w:val="right"/>
      <w:pPr>
        <w:tabs>
          <w:tab w:val="num" w:pos="2160"/>
        </w:tabs>
        <w:ind w:left="2160" w:hanging="180"/>
      </w:pPr>
      <w:rPr>
        <w:rFonts w:cs="Times New Roman"/>
      </w:rPr>
    </w:lvl>
    <w:lvl w:ilvl="3" w:tplc="5AC6B95E" w:tentative="1">
      <w:start w:val="1"/>
      <w:numFmt w:val="decimal"/>
      <w:lvlText w:val="%4."/>
      <w:lvlJc w:val="left"/>
      <w:pPr>
        <w:tabs>
          <w:tab w:val="num" w:pos="2880"/>
        </w:tabs>
        <w:ind w:left="2880" w:hanging="360"/>
      </w:pPr>
      <w:rPr>
        <w:rFonts w:cs="Times New Roman"/>
      </w:rPr>
    </w:lvl>
    <w:lvl w:ilvl="4" w:tplc="EF96D7E8" w:tentative="1">
      <w:start w:val="1"/>
      <w:numFmt w:val="lowerLetter"/>
      <w:lvlText w:val="%5."/>
      <w:lvlJc w:val="left"/>
      <w:pPr>
        <w:tabs>
          <w:tab w:val="num" w:pos="3600"/>
        </w:tabs>
        <w:ind w:left="3600" w:hanging="360"/>
      </w:pPr>
      <w:rPr>
        <w:rFonts w:cs="Times New Roman"/>
      </w:rPr>
    </w:lvl>
    <w:lvl w:ilvl="5" w:tplc="90D6EFA4" w:tentative="1">
      <w:start w:val="1"/>
      <w:numFmt w:val="lowerRoman"/>
      <w:lvlText w:val="%6."/>
      <w:lvlJc w:val="right"/>
      <w:pPr>
        <w:tabs>
          <w:tab w:val="num" w:pos="4320"/>
        </w:tabs>
        <w:ind w:left="4320" w:hanging="180"/>
      </w:pPr>
      <w:rPr>
        <w:rFonts w:cs="Times New Roman"/>
      </w:rPr>
    </w:lvl>
    <w:lvl w:ilvl="6" w:tplc="F982760C" w:tentative="1">
      <w:start w:val="1"/>
      <w:numFmt w:val="decimal"/>
      <w:lvlText w:val="%7."/>
      <w:lvlJc w:val="left"/>
      <w:pPr>
        <w:tabs>
          <w:tab w:val="num" w:pos="5040"/>
        </w:tabs>
        <w:ind w:left="5040" w:hanging="360"/>
      </w:pPr>
      <w:rPr>
        <w:rFonts w:cs="Times New Roman"/>
      </w:rPr>
    </w:lvl>
    <w:lvl w:ilvl="7" w:tplc="4D401B7A" w:tentative="1">
      <w:start w:val="1"/>
      <w:numFmt w:val="lowerLetter"/>
      <w:lvlText w:val="%8."/>
      <w:lvlJc w:val="left"/>
      <w:pPr>
        <w:tabs>
          <w:tab w:val="num" w:pos="5760"/>
        </w:tabs>
        <w:ind w:left="5760" w:hanging="360"/>
      </w:pPr>
      <w:rPr>
        <w:rFonts w:cs="Times New Roman"/>
      </w:rPr>
    </w:lvl>
    <w:lvl w:ilvl="8" w:tplc="84204738" w:tentative="1">
      <w:start w:val="1"/>
      <w:numFmt w:val="lowerRoman"/>
      <w:lvlText w:val="%9."/>
      <w:lvlJc w:val="right"/>
      <w:pPr>
        <w:tabs>
          <w:tab w:val="num" w:pos="6480"/>
        </w:tabs>
        <w:ind w:left="6480" w:hanging="180"/>
      </w:pPr>
      <w:rPr>
        <w:rFonts w:cs="Times New Roman"/>
      </w:rPr>
    </w:lvl>
  </w:abstractNum>
  <w:abstractNum w:abstractNumId="3" w15:restartNumberingAfterBreak="0">
    <w:nsid w:val="3D1B6D6F"/>
    <w:multiLevelType w:val="hybridMultilevel"/>
    <w:tmpl w:val="88C0A17A"/>
    <w:lvl w:ilvl="0" w:tplc="4EA47CDC">
      <w:start w:val="1"/>
      <w:numFmt w:val="lowerLetter"/>
      <w:lvlText w:val="(%1)"/>
      <w:lvlJc w:val="left"/>
      <w:pPr>
        <w:ind w:left="990" w:hanging="360"/>
      </w:pPr>
      <w:rPr>
        <w:rFonts w:hint="default"/>
        <w:b w:val="0"/>
        <w:bCs w:val="0"/>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34A2D87"/>
    <w:multiLevelType w:val="hybridMultilevel"/>
    <w:tmpl w:val="2104D708"/>
    <w:lvl w:ilvl="0" w:tplc="D37841DE">
      <w:start w:val="1"/>
      <w:numFmt w:val="decimal"/>
      <w:pStyle w:val="Heading1"/>
      <w:lvlText w:val="%1"/>
      <w:lvlJc w:val="left"/>
      <w:pPr>
        <w:ind w:left="594" w:hanging="360"/>
      </w:pPr>
      <w:rPr>
        <w:rFonts w:hint="default"/>
      </w:rPr>
    </w:lvl>
    <w:lvl w:ilvl="1" w:tplc="04090019" w:tentative="1">
      <w:start w:val="1"/>
      <w:numFmt w:val="lowerLetter"/>
      <w:lvlText w:val="%2."/>
      <w:lvlJc w:val="left"/>
      <w:pPr>
        <w:ind w:left="1314" w:hanging="360"/>
      </w:pPr>
    </w:lvl>
    <w:lvl w:ilvl="2" w:tplc="0409001B" w:tentative="1">
      <w:start w:val="1"/>
      <w:numFmt w:val="lowerRoman"/>
      <w:lvlText w:val="%3."/>
      <w:lvlJc w:val="right"/>
      <w:pPr>
        <w:ind w:left="2034" w:hanging="180"/>
      </w:pPr>
    </w:lvl>
    <w:lvl w:ilvl="3" w:tplc="0409000F" w:tentative="1">
      <w:start w:val="1"/>
      <w:numFmt w:val="decimal"/>
      <w:lvlText w:val="%4."/>
      <w:lvlJc w:val="left"/>
      <w:pPr>
        <w:ind w:left="2754" w:hanging="360"/>
      </w:pPr>
    </w:lvl>
    <w:lvl w:ilvl="4" w:tplc="04090019" w:tentative="1">
      <w:start w:val="1"/>
      <w:numFmt w:val="lowerLetter"/>
      <w:lvlText w:val="%5."/>
      <w:lvlJc w:val="left"/>
      <w:pPr>
        <w:ind w:left="3474" w:hanging="360"/>
      </w:pPr>
    </w:lvl>
    <w:lvl w:ilvl="5" w:tplc="0409001B" w:tentative="1">
      <w:start w:val="1"/>
      <w:numFmt w:val="lowerRoman"/>
      <w:lvlText w:val="%6."/>
      <w:lvlJc w:val="right"/>
      <w:pPr>
        <w:ind w:left="4194" w:hanging="180"/>
      </w:pPr>
    </w:lvl>
    <w:lvl w:ilvl="6" w:tplc="0409000F" w:tentative="1">
      <w:start w:val="1"/>
      <w:numFmt w:val="decimal"/>
      <w:lvlText w:val="%7."/>
      <w:lvlJc w:val="left"/>
      <w:pPr>
        <w:ind w:left="4914" w:hanging="360"/>
      </w:pPr>
    </w:lvl>
    <w:lvl w:ilvl="7" w:tplc="04090019" w:tentative="1">
      <w:start w:val="1"/>
      <w:numFmt w:val="lowerLetter"/>
      <w:lvlText w:val="%8."/>
      <w:lvlJc w:val="left"/>
      <w:pPr>
        <w:ind w:left="5634" w:hanging="360"/>
      </w:pPr>
    </w:lvl>
    <w:lvl w:ilvl="8" w:tplc="0409001B" w:tentative="1">
      <w:start w:val="1"/>
      <w:numFmt w:val="lowerRoman"/>
      <w:lvlText w:val="%9."/>
      <w:lvlJc w:val="right"/>
      <w:pPr>
        <w:ind w:left="6354" w:hanging="180"/>
      </w:pPr>
    </w:lvl>
  </w:abstractNum>
  <w:abstractNum w:abstractNumId="5" w15:restartNumberingAfterBreak="0">
    <w:nsid w:val="4B942126"/>
    <w:multiLevelType w:val="singleLevel"/>
    <w:tmpl w:val="80F6C5A4"/>
    <w:lvl w:ilvl="0">
      <w:start w:val="1"/>
      <w:numFmt w:val="bullet"/>
      <w:lvlText w:val=""/>
      <w:lvlJc w:val="left"/>
      <w:pPr>
        <w:tabs>
          <w:tab w:val="num" w:pos="340"/>
        </w:tabs>
        <w:ind w:left="340" w:hanging="340"/>
      </w:pPr>
      <w:rPr>
        <w:rFonts w:ascii="Symbol" w:hAnsi="Symbol" w:hint="default"/>
        <w:color w:val="auto"/>
        <w:sz w:val="22"/>
      </w:rPr>
    </w:lvl>
  </w:abstractNum>
  <w:abstractNum w:abstractNumId="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7" w15:restartNumberingAfterBreak="0">
    <w:nsid w:val="766970CE"/>
    <w:multiLevelType w:val="hybridMultilevel"/>
    <w:tmpl w:val="9E3E29BA"/>
    <w:lvl w:ilvl="0" w:tplc="E6841DC8">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6C65C30"/>
    <w:multiLevelType w:val="hybridMultilevel"/>
    <w:tmpl w:val="20304DDE"/>
    <w:lvl w:ilvl="0" w:tplc="F7E49CDA">
      <w:start w:val="1"/>
      <w:numFmt w:val="bullet"/>
      <w:pStyle w:val="BodyTextbullet"/>
      <w:lvlText w:val=""/>
      <w:lvlJc w:val="left"/>
      <w:pPr>
        <w:tabs>
          <w:tab w:val="num" w:pos="1440"/>
        </w:tabs>
        <w:ind w:left="1440" w:hanging="360"/>
      </w:pPr>
      <w:rPr>
        <w:rFonts w:ascii="Symbol" w:hAnsi="Symbol" w:hint="default"/>
        <w:color w:val="auto"/>
        <w:sz w:val="22"/>
      </w:rPr>
    </w:lvl>
    <w:lvl w:ilvl="1" w:tplc="DD00012A">
      <w:start w:val="1"/>
      <w:numFmt w:val="bullet"/>
      <w:lvlText w:val="o"/>
      <w:lvlJc w:val="left"/>
      <w:pPr>
        <w:tabs>
          <w:tab w:val="num" w:pos="2520"/>
        </w:tabs>
        <w:ind w:left="2520" w:hanging="360"/>
      </w:pPr>
      <w:rPr>
        <w:rFonts w:ascii="Courier New" w:hAnsi="Courier New" w:hint="default"/>
      </w:rPr>
    </w:lvl>
    <w:lvl w:ilvl="2" w:tplc="1E40C132" w:tentative="1">
      <w:start w:val="1"/>
      <w:numFmt w:val="bullet"/>
      <w:lvlText w:val=""/>
      <w:lvlJc w:val="left"/>
      <w:pPr>
        <w:tabs>
          <w:tab w:val="num" w:pos="3240"/>
        </w:tabs>
        <w:ind w:left="3240" w:hanging="360"/>
      </w:pPr>
      <w:rPr>
        <w:rFonts w:ascii="Wingdings" w:hAnsi="Wingdings" w:hint="default"/>
      </w:rPr>
    </w:lvl>
    <w:lvl w:ilvl="3" w:tplc="4CE8BFA0" w:tentative="1">
      <w:start w:val="1"/>
      <w:numFmt w:val="bullet"/>
      <w:lvlText w:val=""/>
      <w:lvlJc w:val="left"/>
      <w:pPr>
        <w:tabs>
          <w:tab w:val="num" w:pos="3960"/>
        </w:tabs>
        <w:ind w:left="3960" w:hanging="360"/>
      </w:pPr>
      <w:rPr>
        <w:rFonts w:ascii="Symbol" w:hAnsi="Symbol" w:hint="default"/>
      </w:rPr>
    </w:lvl>
    <w:lvl w:ilvl="4" w:tplc="117C2796" w:tentative="1">
      <w:start w:val="1"/>
      <w:numFmt w:val="bullet"/>
      <w:lvlText w:val="o"/>
      <w:lvlJc w:val="left"/>
      <w:pPr>
        <w:tabs>
          <w:tab w:val="num" w:pos="4680"/>
        </w:tabs>
        <w:ind w:left="4680" w:hanging="360"/>
      </w:pPr>
      <w:rPr>
        <w:rFonts w:ascii="Courier New" w:hAnsi="Courier New" w:hint="default"/>
      </w:rPr>
    </w:lvl>
    <w:lvl w:ilvl="5" w:tplc="EDA682E0" w:tentative="1">
      <w:start w:val="1"/>
      <w:numFmt w:val="bullet"/>
      <w:lvlText w:val=""/>
      <w:lvlJc w:val="left"/>
      <w:pPr>
        <w:tabs>
          <w:tab w:val="num" w:pos="5400"/>
        </w:tabs>
        <w:ind w:left="5400" w:hanging="360"/>
      </w:pPr>
      <w:rPr>
        <w:rFonts w:ascii="Wingdings" w:hAnsi="Wingdings" w:hint="default"/>
      </w:rPr>
    </w:lvl>
    <w:lvl w:ilvl="6" w:tplc="5E4C0222" w:tentative="1">
      <w:start w:val="1"/>
      <w:numFmt w:val="bullet"/>
      <w:lvlText w:val=""/>
      <w:lvlJc w:val="left"/>
      <w:pPr>
        <w:tabs>
          <w:tab w:val="num" w:pos="6120"/>
        </w:tabs>
        <w:ind w:left="6120" w:hanging="360"/>
      </w:pPr>
      <w:rPr>
        <w:rFonts w:ascii="Symbol" w:hAnsi="Symbol" w:hint="default"/>
      </w:rPr>
    </w:lvl>
    <w:lvl w:ilvl="7" w:tplc="340C2748" w:tentative="1">
      <w:start w:val="1"/>
      <w:numFmt w:val="bullet"/>
      <w:lvlText w:val="o"/>
      <w:lvlJc w:val="left"/>
      <w:pPr>
        <w:tabs>
          <w:tab w:val="num" w:pos="6840"/>
        </w:tabs>
        <w:ind w:left="6840" w:hanging="360"/>
      </w:pPr>
      <w:rPr>
        <w:rFonts w:ascii="Courier New" w:hAnsi="Courier New" w:hint="default"/>
      </w:rPr>
    </w:lvl>
    <w:lvl w:ilvl="8" w:tplc="6C86D210" w:tentative="1">
      <w:start w:val="1"/>
      <w:numFmt w:val="bullet"/>
      <w:lvlText w:val=""/>
      <w:lvlJc w:val="left"/>
      <w:pPr>
        <w:tabs>
          <w:tab w:val="num" w:pos="7560"/>
        </w:tabs>
        <w:ind w:left="7560" w:hanging="360"/>
      </w:pPr>
      <w:rPr>
        <w:rFonts w:ascii="Wingdings" w:hAnsi="Wingdings" w:hint="default"/>
      </w:rPr>
    </w:lvl>
  </w:abstractNum>
  <w:num w:numId="1" w16cid:durableId="341320969">
    <w:abstractNumId w:val="2"/>
  </w:num>
  <w:num w:numId="2" w16cid:durableId="1233925672">
    <w:abstractNumId w:val="1"/>
  </w:num>
  <w:num w:numId="3" w16cid:durableId="1569078041">
    <w:abstractNumId w:val="6"/>
  </w:num>
  <w:num w:numId="4" w16cid:durableId="791677330">
    <w:abstractNumId w:val="0"/>
  </w:num>
  <w:num w:numId="5" w16cid:durableId="2008629339">
    <w:abstractNumId w:val="8"/>
  </w:num>
  <w:num w:numId="6" w16cid:durableId="2043746049">
    <w:abstractNumId w:val="7"/>
  </w:num>
  <w:num w:numId="7" w16cid:durableId="123739985">
    <w:abstractNumId w:val="3"/>
  </w:num>
  <w:num w:numId="8" w16cid:durableId="797382667">
    <w:abstractNumId w:val="5"/>
  </w:num>
  <w:num w:numId="9" w16cid:durableId="873228533">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00"/>
  <w:displayHorizontalDrawingGridEvery w:val="0"/>
  <w:displayVerticalDrawingGridEvery w:val="0"/>
  <w:doNotShadeFormData/>
  <w:noPunctuationKerning/>
  <w:characterSpacingControl w:val="doNotCompress"/>
  <w:savePreviewPicture/>
  <w:doNotValidateAgainstSchema/>
  <w:doNotDemarcateInvalidXml/>
  <w:hdrShapeDefaults>
    <o:shapedefaults v:ext="edit" spidmax="2050"/>
    <o:shapelayout v:ext="edit">
      <o:idmap v:ext="edit" data="1"/>
    </o:shapelayout>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D6992"/>
    <w:rsid w:val="0000039E"/>
    <w:rsid w:val="000006A7"/>
    <w:rsid w:val="00000CB6"/>
    <w:rsid w:val="00000CE2"/>
    <w:rsid w:val="000012BB"/>
    <w:rsid w:val="0000147D"/>
    <w:rsid w:val="000016F2"/>
    <w:rsid w:val="000017ED"/>
    <w:rsid w:val="00001971"/>
    <w:rsid w:val="00001AEE"/>
    <w:rsid w:val="0000217E"/>
    <w:rsid w:val="00002206"/>
    <w:rsid w:val="00002E55"/>
    <w:rsid w:val="000031F7"/>
    <w:rsid w:val="00003614"/>
    <w:rsid w:val="00003FC1"/>
    <w:rsid w:val="0000443E"/>
    <w:rsid w:val="0000501E"/>
    <w:rsid w:val="00005BF1"/>
    <w:rsid w:val="00005EDF"/>
    <w:rsid w:val="00006463"/>
    <w:rsid w:val="0000659B"/>
    <w:rsid w:val="00006BC9"/>
    <w:rsid w:val="00006DB4"/>
    <w:rsid w:val="00006E7C"/>
    <w:rsid w:val="00006F70"/>
    <w:rsid w:val="000072DD"/>
    <w:rsid w:val="000075F9"/>
    <w:rsid w:val="000076C9"/>
    <w:rsid w:val="00007850"/>
    <w:rsid w:val="00007861"/>
    <w:rsid w:val="00007C0F"/>
    <w:rsid w:val="00007C16"/>
    <w:rsid w:val="000103C0"/>
    <w:rsid w:val="0001098B"/>
    <w:rsid w:val="00010A18"/>
    <w:rsid w:val="0001125E"/>
    <w:rsid w:val="000114CE"/>
    <w:rsid w:val="00011E84"/>
    <w:rsid w:val="00012179"/>
    <w:rsid w:val="000124BC"/>
    <w:rsid w:val="00012634"/>
    <w:rsid w:val="00012988"/>
    <w:rsid w:val="00012A7F"/>
    <w:rsid w:val="00012F46"/>
    <w:rsid w:val="00013404"/>
    <w:rsid w:val="00013685"/>
    <w:rsid w:val="00013F4D"/>
    <w:rsid w:val="00014065"/>
    <w:rsid w:val="0001408A"/>
    <w:rsid w:val="0001423A"/>
    <w:rsid w:val="0001444F"/>
    <w:rsid w:val="000145B2"/>
    <w:rsid w:val="000148E7"/>
    <w:rsid w:val="00014C0D"/>
    <w:rsid w:val="00014F9F"/>
    <w:rsid w:val="00014FDC"/>
    <w:rsid w:val="000152ED"/>
    <w:rsid w:val="00015423"/>
    <w:rsid w:val="000154F0"/>
    <w:rsid w:val="00015A8E"/>
    <w:rsid w:val="00015AFC"/>
    <w:rsid w:val="00015C17"/>
    <w:rsid w:val="00015C97"/>
    <w:rsid w:val="000164A7"/>
    <w:rsid w:val="00016621"/>
    <w:rsid w:val="000168AC"/>
    <w:rsid w:val="00017AF0"/>
    <w:rsid w:val="00017DEE"/>
    <w:rsid w:val="00017E17"/>
    <w:rsid w:val="00020133"/>
    <w:rsid w:val="00020B6D"/>
    <w:rsid w:val="0002113C"/>
    <w:rsid w:val="00021B42"/>
    <w:rsid w:val="00021C08"/>
    <w:rsid w:val="00021E08"/>
    <w:rsid w:val="00022447"/>
    <w:rsid w:val="00022747"/>
    <w:rsid w:val="000229FA"/>
    <w:rsid w:val="00022B5E"/>
    <w:rsid w:val="00023CFE"/>
    <w:rsid w:val="0002417A"/>
    <w:rsid w:val="0002426C"/>
    <w:rsid w:val="000243C4"/>
    <w:rsid w:val="00024542"/>
    <w:rsid w:val="00025BCF"/>
    <w:rsid w:val="00026D98"/>
    <w:rsid w:val="00027188"/>
    <w:rsid w:val="000273BF"/>
    <w:rsid w:val="0002781E"/>
    <w:rsid w:val="0002786C"/>
    <w:rsid w:val="00027E84"/>
    <w:rsid w:val="00027FD7"/>
    <w:rsid w:val="00030392"/>
    <w:rsid w:val="00030552"/>
    <w:rsid w:val="0003079F"/>
    <w:rsid w:val="00030984"/>
    <w:rsid w:val="00030D90"/>
    <w:rsid w:val="000315E2"/>
    <w:rsid w:val="000319C5"/>
    <w:rsid w:val="000319D1"/>
    <w:rsid w:val="000319F0"/>
    <w:rsid w:val="00031C88"/>
    <w:rsid w:val="00031FD9"/>
    <w:rsid w:val="000324C0"/>
    <w:rsid w:val="00032A64"/>
    <w:rsid w:val="00033126"/>
    <w:rsid w:val="00033A46"/>
    <w:rsid w:val="00033E52"/>
    <w:rsid w:val="00033FFB"/>
    <w:rsid w:val="00034006"/>
    <w:rsid w:val="00034270"/>
    <w:rsid w:val="000344BC"/>
    <w:rsid w:val="00034600"/>
    <w:rsid w:val="0003483D"/>
    <w:rsid w:val="00034AA5"/>
    <w:rsid w:val="00034F69"/>
    <w:rsid w:val="0003519C"/>
    <w:rsid w:val="00035696"/>
    <w:rsid w:val="000357B7"/>
    <w:rsid w:val="00035D50"/>
    <w:rsid w:val="000361BD"/>
    <w:rsid w:val="00036430"/>
    <w:rsid w:val="00036605"/>
    <w:rsid w:val="0003668F"/>
    <w:rsid w:val="00036791"/>
    <w:rsid w:val="00036823"/>
    <w:rsid w:val="00036CC5"/>
    <w:rsid w:val="00036D0A"/>
    <w:rsid w:val="00036E8C"/>
    <w:rsid w:val="00037079"/>
    <w:rsid w:val="000370B0"/>
    <w:rsid w:val="00037438"/>
    <w:rsid w:val="00037799"/>
    <w:rsid w:val="00037EE7"/>
    <w:rsid w:val="00040148"/>
    <w:rsid w:val="0004032B"/>
    <w:rsid w:val="000406DA"/>
    <w:rsid w:val="0004099A"/>
    <w:rsid w:val="00040A51"/>
    <w:rsid w:val="00041131"/>
    <w:rsid w:val="000415AE"/>
    <w:rsid w:val="00041732"/>
    <w:rsid w:val="00041F95"/>
    <w:rsid w:val="000426CC"/>
    <w:rsid w:val="00042998"/>
    <w:rsid w:val="00042C1B"/>
    <w:rsid w:val="000432F6"/>
    <w:rsid w:val="0004344F"/>
    <w:rsid w:val="00043C1F"/>
    <w:rsid w:val="00043EFD"/>
    <w:rsid w:val="00044123"/>
    <w:rsid w:val="00044790"/>
    <w:rsid w:val="00044D55"/>
    <w:rsid w:val="00044FA4"/>
    <w:rsid w:val="00045800"/>
    <w:rsid w:val="000459C1"/>
    <w:rsid w:val="00045A38"/>
    <w:rsid w:val="00045B2C"/>
    <w:rsid w:val="00045CA3"/>
    <w:rsid w:val="00045F06"/>
    <w:rsid w:val="0004619A"/>
    <w:rsid w:val="0004626C"/>
    <w:rsid w:val="000462AB"/>
    <w:rsid w:val="00046B7A"/>
    <w:rsid w:val="00046D90"/>
    <w:rsid w:val="00047E2A"/>
    <w:rsid w:val="000500D9"/>
    <w:rsid w:val="000507BB"/>
    <w:rsid w:val="00050A53"/>
    <w:rsid w:val="00051198"/>
    <w:rsid w:val="00051A83"/>
    <w:rsid w:val="00051D60"/>
    <w:rsid w:val="00051E64"/>
    <w:rsid w:val="000521E5"/>
    <w:rsid w:val="00052601"/>
    <w:rsid w:val="00052900"/>
    <w:rsid w:val="00052C1C"/>
    <w:rsid w:val="000537F6"/>
    <w:rsid w:val="00053C66"/>
    <w:rsid w:val="00053E06"/>
    <w:rsid w:val="00053E3D"/>
    <w:rsid w:val="00053E7B"/>
    <w:rsid w:val="0005409A"/>
    <w:rsid w:val="000540B4"/>
    <w:rsid w:val="0005424A"/>
    <w:rsid w:val="00054478"/>
    <w:rsid w:val="00054D23"/>
    <w:rsid w:val="0005521E"/>
    <w:rsid w:val="0005582C"/>
    <w:rsid w:val="000563FE"/>
    <w:rsid w:val="00056447"/>
    <w:rsid w:val="0005659F"/>
    <w:rsid w:val="00056611"/>
    <w:rsid w:val="00056A4F"/>
    <w:rsid w:val="00056DFD"/>
    <w:rsid w:val="00057460"/>
    <w:rsid w:val="00057691"/>
    <w:rsid w:val="00057694"/>
    <w:rsid w:val="00057AF4"/>
    <w:rsid w:val="00057E8D"/>
    <w:rsid w:val="00057EC7"/>
    <w:rsid w:val="00060068"/>
    <w:rsid w:val="0006044D"/>
    <w:rsid w:val="0006078F"/>
    <w:rsid w:val="00060D51"/>
    <w:rsid w:val="00060EA3"/>
    <w:rsid w:val="00060FC2"/>
    <w:rsid w:val="0006104F"/>
    <w:rsid w:val="00061380"/>
    <w:rsid w:val="00061447"/>
    <w:rsid w:val="00061806"/>
    <w:rsid w:val="00061CC1"/>
    <w:rsid w:val="0006219F"/>
    <w:rsid w:val="00062D0B"/>
    <w:rsid w:val="00063321"/>
    <w:rsid w:val="00063330"/>
    <w:rsid w:val="00063D1E"/>
    <w:rsid w:val="000641D4"/>
    <w:rsid w:val="000648DE"/>
    <w:rsid w:val="00064E1D"/>
    <w:rsid w:val="00065BAB"/>
    <w:rsid w:val="00066345"/>
    <w:rsid w:val="00066D38"/>
    <w:rsid w:val="00066E23"/>
    <w:rsid w:val="00067346"/>
    <w:rsid w:val="000677A8"/>
    <w:rsid w:val="00067861"/>
    <w:rsid w:val="000679AA"/>
    <w:rsid w:val="00067DF3"/>
    <w:rsid w:val="00067DFA"/>
    <w:rsid w:val="000701D6"/>
    <w:rsid w:val="000704ED"/>
    <w:rsid w:val="000706B5"/>
    <w:rsid w:val="00070B9F"/>
    <w:rsid w:val="00070F66"/>
    <w:rsid w:val="00071835"/>
    <w:rsid w:val="000718F9"/>
    <w:rsid w:val="00071DD1"/>
    <w:rsid w:val="000730C6"/>
    <w:rsid w:val="0007311E"/>
    <w:rsid w:val="0007330B"/>
    <w:rsid w:val="00073477"/>
    <w:rsid w:val="00073487"/>
    <w:rsid w:val="000740C0"/>
    <w:rsid w:val="000743A4"/>
    <w:rsid w:val="000746E5"/>
    <w:rsid w:val="00074DAB"/>
    <w:rsid w:val="00075805"/>
    <w:rsid w:val="000759B6"/>
    <w:rsid w:val="00075F6C"/>
    <w:rsid w:val="0007654E"/>
    <w:rsid w:val="00077898"/>
    <w:rsid w:val="000779FE"/>
    <w:rsid w:val="00077E96"/>
    <w:rsid w:val="000801DE"/>
    <w:rsid w:val="000805B4"/>
    <w:rsid w:val="000805C6"/>
    <w:rsid w:val="00080E9A"/>
    <w:rsid w:val="00080F29"/>
    <w:rsid w:val="00081003"/>
    <w:rsid w:val="00081175"/>
    <w:rsid w:val="00081199"/>
    <w:rsid w:val="00081202"/>
    <w:rsid w:val="000813BB"/>
    <w:rsid w:val="000817E1"/>
    <w:rsid w:val="0008286A"/>
    <w:rsid w:val="00082E94"/>
    <w:rsid w:val="0008327A"/>
    <w:rsid w:val="0008328F"/>
    <w:rsid w:val="000832D4"/>
    <w:rsid w:val="0008381C"/>
    <w:rsid w:val="00083852"/>
    <w:rsid w:val="00083EF5"/>
    <w:rsid w:val="00084620"/>
    <w:rsid w:val="000846CB"/>
    <w:rsid w:val="000846E5"/>
    <w:rsid w:val="0008501D"/>
    <w:rsid w:val="00085390"/>
    <w:rsid w:val="00085607"/>
    <w:rsid w:val="000858D0"/>
    <w:rsid w:val="00085954"/>
    <w:rsid w:val="00085B25"/>
    <w:rsid w:val="00086059"/>
    <w:rsid w:val="0008647B"/>
    <w:rsid w:val="00086BCD"/>
    <w:rsid w:val="00086CDF"/>
    <w:rsid w:val="00086E6A"/>
    <w:rsid w:val="0008704F"/>
    <w:rsid w:val="00087876"/>
    <w:rsid w:val="00087AAD"/>
    <w:rsid w:val="00087EE9"/>
    <w:rsid w:val="00090552"/>
    <w:rsid w:val="00090630"/>
    <w:rsid w:val="00090B6E"/>
    <w:rsid w:val="00091162"/>
    <w:rsid w:val="000918B9"/>
    <w:rsid w:val="00091BCF"/>
    <w:rsid w:val="0009205C"/>
    <w:rsid w:val="000929C8"/>
    <w:rsid w:val="00092ACA"/>
    <w:rsid w:val="00092C7F"/>
    <w:rsid w:val="00092E61"/>
    <w:rsid w:val="00092F71"/>
    <w:rsid w:val="00093E99"/>
    <w:rsid w:val="0009402B"/>
    <w:rsid w:val="0009449B"/>
    <w:rsid w:val="00094E34"/>
    <w:rsid w:val="00095645"/>
    <w:rsid w:val="00095ABA"/>
    <w:rsid w:val="00095C16"/>
    <w:rsid w:val="000961E0"/>
    <w:rsid w:val="000963F9"/>
    <w:rsid w:val="000966A6"/>
    <w:rsid w:val="0009690B"/>
    <w:rsid w:val="00096BF5"/>
    <w:rsid w:val="0009740C"/>
    <w:rsid w:val="0009762E"/>
    <w:rsid w:val="00097D82"/>
    <w:rsid w:val="00097FD0"/>
    <w:rsid w:val="000A04FD"/>
    <w:rsid w:val="000A067B"/>
    <w:rsid w:val="000A0CAC"/>
    <w:rsid w:val="000A0E85"/>
    <w:rsid w:val="000A1E3D"/>
    <w:rsid w:val="000A221A"/>
    <w:rsid w:val="000A2C9A"/>
    <w:rsid w:val="000A2DBF"/>
    <w:rsid w:val="000A3027"/>
    <w:rsid w:val="000A357C"/>
    <w:rsid w:val="000A375B"/>
    <w:rsid w:val="000A410E"/>
    <w:rsid w:val="000A4464"/>
    <w:rsid w:val="000A4774"/>
    <w:rsid w:val="000A4A0B"/>
    <w:rsid w:val="000A4E1F"/>
    <w:rsid w:val="000A4ECD"/>
    <w:rsid w:val="000A54CE"/>
    <w:rsid w:val="000A5A3D"/>
    <w:rsid w:val="000A5C68"/>
    <w:rsid w:val="000A5EB9"/>
    <w:rsid w:val="000A5ED6"/>
    <w:rsid w:val="000A6397"/>
    <w:rsid w:val="000A68C4"/>
    <w:rsid w:val="000A7646"/>
    <w:rsid w:val="000A7739"/>
    <w:rsid w:val="000A7D0D"/>
    <w:rsid w:val="000B0318"/>
    <w:rsid w:val="000B046A"/>
    <w:rsid w:val="000B05BC"/>
    <w:rsid w:val="000B080B"/>
    <w:rsid w:val="000B09DC"/>
    <w:rsid w:val="000B0DA3"/>
    <w:rsid w:val="000B1028"/>
    <w:rsid w:val="000B1205"/>
    <w:rsid w:val="000B18AB"/>
    <w:rsid w:val="000B1937"/>
    <w:rsid w:val="000B1CB9"/>
    <w:rsid w:val="000B2462"/>
    <w:rsid w:val="000B2831"/>
    <w:rsid w:val="000B2CC2"/>
    <w:rsid w:val="000B34B4"/>
    <w:rsid w:val="000B37AB"/>
    <w:rsid w:val="000B3842"/>
    <w:rsid w:val="000B39BA"/>
    <w:rsid w:val="000B3BAB"/>
    <w:rsid w:val="000B3C7D"/>
    <w:rsid w:val="000B460B"/>
    <w:rsid w:val="000B4E5D"/>
    <w:rsid w:val="000B5209"/>
    <w:rsid w:val="000B530E"/>
    <w:rsid w:val="000B597F"/>
    <w:rsid w:val="000B5A0C"/>
    <w:rsid w:val="000B5FD6"/>
    <w:rsid w:val="000B758D"/>
    <w:rsid w:val="000B7782"/>
    <w:rsid w:val="000C0904"/>
    <w:rsid w:val="000C0940"/>
    <w:rsid w:val="000C094A"/>
    <w:rsid w:val="000C0AED"/>
    <w:rsid w:val="000C1299"/>
    <w:rsid w:val="000C2333"/>
    <w:rsid w:val="000C2615"/>
    <w:rsid w:val="000C2735"/>
    <w:rsid w:val="000C2A25"/>
    <w:rsid w:val="000C2FD9"/>
    <w:rsid w:val="000C34BD"/>
    <w:rsid w:val="000C3845"/>
    <w:rsid w:val="000C41FD"/>
    <w:rsid w:val="000C4402"/>
    <w:rsid w:val="000C48A8"/>
    <w:rsid w:val="000C48F5"/>
    <w:rsid w:val="000C4D74"/>
    <w:rsid w:val="000C4F1B"/>
    <w:rsid w:val="000C56CB"/>
    <w:rsid w:val="000C57B0"/>
    <w:rsid w:val="000C58CB"/>
    <w:rsid w:val="000C5CE7"/>
    <w:rsid w:val="000C6196"/>
    <w:rsid w:val="000C6576"/>
    <w:rsid w:val="000C696D"/>
    <w:rsid w:val="000C70D6"/>
    <w:rsid w:val="000C7171"/>
    <w:rsid w:val="000C7915"/>
    <w:rsid w:val="000C7B99"/>
    <w:rsid w:val="000C7CC7"/>
    <w:rsid w:val="000D0261"/>
    <w:rsid w:val="000D0BA9"/>
    <w:rsid w:val="000D1010"/>
    <w:rsid w:val="000D130D"/>
    <w:rsid w:val="000D15EF"/>
    <w:rsid w:val="000D1857"/>
    <w:rsid w:val="000D24E3"/>
    <w:rsid w:val="000D24E5"/>
    <w:rsid w:val="000D251D"/>
    <w:rsid w:val="000D2AE6"/>
    <w:rsid w:val="000D2D0A"/>
    <w:rsid w:val="000D352B"/>
    <w:rsid w:val="000D3847"/>
    <w:rsid w:val="000D3962"/>
    <w:rsid w:val="000D39BA"/>
    <w:rsid w:val="000D4005"/>
    <w:rsid w:val="000D4077"/>
    <w:rsid w:val="000D48F4"/>
    <w:rsid w:val="000D4AA5"/>
    <w:rsid w:val="000D5A10"/>
    <w:rsid w:val="000D5D89"/>
    <w:rsid w:val="000D612F"/>
    <w:rsid w:val="000D6383"/>
    <w:rsid w:val="000D65C6"/>
    <w:rsid w:val="000D689F"/>
    <w:rsid w:val="000D69F3"/>
    <w:rsid w:val="000D6B00"/>
    <w:rsid w:val="000D7097"/>
    <w:rsid w:val="000D711E"/>
    <w:rsid w:val="000D7236"/>
    <w:rsid w:val="000D730C"/>
    <w:rsid w:val="000D7640"/>
    <w:rsid w:val="000D7F80"/>
    <w:rsid w:val="000E0CC6"/>
    <w:rsid w:val="000E0E1B"/>
    <w:rsid w:val="000E0F97"/>
    <w:rsid w:val="000E11BF"/>
    <w:rsid w:val="000E125F"/>
    <w:rsid w:val="000E194C"/>
    <w:rsid w:val="000E1B7E"/>
    <w:rsid w:val="000E24A6"/>
    <w:rsid w:val="000E252A"/>
    <w:rsid w:val="000E2545"/>
    <w:rsid w:val="000E2662"/>
    <w:rsid w:val="000E2813"/>
    <w:rsid w:val="000E2A73"/>
    <w:rsid w:val="000E2AAD"/>
    <w:rsid w:val="000E2D50"/>
    <w:rsid w:val="000E2EA1"/>
    <w:rsid w:val="000E2FB3"/>
    <w:rsid w:val="000E3530"/>
    <w:rsid w:val="000E3661"/>
    <w:rsid w:val="000E390A"/>
    <w:rsid w:val="000E3D05"/>
    <w:rsid w:val="000E4216"/>
    <w:rsid w:val="000E428E"/>
    <w:rsid w:val="000E43C0"/>
    <w:rsid w:val="000E45C2"/>
    <w:rsid w:val="000E50EF"/>
    <w:rsid w:val="000E58E8"/>
    <w:rsid w:val="000E5C96"/>
    <w:rsid w:val="000E5E37"/>
    <w:rsid w:val="000E5FAC"/>
    <w:rsid w:val="000E61FB"/>
    <w:rsid w:val="000E6F07"/>
    <w:rsid w:val="000E7253"/>
    <w:rsid w:val="000E7614"/>
    <w:rsid w:val="000E76B4"/>
    <w:rsid w:val="000E781C"/>
    <w:rsid w:val="000E7990"/>
    <w:rsid w:val="000F01A1"/>
    <w:rsid w:val="000F06FF"/>
    <w:rsid w:val="000F0757"/>
    <w:rsid w:val="000F0BED"/>
    <w:rsid w:val="000F0C26"/>
    <w:rsid w:val="000F0E00"/>
    <w:rsid w:val="000F1285"/>
    <w:rsid w:val="000F15FC"/>
    <w:rsid w:val="000F1646"/>
    <w:rsid w:val="000F167C"/>
    <w:rsid w:val="000F1725"/>
    <w:rsid w:val="000F1C11"/>
    <w:rsid w:val="000F2121"/>
    <w:rsid w:val="000F237D"/>
    <w:rsid w:val="000F23B7"/>
    <w:rsid w:val="000F242E"/>
    <w:rsid w:val="000F26CB"/>
    <w:rsid w:val="000F2C94"/>
    <w:rsid w:val="000F2D27"/>
    <w:rsid w:val="000F2E1F"/>
    <w:rsid w:val="000F37CD"/>
    <w:rsid w:val="000F3EDE"/>
    <w:rsid w:val="000F3FC6"/>
    <w:rsid w:val="000F4297"/>
    <w:rsid w:val="000F45CD"/>
    <w:rsid w:val="000F471F"/>
    <w:rsid w:val="000F47D5"/>
    <w:rsid w:val="000F4CED"/>
    <w:rsid w:val="000F4D23"/>
    <w:rsid w:val="000F5A7D"/>
    <w:rsid w:val="000F5C9C"/>
    <w:rsid w:val="000F745C"/>
    <w:rsid w:val="000F7F8A"/>
    <w:rsid w:val="001001B2"/>
    <w:rsid w:val="00100D09"/>
    <w:rsid w:val="00101CD8"/>
    <w:rsid w:val="0010250E"/>
    <w:rsid w:val="001026E5"/>
    <w:rsid w:val="00102B6B"/>
    <w:rsid w:val="00103050"/>
    <w:rsid w:val="00103216"/>
    <w:rsid w:val="0010322A"/>
    <w:rsid w:val="00103252"/>
    <w:rsid w:val="001035D4"/>
    <w:rsid w:val="001037B1"/>
    <w:rsid w:val="001042A5"/>
    <w:rsid w:val="001048AE"/>
    <w:rsid w:val="001056F9"/>
    <w:rsid w:val="00106396"/>
    <w:rsid w:val="00106C55"/>
    <w:rsid w:val="00106F1F"/>
    <w:rsid w:val="001072D1"/>
    <w:rsid w:val="001075BD"/>
    <w:rsid w:val="001078C2"/>
    <w:rsid w:val="00107FE2"/>
    <w:rsid w:val="001104C2"/>
    <w:rsid w:val="00110856"/>
    <w:rsid w:val="001108D5"/>
    <w:rsid w:val="00110F2E"/>
    <w:rsid w:val="00111161"/>
    <w:rsid w:val="00111725"/>
    <w:rsid w:val="00111767"/>
    <w:rsid w:val="001117C6"/>
    <w:rsid w:val="00111851"/>
    <w:rsid w:val="00111F21"/>
    <w:rsid w:val="00112075"/>
    <w:rsid w:val="001128DF"/>
    <w:rsid w:val="00112A67"/>
    <w:rsid w:val="00112FFD"/>
    <w:rsid w:val="00113158"/>
    <w:rsid w:val="00113537"/>
    <w:rsid w:val="00113603"/>
    <w:rsid w:val="0011380A"/>
    <w:rsid w:val="001138C6"/>
    <w:rsid w:val="00113998"/>
    <w:rsid w:val="00113A69"/>
    <w:rsid w:val="00113E37"/>
    <w:rsid w:val="0011407B"/>
    <w:rsid w:val="001142B5"/>
    <w:rsid w:val="001142E6"/>
    <w:rsid w:val="001145B4"/>
    <w:rsid w:val="00114898"/>
    <w:rsid w:val="0011493B"/>
    <w:rsid w:val="00114CBB"/>
    <w:rsid w:val="00114D55"/>
    <w:rsid w:val="00114EB8"/>
    <w:rsid w:val="001150A7"/>
    <w:rsid w:val="00115241"/>
    <w:rsid w:val="00115857"/>
    <w:rsid w:val="00115C62"/>
    <w:rsid w:val="00115FD4"/>
    <w:rsid w:val="0011622D"/>
    <w:rsid w:val="00116547"/>
    <w:rsid w:val="00116C12"/>
    <w:rsid w:val="00116C89"/>
    <w:rsid w:val="0011785D"/>
    <w:rsid w:val="00117C6A"/>
    <w:rsid w:val="00117CE1"/>
    <w:rsid w:val="00117F8C"/>
    <w:rsid w:val="0012026E"/>
    <w:rsid w:val="0012058B"/>
    <w:rsid w:val="0012076D"/>
    <w:rsid w:val="00120916"/>
    <w:rsid w:val="00120984"/>
    <w:rsid w:val="00120A43"/>
    <w:rsid w:val="001210E9"/>
    <w:rsid w:val="00121581"/>
    <w:rsid w:val="00121855"/>
    <w:rsid w:val="00121BA9"/>
    <w:rsid w:val="00121C8C"/>
    <w:rsid w:val="00121D8A"/>
    <w:rsid w:val="00121DB4"/>
    <w:rsid w:val="00121E09"/>
    <w:rsid w:val="00122762"/>
    <w:rsid w:val="00122794"/>
    <w:rsid w:val="001227AA"/>
    <w:rsid w:val="00122CA9"/>
    <w:rsid w:val="0012366B"/>
    <w:rsid w:val="00123B20"/>
    <w:rsid w:val="00123F7B"/>
    <w:rsid w:val="001241BC"/>
    <w:rsid w:val="00124334"/>
    <w:rsid w:val="00124B2F"/>
    <w:rsid w:val="00124BEA"/>
    <w:rsid w:val="00125E46"/>
    <w:rsid w:val="00126663"/>
    <w:rsid w:val="00126872"/>
    <w:rsid w:val="001268D6"/>
    <w:rsid w:val="00126C9E"/>
    <w:rsid w:val="0012705A"/>
    <w:rsid w:val="001271C3"/>
    <w:rsid w:val="001276B3"/>
    <w:rsid w:val="00127C68"/>
    <w:rsid w:val="00127F61"/>
    <w:rsid w:val="00130504"/>
    <w:rsid w:val="0013065F"/>
    <w:rsid w:val="001309FF"/>
    <w:rsid w:val="00130B13"/>
    <w:rsid w:val="00130CBC"/>
    <w:rsid w:val="00130DEA"/>
    <w:rsid w:val="00131183"/>
    <w:rsid w:val="0013133D"/>
    <w:rsid w:val="0013143A"/>
    <w:rsid w:val="001315AC"/>
    <w:rsid w:val="001319B0"/>
    <w:rsid w:val="00132ED4"/>
    <w:rsid w:val="001337A1"/>
    <w:rsid w:val="00133CC9"/>
    <w:rsid w:val="001342B6"/>
    <w:rsid w:val="001342F3"/>
    <w:rsid w:val="001343AF"/>
    <w:rsid w:val="00134D86"/>
    <w:rsid w:val="0013548A"/>
    <w:rsid w:val="00135EBD"/>
    <w:rsid w:val="00135EF6"/>
    <w:rsid w:val="001360D2"/>
    <w:rsid w:val="0013635D"/>
    <w:rsid w:val="00136548"/>
    <w:rsid w:val="0013676A"/>
    <w:rsid w:val="00136DD5"/>
    <w:rsid w:val="0013727B"/>
    <w:rsid w:val="0013729B"/>
    <w:rsid w:val="001375A6"/>
    <w:rsid w:val="00137774"/>
    <w:rsid w:val="00137AE8"/>
    <w:rsid w:val="00137F83"/>
    <w:rsid w:val="0014009C"/>
    <w:rsid w:val="00140149"/>
    <w:rsid w:val="00140234"/>
    <w:rsid w:val="001402F3"/>
    <w:rsid w:val="00140E84"/>
    <w:rsid w:val="001412EC"/>
    <w:rsid w:val="001416FD"/>
    <w:rsid w:val="0014170B"/>
    <w:rsid w:val="001424B8"/>
    <w:rsid w:val="001428EE"/>
    <w:rsid w:val="00142A2A"/>
    <w:rsid w:val="00142D45"/>
    <w:rsid w:val="00143784"/>
    <w:rsid w:val="001437EE"/>
    <w:rsid w:val="001440D2"/>
    <w:rsid w:val="00144216"/>
    <w:rsid w:val="001444BF"/>
    <w:rsid w:val="00144E88"/>
    <w:rsid w:val="00144FCD"/>
    <w:rsid w:val="0014513C"/>
    <w:rsid w:val="001451E1"/>
    <w:rsid w:val="00145559"/>
    <w:rsid w:val="00145788"/>
    <w:rsid w:val="001457A1"/>
    <w:rsid w:val="00145D0F"/>
    <w:rsid w:val="0014649C"/>
    <w:rsid w:val="0014649D"/>
    <w:rsid w:val="00146938"/>
    <w:rsid w:val="00146A44"/>
    <w:rsid w:val="00146C4F"/>
    <w:rsid w:val="00146D9A"/>
    <w:rsid w:val="00146E21"/>
    <w:rsid w:val="00150196"/>
    <w:rsid w:val="00150257"/>
    <w:rsid w:val="00150587"/>
    <w:rsid w:val="00150D80"/>
    <w:rsid w:val="00151431"/>
    <w:rsid w:val="00151DCF"/>
    <w:rsid w:val="00151EB9"/>
    <w:rsid w:val="00152B41"/>
    <w:rsid w:val="00152D53"/>
    <w:rsid w:val="00152DAF"/>
    <w:rsid w:val="00153C44"/>
    <w:rsid w:val="00153E06"/>
    <w:rsid w:val="00153F78"/>
    <w:rsid w:val="0015493E"/>
    <w:rsid w:val="00155801"/>
    <w:rsid w:val="001562DF"/>
    <w:rsid w:val="00156526"/>
    <w:rsid w:val="001565FD"/>
    <w:rsid w:val="00156953"/>
    <w:rsid w:val="001576D7"/>
    <w:rsid w:val="0015778F"/>
    <w:rsid w:val="00157AA9"/>
    <w:rsid w:val="00157BF9"/>
    <w:rsid w:val="00160019"/>
    <w:rsid w:val="001604D2"/>
    <w:rsid w:val="00160649"/>
    <w:rsid w:val="00160716"/>
    <w:rsid w:val="00160976"/>
    <w:rsid w:val="00160C37"/>
    <w:rsid w:val="0016109D"/>
    <w:rsid w:val="00161304"/>
    <w:rsid w:val="00161AA0"/>
    <w:rsid w:val="00161AB1"/>
    <w:rsid w:val="00161D6D"/>
    <w:rsid w:val="00161D8C"/>
    <w:rsid w:val="0016225E"/>
    <w:rsid w:val="001629CA"/>
    <w:rsid w:val="00163446"/>
    <w:rsid w:val="00163587"/>
    <w:rsid w:val="00163873"/>
    <w:rsid w:val="00163A7D"/>
    <w:rsid w:val="00163F4B"/>
    <w:rsid w:val="00164926"/>
    <w:rsid w:val="00164950"/>
    <w:rsid w:val="00164DE9"/>
    <w:rsid w:val="00165363"/>
    <w:rsid w:val="001656C2"/>
    <w:rsid w:val="00165823"/>
    <w:rsid w:val="001658E4"/>
    <w:rsid w:val="00165D32"/>
    <w:rsid w:val="001660D2"/>
    <w:rsid w:val="001663FD"/>
    <w:rsid w:val="001667C3"/>
    <w:rsid w:val="001671A6"/>
    <w:rsid w:val="00167798"/>
    <w:rsid w:val="001679E5"/>
    <w:rsid w:val="00167D5D"/>
    <w:rsid w:val="00167EA6"/>
    <w:rsid w:val="001701ED"/>
    <w:rsid w:val="0017042D"/>
    <w:rsid w:val="0017051C"/>
    <w:rsid w:val="00170A9D"/>
    <w:rsid w:val="00171253"/>
    <w:rsid w:val="00171A2C"/>
    <w:rsid w:val="00171D67"/>
    <w:rsid w:val="00171E10"/>
    <w:rsid w:val="001721A8"/>
    <w:rsid w:val="0017298E"/>
    <w:rsid w:val="001737A8"/>
    <w:rsid w:val="0017397F"/>
    <w:rsid w:val="00173B62"/>
    <w:rsid w:val="00173C56"/>
    <w:rsid w:val="00173FA6"/>
    <w:rsid w:val="00174103"/>
    <w:rsid w:val="00174156"/>
    <w:rsid w:val="00174349"/>
    <w:rsid w:val="001744F3"/>
    <w:rsid w:val="0017450A"/>
    <w:rsid w:val="00174B56"/>
    <w:rsid w:val="00174C9F"/>
    <w:rsid w:val="00175772"/>
    <w:rsid w:val="00175B30"/>
    <w:rsid w:val="001760B9"/>
    <w:rsid w:val="00176227"/>
    <w:rsid w:val="0017634C"/>
    <w:rsid w:val="00176414"/>
    <w:rsid w:val="001765CA"/>
    <w:rsid w:val="001766CC"/>
    <w:rsid w:val="00176B63"/>
    <w:rsid w:val="00176E48"/>
    <w:rsid w:val="00177017"/>
    <w:rsid w:val="001771D2"/>
    <w:rsid w:val="0017720D"/>
    <w:rsid w:val="00177B63"/>
    <w:rsid w:val="00177F93"/>
    <w:rsid w:val="001801A8"/>
    <w:rsid w:val="0018051E"/>
    <w:rsid w:val="00180973"/>
    <w:rsid w:val="00180A92"/>
    <w:rsid w:val="00180E7E"/>
    <w:rsid w:val="00180FB1"/>
    <w:rsid w:val="00181685"/>
    <w:rsid w:val="001816CF"/>
    <w:rsid w:val="00181790"/>
    <w:rsid w:val="0018198D"/>
    <w:rsid w:val="0018201F"/>
    <w:rsid w:val="001822AB"/>
    <w:rsid w:val="001826CA"/>
    <w:rsid w:val="00182CD6"/>
    <w:rsid w:val="0018350C"/>
    <w:rsid w:val="0018397F"/>
    <w:rsid w:val="00183AA3"/>
    <w:rsid w:val="00183BD1"/>
    <w:rsid w:val="00183C5A"/>
    <w:rsid w:val="00183EFC"/>
    <w:rsid w:val="00183F10"/>
    <w:rsid w:val="0018411C"/>
    <w:rsid w:val="001842A9"/>
    <w:rsid w:val="00184307"/>
    <w:rsid w:val="00184CA5"/>
    <w:rsid w:val="0018517F"/>
    <w:rsid w:val="00186E3F"/>
    <w:rsid w:val="0018715D"/>
    <w:rsid w:val="001874BF"/>
    <w:rsid w:val="001876F2"/>
    <w:rsid w:val="00187CEA"/>
    <w:rsid w:val="00187CEC"/>
    <w:rsid w:val="0019058C"/>
    <w:rsid w:val="00190E24"/>
    <w:rsid w:val="0019138B"/>
    <w:rsid w:val="0019169E"/>
    <w:rsid w:val="00191901"/>
    <w:rsid w:val="00191EC5"/>
    <w:rsid w:val="00192643"/>
    <w:rsid w:val="00192686"/>
    <w:rsid w:val="0019293F"/>
    <w:rsid w:val="00192A71"/>
    <w:rsid w:val="00192A8F"/>
    <w:rsid w:val="00192E9B"/>
    <w:rsid w:val="00193095"/>
    <w:rsid w:val="00193A5B"/>
    <w:rsid w:val="00193A79"/>
    <w:rsid w:val="00193ABB"/>
    <w:rsid w:val="001940C5"/>
    <w:rsid w:val="00194317"/>
    <w:rsid w:val="0019482A"/>
    <w:rsid w:val="00194C8F"/>
    <w:rsid w:val="00194CAA"/>
    <w:rsid w:val="00194FF2"/>
    <w:rsid w:val="00195205"/>
    <w:rsid w:val="00195488"/>
    <w:rsid w:val="001958AA"/>
    <w:rsid w:val="0019627C"/>
    <w:rsid w:val="00196457"/>
    <w:rsid w:val="00196853"/>
    <w:rsid w:val="00197279"/>
    <w:rsid w:val="001972EB"/>
    <w:rsid w:val="00197699"/>
    <w:rsid w:val="00197AD1"/>
    <w:rsid w:val="00197F67"/>
    <w:rsid w:val="001A0188"/>
    <w:rsid w:val="001A04ED"/>
    <w:rsid w:val="001A0606"/>
    <w:rsid w:val="001A081D"/>
    <w:rsid w:val="001A0879"/>
    <w:rsid w:val="001A158C"/>
    <w:rsid w:val="001A1842"/>
    <w:rsid w:val="001A19A6"/>
    <w:rsid w:val="001A1E04"/>
    <w:rsid w:val="001A1EFA"/>
    <w:rsid w:val="001A23B0"/>
    <w:rsid w:val="001A2656"/>
    <w:rsid w:val="001A2B12"/>
    <w:rsid w:val="001A2CB7"/>
    <w:rsid w:val="001A3045"/>
    <w:rsid w:val="001A3592"/>
    <w:rsid w:val="001A3A3E"/>
    <w:rsid w:val="001A3D42"/>
    <w:rsid w:val="001A3FA5"/>
    <w:rsid w:val="001A4A3D"/>
    <w:rsid w:val="001A59A3"/>
    <w:rsid w:val="001A5D82"/>
    <w:rsid w:val="001A5FD4"/>
    <w:rsid w:val="001A6438"/>
    <w:rsid w:val="001A65C2"/>
    <w:rsid w:val="001A6B6A"/>
    <w:rsid w:val="001A7400"/>
    <w:rsid w:val="001A7980"/>
    <w:rsid w:val="001A7C37"/>
    <w:rsid w:val="001B0C83"/>
    <w:rsid w:val="001B0E69"/>
    <w:rsid w:val="001B1388"/>
    <w:rsid w:val="001B15F5"/>
    <w:rsid w:val="001B1AFC"/>
    <w:rsid w:val="001B1C19"/>
    <w:rsid w:val="001B1D26"/>
    <w:rsid w:val="001B2207"/>
    <w:rsid w:val="001B286D"/>
    <w:rsid w:val="001B2F40"/>
    <w:rsid w:val="001B30DE"/>
    <w:rsid w:val="001B3748"/>
    <w:rsid w:val="001B3E60"/>
    <w:rsid w:val="001B4045"/>
    <w:rsid w:val="001B4450"/>
    <w:rsid w:val="001B466C"/>
    <w:rsid w:val="001B479B"/>
    <w:rsid w:val="001B4C05"/>
    <w:rsid w:val="001B55C9"/>
    <w:rsid w:val="001B5B39"/>
    <w:rsid w:val="001B5DEF"/>
    <w:rsid w:val="001B6CBB"/>
    <w:rsid w:val="001B6F4A"/>
    <w:rsid w:val="001B71D0"/>
    <w:rsid w:val="001B7244"/>
    <w:rsid w:val="001B77C4"/>
    <w:rsid w:val="001B7B30"/>
    <w:rsid w:val="001B7CAF"/>
    <w:rsid w:val="001C010B"/>
    <w:rsid w:val="001C0537"/>
    <w:rsid w:val="001C0807"/>
    <w:rsid w:val="001C08FD"/>
    <w:rsid w:val="001C119B"/>
    <w:rsid w:val="001C143B"/>
    <w:rsid w:val="001C177F"/>
    <w:rsid w:val="001C2017"/>
    <w:rsid w:val="001C236E"/>
    <w:rsid w:val="001C29BE"/>
    <w:rsid w:val="001C29D6"/>
    <w:rsid w:val="001C29E5"/>
    <w:rsid w:val="001C2A8F"/>
    <w:rsid w:val="001C2BDC"/>
    <w:rsid w:val="001C3889"/>
    <w:rsid w:val="001C3E8D"/>
    <w:rsid w:val="001C416B"/>
    <w:rsid w:val="001C5088"/>
    <w:rsid w:val="001C531F"/>
    <w:rsid w:val="001C54A7"/>
    <w:rsid w:val="001C55EE"/>
    <w:rsid w:val="001C5870"/>
    <w:rsid w:val="001C59B9"/>
    <w:rsid w:val="001C5A9F"/>
    <w:rsid w:val="001C6C14"/>
    <w:rsid w:val="001C6F95"/>
    <w:rsid w:val="001C7146"/>
    <w:rsid w:val="001C781D"/>
    <w:rsid w:val="001C7B0D"/>
    <w:rsid w:val="001C7BE9"/>
    <w:rsid w:val="001C7F48"/>
    <w:rsid w:val="001C7FC2"/>
    <w:rsid w:val="001D06B3"/>
    <w:rsid w:val="001D0BC0"/>
    <w:rsid w:val="001D1506"/>
    <w:rsid w:val="001D16B9"/>
    <w:rsid w:val="001D1891"/>
    <w:rsid w:val="001D1F0B"/>
    <w:rsid w:val="001D2404"/>
    <w:rsid w:val="001D303B"/>
    <w:rsid w:val="001D35BB"/>
    <w:rsid w:val="001D35F7"/>
    <w:rsid w:val="001D3A39"/>
    <w:rsid w:val="001D3D49"/>
    <w:rsid w:val="001D420A"/>
    <w:rsid w:val="001D4841"/>
    <w:rsid w:val="001D48A5"/>
    <w:rsid w:val="001D48F0"/>
    <w:rsid w:val="001D4988"/>
    <w:rsid w:val="001D4A4D"/>
    <w:rsid w:val="001D4C19"/>
    <w:rsid w:val="001D4D65"/>
    <w:rsid w:val="001D4F6D"/>
    <w:rsid w:val="001D5004"/>
    <w:rsid w:val="001D546C"/>
    <w:rsid w:val="001D5731"/>
    <w:rsid w:val="001D576F"/>
    <w:rsid w:val="001D5ACF"/>
    <w:rsid w:val="001D5C3C"/>
    <w:rsid w:val="001D5D3E"/>
    <w:rsid w:val="001D5F76"/>
    <w:rsid w:val="001D6122"/>
    <w:rsid w:val="001D62D1"/>
    <w:rsid w:val="001D648A"/>
    <w:rsid w:val="001D6F46"/>
    <w:rsid w:val="001D6F6D"/>
    <w:rsid w:val="001D745F"/>
    <w:rsid w:val="001D7534"/>
    <w:rsid w:val="001D77C2"/>
    <w:rsid w:val="001D7F89"/>
    <w:rsid w:val="001D7FA5"/>
    <w:rsid w:val="001E0250"/>
    <w:rsid w:val="001E0604"/>
    <w:rsid w:val="001E09B3"/>
    <w:rsid w:val="001E09F5"/>
    <w:rsid w:val="001E09FE"/>
    <w:rsid w:val="001E0B44"/>
    <w:rsid w:val="001E0C2C"/>
    <w:rsid w:val="001E15B0"/>
    <w:rsid w:val="001E15E4"/>
    <w:rsid w:val="001E1A39"/>
    <w:rsid w:val="001E1E93"/>
    <w:rsid w:val="001E25B9"/>
    <w:rsid w:val="001E2720"/>
    <w:rsid w:val="001E28EF"/>
    <w:rsid w:val="001E2A4C"/>
    <w:rsid w:val="001E2ACB"/>
    <w:rsid w:val="001E2F9D"/>
    <w:rsid w:val="001E3043"/>
    <w:rsid w:val="001E33A4"/>
    <w:rsid w:val="001E3577"/>
    <w:rsid w:val="001E389A"/>
    <w:rsid w:val="001E3BEE"/>
    <w:rsid w:val="001E3E75"/>
    <w:rsid w:val="001E4873"/>
    <w:rsid w:val="001E4926"/>
    <w:rsid w:val="001E4B29"/>
    <w:rsid w:val="001E4E42"/>
    <w:rsid w:val="001E50B5"/>
    <w:rsid w:val="001E511C"/>
    <w:rsid w:val="001E65DB"/>
    <w:rsid w:val="001E66FC"/>
    <w:rsid w:val="001E6D24"/>
    <w:rsid w:val="001E7109"/>
    <w:rsid w:val="001E722B"/>
    <w:rsid w:val="001E747E"/>
    <w:rsid w:val="001E77BB"/>
    <w:rsid w:val="001E78A1"/>
    <w:rsid w:val="001E790C"/>
    <w:rsid w:val="001E7B34"/>
    <w:rsid w:val="001E7DBE"/>
    <w:rsid w:val="001E7F8E"/>
    <w:rsid w:val="001F0546"/>
    <w:rsid w:val="001F0790"/>
    <w:rsid w:val="001F0B2F"/>
    <w:rsid w:val="001F1206"/>
    <w:rsid w:val="001F1492"/>
    <w:rsid w:val="001F156D"/>
    <w:rsid w:val="001F15FA"/>
    <w:rsid w:val="001F1B77"/>
    <w:rsid w:val="001F1CA3"/>
    <w:rsid w:val="001F1F4B"/>
    <w:rsid w:val="001F20E4"/>
    <w:rsid w:val="001F21C8"/>
    <w:rsid w:val="001F2980"/>
    <w:rsid w:val="001F333D"/>
    <w:rsid w:val="001F38BB"/>
    <w:rsid w:val="001F3CF0"/>
    <w:rsid w:val="001F3DA4"/>
    <w:rsid w:val="001F4855"/>
    <w:rsid w:val="001F4A9A"/>
    <w:rsid w:val="001F4AEF"/>
    <w:rsid w:val="001F4D6B"/>
    <w:rsid w:val="001F50A9"/>
    <w:rsid w:val="001F5961"/>
    <w:rsid w:val="001F5BF6"/>
    <w:rsid w:val="001F5C74"/>
    <w:rsid w:val="001F6571"/>
    <w:rsid w:val="001F6BB6"/>
    <w:rsid w:val="001F6BCA"/>
    <w:rsid w:val="001F72DE"/>
    <w:rsid w:val="001F75F3"/>
    <w:rsid w:val="0020018A"/>
    <w:rsid w:val="0020057C"/>
    <w:rsid w:val="0020060A"/>
    <w:rsid w:val="0020071F"/>
    <w:rsid w:val="00200BD9"/>
    <w:rsid w:val="002013F2"/>
    <w:rsid w:val="002017D4"/>
    <w:rsid w:val="00201901"/>
    <w:rsid w:val="00201A26"/>
    <w:rsid w:val="00201A68"/>
    <w:rsid w:val="00201CD1"/>
    <w:rsid w:val="002027C0"/>
    <w:rsid w:val="00202DAF"/>
    <w:rsid w:val="00202F3F"/>
    <w:rsid w:val="0020328E"/>
    <w:rsid w:val="0020390D"/>
    <w:rsid w:val="00203BE6"/>
    <w:rsid w:val="00203E1D"/>
    <w:rsid w:val="00204F43"/>
    <w:rsid w:val="002050BF"/>
    <w:rsid w:val="0020526C"/>
    <w:rsid w:val="00205A32"/>
    <w:rsid w:val="00205E2C"/>
    <w:rsid w:val="002062E6"/>
    <w:rsid w:val="002066C2"/>
    <w:rsid w:val="002066CB"/>
    <w:rsid w:val="00206762"/>
    <w:rsid w:val="0020684C"/>
    <w:rsid w:val="00206CC3"/>
    <w:rsid w:val="002071F5"/>
    <w:rsid w:val="002071FE"/>
    <w:rsid w:val="00207423"/>
    <w:rsid w:val="00207692"/>
    <w:rsid w:val="002076CE"/>
    <w:rsid w:val="0020795A"/>
    <w:rsid w:val="00210696"/>
    <w:rsid w:val="002109E7"/>
    <w:rsid w:val="00210F24"/>
    <w:rsid w:val="00211121"/>
    <w:rsid w:val="002115C5"/>
    <w:rsid w:val="002118D6"/>
    <w:rsid w:val="00211E50"/>
    <w:rsid w:val="0021200F"/>
    <w:rsid w:val="002121A6"/>
    <w:rsid w:val="00212429"/>
    <w:rsid w:val="00213128"/>
    <w:rsid w:val="00213965"/>
    <w:rsid w:val="00213C4F"/>
    <w:rsid w:val="0021464E"/>
    <w:rsid w:val="00214D9C"/>
    <w:rsid w:val="00215486"/>
    <w:rsid w:val="00215572"/>
    <w:rsid w:val="002156C1"/>
    <w:rsid w:val="0021578C"/>
    <w:rsid w:val="00215930"/>
    <w:rsid w:val="00215EF7"/>
    <w:rsid w:val="00216614"/>
    <w:rsid w:val="00216D1C"/>
    <w:rsid w:val="00216E6C"/>
    <w:rsid w:val="002177AF"/>
    <w:rsid w:val="00217FC1"/>
    <w:rsid w:val="0022036E"/>
    <w:rsid w:val="0022040F"/>
    <w:rsid w:val="0022081A"/>
    <w:rsid w:val="002209A2"/>
    <w:rsid w:val="00220C1F"/>
    <w:rsid w:val="00220C85"/>
    <w:rsid w:val="00220DBD"/>
    <w:rsid w:val="00220F17"/>
    <w:rsid w:val="00221196"/>
    <w:rsid w:val="00221599"/>
    <w:rsid w:val="00221953"/>
    <w:rsid w:val="00222008"/>
    <w:rsid w:val="002221CF"/>
    <w:rsid w:val="002221F2"/>
    <w:rsid w:val="00222208"/>
    <w:rsid w:val="00222475"/>
    <w:rsid w:val="002227BC"/>
    <w:rsid w:val="00222906"/>
    <w:rsid w:val="00222CD6"/>
    <w:rsid w:val="00222DDB"/>
    <w:rsid w:val="00222F4A"/>
    <w:rsid w:val="0022391F"/>
    <w:rsid w:val="00223BF5"/>
    <w:rsid w:val="002243AB"/>
    <w:rsid w:val="00224F20"/>
    <w:rsid w:val="002252C1"/>
    <w:rsid w:val="00225796"/>
    <w:rsid w:val="00225987"/>
    <w:rsid w:val="00226397"/>
    <w:rsid w:val="00226936"/>
    <w:rsid w:val="0022749B"/>
    <w:rsid w:val="002301D4"/>
    <w:rsid w:val="002303BA"/>
    <w:rsid w:val="002309B7"/>
    <w:rsid w:val="00230A3F"/>
    <w:rsid w:val="00230FBF"/>
    <w:rsid w:val="0023174A"/>
    <w:rsid w:val="00231A70"/>
    <w:rsid w:val="00231C30"/>
    <w:rsid w:val="00231C99"/>
    <w:rsid w:val="00231E41"/>
    <w:rsid w:val="00231EDD"/>
    <w:rsid w:val="00232ACD"/>
    <w:rsid w:val="00232BED"/>
    <w:rsid w:val="00232D51"/>
    <w:rsid w:val="00232E52"/>
    <w:rsid w:val="00233243"/>
    <w:rsid w:val="00233587"/>
    <w:rsid w:val="002336EF"/>
    <w:rsid w:val="002348C7"/>
    <w:rsid w:val="002348D4"/>
    <w:rsid w:val="00234C5A"/>
    <w:rsid w:val="0023543E"/>
    <w:rsid w:val="00235895"/>
    <w:rsid w:val="0023601A"/>
    <w:rsid w:val="00236FAC"/>
    <w:rsid w:val="00237419"/>
    <w:rsid w:val="00237487"/>
    <w:rsid w:val="00237A3D"/>
    <w:rsid w:val="00237CF3"/>
    <w:rsid w:val="00237F93"/>
    <w:rsid w:val="0024039F"/>
    <w:rsid w:val="002404A5"/>
    <w:rsid w:val="00240A77"/>
    <w:rsid w:val="00240C91"/>
    <w:rsid w:val="00241313"/>
    <w:rsid w:val="0024144A"/>
    <w:rsid w:val="002419DB"/>
    <w:rsid w:val="002424B5"/>
    <w:rsid w:val="00242787"/>
    <w:rsid w:val="0024355C"/>
    <w:rsid w:val="002435F9"/>
    <w:rsid w:val="0024423F"/>
    <w:rsid w:val="00244286"/>
    <w:rsid w:val="00244293"/>
    <w:rsid w:val="00244630"/>
    <w:rsid w:val="002446F2"/>
    <w:rsid w:val="002448F8"/>
    <w:rsid w:val="0024491D"/>
    <w:rsid w:val="00244B46"/>
    <w:rsid w:val="00244B4A"/>
    <w:rsid w:val="00244C0E"/>
    <w:rsid w:val="0024509C"/>
    <w:rsid w:val="002454C9"/>
    <w:rsid w:val="0024590B"/>
    <w:rsid w:val="00245A85"/>
    <w:rsid w:val="0024629B"/>
    <w:rsid w:val="002462C3"/>
    <w:rsid w:val="002468C8"/>
    <w:rsid w:val="0024703F"/>
    <w:rsid w:val="002476F5"/>
    <w:rsid w:val="00247A7D"/>
    <w:rsid w:val="00247D3F"/>
    <w:rsid w:val="0025047B"/>
    <w:rsid w:val="00250481"/>
    <w:rsid w:val="002504A0"/>
    <w:rsid w:val="002508DB"/>
    <w:rsid w:val="00251055"/>
    <w:rsid w:val="002510FA"/>
    <w:rsid w:val="0025113C"/>
    <w:rsid w:val="00251201"/>
    <w:rsid w:val="00251554"/>
    <w:rsid w:val="0025191E"/>
    <w:rsid w:val="00251CCF"/>
    <w:rsid w:val="00251F70"/>
    <w:rsid w:val="0025218C"/>
    <w:rsid w:val="002529FB"/>
    <w:rsid w:val="0025300E"/>
    <w:rsid w:val="00253278"/>
    <w:rsid w:val="00253453"/>
    <w:rsid w:val="002538C4"/>
    <w:rsid w:val="00253AEB"/>
    <w:rsid w:val="00253CAA"/>
    <w:rsid w:val="00253CD5"/>
    <w:rsid w:val="002553D2"/>
    <w:rsid w:val="00256010"/>
    <w:rsid w:val="00256061"/>
    <w:rsid w:val="0025636C"/>
    <w:rsid w:val="002566A3"/>
    <w:rsid w:val="002568FD"/>
    <w:rsid w:val="00256911"/>
    <w:rsid w:val="00257378"/>
    <w:rsid w:val="0025756D"/>
    <w:rsid w:val="002578D1"/>
    <w:rsid w:val="00257967"/>
    <w:rsid w:val="00257983"/>
    <w:rsid w:val="00260172"/>
    <w:rsid w:val="00260460"/>
    <w:rsid w:val="00260540"/>
    <w:rsid w:val="00260728"/>
    <w:rsid w:val="00260DCF"/>
    <w:rsid w:val="0026145E"/>
    <w:rsid w:val="00261652"/>
    <w:rsid w:val="00261BDA"/>
    <w:rsid w:val="00262055"/>
    <w:rsid w:val="00262361"/>
    <w:rsid w:val="002625AB"/>
    <w:rsid w:val="002626CB"/>
    <w:rsid w:val="002639BF"/>
    <w:rsid w:val="00263A68"/>
    <w:rsid w:val="002644A3"/>
    <w:rsid w:val="00264962"/>
    <w:rsid w:val="00265278"/>
    <w:rsid w:val="002656FD"/>
    <w:rsid w:val="002657A6"/>
    <w:rsid w:val="00266B8D"/>
    <w:rsid w:val="00267307"/>
    <w:rsid w:val="00267604"/>
    <w:rsid w:val="0027062F"/>
    <w:rsid w:val="00270663"/>
    <w:rsid w:val="0027132D"/>
    <w:rsid w:val="0027135C"/>
    <w:rsid w:val="00271517"/>
    <w:rsid w:val="002716AE"/>
    <w:rsid w:val="00271775"/>
    <w:rsid w:val="00271874"/>
    <w:rsid w:val="00272353"/>
    <w:rsid w:val="0027291B"/>
    <w:rsid w:val="00272D23"/>
    <w:rsid w:val="00272DD5"/>
    <w:rsid w:val="002730B2"/>
    <w:rsid w:val="0027348A"/>
    <w:rsid w:val="0027357C"/>
    <w:rsid w:val="00273B3C"/>
    <w:rsid w:val="00273FAE"/>
    <w:rsid w:val="00274442"/>
    <w:rsid w:val="002751FC"/>
    <w:rsid w:val="00275671"/>
    <w:rsid w:val="00275C85"/>
    <w:rsid w:val="00275D4F"/>
    <w:rsid w:val="0027616A"/>
    <w:rsid w:val="00276255"/>
    <w:rsid w:val="00276832"/>
    <w:rsid w:val="00276E53"/>
    <w:rsid w:val="00276EAF"/>
    <w:rsid w:val="00276FDC"/>
    <w:rsid w:val="00277157"/>
    <w:rsid w:val="00277323"/>
    <w:rsid w:val="0027743F"/>
    <w:rsid w:val="0027759B"/>
    <w:rsid w:val="0027792B"/>
    <w:rsid w:val="00277E68"/>
    <w:rsid w:val="00277EF6"/>
    <w:rsid w:val="0028005D"/>
    <w:rsid w:val="0028018A"/>
    <w:rsid w:val="00280998"/>
    <w:rsid w:val="00280E82"/>
    <w:rsid w:val="002813DF"/>
    <w:rsid w:val="002818B1"/>
    <w:rsid w:val="00281A91"/>
    <w:rsid w:val="00281CC4"/>
    <w:rsid w:val="00281F97"/>
    <w:rsid w:val="0028207F"/>
    <w:rsid w:val="002821DF"/>
    <w:rsid w:val="00282424"/>
    <w:rsid w:val="002824B5"/>
    <w:rsid w:val="00282553"/>
    <w:rsid w:val="00283B81"/>
    <w:rsid w:val="00283C2D"/>
    <w:rsid w:val="00284416"/>
    <w:rsid w:val="0028472E"/>
    <w:rsid w:val="002849CB"/>
    <w:rsid w:val="0028548A"/>
    <w:rsid w:val="0028618F"/>
    <w:rsid w:val="00286985"/>
    <w:rsid w:val="00286B26"/>
    <w:rsid w:val="00286D5B"/>
    <w:rsid w:val="00287025"/>
    <w:rsid w:val="00287858"/>
    <w:rsid w:val="00290040"/>
    <w:rsid w:val="002901C7"/>
    <w:rsid w:val="002909DF"/>
    <w:rsid w:val="00290F2A"/>
    <w:rsid w:val="002916E4"/>
    <w:rsid w:val="002920AF"/>
    <w:rsid w:val="002921C2"/>
    <w:rsid w:val="002923A1"/>
    <w:rsid w:val="00292887"/>
    <w:rsid w:val="00292F55"/>
    <w:rsid w:val="0029311A"/>
    <w:rsid w:val="002938D0"/>
    <w:rsid w:val="00293DF6"/>
    <w:rsid w:val="00293F53"/>
    <w:rsid w:val="002940C3"/>
    <w:rsid w:val="002940C9"/>
    <w:rsid w:val="00294105"/>
    <w:rsid w:val="002962D6"/>
    <w:rsid w:val="0029667C"/>
    <w:rsid w:val="0029678D"/>
    <w:rsid w:val="00296BB6"/>
    <w:rsid w:val="002970A3"/>
    <w:rsid w:val="0029771C"/>
    <w:rsid w:val="0029784E"/>
    <w:rsid w:val="002978B5"/>
    <w:rsid w:val="002979CB"/>
    <w:rsid w:val="00297AC7"/>
    <w:rsid w:val="00297BF4"/>
    <w:rsid w:val="00297C1A"/>
    <w:rsid w:val="002A0557"/>
    <w:rsid w:val="002A0623"/>
    <w:rsid w:val="002A18D0"/>
    <w:rsid w:val="002A19DB"/>
    <w:rsid w:val="002A1B07"/>
    <w:rsid w:val="002A1C73"/>
    <w:rsid w:val="002A286E"/>
    <w:rsid w:val="002A2907"/>
    <w:rsid w:val="002A2B7D"/>
    <w:rsid w:val="002A2D67"/>
    <w:rsid w:val="002A2FED"/>
    <w:rsid w:val="002A321C"/>
    <w:rsid w:val="002A3279"/>
    <w:rsid w:val="002A33FC"/>
    <w:rsid w:val="002A341D"/>
    <w:rsid w:val="002A37D2"/>
    <w:rsid w:val="002A4434"/>
    <w:rsid w:val="002A4C5F"/>
    <w:rsid w:val="002A52B3"/>
    <w:rsid w:val="002A535D"/>
    <w:rsid w:val="002A549D"/>
    <w:rsid w:val="002A5F73"/>
    <w:rsid w:val="002A65CF"/>
    <w:rsid w:val="002A6662"/>
    <w:rsid w:val="002A6749"/>
    <w:rsid w:val="002A67C2"/>
    <w:rsid w:val="002A6BDA"/>
    <w:rsid w:val="002A6CA2"/>
    <w:rsid w:val="002A7264"/>
    <w:rsid w:val="002A7490"/>
    <w:rsid w:val="002A75A1"/>
    <w:rsid w:val="002A77E7"/>
    <w:rsid w:val="002B013B"/>
    <w:rsid w:val="002B03F8"/>
    <w:rsid w:val="002B0BEE"/>
    <w:rsid w:val="002B0D68"/>
    <w:rsid w:val="002B0F4C"/>
    <w:rsid w:val="002B14DD"/>
    <w:rsid w:val="002B16C1"/>
    <w:rsid w:val="002B178D"/>
    <w:rsid w:val="002B1C8F"/>
    <w:rsid w:val="002B1DD5"/>
    <w:rsid w:val="002B2059"/>
    <w:rsid w:val="002B2729"/>
    <w:rsid w:val="002B2AA4"/>
    <w:rsid w:val="002B3136"/>
    <w:rsid w:val="002B3459"/>
    <w:rsid w:val="002B3E08"/>
    <w:rsid w:val="002B3E3B"/>
    <w:rsid w:val="002B41F1"/>
    <w:rsid w:val="002B4568"/>
    <w:rsid w:val="002B4A2A"/>
    <w:rsid w:val="002B4D34"/>
    <w:rsid w:val="002B4EAC"/>
    <w:rsid w:val="002B4F68"/>
    <w:rsid w:val="002B53ED"/>
    <w:rsid w:val="002B5405"/>
    <w:rsid w:val="002B599C"/>
    <w:rsid w:val="002B5D85"/>
    <w:rsid w:val="002B6AF8"/>
    <w:rsid w:val="002B6EF5"/>
    <w:rsid w:val="002B7255"/>
    <w:rsid w:val="002B7336"/>
    <w:rsid w:val="002B788E"/>
    <w:rsid w:val="002C0104"/>
    <w:rsid w:val="002C01F1"/>
    <w:rsid w:val="002C0302"/>
    <w:rsid w:val="002C0673"/>
    <w:rsid w:val="002C070F"/>
    <w:rsid w:val="002C0AE4"/>
    <w:rsid w:val="002C15D5"/>
    <w:rsid w:val="002C1D32"/>
    <w:rsid w:val="002C22F0"/>
    <w:rsid w:val="002C28CB"/>
    <w:rsid w:val="002C3177"/>
    <w:rsid w:val="002C31AC"/>
    <w:rsid w:val="002C32D5"/>
    <w:rsid w:val="002C3637"/>
    <w:rsid w:val="002C3C0B"/>
    <w:rsid w:val="002C3CF9"/>
    <w:rsid w:val="002C4084"/>
    <w:rsid w:val="002C42DB"/>
    <w:rsid w:val="002C4349"/>
    <w:rsid w:val="002C4596"/>
    <w:rsid w:val="002C4C94"/>
    <w:rsid w:val="002C4DDE"/>
    <w:rsid w:val="002C4F07"/>
    <w:rsid w:val="002C52B5"/>
    <w:rsid w:val="002C6071"/>
    <w:rsid w:val="002C65CC"/>
    <w:rsid w:val="002C6895"/>
    <w:rsid w:val="002C6C82"/>
    <w:rsid w:val="002C6DF2"/>
    <w:rsid w:val="002C6DF4"/>
    <w:rsid w:val="002C730B"/>
    <w:rsid w:val="002C74CD"/>
    <w:rsid w:val="002C7767"/>
    <w:rsid w:val="002D012D"/>
    <w:rsid w:val="002D03E1"/>
    <w:rsid w:val="002D09A2"/>
    <w:rsid w:val="002D0AB5"/>
    <w:rsid w:val="002D0CF9"/>
    <w:rsid w:val="002D1734"/>
    <w:rsid w:val="002D1C71"/>
    <w:rsid w:val="002D203F"/>
    <w:rsid w:val="002D2B54"/>
    <w:rsid w:val="002D2D86"/>
    <w:rsid w:val="002D3066"/>
    <w:rsid w:val="002D406D"/>
    <w:rsid w:val="002D41BC"/>
    <w:rsid w:val="002D49DF"/>
    <w:rsid w:val="002D4D9C"/>
    <w:rsid w:val="002D5403"/>
    <w:rsid w:val="002D5502"/>
    <w:rsid w:val="002D5939"/>
    <w:rsid w:val="002D59EA"/>
    <w:rsid w:val="002D5A4E"/>
    <w:rsid w:val="002D5DCA"/>
    <w:rsid w:val="002D5E99"/>
    <w:rsid w:val="002D611E"/>
    <w:rsid w:val="002D63A7"/>
    <w:rsid w:val="002D6507"/>
    <w:rsid w:val="002D66D9"/>
    <w:rsid w:val="002D689F"/>
    <w:rsid w:val="002D6B62"/>
    <w:rsid w:val="002D78BA"/>
    <w:rsid w:val="002E056A"/>
    <w:rsid w:val="002E08B4"/>
    <w:rsid w:val="002E0F27"/>
    <w:rsid w:val="002E12CE"/>
    <w:rsid w:val="002E136E"/>
    <w:rsid w:val="002E14CA"/>
    <w:rsid w:val="002E1C16"/>
    <w:rsid w:val="002E25C3"/>
    <w:rsid w:val="002E2BB7"/>
    <w:rsid w:val="002E2E92"/>
    <w:rsid w:val="002E2FCB"/>
    <w:rsid w:val="002E32FC"/>
    <w:rsid w:val="002E3370"/>
    <w:rsid w:val="002E3753"/>
    <w:rsid w:val="002E3B51"/>
    <w:rsid w:val="002E3BE8"/>
    <w:rsid w:val="002E4003"/>
    <w:rsid w:val="002E42BE"/>
    <w:rsid w:val="002E49D2"/>
    <w:rsid w:val="002E4B2E"/>
    <w:rsid w:val="002E4B41"/>
    <w:rsid w:val="002E4F49"/>
    <w:rsid w:val="002E4FBD"/>
    <w:rsid w:val="002E4FBF"/>
    <w:rsid w:val="002E5404"/>
    <w:rsid w:val="002E568E"/>
    <w:rsid w:val="002E5F67"/>
    <w:rsid w:val="002E6503"/>
    <w:rsid w:val="002E6E22"/>
    <w:rsid w:val="002E6ED9"/>
    <w:rsid w:val="002E754A"/>
    <w:rsid w:val="002E7695"/>
    <w:rsid w:val="002F02F9"/>
    <w:rsid w:val="002F066E"/>
    <w:rsid w:val="002F0C22"/>
    <w:rsid w:val="002F0E65"/>
    <w:rsid w:val="002F11B4"/>
    <w:rsid w:val="002F13C1"/>
    <w:rsid w:val="002F14E3"/>
    <w:rsid w:val="002F1835"/>
    <w:rsid w:val="002F18DF"/>
    <w:rsid w:val="002F1F5A"/>
    <w:rsid w:val="002F202D"/>
    <w:rsid w:val="002F2259"/>
    <w:rsid w:val="002F230F"/>
    <w:rsid w:val="002F29B8"/>
    <w:rsid w:val="002F2B9E"/>
    <w:rsid w:val="002F3D59"/>
    <w:rsid w:val="002F3D6D"/>
    <w:rsid w:val="002F3E13"/>
    <w:rsid w:val="002F41AF"/>
    <w:rsid w:val="002F478F"/>
    <w:rsid w:val="002F49DB"/>
    <w:rsid w:val="002F4CD1"/>
    <w:rsid w:val="002F4E27"/>
    <w:rsid w:val="002F524F"/>
    <w:rsid w:val="002F555F"/>
    <w:rsid w:val="002F5F56"/>
    <w:rsid w:val="002F5F5F"/>
    <w:rsid w:val="002F6102"/>
    <w:rsid w:val="002F6697"/>
    <w:rsid w:val="002F674A"/>
    <w:rsid w:val="002F6A11"/>
    <w:rsid w:val="002F6BAD"/>
    <w:rsid w:val="002F6E7B"/>
    <w:rsid w:val="002F72D3"/>
    <w:rsid w:val="002F7B39"/>
    <w:rsid w:val="00300DB1"/>
    <w:rsid w:val="00301748"/>
    <w:rsid w:val="0030216E"/>
    <w:rsid w:val="003021DA"/>
    <w:rsid w:val="0030226E"/>
    <w:rsid w:val="00302676"/>
    <w:rsid w:val="0030270A"/>
    <w:rsid w:val="00302DA2"/>
    <w:rsid w:val="00302E62"/>
    <w:rsid w:val="0030352A"/>
    <w:rsid w:val="00303AE1"/>
    <w:rsid w:val="00303B69"/>
    <w:rsid w:val="00303CC0"/>
    <w:rsid w:val="00304105"/>
    <w:rsid w:val="00304726"/>
    <w:rsid w:val="003048A0"/>
    <w:rsid w:val="0030548C"/>
    <w:rsid w:val="00305FAE"/>
    <w:rsid w:val="003060E9"/>
    <w:rsid w:val="00306755"/>
    <w:rsid w:val="0030675F"/>
    <w:rsid w:val="00306873"/>
    <w:rsid w:val="00306D21"/>
    <w:rsid w:val="00307143"/>
    <w:rsid w:val="00310481"/>
    <w:rsid w:val="00310B30"/>
    <w:rsid w:val="00310D98"/>
    <w:rsid w:val="00310E05"/>
    <w:rsid w:val="00310F06"/>
    <w:rsid w:val="00311CC3"/>
    <w:rsid w:val="00311E01"/>
    <w:rsid w:val="00312153"/>
    <w:rsid w:val="0031217F"/>
    <w:rsid w:val="00312859"/>
    <w:rsid w:val="00312E87"/>
    <w:rsid w:val="00312FCD"/>
    <w:rsid w:val="00313676"/>
    <w:rsid w:val="00313808"/>
    <w:rsid w:val="00313918"/>
    <w:rsid w:val="00313C77"/>
    <w:rsid w:val="00313D76"/>
    <w:rsid w:val="003143CF"/>
    <w:rsid w:val="003145B2"/>
    <w:rsid w:val="003147D8"/>
    <w:rsid w:val="003149BE"/>
    <w:rsid w:val="00314AA0"/>
    <w:rsid w:val="00314B11"/>
    <w:rsid w:val="00314C50"/>
    <w:rsid w:val="00314FAA"/>
    <w:rsid w:val="00315100"/>
    <w:rsid w:val="0031668F"/>
    <w:rsid w:val="003168CF"/>
    <w:rsid w:val="00316903"/>
    <w:rsid w:val="00316F77"/>
    <w:rsid w:val="0031725A"/>
    <w:rsid w:val="003174FA"/>
    <w:rsid w:val="00317634"/>
    <w:rsid w:val="00317967"/>
    <w:rsid w:val="00317D64"/>
    <w:rsid w:val="003204F8"/>
    <w:rsid w:val="003205C6"/>
    <w:rsid w:val="00320F99"/>
    <w:rsid w:val="0032104F"/>
    <w:rsid w:val="00321238"/>
    <w:rsid w:val="00321517"/>
    <w:rsid w:val="00321F3A"/>
    <w:rsid w:val="00322535"/>
    <w:rsid w:val="00322B36"/>
    <w:rsid w:val="00323520"/>
    <w:rsid w:val="00323B7B"/>
    <w:rsid w:val="00323F92"/>
    <w:rsid w:val="003240D2"/>
    <w:rsid w:val="003241CD"/>
    <w:rsid w:val="003242D5"/>
    <w:rsid w:val="00324FC1"/>
    <w:rsid w:val="003251AC"/>
    <w:rsid w:val="0032562E"/>
    <w:rsid w:val="00325942"/>
    <w:rsid w:val="00325D10"/>
    <w:rsid w:val="00326082"/>
    <w:rsid w:val="0032674F"/>
    <w:rsid w:val="00326AB9"/>
    <w:rsid w:val="00326AFF"/>
    <w:rsid w:val="00326C06"/>
    <w:rsid w:val="003270D6"/>
    <w:rsid w:val="00327C92"/>
    <w:rsid w:val="003306CF"/>
    <w:rsid w:val="00331361"/>
    <w:rsid w:val="00331CC6"/>
    <w:rsid w:val="00331F62"/>
    <w:rsid w:val="00331F73"/>
    <w:rsid w:val="0033215E"/>
    <w:rsid w:val="00332270"/>
    <w:rsid w:val="003328D2"/>
    <w:rsid w:val="00332E6C"/>
    <w:rsid w:val="0033335C"/>
    <w:rsid w:val="00333923"/>
    <w:rsid w:val="00333B37"/>
    <w:rsid w:val="00333DB8"/>
    <w:rsid w:val="0033408B"/>
    <w:rsid w:val="0033424C"/>
    <w:rsid w:val="00334439"/>
    <w:rsid w:val="00334657"/>
    <w:rsid w:val="003353F7"/>
    <w:rsid w:val="003354C5"/>
    <w:rsid w:val="00335939"/>
    <w:rsid w:val="00335FAA"/>
    <w:rsid w:val="00336ADC"/>
    <w:rsid w:val="003377E9"/>
    <w:rsid w:val="00337B10"/>
    <w:rsid w:val="00340679"/>
    <w:rsid w:val="00340AC0"/>
    <w:rsid w:val="00340B7E"/>
    <w:rsid w:val="00341720"/>
    <w:rsid w:val="00341875"/>
    <w:rsid w:val="00341C7B"/>
    <w:rsid w:val="00342072"/>
    <w:rsid w:val="00342220"/>
    <w:rsid w:val="003424A0"/>
    <w:rsid w:val="00342A7F"/>
    <w:rsid w:val="00342B59"/>
    <w:rsid w:val="00343263"/>
    <w:rsid w:val="00343363"/>
    <w:rsid w:val="003436E4"/>
    <w:rsid w:val="0034394E"/>
    <w:rsid w:val="003439C8"/>
    <w:rsid w:val="003440C9"/>
    <w:rsid w:val="00344135"/>
    <w:rsid w:val="0034446A"/>
    <w:rsid w:val="003444D3"/>
    <w:rsid w:val="0034477D"/>
    <w:rsid w:val="00344A6F"/>
    <w:rsid w:val="00344E28"/>
    <w:rsid w:val="00345047"/>
    <w:rsid w:val="00345996"/>
    <w:rsid w:val="00345FDE"/>
    <w:rsid w:val="0034625D"/>
    <w:rsid w:val="00346DDE"/>
    <w:rsid w:val="003473F0"/>
    <w:rsid w:val="00347A12"/>
    <w:rsid w:val="00347A3B"/>
    <w:rsid w:val="00347B20"/>
    <w:rsid w:val="00350B2F"/>
    <w:rsid w:val="00351231"/>
    <w:rsid w:val="00351535"/>
    <w:rsid w:val="0035174E"/>
    <w:rsid w:val="00351829"/>
    <w:rsid w:val="00351A2E"/>
    <w:rsid w:val="00351B56"/>
    <w:rsid w:val="00351C4D"/>
    <w:rsid w:val="00352255"/>
    <w:rsid w:val="003522CB"/>
    <w:rsid w:val="00353266"/>
    <w:rsid w:val="00353669"/>
    <w:rsid w:val="00353703"/>
    <w:rsid w:val="00353CB2"/>
    <w:rsid w:val="00354592"/>
    <w:rsid w:val="003547AE"/>
    <w:rsid w:val="003548F4"/>
    <w:rsid w:val="003554E0"/>
    <w:rsid w:val="003556BE"/>
    <w:rsid w:val="0035570F"/>
    <w:rsid w:val="00355A41"/>
    <w:rsid w:val="00355A77"/>
    <w:rsid w:val="00356694"/>
    <w:rsid w:val="0035671A"/>
    <w:rsid w:val="00356CAB"/>
    <w:rsid w:val="00357481"/>
    <w:rsid w:val="00357613"/>
    <w:rsid w:val="003577B2"/>
    <w:rsid w:val="003577EF"/>
    <w:rsid w:val="00357D58"/>
    <w:rsid w:val="00360215"/>
    <w:rsid w:val="003607B3"/>
    <w:rsid w:val="0036122C"/>
    <w:rsid w:val="003622CE"/>
    <w:rsid w:val="00362373"/>
    <w:rsid w:val="003627CB"/>
    <w:rsid w:val="00362A88"/>
    <w:rsid w:val="00362C46"/>
    <w:rsid w:val="00362F29"/>
    <w:rsid w:val="0036341B"/>
    <w:rsid w:val="00363AE3"/>
    <w:rsid w:val="00364556"/>
    <w:rsid w:val="0036474E"/>
    <w:rsid w:val="00364BBB"/>
    <w:rsid w:val="00364C75"/>
    <w:rsid w:val="003656D6"/>
    <w:rsid w:val="00365724"/>
    <w:rsid w:val="00365FCC"/>
    <w:rsid w:val="0036623B"/>
    <w:rsid w:val="003663CC"/>
    <w:rsid w:val="00366974"/>
    <w:rsid w:val="00366D4B"/>
    <w:rsid w:val="00367D30"/>
    <w:rsid w:val="00367F94"/>
    <w:rsid w:val="00370065"/>
    <w:rsid w:val="003706D8"/>
    <w:rsid w:val="0037074A"/>
    <w:rsid w:val="003709F4"/>
    <w:rsid w:val="00370B18"/>
    <w:rsid w:val="00370E4B"/>
    <w:rsid w:val="00371368"/>
    <w:rsid w:val="00371683"/>
    <w:rsid w:val="00371814"/>
    <w:rsid w:val="00371D51"/>
    <w:rsid w:val="00372020"/>
    <w:rsid w:val="00372022"/>
    <w:rsid w:val="00372329"/>
    <w:rsid w:val="00372CBE"/>
    <w:rsid w:val="0037321B"/>
    <w:rsid w:val="0037352E"/>
    <w:rsid w:val="00373911"/>
    <w:rsid w:val="00373914"/>
    <w:rsid w:val="00373CF5"/>
    <w:rsid w:val="0037498B"/>
    <w:rsid w:val="00374C53"/>
    <w:rsid w:val="00375A02"/>
    <w:rsid w:val="00376226"/>
    <w:rsid w:val="00376BD3"/>
    <w:rsid w:val="00377074"/>
    <w:rsid w:val="003773F2"/>
    <w:rsid w:val="00377A9B"/>
    <w:rsid w:val="00377B2E"/>
    <w:rsid w:val="00377CD6"/>
    <w:rsid w:val="00377E85"/>
    <w:rsid w:val="00377FA0"/>
    <w:rsid w:val="0038048E"/>
    <w:rsid w:val="00380515"/>
    <w:rsid w:val="00380A22"/>
    <w:rsid w:val="00380B44"/>
    <w:rsid w:val="00380B70"/>
    <w:rsid w:val="00380C12"/>
    <w:rsid w:val="00380C5E"/>
    <w:rsid w:val="0038181C"/>
    <w:rsid w:val="00381A43"/>
    <w:rsid w:val="00381B58"/>
    <w:rsid w:val="00381C9E"/>
    <w:rsid w:val="00381FA0"/>
    <w:rsid w:val="003820BB"/>
    <w:rsid w:val="00382880"/>
    <w:rsid w:val="003831A3"/>
    <w:rsid w:val="0038331F"/>
    <w:rsid w:val="00383714"/>
    <w:rsid w:val="0038379F"/>
    <w:rsid w:val="00383B2D"/>
    <w:rsid w:val="00383C69"/>
    <w:rsid w:val="00383DDA"/>
    <w:rsid w:val="00383ECF"/>
    <w:rsid w:val="003846E3"/>
    <w:rsid w:val="00384A61"/>
    <w:rsid w:val="00384A98"/>
    <w:rsid w:val="00384EE2"/>
    <w:rsid w:val="0038592F"/>
    <w:rsid w:val="0038620E"/>
    <w:rsid w:val="00386AF9"/>
    <w:rsid w:val="00386B40"/>
    <w:rsid w:val="0038786A"/>
    <w:rsid w:val="00387E1A"/>
    <w:rsid w:val="0039036B"/>
    <w:rsid w:val="003904D3"/>
    <w:rsid w:val="0039091F"/>
    <w:rsid w:val="00391101"/>
    <w:rsid w:val="003912C9"/>
    <w:rsid w:val="00391305"/>
    <w:rsid w:val="00391525"/>
    <w:rsid w:val="00391C3A"/>
    <w:rsid w:val="003921B0"/>
    <w:rsid w:val="00392573"/>
    <w:rsid w:val="003927AB"/>
    <w:rsid w:val="00393563"/>
    <w:rsid w:val="003935D7"/>
    <w:rsid w:val="00394167"/>
    <w:rsid w:val="003948BD"/>
    <w:rsid w:val="003948F8"/>
    <w:rsid w:val="00394E06"/>
    <w:rsid w:val="00394E3C"/>
    <w:rsid w:val="00395495"/>
    <w:rsid w:val="003957A2"/>
    <w:rsid w:val="00395827"/>
    <w:rsid w:val="00396025"/>
    <w:rsid w:val="003964C4"/>
    <w:rsid w:val="00396515"/>
    <w:rsid w:val="00396614"/>
    <w:rsid w:val="0039675B"/>
    <w:rsid w:val="003968F7"/>
    <w:rsid w:val="00396FA6"/>
    <w:rsid w:val="0039703F"/>
    <w:rsid w:val="0039725F"/>
    <w:rsid w:val="00397FFC"/>
    <w:rsid w:val="003A0AA1"/>
    <w:rsid w:val="003A0E2B"/>
    <w:rsid w:val="003A1116"/>
    <w:rsid w:val="003A113C"/>
    <w:rsid w:val="003A116A"/>
    <w:rsid w:val="003A176E"/>
    <w:rsid w:val="003A1915"/>
    <w:rsid w:val="003A2541"/>
    <w:rsid w:val="003A2977"/>
    <w:rsid w:val="003A2989"/>
    <w:rsid w:val="003A2A27"/>
    <w:rsid w:val="003A2ACA"/>
    <w:rsid w:val="003A2BD8"/>
    <w:rsid w:val="003A37A3"/>
    <w:rsid w:val="003A394F"/>
    <w:rsid w:val="003A3EC7"/>
    <w:rsid w:val="003A409E"/>
    <w:rsid w:val="003A45E3"/>
    <w:rsid w:val="003A4636"/>
    <w:rsid w:val="003A4B1A"/>
    <w:rsid w:val="003A4DF0"/>
    <w:rsid w:val="003A5170"/>
    <w:rsid w:val="003A51D8"/>
    <w:rsid w:val="003A5344"/>
    <w:rsid w:val="003A57D1"/>
    <w:rsid w:val="003A5927"/>
    <w:rsid w:val="003A5D6E"/>
    <w:rsid w:val="003A5D8E"/>
    <w:rsid w:val="003A607E"/>
    <w:rsid w:val="003A6354"/>
    <w:rsid w:val="003A6BED"/>
    <w:rsid w:val="003A79A7"/>
    <w:rsid w:val="003A7CB7"/>
    <w:rsid w:val="003B01A3"/>
    <w:rsid w:val="003B08CB"/>
    <w:rsid w:val="003B0E19"/>
    <w:rsid w:val="003B2206"/>
    <w:rsid w:val="003B273D"/>
    <w:rsid w:val="003B288A"/>
    <w:rsid w:val="003B2C2D"/>
    <w:rsid w:val="003B2DBE"/>
    <w:rsid w:val="003B310A"/>
    <w:rsid w:val="003B311D"/>
    <w:rsid w:val="003B312F"/>
    <w:rsid w:val="003B3476"/>
    <w:rsid w:val="003B37D8"/>
    <w:rsid w:val="003B3A86"/>
    <w:rsid w:val="003B3C37"/>
    <w:rsid w:val="003B3DB4"/>
    <w:rsid w:val="003B3E55"/>
    <w:rsid w:val="003B434F"/>
    <w:rsid w:val="003B44FD"/>
    <w:rsid w:val="003B45AB"/>
    <w:rsid w:val="003B45E2"/>
    <w:rsid w:val="003B4831"/>
    <w:rsid w:val="003B48A0"/>
    <w:rsid w:val="003B4A66"/>
    <w:rsid w:val="003B4BD8"/>
    <w:rsid w:val="003B4CF2"/>
    <w:rsid w:val="003B4F93"/>
    <w:rsid w:val="003B561D"/>
    <w:rsid w:val="003B5A69"/>
    <w:rsid w:val="003B5DCC"/>
    <w:rsid w:val="003B63CD"/>
    <w:rsid w:val="003B6A6A"/>
    <w:rsid w:val="003B7206"/>
    <w:rsid w:val="003B7301"/>
    <w:rsid w:val="003B772F"/>
    <w:rsid w:val="003B7955"/>
    <w:rsid w:val="003B7E8B"/>
    <w:rsid w:val="003C020E"/>
    <w:rsid w:val="003C1513"/>
    <w:rsid w:val="003C178A"/>
    <w:rsid w:val="003C1A4B"/>
    <w:rsid w:val="003C1CA1"/>
    <w:rsid w:val="003C1D10"/>
    <w:rsid w:val="003C1D80"/>
    <w:rsid w:val="003C21DC"/>
    <w:rsid w:val="003C27A9"/>
    <w:rsid w:val="003C2915"/>
    <w:rsid w:val="003C295E"/>
    <w:rsid w:val="003C2A02"/>
    <w:rsid w:val="003C2BFB"/>
    <w:rsid w:val="003C2D59"/>
    <w:rsid w:val="003C3396"/>
    <w:rsid w:val="003C3836"/>
    <w:rsid w:val="003C398D"/>
    <w:rsid w:val="003C3C2B"/>
    <w:rsid w:val="003C3C49"/>
    <w:rsid w:val="003C3DE1"/>
    <w:rsid w:val="003C4257"/>
    <w:rsid w:val="003C454A"/>
    <w:rsid w:val="003C4BC3"/>
    <w:rsid w:val="003C4DFA"/>
    <w:rsid w:val="003C50AA"/>
    <w:rsid w:val="003C53F4"/>
    <w:rsid w:val="003C58C2"/>
    <w:rsid w:val="003C5A87"/>
    <w:rsid w:val="003C611E"/>
    <w:rsid w:val="003C642A"/>
    <w:rsid w:val="003C6438"/>
    <w:rsid w:val="003C6901"/>
    <w:rsid w:val="003C73A5"/>
    <w:rsid w:val="003C74DE"/>
    <w:rsid w:val="003C755C"/>
    <w:rsid w:val="003C7BE1"/>
    <w:rsid w:val="003C7FCA"/>
    <w:rsid w:val="003D0A90"/>
    <w:rsid w:val="003D11B1"/>
    <w:rsid w:val="003D11CD"/>
    <w:rsid w:val="003D1865"/>
    <w:rsid w:val="003D1BF4"/>
    <w:rsid w:val="003D1D9E"/>
    <w:rsid w:val="003D21F2"/>
    <w:rsid w:val="003D21F4"/>
    <w:rsid w:val="003D235F"/>
    <w:rsid w:val="003D2BD6"/>
    <w:rsid w:val="003D2C45"/>
    <w:rsid w:val="003D2C95"/>
    <w:rsid w:val="003D3044"/>
    <w:rsid w:val="003D32A1"/>
    <w:rsid w:val="003D32F3"/>
    <w:rsid w:val="003D3C7A"/>
    <w:rsid w:val="003D3D3F"/>
    <w:rsid w:val="003D42EA"/>
    <w:rsid w:val="003D5521"/>
    <w:rsid w:val="003D56E2"/>
    <w:rsid w:val="003D59D1"/>
    <w:rsid w:val="003D5FA9"/>
    <w:rsid w:val="003D660D"/>
    <w:rsid w:val="003D6992"/>
    <w:rsid w:val="003D6E96"/>
    <w:rsid w:val="003D6EE1"/>
    <w:rsid w:val="003D70EB"/>
    <w:rsid w:val="003D7674"/>
    <w:rsid w:val="003D7B29"/>
    <w:rsid w:val="003D7D14"/>
    <w:rsid w:val="003E0269"/>
    <w:rsid w:val="003E0986"/>
    <w:rsid w:val="003E0E07"/>
    <w:rsid w:val="003E1263"/>
    <w:rsid w:val="003E1705"/>
    <w:rsid w:val="003E1D56"/>
    <w:rsid w:val="003E1EC8"/>
    <w:rsid w:val="003E2132"/>
    <w:rsid w:val="003E237B"/>
    <w:rsid w:val="003E2413"/>
    <w:rsid w:val="003E248C"/>
    <w:rsid w:val="003E2687"/>
    <w:rsid w:val="003E2736"/>
    <w:rsid w:val="003E2844"/>
    <w:rsid w:val="003E2D8D"/>
    <w:rsid w:val="003E2FF7"/>
    <w:rsid w:val="003E3891"/>
    <w:rsid w:val="003E4AD0"/>
    <w:rsid w:val="003E5AD8"/>
    <w:rsid w:val="003E5C0D"/>
    <w:rsid w:val="003E5CAD"/>
    <w:rsid w:val="003E762C"/>
    <w:rsid w:val="003E7DEF"/>
    <w:rsid w:val="003F0078"/>
    <w:rsid w:val="003F0281"/>
    <w:rsid w:val="003F041D"/>
    <w:rsid w:val="003F0C9A"/>
    <w:rsid w:val="003F0E7F"/>
    <w:rsid w:val="003F2066"/>
    <w:rsid w:val="003F2F60"/>
    <w:rsid w:val="003F3076"/>
    <w:rsid w:val="003F36FF"/>
    <w:rsid w:val="003F389B"/>
    <w:rsid w:val="003F3C07"/>
    <w:rsid w:val="003F435D"/>
    <w:rsid w:val="003F4575"/>
    <w:rsid w:val="003F4AD5"/>
    <w:rsid w:val="003F4CBB"/>
    <w:rsid w:val="003F5013"/>
    <w:rsid w:val="003F50D1"/>
    <w:rsid w:val="003F5143"/>
    <w:rsid w:val="003F5220"/>
    <w:rsid w:val="003F55F6"/>
    <w:rsid w:val="003F56C7"/>
    <w:rsid w:val="003F5835"/>
    <w:rsid w:val="003F5B39"/>
    <w:rsid w:val="003F5BAC"/>
    <w:rsid w:val="003F5D3B"/>
    <w:rsid w:val="003F60C8"/>
    <w:rsid w:val="003F6571"/>
    <w:rsid w:val="003F6748"/>
    <w:rsid w:val="003F6931"/>
    <w:rsid w:val="003F6A74"/>
    <w:rsid w:val="003F6C44"/>
    <w:rsid w:val="003F6C53"/>
    <w:rsid w:val="003F6FAF"/>
    <w:rsid w:val="003F7575"/>
    <w:rsid w:val="003F7664"/>
    <w:rsid w:val="003F7DBB"/>
    <w:rsid w:val="00400051"/>
    <w:rsid w:val="004004A6"/>
    <w:rsid w:val="00400657"/>
    <w:rsid w:val="004007E8"/>
    <w:rsid w:val="004007F5"/>
    <w:rsid w:val="00400AB9"/>
    <w:rsid w:val="00400E43"/>
    <w:rsid w:val="004015DA"/>
    <w:rsid w:val="00401623"/>
    <w:rsid w:val="004017C9"/>
    <w:rsid w:val="00401830"/>
    <w:rsid w:val="004018D3"/>
    <w:rsid w:val="00401C62"/>
    <w:rsid w:val="0040205C"/>
    <w:rsid w:val="004021D4"/>
    <w:rsid w:val="004023B6"/>
    <w:rsid w:val="004023FD"/>
    <w:rsid w:val="00402542"/>
    <w:rsid w:val="0040263B"/>
    <w:rsid w:val="00402754"/>
    <w:rsid w:val="0040279D"/>
    <w:rsid w:val="00402D5B"/>
    <w:rsid w:val="004031F8"/>
    <w:rsid w:val="00403350"/>
    <w:rsid w:val="004033AA"/>
    <w:rsid w:val="00403C91"/>
    <w:rsid w:val="00403D25"/>
    <w:rsid w:val="004042B1"/>
    <w:rsid w:val="00404816"/>
    <w:rsid w:val="00404E02"/>
    <w:rsid w:val="00405511"/>
    <w:rsid w:val="00406E64"/>
    <w:rsid w:val="004072BD"/>
    <w:rsid w:val="0040785B"/>
    <w:rsid w:val="00407DAC"/>
    <w:rsid w:val="00410368"/>
    <w:rsid w:val="004106C8"/>
    <w:rsid w:val="00410716"/>
    <w:rsid w:val="0041075B"/>
    <w:rsid w:val="004112DE"/>
    <w:rsid w:val="0041137F"/>
    <w:rsid w:val="00411F73"/>
    <w:rsid w:val="004127DA"/>
    <w:rsid w:val="004131B7"/>
    <w:rsid w:val="004131BC"/>
    <w:rsid w:val="004133FB"/>
    <w:rsid w:val="0041343B"/>
    <w:rsid w:val="00413B59"/>
    <w:rsid w:val="00414554"/>
    <w:rsid w:val="004148CC"/>
    <w:rsid w:val="004148CF"/>
    <w:rsid w:val="004149A2"/>
    <w:rsid w:val="00414C91"/>
    <w:rsid w:val="004152AA"/>
    <w:rsid w:val="0041537A"/>
    <w:rsid w:val="004156AA"/>
    <w:rsid w:val="0041590D"/>
    <w:rsid w:val="00415F44"/>
    <w:rsid w:val="00416027"/>
    <w:rsid w:val="004161A6"/>
    <w:rsid w:val="004164F7"/>
    <w:rsid w:val="00416D95"/>
    <w:rsid w:val="004171C3"/>
    <w:rsid w:val="00417413"/>
    <w:rsid w:val="004174F4"/>
    <w:rsid w:val="0041773D"/>
    <w:rsid w:val="0042048F"/>
    <w:rsid w:val="0042063E"/>
    <w:rsid w:val="004206D9"/>
    <w:rsid w:val="00420BBA"/>
    <w:rsid w:val="00420DB6"/>
    <w:rsid w:val="004212B1"/>
    <w:rsid w:val="0042134A"/>
    <w:rsid w:val="00421497"/>
    <w:rsid w:val="004214C9"/>
    <w:rsid w:val="00421559"/>
    <w:rsid w:val="004217C1"/>
    <w:rsid w:val="00421952"/>
    <w:rsid w:val="00421E73"/>
    <w:rsid w:val="00422368"/>
    <w:rsid w:val="0042275D"/>
    <w:rsid w:val="00422881"/>
    <w:rsid w:val="00422D48"/>
    <w:rsid w:val="00422FD7"/>
    <w:rsid w:val="00423C0A"/>
    <w:rsid w:val="004241B0"/>
    <w:rsid w:val="00424448"/>
    <w:rsid w:val="00424720"/>
    <w:rsid w:val="004248DC"/>
    <w:rsid w:val="0042495A"/>
    <w:rsid w:val="00424D86"/>
    <w:rsid w:val="004250AC"/>
    <w:rsid w:val="004252B1"/>
    <w:rsid w:val="0042586F"/>
    <w:rsid w:val="00425A83"/>
    <w:rsid w:val="00425C3A"/>
    <w:rsid w:val="00425CEF"/>
    <w:rsid w:val="00425E7E"/>
    <w:rsid w:val="00425EDC"/>
    <w:rsid w:val="00425FC0"/>
    <w:rsid w:val="0042686C"/>
    <w:rsid w:val="00426D9E"/>
    <w:rsid w:val="00426F0D"/>
    <w:rsid w:val="00426FDC"/>
    <w:rsid w:val="004271AD"/>
    <w:rsid w:val="004272BE"/>
    <w:rsid w:val="004274C6"/>
    <w:rsid w:val="0042767E"/>
    <w:rsid w:val="0043057A"/>
    <w:rsid w:val="0043073A"/>
    <w:rsid w:val="0043076A"/>
    <w:rsid w:val="0043084C"/>
    <w:rsid w:val="004310AF"/>
    <w:rsid w:val="00431AEE"/>
    <w:rsid w:val="00431C9E"/>
    <w:rsid w:val="004321AB"/>
    <w:rsid w:val="0043238D"/>
    <w:rsid w:val="00432421"/>
    <w:rsid w:val="0043248E"/>
    <w:rsid w:val="00432B4E"/>
    <w:rsid w:val="004330CE"/>
    <w:rsid w:val="00433394"/>
    <w:rsid w:val="004334A5"/>
    <w:rsid w:val="00433803"/>
    <w:rsid w:val="00433B9C"/>
    <w:rsid w:val="00433FB1"/>
    <w:rsid w:val="0043450D"/>
    <w:rsid w:val="00434B71"/>
    <w:rsid w:val="00434E03"/>
    <w:rsid w:val="00434EDA"/>
    <w:rsid w:val="0043566E"/>
    <w:rsid w:val="00435832"/>
    <w:rsid w:val="00435AB9"/>
    <w:rsid w:val="00435C74"/>
    <w:rsid w:val="00435E56"/>
    <w:rsid w:val="00435ED0"/>
    <w:rsid w:val="00435F94"/>
    <w:rsid w:val="00436113"/>
    <w:rsid w:val="004361E6"/>
    <w:rsid w:val="004365DF"/>
    <w:rsid w:val="00436BCF"/>
    <w:rsid w:val="00436FEB"/>
    <w:rsid w:val="004370C4"/>
    <w:rsid w:val="004370C8"/>
    <w:rsid w:val="004374B6"/>
    <w:rsid w:val="00437516"/>
    <w:rsid w:val="00437B81"/>
    <w:rsid w:val="00437BE1"/>
    <w:rsid w:val="004402D9"/>
    <w:rsid w:val="00440E87"/>
    <w:rsid w:val="00440FCA"/>
    <w:rsid w:val="00440FDB"/>
    <w:rsid w:val="00441251"/>
    <w:rsid w:val="004415AD"/>
    <w:rsid w:val="00441EE8"/>
    <w:rsid w:val="00442460"/>
    <w:rsid w:val="004430B3"/>
    <w:rsid w:val="004433A8"/>
    <w:rsid w:val="0044343F"/>
    <w:rsid w:val="00443EA5"/>
    <w:rsid w:val="0044451D"/>
    <w:rsid w:val="0044477A"/>
    <w:rsid w:val="00444A24"/>
    <w:rsid w:val="00444E60"/>
    <w:rsid w:val="004457B6"/>
    <w:rsid w:val="0044583A"/>
    <w:rsid w:val="0044589A"/>
    <w:rsid w:val="004459EB"/>
    <w:rsid w:val="00446242"/>
    <w:rsid w:val="0044645D"/>
    <w:rsid w:val="0044666C"/>
    <w:rsid w:val="00446C14"/>
    <w:rsid w:val="00446F10"/>
    <w:rsid w:val="0044786F"/>
    <w:rsid w:val="004478D2"/>
    <w:rsid w:val="004502D5"/>
    <w:rsid w:val="00451305"/>
    <w:rsid w:val="00451426"/>
    <w:rsid w:val="00451697"/>
    <w:rsid w:val="004517A6"/>
    <w:rsid w:val="00451A9A"/>
    <w:rsid w:val="00451F23"/>
    <w:rsid w:val="004523E3"/>
    <w:rsid w:val="0045294C"/>
    <w:rsid w:val="004529C6"/>
    <w:rsid w:val="00452B1F"/>
    <w:rsid w:val="00452F76"/>
    <w:rsid w:val="0045300A"/>
    <w:rsid w:val="004530CB"/>
    <w:rsid w:val="00453637"/>
    <w:rsid w:val="00453B51"/>
    <w:rsid w:val="0045403D"/>
    <w:rsid w:val="00454939"/>
    <w:rsid w:val="00454B70"/>
    <w:rsid w:val="004556F6"/>
    <w:rsid w:val="00456244"/>
    <w:rsid w:val="004562DA"/>
    <w:rsid w:val="004569B6"/>
    <w:rsid w:val="00456CD2"/>
    <w:rsid w:val="00456F8F"/>
    <w:rsid w:val="00457461"/>
    <w:rsid w:val="00457C93"/>
    <w:rsid w:val="00457FB8"/>
    <w:rsid w:val="00460190"/>
    <w:rsid w:val="00460244"/>
    <w:rsid w:val="0046036F"/>
    <w:rsid w:val="0046047C"/>
    <w:rsid w:val="0046081C"/>
    <w:rsid w:val="004609C9"/>
    <w:rsid w:val="00460A73"/>
    <w:rsid w:val="00460EB8"/>
    <w:rsid w:val="0046116C"/>
    <w:rsid w:val="00461379"/>
    <w:rsid w:val="00461553"/>
    <w:rsid w:val="004615AE"/>
    <w:rsid w:val="004616E4"/>
    <w:rsid w:val="00461C3F"/>
    <w:rsid w:val="004620D7"/>
    <w:rsid w:val="0046252D"/>
    <w:rsid w:val="004630DF"/>
    <w:rsid w:val="004630FC"/>
    <w:rsid w:val="004636BC"/>
    <w:rsid w:val="0046380E"/>
    <w:rsid w:val="004645C0"/>
    <w:rsid w:val="004646C6"/>
    <w:rsid w:val="004647C9"/>
    <w:rsid w:val="00464E95"/>
    <w:rsid w:val="00465299"/>
    <w:rsid w:val="00465311"/>
    <w:rsid w:val="004653C9"/>
    <w:rsid w:val="004653EC"/>
    <w:rsid w:val="00465509"/>
    <w:rsid w:val="004658C3"/>
    <w:rsid w:val="004659A0"/>
    <w:rsid w:val="00465C32"/>
    <w:rsid w:val="004666A6"/>
    <w:rsid w:val="00466A86"/>
    <w:rsid w:val="00466C79"/>
    <w:rsid w:val="0046706B"/>
    <w:rsid w:val="00467697"/>
    <w:rsid w:val="004678A4"/>
    <w:rsid w:val="00467964"/>
    <w:rsid w:val="00470250"/>
    <w:rsid w:val="00470A47"/>
    <w:rsid w:val="00470BAC"/>
    <w:rsid w:val="004712AB"/>
    <w:rsid w:val="00471610"/>
    <w:rsid w:val="00471EB0"/>
    <w:rsid w:val="00471F03"/>
    <w:rsid w:val="00471F20"/>
    <w:rsid w:val="0047279D"/>
    <w:rsid w:val="0047321A"/>
    <w:rsid w:val="004733E0"/>
    <w:rsid w:val="00473494"/>
    <w:rsid w:val="004735BA"/>
    <w:rsid w:val="0047405D"/>
    <w:rsid w:val="004741F3"/>
    <w:rsid w:val="00474339"/>
    <w:rsid w:val="004745BA"/>
    <w:rsid w:val="004749C2"/>
    <w:rsid w:val="00474F8F"/>
    <w:rsid w:val="004752CA"/>
    <w:rsid w:val="0047534D"/>
    <w:rsid w:val="00475501"/>
    <w:rsid w:val="00475A3A"/>
    <w:rsid w:val="00475ADD"/>
    <w:rsid w:val="00475DA8"/>
    <w:rsid w:val="00476378"/>
    <w:rsid w:val="0047652E"/>
    <w:rsid w:val="0047718F"/>
    <w:rsid w:val="004775CD"/>
    <w:rsid w:val="0047770D"/>
    <w:rsid w:val="004777EB"/>
    <w:rsid w:val="00477A41"/>
    <w:rsid w:val="004801E3"/>
    <w:rsid w:val="00480348"/>
    <w:rsid w:val="0048057B"/>
    <w:rsid w:val="00480678"/>
    <w:rsid w:val="004807B4"/>
    <w:rsid w:val="00480FB2"/>
    <w:rsid w:val="00480FEF"/>
    <w:rsid w:val="004811D1"/>
    <w:rsid w:val="00481A9B"/>
    <w:rsid w:val="00481B41"/>
    <w:rsid w:val="00481FAF"/>
    <w:rsid w:val="004828C7"/>
    <w:rsid w:val="0048294D"/>
    <w:rsid w:val="00482968"/>
    <w:rsid w:val="00482F3D"/>
    <w:rsid w:val="00483071"/>
    <w:rsid w:val="00483D07"/>
    <w:rsid w:val="00483E96"/>
    <w:rsid w:val="00483F2D"/>
    <w:rsid w:val="0048406F"/>
    <w:rsid w:val="004840EE"/>
    <w:rsid w:val="00484B63"/>
    <w:rsid w:val="00485AA2"/>
    <w:rsid w:val="00485D2E"/>
    <w:rsid w:val="00485E1A"/>
    <w:rsid w:val="004860AB"/>
    <w:rsid w:val="004864B0"/>
    <w:rsid w:val="00486787"/>
    <w:rsid w:val="00486DD6"/>
    <w:rsid w:val="00487565"/>
    <w:rsid w:val="004879B1"/>
    <w:rsid w:val="00487B72"/>
    <w:rsid w:val="00487C30"/>
    <w:rsid w:val="00487C8D"/>
    <w:rsid w:val="00487D47"/>
    <w:rsid w:val="004900BB"/>
    <w:rsid w:val="004900C2"/>
    <w:rsid w:val="004905D5"/>
    <w:rsid w:val="00490AF5"/>
    <w:rsid w:val="00490BFC"/>
    <w:rsid w:val="00490FD2"/>
    <w:rsid w:val="0049142F"/>
    <w:rsid w:val="004916D7"/>
    <w:rsid w:val="00491A1F"/>
    <w:rsid w:val="00491EE1"/>
    <w:rsid w:val="004920E9"/>
    <w:rsid w:val="0049219E"/>
    <w:rsid w:val="00492503"/>
    <w:rsid w:val="004929E8"/>
    <w:rsid w:val="00492D0A"/>
    <w:rsid w:val="00492EAE"/>
    <w:rsid w:val="0049300C"/>
    <w:rsid w:val="00493557"/>
    <w:rsid w:val="00493D71"/>
    <w:rsid w:val="00493E35"/>
    <w:rsid w:val="004946B6"/>
    <w:rsid w:val="00494DD0"/>
    <w:rsid w:val="00494FEC"/>
    <w:rsid w:val="0049508B"/>
    <w:rsid w:val="00495548"/>
    <w:rsid w:val="004959B9"/>
    <w:rsid w:val="004959D1"/>
    <w:rsid w:val="00495C33"/>
    <w:rsid w:val="00495D2B"/>
    <w:rsid w:val="00495E44"/>
    <w:rsid w:val="0049630C"/>
    <w:rsid w:val="0049661B"/>
    <w:rsid w:val="00496A39"/>
    <w:rsid w:val="00496A88"/>
    <w:rsid w:val="00497049"/>
    <w:rsid w:val="0049726D"/>
    <w:rsid w:val="0049754E"/>
    <w:rsid w:val="0049767B"/>
    <w:rsid w:val="004979D8"/>
    <w:rsid w:val="00497D6C"/>
    <w:rsid w:val="004A06D4"/>
    <w:rsid w:val="004A088D"/>
    <w:rsid w:val="004A0987"/>
    <w:rsid w:val="004A1087"/>
    <w:rsid w:val="004A1159"/>
    <w:rsid w:val="004A2233"/>
    <w:rsid w:val="004A251D"/>
    <w:rsid w:val="004A2E0A"/>
    <w:rsid w:val="004A342D"/>
    <w:rsid w:val="004A3970"/>
    <w:rsid w:val="004A3A7D"/>
    <w:rsid w:val="004A3D5C"/>
    <w:rsid w:val="004A41D6"/>
    <w:rsid w:val="004A45FC"/>
    <w:rsid w:val="004A4E17"/>
    <w:rsid w:val="004A4F3C"/>
    <w:rsid w:val="004A5A6B"/>
    <w:rsid w:val="004A5E12"/>
    <w:rsid w:val="004A5FD2"/>
    <w:rsid w:val="004A60F5"/>
    <w:rsid w:val="004A620B"/>
    <w:rsid w:val="004A68BF"/>
    <w:rsid w:val="004A6B1C"/>
    <w:rsid w:val="004A6B1F"/>
    <w:rsid w:val="004A7BFD"/>
    <w:rsid w:val="004A7F5B"/>
    <w:rsid w:val="004B07B8"/>
    <w:rsid w:val="004B0807"/>
    <w:rsid w:val="004B0B5C"/>
    <w:rsid w:val="004B0F06"/>
    <w:rsid w:val="004B1711"/>
    <w:rsid w:val="004B17E5"/>
    <w:rsid w:val="004B1C4A"/>
    <w:rsid w:val="004B1E6C"/>
    <w:rsid w:val="004B1F09"/>
    <w:rsid w:val="004B24DB"/>
    <w:rsid w:val="004B279A"/>
    <w:rsid w:val="004B30C8"/>
    <w:rsid w:val="004B33B2"/>
    <w:rsid w:val="004B3997"/>
    <w:rsid w:val="004B3E98"/>
    <w:rsid w:val="004B4052"/>
    <w:rsid w:val="004B55DE"/>
    <w:rsid w:val="004B55FA"/>
    <w:rsid w:val="004B5998"/>
    <w:rsid w:val="004B5AC3"/>
    <w:rsid w:val="004B5AE5"/>
    <w:rsid w:val="004B5DE0"/>
    <w:rsid w:val="004B611D"/>
    <w:rsid w:val="004B617B"/>
    <w:rsid w:val="004B67EF"/>
    <w:rsid w:val="004B7340"/>
    <w:rsid w:val="004B7516"/>
    <w:rsid w:val="004B77CC"/>
    <w:rsid w:val="004C0613"/>
    <w:rsid w:val="004C0C31"/>
    <w:rsid w:val="004C0CCE"/>
    <w:rsid w:val="004C0E5D"/>
    <w:rsid w:val="004C0E93"/>
    <w:rsid w:val="004C1155"/>
    <w:rsid w:val="004C12A4"/>
    <w:rsid w:val="004C152B"/>
    <w:rsid w:val="004C15E7"/>
    <w:rsid w:val="004C174F"/>
    <w:rsid w:val="004C1AD3"/>
    <w:rsid w:val="004C1F1C"/>
    <w:rsid w:val="004C23E7"/>
    <w:rsid w:val="004C28F1"/>
    <w:rsid w:val="004C2B50"/>
    <w:rsid w:val="004C2B67"/>
    <w:rsid w:val="004C2C15"/>
    <w:rsid w:val="004C2D4F"/>
    <w:rsid w:val="004C3358"/>
    <w:rsid w:val="004C3368"/>
    <w:rsid w:val="004C349C"/>
    <w:rsid w:val="004C35B6"/>
    <w:rsid w:val="004C38A7"/>
    <w:rsid w:val="004C4349"/>
    <w:rsid w:val="004C49DD"/>
    <w:rsid w:val="004C4F2B"/>
    <w:rsid w:val="004C562D"/>
    <w:rsid w:val="004C5689"/>
    <w:rsid w:val="004C5950"/>
    <w:rsid w:val="004C5E39"/>
    <w:rsid w:val="004C5EE7"/>
    <w:rsid w:val="004C67AC"/>
    <w:rsid w:val="004C6B34"/>
    <w:rsid w:val="004C7115"/>
    <w:rsid w:val="004C7117"/>
    <w:rsid w:val="004C72EF"/>
    <w:rsid w:val="004C739D"/>
    <w:rsid w:val="004C755D"/>
    <w:rsid w:val="004C7851"/>
    <w:rsid w:val="004C7869"/>
    <w:rsid w:val="004C7D39"/>
    <w:rsid w:val="004D02D0"/>
    <w:rsid w:val="004D0509"/>
    <w:rsid w:val="004D0A03"/>
    <w:rsid w:val="004D0C09"/>
    <w:rsid w:val="004D13A5"/>
    <w:rsid w:val="004D1605"/>
    <w:rsid w:val="004D18F7"/>
    <w:rsid w:val="004D1982"/>
    <w:rsid w:val="004D1B4A"/>
    <w:rsid w:val="004D1BA7"/>
    <w:rsid w:val="004D1C13"/>
    <w:rsid w:val="004D1CB6"/>
    <w:rsid w:val="004D25EF"/>
    <w:rsid w:val="004D2819"/>
    <w:rsid w:val="004D2A48"/>
    <w:rsid w:val="004D2E4E"/>
    <w:rsid w:val="004D346B"/>
    <w:rsid w:val="004D363D"/>
    <w:rsid w:val="004D3741"/>
    <w:rsid w:val="004D4037"/>
    <w:rsid w:val="004D4185"/>
    <w:rsid w:val="004D47CE"/>
    <w:rsid w:val="004D4A06"/>
    <w:rsid w:val="004D4D4B"/>
    <w:rsid w:val="004D4EF1"/>
    <w:rsid w:val="004D4F33"/>
    <w:rsid w:val="004D523A"/>
    <w:rsid w:val="004D5852"/>
    <w:rsid w:val="004D59CD"/>
    <w:rsid w:val="004D5A00"/>
    <w:rsid w:val="004D5CDB"/>
    <w:rsid w:val="004D5D5B"/>
    <w:rsid w:val="004D60CC"/>
    <w:rsid w:val="004D6146"/>
    <w:rsid w:val="004D63BE"/>
    <w:rsid w:val="004D6C80"/>
    <w:rsid w:val="004D6F55"/>
    <w:rsid w:val="004D7394"/>
    <w:rsid w:val="004D7522"/>
    <w:rsid w:val="004D76BE"/>
    <w:rsid w:val="004D7895"/>
    <w:rsid w:val="004D7B03"/>
    <w:rsid w:val="004D7BE9"/>
    <w:rsid w:val="004D7EFC"/>
    <w:rsid w:val="004D7F49"/>
    <w:rsid w:val="004E0240"/>
    <w:rsid w:val="004E092F"/>
    <w:rsid w:val="004E0B53"/>
    <w:rsid w:val="004E0C28"/>
    <w:rsid w:val="004E1299"/>
    <w:rsid w:val="004E14A8"/>
    <w:rsid w:val="004E16D5"/>
    <w:rsid w:val="004E19B3"/>
    <w:rsid w:val="004E26C7"/>
    <w:rsid w:val="004E2730"/>
    <w:rsid w:val="004E289F"/>
    <w:rsid w:val="004E297A"/>
    <w:rsid w:val="004E2A16"/>
    <w:rsid w:val="004E2E3D"/>
    <w:rsid w:val="004E33A6"/>
    <w:rsid w:val="004E353F"/>
    <w:rsid w:val="004E37DE"/>
    <w:rsid w:val="004E39F9"/>
    <w:rsid w:val="004E433D"/>
    <w:rsid w:val="004E45C5"/>
    <w:rsid w:val="004E4B8C"/>
    <w:rsid w:val="004E4BB5"/>
    <w:rsid w:val="004E4D4E"/>
    <w:rsid w:val="004E513A"/>
    <w:rsid w:val="004E5395"/>
    <w:rsid w:val="004E5BE2"/>
    <w:rsid w:val="004E5FC6"/>
    <w:rsid w:val="004E5FED"/>
    <w:rsid w:val="004E6699"/>
    <w:rsid w:val="004E68AA"/>
    <w:rsid w:val="004E6ABB"/>
    <w:rsid w:val="004E6B4D"/>
    <w:rsid w:val="004E6BFF"/>
    <w:rsid w:val="004E712A"/>
    <w:rsid w:val="004E73FA"/>
    <w:rsid w:val="004E7556"/>
    <w:rsid w:val="004E7D17"/>
    <w:rsid w:val="004E7E9C"/>
    <w:rsid w:val="004F019A"/>
    <w:rsid w:val="004F063E"/>
    <w:rsid w:val="004F0952"/>
    <w:rsid w:val="004F0BEB"/>
    <w:rsid w:val="004F0DAD"/>
    <w:rsid w:val="004F1F24"/>
    <w:rsid w:val="004F28CA"/>
    <w:rsid w:val="004F28EC"/>
    <w:rsid w:val="004F3413"/>
    <w:rsid w:val="004F36EA"/>
    <w:rsid w:val="004F3A9F"/>
    <w:rsid w:val="004F3BF4"/>
    <w:rsid w:val="004F4137"/>
    <w:rsid w:val="004F4623"/>
    <w:rsid w:val="004F49F4"/>
    <w:rsid w:val="004F55E0"/>
    <w:rsid w:val="004F5610"/>
    <w:rsid w:val="004F6014"/>
    <w:rsid w:val="004F62C1"/>
    <w:rsid w:val="004F6677"/>
    <w:rsid w:val="004F68FC"/>
    <w:rsid w:val="004F6F7A"/>
    <w:rsid w:val="004F731D"/>
    <w:rsid w:val="004F7B63"/>
    <w:rsid w:val="004F7FB5"/>
    <w:rsid w:val="005000D4"/>
    <w:rsid w:val="005008B1"/>
    <w:rsid w:val="00501852"/>
    <w:rsid w:val="00501C51"/>
    <w:rsid w:val="00501C6E"/>
    <w:rsid w:val="00501D94"/>
    <w:rsid w:val="00501E8E"/>
    <w:rsid w:val="005035B7"/>
    <w:rsid w:val="00503715"/>
    <w:rsid w:val="00503780"/>
    <w:rsid w:val="005037A4"/>
    <w:rsid w:val="00503872"/>
    <w:rsid w:val="00503988"/>
    <w:rsid w:val="00503995"/>
    <w:rsid w:val="005043C4"/>
    <w:rsid w:val="005048E5"/>
    <w:rsid w:val="00504AC4"/>
    <w:rsid w:val="00504B4A"/>
    <w:rsid w:val="00504ED6"/>
    <w:rsid w:val="0050562D"/>
    <w:rsid w:val="005058D2"/>
    <w:rsid w:val="00505BE8"/>
    <w:rsid w:val="00505C81"/>
    <w:rsid w:val="005067B9"/>
    <w:rsid w:val="00506946"/>
    <w:rsid w:val="00506C3B"/>
    <w:rsid w:val="00507070"/>
    <w:rsid w:val="00507283"/>
    <w:rsid w:val="00507AE2"/>
    <w:rsid w:val="00507CAD"/>
    <w:rsid w:val="00510226"/>
    <w:rsid w:val="00510417"/>
    <w:rsid w:val="00510513"/>
    <w:rsid w:val="00510514"/>
    <w:rsid w:val="005106EA"/>
    <w:rsid w:val="00510FB0"/>
    <w:rsid w:val="00511433"/>
    <w:rsid w:val="00511E4B"/>
    <w:rsid w:val="00511FA3"/>
    <w:rsid w:val="00512642"/>
    <w:rsid w:val="005127CD"/>
    <w:rsid w:val="00512ECB"/>
    <w:rsid w:val="00512ED5"/>
    <w:rsid w:val="00512FFC"/>
    <w:rsid w:val="00513C7F"/>
    <w:rsid w:val="00514834"/>
    <w:rsid w:val="00516C02"/>
    <w:rsid w:val="005171B4"/>
    <w:rsid w:val="005173D0"/>
    <w:rsid w:val="005177FB"/>
    <w:rsid w:val="005178E9"/>
    <w:rsid w:val="00517C2A"/>
    <w:rsid w:val="005202FA"/>
    <w:rsid w:val="005206B0"/>
    <w:rsid w:val="00520852"/>
    <w:rsid w:val="00520DC5"/>
    <w:rsid w:val="00520ECB"/>
    <w:rsid w:val="0052122E"/>
    <w:rsid w:val="00521300"/>
    <w:rsid w:val="00521E2E"/>
    <w:rsid w:val="00522236"/>
    <w:rsid w:val="005225A2"/>
    <w:rsid w:val="00522F63"/>
    <w:rsid w:val="00523592"/>
    <w:rsid w:val="00523B48"/>
    <w:rsid w:val="00523C2B"/>
    <w:rsid w:val="00523F1D"/>
    <w:rsid w:val="005241A9"/>
    <w:rsid w:val="005246CD"/>
    <w:rsid w:val="005248BC"/>
    <w:rsid w:val="00525665"/>
    <w:rsid w:val="0052586F"/>
    <w:rsid w:val="00525B98"/>
    <w:rsid w:val="0052683C"/>
    <w:rsid w:val="00526BE4"/>
    <w:rsid w:val="00526E99"/>
    <w:rsid w:val="005271E3"/>
    <w:rsid w:val="005271E9"/>
    <w:rsid w:val="00527300"/>
    <w:rsid w:val="00527539"/>
    <w:rsid w:val="005303ED"/>
    <w:rsid w:val="00530514"/>
    <w:rsid w:val="00530720"/>
    <w:rsid w:val="0053082D"/>
    <w:rsid w:val="00530EA8"/>
    <w:rsid w:val="00531156"/>
    <w:rsid w:val="00531533"/>
    <w:rsid w:val="005319EE"/>
    <w:rsid w:val="00531A4A"/>
    <w:rsid w:val="00531A6F"/>
    <w:rsid w:val="00531F14"/>
    <w:rsid w:val="005321D8"/>
    <w:rsid w:val="0053223A"/>
    <w:rsid w:val="005322F1"/>
    <w:rsid w:val="0053244E"/>
    <w:rsid w:val="0053255A"/>
    <w:rsid w:val="005325A6"/>
    <w:rsid w:val="00532892"/>
    <w:rsid w:val="005329D8"/>
    <w:rsid w:val="00532D92"/>
    <w:rsid w:val="0053304F"/>
    <w:rsid w:val="005330CB"/>
    <w:rsid w:val="00533A0A"/>
    <w:rsid w:val="00533D45"/>
    <w:rsid w:val="00533F1C"/>
    <w:rsid w:val="005343E4"/>
    <w:rsid w:val="005343F1"/>
    <w:rsid w:val="00534C4A"/>
    <w:rsid w:val="0053508B"/>
    <w:rsid w:val="005356E4"/>
    <w:rsid w:val="00535A82"/>
    <w:rsid w:val="005360CE"/>
    <w:rsid w:val="005363C9"/>
    <w:rsid w:val="00536737"/>
    <w:rsid w:val="005367F9"/>
    <w:rsid w:val="00536804"/>
    <w:rsid w:val="005369E6"/>
    <w:rsid w:val="00536BA8"/>
    <w:rsid w:val="00537AB8"/>
    <w:rsid w:val="00537BB1"/>
    <w:rsid w:val="005400E8"/>
    <w:rsid w:val="00540525"/>
    <w:rsid w:val="005409A5"/>
    <w:rsid w:val="00540B88"/>
    <w:rsid w:val="00540C7B"/>
    <w:rsid w:val="00540E80"/>
    <w:rsid w:val="00541EB9"/>
    <w:rsid w:val="00541F42"/>
    <w:rsid w:val="005421C5"/>
    <w:rsid w:val="00542253"/>
    <w:rsid w:val="00542F3B"/>
    <w:rsid w:val="00542FC2"/>
    <w:rsid w:val="005431DE"/>
    <w:rsid w:val="00543871"/>
    <w:rsid w:val="00544064"/>
    <w:rsid w:val="0054444E"/>
    <w:rsid w:val="00544517"/>
    <w:rsid w:val="00544794"/>
    <w:rsid w:val="00544A03"/>
    <w:rsid w:val="00545895"/>
    <w:rsid w:val="00545A7B"/>
    <w:rsid w:val="005467ED"/>
    <w:rsid w:val="0054691D"/>
    <w:rsid w:val="00546A3A"/>
    <w:rsid w:val="00546A70"/>
    <w:rsid w:val="00546D12"/>
    <w:rsid w:val="005471B4"/>
    <w:rsid w:val="005473D2"/>
    <w:rsid w:val="00547BEB"/>
    <w:rsid w:val="005500E2"/>
    <w:rsid w:val="00550206"/>
    <w:rsid w:val="00550A1A"/>
    <w:rsid w:val="00550EA0"/>
    <w:rsid w:val="00551131"/>
    <w:rsid w:val="00551933"/>
    <w:rsid w:val="005519AF"/>
    <w:rsid w:val="00551E1E"/>
    <w:rsid w:val="00551E42"/>
    <w:rsid w:val="005527ED"/>
    <w:rsid w:val="005527F6"/>
    <w:rsid w:val="00552AF2"/>
    <w:rsid w:val="00552B6A"/>
    <w:rsid w:val="00552DF6"/>
    <w:rsid w:val="00553680"/>
    <w:rsid w:val="005536B6"/>
    <w:rsid w:val="005537C5"/>
    <w:rsid w:val="00553CC5"/>
    <w:rsid w:val="005540BF"/>
    <w:rsid w:val="00555621"/>
    <w:rsid w:val="00555B12"/>
    <w:rsid w:val="00555DA6"/>
    <w:rsid w:val="00556030"/>
    <w:rsid w:val="0055629F"/>
    <w:rsid w:val="005567C3"/>
    <w:rsid w:val="00556C68"/>
    <w:rsid w:val="0055767D"/>
    <w:rsid w:val="00557A6E"/>
    <w:rsid w:val="00560873"/>
    <w:rsid w:val="00560AD6"/>
    <w:rsid w:val="00560E0B"/>
    <w:rsid w:val="0056153E"/>
    <w:rsid w:val="005619C7"/>
    <w:rsid w:val="00561D82"/>
    <w:rsid w:val="00561E0B"/>
    <w:rsid w:val="005622AC"/>
    <w:rsid w:val="0056258D"/>
    <w:rsid w:val="00563255"/>
    <w:rsid w:val="005638B4"/>
    <w:rsid w:val="005639D3"/>
    <w:rsid w:val="00563AE9"/>
    <w:rsid w:val="00563E9E"/>
    <w:rsid w:val="0056418F"/>
    <w:rsid w:val="0056436A"/>
    <w:rsid w:val="0056463E"/>
    <w:rsid w:val="0056469E"/>
    <w:rsid w:val="0056479F"/>
    <w:rsid w:val="00565166"/>
    <w:rsid w:val="005652AE"/>
    <w:rsid w:val="00565847"/>
    <w:rsid w:val="005658DC"/>
    <w:rsid w:val="00565A1C"/>
    <w:rsid w:val="00565D28"/>
    <w:rsid w:val="005660CC"/>
    <w:rsid w:val="00566163"/>
    <w:rsid w:val="005665D0"/>
    <w:rsid w:val="005665D8"/>
    <w:rsid w:val="005669DC"/>
    <w:rsid w:val="00566F23"/>
    <w:rsid w:val="00566F2B"/>
    <w:rsid w:val="0056729A"/>
    <w:rsid w:val="005672A2"/>
    <w:rsid w:val="0057038D"/>
    <w:rsid w:val="005704A3"/>
    <w:rsid w:val="0057077B"/>
    <w:rsid w:val="00570899"/>
    <w:rsid w:val="00571735"/>
    <w:rsid w:val="00571871"/>
    <w:rsid w:val="00571D1D"/>
    <w:rsid w:val="00572166"/>
    <w:rsid w:val="00572FB9"/>
    <w:rsid w:val="00573E21"/>
    <w:rsid w:val="005741E6"/>
    <w:rsid w:val="0057450C"/>
    <w:rsid w:val="00574531"/>
    <w:rsid w:val="005746F7"/>
    <w:rsid w:val="005747F1"/>
    <w:rsid w:val="00574B8E"/>
    <w:rsid w:val="00574E79"/>
    <w:rsid w:val="00576143"/>
    <w:rsid w:val="0057688E"/>
    <w:rsid w:val="00576B58"/>
    <w:rsid w:val="00577074"/>
    <w:rsid w:val="0057776B"/>
    <w:rsid w:val="00577B4E"/>
    <w:rsid w:val="00580008"/>
    <w:rsid w:val="00580479"/>
    <w:rsid w:val="005805FE"/>
    <w:rsid w:val="00580647"/>
    <w:rsid w:val="0058069D"/>
    <w:rsid w:val="00580907"/>
    <w:rsid w:val="00580B8F"/>
    <w:rsid w:val="00580CF1"/>
    <w:rsid w:val="00580D89"/>
    <w:rsid w:val="005810FF"/>
    <w:rsid w:val="00581921"/>
    <w:rsid w:val="00582A53"/>
    <w:rsid w:val="00582B02"/>
    <w:rsid w:val="00582C78"/>
    <w:rsid w:val="00582F6C"/>
    <w:rsid w:val="00583A22"/>
    <w:rsid w:val="00583CDC"/>
    <w:rsid w:val="00583E3E"/>
    <w:rsid w:val="00584718"/>
    <w:rsid w:val="00584A51"/>
    <w:rsid w:val="00584D2D"/>
    <w:rsid w:val="0058559C"/>
    <w:rsid w:val="0058578E"/>
    <w:rsid w:val="005863B3"/>
    <w:rsid w:val="005863DF"/>
    <w:rsid w:val="00586539"/>
    <w:rsid w:val="0058670F"/>
    <w:rsid w:val="00586C45"/>
    <w:rsid w:val="00586D59"/>
    <w:rsid w:val="00586FDB"/>
    <w:rsid w:val="0058717E"/>
    <w:rsid w:val="0058778F"/>
    <w:rsid w:val="00587BC7"/>
    <w:rsid w:val="00587CAE"/>
    <w:rsid w:val="00587DCC"/>
    <w:rsid w:val="0059025A"/>
    <w:rsid w:val="005904EF"/>
    <w:rsid w:val="0059060B"/>
    <w:rsid w:val="0059074C"/>
    <w:rsid w:val="005909B2"/>
    <w:rsid w:val="00591458"/>
    <w:rsid w:val="0059163D"/>
    <w:rsid w:val="005919A0"/>
    <w:rsid w:val="00591B16"/>
    <w:rsid w:val="00591C6B"/>
    <w:rsid w:val="00592824"/>
    <w:rsid w:val="005929E8"/>
    <w:rsid w:val="00592BCE"/>
    <w:rsid w:val="00592BF4"/>
    <w:rsid w:val="00592D9A"/>
    <w:rsid w:val="00593CB4"/>
    <w:rsid w:val="0059500B"/>
    <w:rsid w:val="005950E6"/>
    <w:rsid w:val="00595497"/>
    <w:rsid w:val="00595736"/>
    <w:rsid w:val="0059574A"/>
    <w:rsid w:val="005957DC"/>
    <w:rsid w:val="00595905"/>
    <w:rsid w:val="005963DD"/>
    <w:rsid w:val="0059654E"/>
    <w:rsid w:val="00596640"/>
    <w:rsid w:val="005967DB"/>
    <w:rsid w:val="00597EE7"/>
    <w:rsid w:val="005A025C"/>
    <w:rsid w:val="005A06CA"/>
    <w:rsid w:val="005A0E9E"/>
    <w:rsid w:val="005A0F0C"/>
    <w:rsid w:val="005A13F4"/>
    <w:rsid w:val="005A188B"/>
    <w:rsid w:val="005A1E9A"/>
    <w:rsid w:val="005A238A"/>
    <w:rsid w:val="005A2D7F"/>
    <w:rsid w:val="005A3842"/>
    <w:rsid w:val="005A3C46"/>
    <w:rsid w:val="005A3CCA"/>
    <w:rsid w:val="005A3E4B"/>
    <w:rsid w:val="005A4733"/>
    <w:rsid w:val="005A4B93"/>
    <w:rsid w:val="005A4C17"/>
    <w:rsid w:val="005A5746"/>
    <w:rsid w:val="005A5D3C"/>
    <w:rsid w:val="005A6856"/>
    <w:rsid w:val="005A6A49"/>
    <w:rsid w:val="005A7225"/>
    <w:rsid w:val="005A74AB"/>
    <w:rsid w:val="005A7C1F"/>
    <w:rsid w:val="005A7E06"/>
    <w:rsid w:val="005A7F61"/>
    <w:rsid w:val="005B009A"/>
    <w:rsid w:val="005B0ECE"/>
    <w:rsid w:val="005B116B"/>
    <w:rsid w:val="005B11EA"/>
    <w:rsid w:val="005B12C3"/>
    <w:rsid w:val="005B19D4"/>
    <w:rsid w:val="005B220C"/>
    <w:rsid w:val="005B2433"/>
    <w:rsid w:val="005B2808"/>
    <w:rsid w:val="005B3075"/>
    <w:rsid w:val="005B30AB"/>
    <w:rsid w:val="005B3117"/>
    <w:rsid w:val="005B336C"/>
    <w:rsid w:val="005B3529"/>
    <w:rsid w:val="005B3772"/>
    <w:rsid w:val="005B4456"/>
    <w:rsid w:val="005B4A93"/>
    <w:rsid w:val="005B4CDA"/>
    <w:rsid w:val="005B5296"/>
    <w:rsid w:val="005B5938"/>
    <w:rsid w:val="005B5C60"/>
    <w:rsid w:val="005B665B"/>
    <w:rsid w:val="005B6793"/>
    <w:rsid w:val="005B6A7E"/>
    <w:rsid w:val="005B6E55"/>
    <w:rsid w:val="005B6EA4"/>
    <w:rsid w:val="005B6EEF"/>
    <w:rsid w:val="005B75C6"/>
    <w:rsid w:val="005B7752"/>
    <w:rsid w:val="005C00F0"/>
    <w:rsid w:val="005C0E2C"/>
    <w:rsid w:val="005C0EAE"/>
    <w:rsid w:val="005C1155"/>
    <w:rsid w:val="005C1673"/>
    <w:rsid w:val="005C1814"/>
    <w:rsid w:val="005C1E9E"/>
    <w:rsid w:val="005C24A4"/>
    <w:rsid w:val="005C2567"/>
    <w:rsid w:val="005C26BF"/>
    <w:rsid w:val="005C2B74"/>
    <w:rsid w:val="005C2C19"/>
    <w:rsid w:val="005C3132"/>
    <w:rsid w:val="005C35CA"/>
    <w:rsid w:val="005C41D9"/>
    <w:rsid w:val="005C4776"/>
    <w:rsid w:val="005C47E6"/>
    <w:rsid w:val="005C4B6C"/>
    <w:rsid w:val="005C4C24"/>
    <w:rsid w:val="005C5004"/>
    <w:rsid w:val="005C502A"/>
    <w:rsid w:val="005C50BC"/>
    <w:rsid w:val="005C5918"/>
    <w:rsid w:val="005C5A6E"/>
    <w:rsid w:val="005C5CF4"/>
    <w:rsid w:val="005C61C0"/>
    <w:rsid w:val="005C65F7"/>
    <w:rsid w:val="005C6A72"/>
    <w:rsid w:val="005C706A"/>
    <w:rsid w:val="005C71EA"/>
    <w:rsid w:val="005C7888"/>
    <w:rsid w:val="005C794A"/>
    <w:rsid w:val="005D062D"/>
    <w:rsid w:val="005D0782"/>
    <w:rsid w:val="005D0820"/>
    <w:rsid w:val="005D0C3C"/>
    <w:rsid w:val="005D138A"/>
    <w:rsid w:val="005D1C00"/>
    <w:rsid w:val="005D1CAC"/>
    <w:rsid w:val="005D1DB9"/>
    <w:rsid w:val="005D2642"/>
    <w:rsid w:val="005D2B6A"/>
    <w:rsid w:val="005D2DED"/>
    <w:rsid w:val="005D31BF"/>
    <w:rsid w:val="005D35D7"/>
    <w:rsid w:val="005D37D8"/>
    <w:rsid w:val="005D426C"/>
    <w:rsid w:val="005D5202"/>
    <w:rsid w:val="005D5C60"/>
    <w:rsid w:val="005D5E32"/>
    <w:rsid w:val="005D5F6B"/>
    <w:rsid w:val="005D6477"/>
    <w:rsid w:val="005D6801"/>
    <w:rsid w:val="005D698E"/>
    <w:rsid w:val="005D6C1B"/>
    <w:rsid w:val="005D6F57"/>
    <w:rsid w:val="005D6FEA"/>
    <w:rsid w:val="005D701B"/>
    <w:rsid w:val="005D7302"/>
    <w:rsid w:val="005D7967"/>
    <w:rsid w:val="005D7CAF"/>
    <w:rsid w:val="005E0224"/>
    <w:rsid w:val="005E0358"/>
    <w:rsid w:val="005E0CA9"/>
    <w:rsid w:val="005E1A75"/>
    <w:rsid w:val="005E1E5F"/>
    <w:rsid w:val="005E1E6D"/>
    <w:rsid w:val="005E2263"/>
    <w:rsid w:val="005E2957"/>
    <w:rsid w:val="005E2DB7"/>
    <w:rsid w:val="005E3BF1"/>
    <w:rsid w:val="005E3FD5"/>
    <w:rsid w:val="005E4409"/>
    <w:rsid w:val="005E4EA6"/>
    <w:rsid w:val="005E522F"/>
    <w:rsid w:val="005E578E"/>
    <w:rsid w:val="005E5A74"/>
    <w:rsid w:val="005E5B94"/>
    <w:rsid w:val="005E6244"/>
    <w:rsid w:val="005E6491"/>
    <w:rsid w:val="005E6768"/>
    <w:rsid w:val="005E6796"/>
    <w:rsid w:val="005E67D8"/>
    <w:rsid w:val="005E6AAF"/>
    <w:rsid w:val="005E6AD1"/>
    <w:rsid w:val="005E7264"/>
    <w:rsid w:val="005E7724"/>
    <w:rsid w:val="005E7942"/>
    <w:rsid w:val="005F0099"/>
    <w:rsid w:val="005F0B2A"/>
    <w:rsid w:val="005F10E8"/>
    <w:rsid w:val="005F1211"/>
    <w:rsid w:val="005F1265"/>
    <w:rsid w:val="005F1343"/>
    <w:rsid w:val="005F1605"/>
    <w:rsid w:val="005F16D4"/>
    <w:rsid w:val="005F1826"/>
    <w:rsid w:val="005F1941"/>
    <w:rsid w:val="005F19A2"/>
    <w:rsid w:val="005F1CF1"/>
    <w:rsid w:val="005F1FFB"/>
    <w:rsid w:val="005F294E"/>
    <w:rsid w:val="005F376E"/>
    <w:rsid w:val="005F434B"/>
    <w:rsid w:val="005F5659"/>
    <w:rsid w:val="005F5779"/>
    <w:rsid w:val="005F5B15"/>
    <w:rsid w:val="005F5C73"/>
    <w:rsid w:val="005F5FE6"/>
    <w:rsid w:val="005F63F1"/>
    <w:rsid w:val="005F6E51"/>
    <w:rsid w:val="005F7171"/>
    <w:rsid w:val="005F73DE"/>
    <w:rsid w:val="005F76DF"/>
    <w:rsid w:val="005F78B0"/>
    <w:rsid w:val="005F7C57"/>
    <w:rsid w:val="0060047B"/>
    <w:rsid w:val="00600658"/>
    <w:rsid w:val="00600AB9"/>
    <w:rsid w:val="00600D51"/>
    <w:rsid w:val="006010D9"/>
    <w:rsid w:val="006014C8"/>
    <w:rsid w:val="00601553"/>
    <w:rsid w:val="00601980"/>
    <w:rsid w:val="00601CCE"/>
    <w:rsid w:val="00601F07"/>
    <w:rsid w:val="00601F79"/>
    <w:rsid w:val="00602A7C"/>
    <w:rsid w:val="006031A6"/>
    <w:rsid w:val="006037B3"/>
    <w:rsid w:val="00603A97"/>
    <w:rsid w:val="00603B01"/>
    <w:rsid w:val="006046A2"/>
    <w:rsid w:val="006046E6"/>
    <w:rsid w:val="006057C6"/>
    <w:rsid w:val="00605834"/>
    <w:rsid w:val="00605844"/>
    <w:rsid w:val="006063FA"/>
    <w:rsid w:val="00606A82"/>
    <w:rsid w:val="00606B53"/>
    <w:rsid w:val="00606D3A"/>
    <w:rsid w:val="00607011"/>
    <w:rsid w:val="00607D1D"/>
    <w:rsid w:val="00607F2F"/>
    <w:rsid w:val="0061003C"/>
    <w:rsid w:val="00610347"/>
    <w:rsid w:val="00610D61"/>
    <w:rsid w:val="0061170D"/>
    <w:rsid w:val="0061186E"/>
    <w:rsid w:val="00611947"/>
    <w:rsid w:val="00612451"/>
    <w:rsid w:val="006127D0"/>
    <w:rsid w:val="006129B4"/>
    <w:rsid w:val="00612AD5"/>
    <w:rsid w:val="00612B67"/>
    <w:rsid w:val="00612FDE"/>
    <w:rsid w:val="006130C0"/>
    <w:rsid w:val="006132B3"/>
    <w:rsid w:val="006139F4"/>
    <w:rsid w:val="00613B64"/>
    <w:rsid w:val="006140C5"/>
    <w:rsid w:val="00614EEE"/>
    <w:rsid w:val="006150AC"/>
    <w:rsid w:val="00615117"/>
    <w:rsid w:val="00615CB5"/>
    <w:rsid w:val="00615FC0"/>
    <w:rsid w:val="00616102"/>
    <w:rsid w:val="00616161"/>
    <w:rsid w:val="006161AA"/>
    <w:rsid w:val="00616393"/>
    <w:rsid w:val="006167BD"/>
    <w:rsid w:val="00616886"/>
    <w:rsid w:val="006170B4"/>
    <w:rsid w:val="006171AB"/>
    <w:rsid w:val="00617A26"/>
    <w:rsid w:val="00617F1E"/>
    <w:rsid w:val="00620032"/>
    <w:rsid w:val="00620842"/>
    <w:rsid w:val="00620B50"/>
    <w:rsid w:val="00620B8B"/>
    <w:rsid w:val="00620E7E"/>
    <w:rsid w:val="00621A3B"/>
    <w:rsid w:val="00621B28"/>
    <w:rsid w:val="00621BB8"/>
    <w:rsid w:val="00621CA5"/>
    <w:rsid w:val="00621DBE"/>
    <w:rsid w:val="006228AF"/>
    <w:rsid w:val="00622C67"/>
    <w:rsid w:val="00622EC3"/>
    <w:rsid w:val="00622FD3"/>
    <w:rsid w:val="006230F5"/>
    <w:rsid w:val="00623633"/>
    <w:rsid w:val="00623810"/>
    <w:rsid w:val="00623D8D"/>
    <w:rsid w:val="00624D81"/>
    <w:rsid w:val="00624E24"/>
    <w:rsid w:val="00624FAA"/>
    <w:rsid w:val="00624FE7"/>
    <w:rsid w:val="00625096"/>
    <w:rsid w:val="006260E7"/>
    <w:rsid w:val="00626238"/>
    <w:rsid w:val="00626320"/>
    <w:rsid w:val="0062687F"/>
    <w:rsid w:val="006269CB"/>
    <w:rsid w:val="00626C56"/>
    <w:rsid w:val="00626CB0"/>
    <w:rsid w:val="00626DD9"/>
    <w:rsid w:val="006270FB"/>
    <w:rsid w:val="0062724C"/>
    <w:rsid w:val="00630BA2"/>
    <w:rsid w:val="00631A80"/>
    <w:rsid w:val="00632361"/>
    <w:rsid w:val="006326C7"/>
    <w:rsid w:val="00632C39"/>
    <w:rsid w:val="00633951"/>
    <w:rsid w:val="00633A2D"/>
    <w:rsid w:val="00633AF9"/>
    <w:rsid w:val="00633C67"/>
    <w:rsid w:val="00634328"/>
    <w:rsid w:val="00634562"/>
    <w:rsid w:val="00634966"/>
    <w:rsid w:val="00634BAB"/>
    <w:rsid w:val="00635841"/>
    <w:rsid w:val="006358F0"/>
    <w:rsid w:val="00635AAD"/>
    <w:rsid w:val="00635C5A"/>
    <w:rsid w:val="00636130"/>
    <w:rsid w:val="006362BD"/>
    <w:rsid w:val="00636D63"/>
    <w:rsid w:val="00637220"/>
    <w:rsid w:val="006373A7"/>
    <w:rsid w:val="006376F6"/>
    <w:rsid w:val="006379E0"/>
    <w:rsid w:val="00637A0F"/>
    <w:rsid w:val="00637FB7"/>
    <w:rsid w:val="006406D4"/>
    <w:rsid w:val="00640A1F"/>
    <w:rsid w:val="00640D1D"/>
    <w:rsid w:val="00641035"/>
    <w:rsid w:val="00641265"/>
    <w:rsid w:val="00641443"/>
    <w:rsid w:val="00641519"/>
    <w:rsid w:val="006417C3"/>
    <w:rsid w:val="00641D51"/>
    <w:rsid w:val="00641DA1"/>
    <w:rsid w:val="006421E7"/>
    <w:rsid w:val="00642234"/>
    <w:rsid w:val="006426D8"/>
    <w:rsid w:val="00642959"/>
    <w:rsid w:val="00642E09"/>
    <w:rsid w:val="006437B1"/>
    <w:rsid w:val="00643828"/>
    <w:rsid w:val="00643839"/>
    <w:rsid w:val="00643971"/>
    <w:rsid w:val="00643A0A"/>
    <w:rsid w:val="00643B11"/>
    <w:rsid w:val="00643E6C"/>
    <w:rsid w:val="00644061"/>
    <w:rsid w:val="0064414F"/>
    <w:rsid w:val="006443EE"/>
    <w:rsid w:val="00644728"/>
    <w:rsid w:val="00645A5C"/>
    <w:rsid w:val="00646B95"/>
    <w:rsid w:val="00646CE1"/>
    <w:rsid w:val="00646FDB"/>
    <w:rsid w:val="006470B1"/>
    <w:rsid w:val="00647651"/>
    <w:rsid w:val="00647BD3"/>
    <w:rsid w:val="00647ED4"/>
    <w:rsid w:val="006500A4"/>
    <w:rsid w:val="006507EA"/>
    <w:rsid w:val="00650807"/>
    <w:rsid w:val="00650912"/>
    <w:rsid w:val="00650ED4"/>
    <w:rsid w:val="00650F6C"/>
    <w:rsid w:val="00651B06"/>
    <w:rsid w:val="0065200A"/>
    <w:rsid w:val="006520DA"/>
    <w:rsid w:val="006525EF"/>
    <w:rsid w:val="00652636"/>
    <w:rsid w:val="006526E8"/>
    <w:rsid w:val="0065282D"/>
    <w:rsid w:val="00652DD7"/>
    <w:rsid w:val="006531C6"/>
    <w:rsid w:val="0065323C"/>
    <w:rsid w:val="00653497"/>
    <w:rsid w:val="006537C7"/>
    <w:rsid w:val="00653C00"/>
    <w:rsid w:val="00653C71"/>
    <w:rsid w:val="00654018"/>
    <w:rsid w:val="006540E9"/>
    <w:rsid w:val="00654764"/>
    <w:rsid w:val="00654E61"/>
    <w:rsid w:val="00654EB0"/>
    <w:rsid w:val="00654FFE"/>
    <w:rsid w:val="00655392"/>
    <w:rsid w:val="00655ACE"/>
    <w:rsid w:val="00655CDF"/>
    <w:rsid w:val="00655DA8"/>
    <w:rsid w:val="00655F0B"/>
    <w:rsid w:val="00655F8C"/>
    <w:rsid w:val="00655F96"/>
    <w:rsid w:val="00656031"/>
    <w:rsid w:val="0065617C"/>
    <w:rsid w:val="0065642D"/>
    <w:rsid w:val="0065690A"/>
    <w:rsid w:val="0065696B"/>
    <w:rsid w:val="00656A63"/>
    <w:rsid w:val="00656AF0"/>
    <w:rsid w:val="00656D09"/>
    <w:rsid w:val="0065731A"/>
    <w:rsid w:val="00657958"/>
    <w:rsid w:val="00660358"/>
    <w:rsid w:val="006603D7"/>
    <w:rsid w:val="006603E5"/>
    <w:rsid w:val="00660447"/>
    <w:rsid w:val="00660DD9"/>
    <w:rsid w:val="00661168"/>
    <w:rsid w:val="006616A9"/>
    <w:rsid w:val="00662218"/>
    <w:rsid w:val="006624CA"/>
    <w:rsid w:val="00662533"/>
    <w:rsid w:val="00662603"/>
    <w:rsid w:val="0066276A"/>
    <w:rsid w:val="006628BF"/>
    <w:rsid w:val="00662A44"/>
    <w:rsid w:val="00662B03"/>
    <w:rsid w:val="00663477"/>
    <w:rsid w:val="006636FF"/>
    <w:rsid w:val="006639A8"/>
    <w:rsid w:val="00663E03"/>
    <w:rsid w:val="00663FBC"/>
    <w:rsid w:val="0066431A"/>
    <w:rsid w:val="006643A9"/>
    <w:rsid w:val="006645AC"/>
    <w:rsid w:val="00664A23"/>
    <w:rsid w:val="00664E36"/>
    <w:rsid w:val="006650F2"/>
    <w:rsid w:val="00665352"/>
    <w:rsid w:val="00665395"/>
    <w:rsid w:val="006653A4"/>
    <w:rsid w:val="0066552B"/>
    <w:rsid w:val="00665B4C"/>
    <w:rsid w:val="00665ECA"/>
    <w:rsid w:val="00665F5A"/>
    <w:rsid w:val="00665F5D"/>
    <w:rsid w:val="00666992"/>
    <w:rsid w:val="00666C28"/>
    <w:rsid w:val="00666ED3"/>
    <w:rsid w:val="0066705F"/>
    <w:rsid w:val="00667620"/>
    <w:rsid w:val="0066795E"/>
    <w:rsid w:val="00667BA4"/>
    <w:rsid w:val="00667C25"/>
    <w:rsid w:val="00667DDB"/>
    <w:rsid w:val="006703D9"/>
    <w:rsid w:val="0067054B"/>
    <w:rsid w:val="00670572"/>
    <w:rsid w:val="00670796"/>
    <w:rsid w:val="00671B68"/>
    <w:rsid w:val="00671C03"/>
    <w:rsid w:val="0067253D"/>
    <w:rsid w:val="00672CF1"/>
    <w:rsid w:val="006730EB"/>
    <w:rsid w:val="0067337C"/>
    <w:rsid w:val="00673912"/>
    <w:rsid w:val="0067397A"/>
    <w:rsid w:val="00673C6F"/>
    <w:rsid w:val="006743D5"/>
    <w:rsid w:val="0067445D"/>
    <w:rsid w:val="0067536E"/>
    <w:rsid w:val="0067578A"/>
    <w:rsid w:val="00675B25"/>
    <w:rsid w:val="00675CB7"/>
    <w:rsid w:val="00675EB0"/>
    <w:rsid w:val="00676337"/>
    <w:rsid w:val="006766BF"/>
    <w:rsid w:val="00676875"/>
    <w:rsid w:val="00676AE0"/>
    <w:rsid w:val="00676D52"/>
    <w:rsid w:val="00676F47"/>
    <w:rsid w:val="00676F49"/>
    <w:rsid w:val="006772A4"/>
    <w:rsid w:val="00677300"/>
    <w:rsid w:val="00677545"/>
    <w:rsid w:val="006777C3"/>
    <w:rsid w:val="0067791B"/>
    <w:rsid w:val="00677C9F"/>
    <w:rsid w:val="00677E1B"/>
    <w:rsid w:val="00680168"/>
    <w:rsid w:val="00680BA1"/>
    <w:rsid w:val="00680EF5"/>
    <w:rsid w:val="0068187A"/>
    <w:rsid w:val="00681936"/>
    <w:rsid w:val="00681A2D"/>
    <w:rsid w:val="00681D17"/>
    <w:rsid w:val="00681E43"/>
    <w:rsid w:val="0068200E"/>
    <w:rsid w:val="006822AF"/>
    <w:rsid w:val="006822C1"/>
    <w:rsid w:val="00683448"/>
    <w:rsid w:val="006836FE"/>
    <w:rsid w:val="00683FA3"/>
    <w:rsid w:val="00684180"/>
    <w:rsid w:val="0068469C"/>
    <w:rsid w:val="00684841"/>
    <w:rsid w:val="0068507C"/>
    <w:rsid w:val="00685292"/>
    <w:rsid w:val="00685328"/>
    <w:rsid w:val="0068572C"/>
    <w:rsid w:val="00685AC3"/>
    <w:rsid w:val="00685B93"/>
    <w:rsid w:val="00685CFF"/>
    <w:rsid w:val="00685DAE"/>
    <w:rsid w:val="00685EE2"/>
    <w:rsid w:val="00686060"/>
    <w:rsid w:val="006860FB"/>
    <w:rsid w:val="00686463"/>
    <w:rsid w:val="006866BD"/>
    <w:rsid w:val="00687542"/>
    <w:rsid w:val="00690055"/>
    <w:rsid w:val="00690094"/>
    <w:rsid w:val="00690198"/>
    <w:rsid w:val="00690297"/>
    <w:rsid w:val="00690BAD"/>
    <w:rsid w:val="00691351"/>
    <w:rsid w:val="00691854"/>
    <w:rsid w:val="00692071"/>
    <w:rsid w:val="006921B2"/>
    <w:rsid w:val="00692683"/>
    <w:rsid w:val="00692786"/>
    <w:rsid w:val="00692C9A"/>
    <w:rsid w:val="006933E7"/>
    <w:rsid w:val="006939B6"/>
    <w:rsid w:val="00693A42"/>
    <w:rsid w:val="00693B3B"/>
    <w:rsid w:val="00693BD1"/>
    <w:rsid w:val="0069439B"/>
    <w:rsid w:val="006946FA"/>
    <w:rsid w:val="00695544"/>
    <w:rsid w:val="00695953"/>
    <w:rsid w:val="00695DE7"/>
    <w:rsid w:val="00696620"/>
    <w:rsid w:val="00696696"/>
    <w:rsid w:val="00696E93"/>
    <w:rsid w:val="006971DA"/>
    <w:rsid w:val="00697A11"/>
    <w:rsid w:val="00697AF3"/>
    <w:rsid w:val="006A053B"/>
    <w:rsid w:val="006A057D"/>
    <w:rsid w:val="006A066E"/>
    <w:rsid w:val="006A0734"/>
    <w:rsid w:val="006A07B9"/>
    <w:rsid w:val="006A080E"/>
    <w:rsid w:val="006A0A51"/>
    <w:rsid w:val="006A0D4A"/>
    <w:rsid w:val="006A0E4E"/>
    <w:rsid w:val="006A10A4"/>
    <w:rsid w:val="006A12F4"/>
    <w:rsid w:val="006A15C7"/>
    <w:rsid w:val="006A1711"/>
    <w:rsid w:val="006A18C5"/>
    <w:rsid w:val="006A1989"/>
    <w:rsid w:val="006A1DD7"/>
    <w:rsid w:val="006A1EF6"/>
    <w:rsid w:val="006A259A"/>
    <w:rsid w:val="006A2F02"/>
    <w:rsid w:val="006A4564"/>
    <w:rsid w:val="006A4811"/>
    <w:rsid w:val="006A4A25"/>
    <w:rsid w:val="006A4A78"/>
    <w:rsid w:val="006A4B5C"/>
    <w:rsid w:val="006A4E56"/>
    <w:rsid w:val="006A4F39"/>
    <w:rsid w:val="006A532B"/>
    <w:rsid w:val="006A5827"/>
    <w:rsid w:val="006A5B01"/>
    <w:rsid w:val="006A5E66"/>
    <w:rsid w:val="006A6131"/>
    <w:rsid w:val="006A672A"/>
    <w:rsid w:val="006A6B92"/>
    <w:rsid w:val="006A763B"/>
    <w:rsid w:val="006A7C2E"/>
    <w:rsid w:val="006A7C45"/>
    <w:rsid w:val="006B02E6"/>
    <w:rsid w:val="006B05AB"/>
    <w:rsid w:val="006B1361"/>
    <w:rsid w:val="006B1C7E"/>
    <w:rsid w:val="006B1D9A"/>
    <w:rsid w:val="006B1DF2"/>
    <w:rsid w:val="006B35A3"/>
    <w:rsid w:val="006B37B7"/>
    <w:rsid w:val="006B3EA0"/>
    <w:rsid w:val="006B45C9"/>
    <w:rsid w:val="006B4750"/>
    <w:rsid w:val="006B4B8F"/>
    <w:rsid w:val="006B4D95"/>
    <w:rsid w:val="006B5279"/>
    <w:rsid w:val="006B562E"/>
    <w:rsid w:val="006B5CEE"/>
    <w:rsid w:val="006B5E65"/>
    <w:rsid w:val="006B60E7"/>
    <w:rsid w:val="006B78D4"/>
    <w:rsid w:val="006B79AB"/>
    <w:rsid w:val="006B7DA8"/>
    <w:rsid w:val="006C0949"/>
    <w:rsid w:val="006C0BBF"/>
    <w:rsid w:val="006C181B"/>
    <w:rsid w:val="006C2A94"/>
    <w:rsid w:val="006C2E0D"/>
    <w:rsid w:val="006C2EF5"/>
    <w:rsid w:val="006C3B9A"/>
    <w:rsid w:val="006C41A2"/>
    <w:rsid w:val="006C43C2"/>
    <w:rsid w:val="006C47B1"/>
    <w:rsid w:val="006C4CD1"/>
    <w:rsid w:val="006C5193"/>
    <w:rsid w:val="006C5D6E"/>
    <w:rsid w:val="006C5F5C"/>
    <w:rsid w:val="006C640D"/>
    <w:rsid w:val="006C6B96"/>
    <w:rsid w:val="006C7820"/>
    <w:rsid w:val="006D005C"/>
    <w:rsid w:val="006D00CA"/>
    <w:rsid w:val="006D014C"/>
    <w:rsid w:val="006D1050"/>
    <w:rsid w:val="006D1C5F"/>
    <w:rsid w:val="006D237E"/>
    <w:rsid w:val="006D2899"/>
    <w:rsid w:val="006D3572"/>
    <w:rsid w:val="006D37D6"/>
    <w:rsid w:val="006D3B43"/>
    <w:rsid w:val="006D4231"/>
    <w:rsid w:val="006D4505"/>
    <w:rsid w:val="006D470B"/>
    <w:rsid w:val="006D479C"/>
    <w:rsid w:val="006D4AD9"/>
    <w:rsid w:val="006D4F22"/>
    <w:rsid w:val="006D542B"/>
    <w:rsid w:val="006D57D2"/>
    <w:rsid w:val="006D608C"/>
    <w:rsid w:val="006D621A"/>
    <w:rsid w:val="006D64FA"/>
    <w:rsid w:val="006D6B2E"/>
    <w:rsid w:val="006D6CDF"/>
    <w:rsid w:val="006D7488"/>
    <w:rsid w:val="006D77E2"/>
    <w:rsid w:val="006D79F5"/>
    <w:rsid w:val="006D7BA0"/>
    <w:rsid w:val="006E04C3"/>
    <w:rsid w:val="006E0EB1"/>
    <w:rsid w:val="006E158A"/>
    <w:rsid w:val="006E25ED"/>
    <w:rsid w:val="006E28E0"/>
    <w:rsid w:val="006E2B2C"/>
    <w:rsid w:val="006E38E4"/>
    <w:rsid w:val="006E3D76"/>
    <w:rsid w:val="006E3E29"/>
    <w:rsid w:val="006E3F9D"/>
    <w:rsid w:val="006E4225"/>
    <w:rsid w:val="006E426C"/>
    <w:rsid w:val="006E449B"/>
    <w:rsid w:val="006E48BB"/>
    <w:rsid w:val="006E49A5"/>
    <w:rsid w:val="006E4E1F"/>
    <w:rsid w:val="006E5068"/>
    <w:rsid w:val="006E5249"/>
    <w:rsid w:val="006E540E"/>
    <w:rsid w:val="006E55BC"/>
    <w:rsid w:val="006E5A47"/>
    <w:rsid w:val="006E6095"/>
    <w:rsid w:val="006E620A"/>
    <w:rsid w:val="006E652A"/>
    <w:rsid w:val="006E65B7"/>
    <w:rsid w:val="006E6843"/>
    <w:rsid w:val="006E6D88"/>
    <w:rsid w:val="006E6D94"/>
    <w:rsid w:val="006E7137"/>
    <w:rsid w:val="006E77D5"/>
    <w:rsid w:val="006E78AD"/>
    <w:rsid w:val="006F012C"/>
    <w:rsid w:val="006F08A0"/>
    <w:rsid w:val="006F08DB"/>
    <w:rsid w:val="006F0E24"/>
    <w:rsid w:val="006F0E91"/>
    <w:rsid w:val="006F0FDD"/>
    <w:rsid w:val="006F104B"/>
    <w:rsid w:val="006F10CF"/>
    <w:rsid w:val="006F174E"/>
    <w:rsid w:val="006F1FEA"/>
    <w:rsid w:val="006F206A"/>
    <w:rsid w:val="006F2129"/>
    <w:rsid w:val="006F234E"/>
    <w:rsid w:val="006F287A"/>
    <w:rsid w:val="006F2880"/>
    <w:rsid w:val="006F3CDA"/>
    <w:rsid w:val="006F40A4"/>
    <w:rsid w:val="006F437A"/>
    <w:rsid w:val="006F43C5"/>
    <w:rsid w:val="006F4647"/>
    <w:rsid w:val="006F468F"/>
    <w:rsid w:val="006F4CDA"/>
    <w:rsid w:val="006F4E48"/>
    <w:rsid w:val="006F5427"/>
    <w:rsid w:val="006F5D49"/>
    <w:rsid w:val="006F608F"/>
    <w:rsid w:val="006F61C3"/>
    <w:rsid w:val="006F62FC"/>
    <w:rsid w:val="006F67F0"/>
    <w:rsid w:val="006F6BAC"/>
    <w:rsid w:val="006F6F2C"/>
    <w:rsid w:val="006F733E"/>
    <w:rsid w:val="006F7A81"/>
    <w:rsid w:val="006F7D26"/>
    <w:rsid w:val="006F7FB8"/>
    <w:rsid w:val="00700415"/>
    <w:rsid w:val="007009CE"/>
    <w:rsid w:val="00700ADE"/>
    <w:rsid w:val="00700C77"/>
    <w:rsid w:val="00700E1D"/>
    <w:rsid w:val="00700F9C"/>
    <w:rsid w:val="007010A4"/>
    <w:rsid w:val="007016BF"/>
    <w:rsid w:val="00701C6F"/>
    <w:rsid w:val="00702B98"/>
    <w:rsid w:val="0070387F"/>
    <w:rsid w:val="007039B7"/>
    <w:rsid w:val="00703B69"/>
    <w:rsid w:val="00703E3C"/>
    <w:rsid w:val="00703E40"/>
    <w:rsid w:val="00703F81"/>
    <w:rsid w:val="00703FF6"/>
    <w:rsid w:val="0070403C"/>
    <w:rsid w:val="007042D9"/>
    <w:rsid w:val="007046ED"/>
    <w:rsid w:val="00704869"/>
    <w:rsid w:val="00705166"/>
    <w:rsid w:val="00705DDF"/>
    <w:rsid w:val="0070604E"/>
    <w:rsid w:val="007060E1"/>
    <w:rsid w:val="00706757"/>
    <w:rsid w:val="007069BC"/>
    <w:rsid w:val="007076D5"/>
    <w:rsid w:val="007077D2"/>
    <w:rsid w:val="0070782C"/>
    <w:rsid w:val="007078C2"/>
    <w:rsid w:val="00710767"/>
    <w:rsid w:val="0071076E"/>
    <w:rsid w:val="00711295"/>
    <w:rsid w:val="00711449"/>
    <w:rsid w:val="0071183B"/>
    <w:rsid w:val="00711D5C"/>
    <w:rsid w:val="00712221"/>
    <w:rsid w:val="00712262"/>
    <w:rsid w:val="007122B3"/>
    <w:rsid w:val="00712646"/>
    <w:rsid w:val="007127A0"/>
    <w:rsid w:val="00712EDA"/>
    <w:rsid w:val="00712F30"/>
    <w:rsid w:val="007130BA"/>
    <w:rsid w:val="007130CE"/>
    <w:rsid w:val="007130D0"/>
    <w:rsid w:val="00713398"/>
    <w:rsid w:val="007133A4"/>
    <w:rsid w:val="007136EC"/>
    <w:rsid w:val="0071386D"/>
    <w:rsid w:val="00714DA1"/>
    <w:rsid w:val="00715221"/>
    <w:rsid w:val="00715836"/>
    <w:rsid w:val="00715A26"/>
    <w:rsid w:val="00715DE3"/>
    <w:rsid w:val="00715F11"/>
    <w:rsid w:val="00716862"/>
    <w:rsid w:val="00716C63"/>
    <w:rsid w:val="00717126"/>
    <w:rsid w:val="0071732D"/>
    <w:rsid w:val="00717A29"/>
    <w:rsid w:val="00717CF5"/>
    <w:rsid w:val="00720330"/>
    <w:rsid w:val="00720898"/>
    <w:rsid w:val="00720C78"/>
    <w:rsid w:val="0072166A"/>
    <w:rsid w:val="00721CF7"/>
    <w:rsid w:val="00721D44"/>
    <w:rsid w:val="00721DA7"/>
    <w:rsid w:val="0072206D"/>
    <w:rsid w:val="0072289E"/>
    <w:rsid w:val="007228F8"/>
    <w:rsid w:val="007229A3"/>
    <w:rsid w:val="00722D15"/>
    <w:rsid w:val="007235E4"/>
    <w:rsid w:val="00723657"/>
    <w:rsid w:val="00723865"/>
    <w:rsid w:val="0072387F"/>
    <w:rsid w:val="00723FD6"/>
    <w:rsid w:val="00724148"/>
    <w:rsid w:val="00724D22"/>
    <w:rsid w:val="00724F92"/>
    <w:rsid w:val="00725378"/>
    <w:rsid w:val="007254BD"/>
    <w:rsid w:val="00725CDD"/>
    <w:rsid w:val="00725DE6"/>
    <w:rsid w:val="00725E41"/>
    <w:rsid w:val="0072609E"/>
    <w:rsid w:val="0072619F"/>
    <w:rsid w:val="00726FFC"/>
    <w:rsid w:val="007271AD"/>
    <w:rsid w:val="00727866"/>
    <w:rsid w:val="00730720"/>
    <w:rsid w:val="00732002"/>
    <w:rsid w:val="007323C5"/>
    <w:rsid w:val="00732D50"/>
    <w:rsid w:val="007332AE"/>
    <w:rsid w:val="0073336E"/>
    <w:rsid w:val="007334F7"/>
    <w:rsid w:val="007336BA"/>
    <w:rsid w:val="007337BA"/>
    <w:rsid w:val="00733FCC"/>
    <w:rsid w:val="007340C4"/>
    <w:rsid w:val="00734116"/>
    <w:rsid w:val="00734715"/>
    <w:rsid w:val="00734C66"/>
    <w:rsid w:val="00735458"/>
    <w:rsid w:val="00735684"/>
    <w:rsid w:val="00735701"/>
    <w:rsid w:val="0073593C"/>
    <w:rsid w:val="00735BFC"/>
    <w:rsid w:val="00735FD0"/>
    <w:rsid w:val="00735FF2"/>
    <w:rsid w:val="00736479"/>
    <w:rsid w:val="00736622"/>
    <w:rsid w:val="00736713"/>
    <w:rsid w:val="00736D1B"/>
    <w:rsid w:val="00736D1D"/>
    <w:rsid w:val="00737598"/>
    <w:rsid w:val="0073771A"/>
    <w:rsid w:val="00737A00"/>
    <w:rsid w:val="00737ADE"/>
    <w:rsid w:val="00737B96"/>
    <w:rsid w:val="007403BC"/>
    <w:rsid w:val="007404C9"/>
    <w:rsid w:val="0074067D"/>
    <w:rsid w:val="007407D3"/>
    <w:rsid w:val="00740844"/>
    <w:rsid w:val="00740857"/>
    <w:rsid w:val="0074099D"/>
    <w:rsid w:val="00740AC2"/>
    <w:rsid w:val="00740FC5"/>
    <w:rsid w:val="007413AF"/>
    <w:rsid w:val="00741742"/>
    <w:rsid w:val="00741D41"/>
    <w:rsid w:val="00741E6A"/>
    <w:rsid w:val="00741EE1"/>
    <w:rsid w:val="00742089"/>
    <w:rsid w:val="0074226C"/>
    <w:rsid w:val="00742273"/>
    <w:rsid w:val="00742446"/>
    <w:rsid w:val="007431C1"/>
    <w:rsid w:val="007433D3"/>
    <w:rsid w:val="00743618"/>
    <w:rsid w:val="00743A37"/>
    <w:rsid w:val="0074447D"/>
    <w:rsid w:val="007449D2"/>
    <w:rsid w:val="00744A36"/>
    <w:rsid w:val="0074538E"/>
    <w:rsid w:val="007456D2"/>
    <w:rsid w:val="00745AC3"/>
    <w:rsid w:val="00745DF7"/>
    <w:rsid w:val="007463F9"/>
    <w:rsid w:val="0074674B"/>
    <w:rsid w:val="00746917"/>
    <w:rsid w:val="00746AD2"/>
    <w:rsid w:val="00746DA6"/>
    <w:rsid w:val="00746E68"/>
    <w:rsid w:val="00746FB0"/>
    <w:rsid w:val="0074726B"/>
    <w:rsid w:val="00747F3C"/>
    <w:rsid w:val="007502E9"/>
    <w:rsid w:val="007503FE"/>
    <w:rsid w:val="00750416"/>
    <w:rsid w:val="00750DF9"/>
    <w:rsid w:val="00751FD6"/>
    <w:rsid w:val="00752208"/>
    <w:rsid w:val="00752936"/>
    <w:rsid w:val="00752C9F"/>
    <w:rsid w:val="00752F10"/>
    <w:rsid w:val="00753101"/>
    <w:rsid w:val="00753381"/>
    <w:rsid w:val="00753844"/>
    <w:rsid w:val="00754286"/>
    <w:rsid w:val="007547F1"/>
    <w:rsid w:val="00754800"/>
    <w:rsid w:val="00754864"/>
    <w:rsid w:val="00754889"/>
    <w:rsid w:val="00754A16"/>
    <w:rsid w:val="00754F90"/>
    <w:rsid w:val="0075520F"/>
    <w:rsid w:val="00755F10"/>
    <w:rsid w:val="007560A9"/>
    <w:rsid w:val="00756C66"/>
    <w:rsid w:val="00756D07"/>
    <w:rsid w:val="00756FEC"/>
    <w:rsid w:val="0075753F"/>
    <w:rsid w:val="0075759D"/>
    <w:rsid w:val="00757DD6"/>
    <w:rsid w:val="00760EDF"/>
    <w:rsid w:val="00760FCD"/>
    <w:rsid w:val="007617B4"/>
    <w:rsid w:val="007618DF"/>
    <w:rsid w:val="00761A03"/>
    <w:rsid w:val="00761A85"/>
    <w:rsid w:val="00761C69"/>
    <w:rsid w:val="00761DA3"/>
    <w:rsid w:val="00761F7A"/>
    <w:rsid w:val="00762215"/>
    <w:rsid w:val="00762363"/>
    <w:rsid w:val="007628A1"/>
    <w:rsid w:val="007628A3"/>
    <w:rsid w:val="00762916"/>
    <w:rsid w:val="00763052"/>
    <w:rsid w:val="007648CB"/>
    <w:rsid w:val="00764A50"/>
    <w:rsid w:val="007651B9"/>
    <w:rsid w:val="00765384"/>
    <w:rsid w:val="007656BB"/>
    <w:rsid w:val="00765963"/>
    <w:rsid w:val="00765B99"/>
    <w:rsid w:val="00765CDA"/>
    <w:rsid w:val="00766508"/>
    <w:rsid w:val="00766841"/>
    <w:rsid w:val="0076709D"/>
    <w:rsid w:val="0076737E"/>
    <w:rsid w:val="00767C8D"/>
    <w:rsid w:val="007708BC"/>
    <w:rsid w:val="00770BEF"/>
    <w:rsid w:val="00770C01"/>
    <w:rsid w:val="00771197"/>
    <w:rsid w:val="00771EA3"/>
    <w:rsid w:val="007725AD"/>
    <w:rsid w:val="00772E00"/>
    <w:rsid w:val="0077344F"/>
    <w:rsid w:val="00773790"/>
    <w:rsid w:val="0077380F"/>
    <w:rsid w:val="007739FB"/>
    <w:rsid w:val="00773A83"/>
    <w:rsid w:val="00774547"/>
    <w:rsid w:val="00774733"/>
    <w:rsid w:val="0077486B"/>
    <w:rsid w:val="007748A7"/>
    <w:rsid w:val="007749F0"/>
    <w:rsid w:val="00774A11"/>
    <w:rsid w:val="00774AFC"/>
    <w:rsid w:val="00776A4B"/>
    <w:rsid w:val="0077711F"/>
    <w:rsid w:val="007800FA"/>
    <w:rsid w:val="0078015C"/>
    <w:rsid w:val="0078087D"/>
    <w:rsid w:val="007809A1"/>
    <w:rsid w:val="00780B87"/>
    <w:rsid w:val="00780F8B"/>
    <w:rsid w:val="007814AB"/>
    <w:rsid w:val="007815EC"/>
    <w:rsid w:val="0078184F"/>
    <w:rsid w:val="00782006"/>
    <w:rsid w:val="0078264D"/>
    <w:rsid w:val="00782DCD"/>
    <w:rsid w:val="00783293"/>
    <w:rsid w:val="007832A4"/>
    <w:rsid w:val="00784231"/>
    <w:rsid w:val="007842D8"/>
    <w:rsid w:val="007842E8"/>
    <w:rsid w:val="0078443C"/>
    <w:rsid w:val="00784602"/>
    <w:rsid w:val="007848B8"/>
    <w:rsid w:val="007849CD"/>
    <w:rsid w:val="00784F45"/>
    <w:rsid w:val="00784F7E"/>
    <w:rsid w:val="00784FE0"/>
    <w:rsid w:val="00784FE5"/>
    <w:rsid w:val="007851F0"/>
    <w:rsid w:val="007855AD"/>
    <w:rsid w:val="00785623"/>
    <w:rsid w:val="00785B28"/>
    <w:rsid w:val="00785C17"/>
    <w:rsid w:val="00785C53"/>
    <w:rsid w:val="00785D01"/>
    <w:rsid w:val="00786512"/>
    <w:rsid w:val="0078676A"/>
    <w:rsid w:val="0078693F"/>
    <w:rsid w:val="00787123"/>
    <w:rsid w:val="00787239"/>
    <w:rsid w:val="00787597"/>
    <w:rsid w:val="007877EE"/>
    <w:rsid w:val="00787CEE"/>
    <w:rsid w:val="0079085D"/>
    <w:rsid w:val="00791902"/>
    <w:rsid w:val="00791FF7"/>
    <w:rsid w:val="00792066"/>
    <w:rsid w:val="00792E4D"/>
    <w:rsid w:val="0079323A"/>
    <w:rsid w:val="0079355B"/>
    <w:rsid w:val="0079399D"/>
    <w:rsid w:val="00793FED"/>
    <w:rsid w:val="0079405B"/>
    <w:rsid w:val="007943EC"/>
    <w:rsid w:val="00794976"/>
    <w:rsid w:val="00794A17"/>
    <w:rsid w:val="00794FF2"/>
    <w:rsid w:val="00795543"/>
    <w:rsid w:val="007956B9"/>
    <w:rsid w:val="00795867"/>
    <w:rsid w:val="0079589D"/>
    <w:rsid w:val="00795A32"/>
    <w:rsid w:val="00795E13"/>
    <w:rsid w:val="007960C0"/>
    <w:rsid w:val="00796172"/>
    <w:rsid w:val="007969C5"/>
    <w:rsid w:val="00797850"/>
    <w:rsid w:val="00797B33"/>
    <w:rsid w:val="00797CB6"/>
    <w:rsid w:val="007A019F"/>
    <w:rsid w:val="007A06BE"/>
    <w:rsid w:val="007A06FC"/>
    <w:rsid w:val="007A1874"/>
    <w:rsid w:val="007A1B25"/>
    <w:rsid w:val="007A2107"/>
    <w:rsid w:val="007A274D"/>
    <w:rsid w:val="007A2848"/>
    <w:rsid w:val="007A3816"/>
    <w:rsid w:val="007A385E"/>
    <w:rsid w:val="007A3BFC"/>
    <w:rsid w:val="007A3D9C"/>
    <w:rsid w:val="007A4046"/>
    <w:rsid w:val="007A42B8"/>
    <w:rsid w:val="007A4674"/>
    <w:rsid w:val="007A5A10"/>
    <w:rsid w:val="007A5CB7"/>
    <w:rsid w:val="007A5E72"/>
    <w:rsid w:val="007A605C"/>
    <w:rsid w:val="007A65E4"/>
    <w:rsid w:val="007A6F67"/>
    <w:rsid w:val="007A7734"/>
    <w:rsid w:val="007A7EBC"/>
    <w:rsid w:val="007B01A5"/>
    <w:rsid w:val="007B04CC"/>
    <w:rsid w:val="007B0F18"/>
    <w:rsid w:val="007B0F1E"/>
    <w:rsid w:val="007B1470"/>
    <w:rsid w:val="007B1BE4"/>
    <w:rsid w:val="007B1C14"/>
    <w:rsid w:val="007B1EF9"/>
    <w:rsid w:val="007B208A"/>
    <w:rsid w:val="007B280F"/>
    <w:rsid w:val="007B2A99"/>
    <w:rsid w:val="007B2FF9"/>
    <w:rsid w:val="007B3502"/>
    <w:rsid w:val="007B375A"/>
    <w:rsid w:val="007B3D4C"/>
    <w:rsid w:val="007B4382"/>
    <w:rsid w:val="007B4922"/>
    <w:rsid w:val="007B4D2D"/>
    <w:rsid w:val="007B5553"/>
    <w:rsid w:val="007B596E"/>
    <w:rsid w:val="007B6AAD"/>
    <w:rsid w:val="007B6CFA"/>
    <w:rsid w:val="007B7226"/>
    <w:rsid w:val="007B7726"/>
    <w:rsid w:val="007B7B77"/>
    <w:rsid w:val="007B7EF9"/>
    <w:rsid w:val="007B7F2D"/>
    <w:rsid w:val="007C001C"/>
    <w:rsid w:val="007C0658"/>
    <w:rsid w:val="007C094F"/>
    <w:rsid w:val="007C0B49"/>
    <w:rsid w:val="007C0F17"/>
    <w:rsid w:val="007C10E4"/>
    <w:rsid w:val="007C116D"/>
    <w:rsid w:val="007C158D"/>
    <w:rsid w:val="007C1B8B"/>
    <w:rsid w:val="007C1D98"/>
    <w:rsid w:val="007C2A54"/>
    <w:rsid w:val="007C33B1"/>
    <w:rsid w:val="007C3980"/>
    <w:rsid w:val="007C3D44"/>
    <w:rsid w:val="007C3EFC"/>
    <w:rsid w:val="007C439E"/>
    <w:rsid w:val="007C440B"/>
    <w:rsid w:val="007C44DC"/>
    <w:rsid w:val="007C458A"/>
    <w:rsid w:val="007C5AB1"/>
    <w:rsid w:val="007C6534"/>
    <w:rsid w:val="007C6DA4"/>
    <w:rsid w:val="007C6E1C"/>
    <w:rsid w:val="007C6F38"/>
    <w:rsid w:val="007C7427"/>
    <w:rsid w:val="007C768E"/>
    <w:rsid w:val="007C7D61"/>
    <w:rsid w:val="007C7D66"/>
    <w:rsid w:val="007D0264"/>
    <w:rsid w:val="007D08F5"/>
    <w:rsid w:val="007D08FF"/>
    <w:rsid w:val="007D0991"/>
    <w:rsid w:val="007D09C4"/>
    <w:rsid w:val="007D0D40"/>
    <w:rsid w:val="007D1530"/>
    <w:rsid w:val="007D163C"/>
    <w:rsid w:val="007D1AE5"/>
    <w:rsid w:val="007D1BE1"/>
    <w:rsid w:val="007D1FC0"/>
    <w:rsid w:val="007D2059"/>
    <w:rsid w:val="007D2827"/>
    <w:rsid w:val="007D2C6B"/>
    <w:rsid w:val="007D30CB"/>
    <w:rsid w:val="007D3629"/>
    <w:rsid w:val="007D3C02"/>
    <w:rsid w:val="007D4426"/>
    <w:rsid w:val="007D460B"/>
    <w:rsid w:val="007D4CF0"/>
    <w:rsid w:val="007D5309"/>
    <w:rsid w:val="007D53AE"/>
    <w:rsid w:val="007D5657"/>
    <w:rsid w:val="007D5724"/>
    <w:rsid w:val="007D5942"/>
    <w:rsid w:val="007D5D48"/>
    <w:rsid w:val="007D5DC1"/>
    <w:rsid w:val="007D5F36"/>
    <w:rsid w:val="007D5F47"/>
    <w:rsid w:val="007D709C"/>
    <w:rsid w:val="007D70FB"/>
    <w:rsid w:val="007D7198"/>
    <w:rsid w:val="007E0033"/>
    <w:rsid w:val="007E00DA"/>
    <w:rsid w:val="007E03DB"/>
    <w:rsid w:val="007E0C2E"/>
    <w:rsid w:val="007E0C79"/>
    <w:rsid w:val="007E1542"/>
    <w:rsid w:val="007E1572"/>
    <w:rsid w:val="007E1910"/>
    <w:rsid w:val="007E1A0C"/>
    <w:rsid w:val="007E1D7D"/>
    <w:rsid w:val="007E2274"/>
    <w:rsid w:val="007E2F33"/>
    <w:rsid w:val="007E2F85"/>
    <w:rsid w:val="007E2FA1"/>
    <w:rsid w:val="007E32A1"/>
    <w:rsid w:val="007E35E1"/>
    <w:rsid w:val="007E39AE"/>
    <w:rsid w:val="007E4126"/>
    <w:rsid w:val="007E4C52"/>
    <w:rsid w:val="007E4FA2"/>
    <w:rsid w:val="007E5039"/>
    <w:rsid w:val="007E52EA"/>
    <w:rsid w:val="007E589E"/>
    <w:rsid w:val="007E5931"/>
    <w:rsid w:val="007E6878"/>
    <w:rsid w:val="007E6A1A"/>
    <w:rsid w:val="007E71A5"/>
    <w:rsid w:val="007E754C"/>
    <w:rsid w:val="007E7913"/>
    <w:rsid w:val="007E7BD0"/>
    <w:rsid w:val="007F02D2"/>
    <w:rsid w:val="007F031E"/>
    <w:rsid w:val="007F04CF"/>
    <w:rsid w:val="007F071C"/>
    <w:rsid w:val="007F0903"/>
    <w:rsid w:val="007F0AFD"/>
    <w:rsid w:val="007F0F70"/>
    <w:rsid w:val="007F18E5"/>
    <w:rsid w:val="007F1BC7"/>
    <w:rsid w:val="007F1D38"/>
    <w:rsid w:val="007F20BC"/>
    <w:rsid w:val="007F2217"/>
    <w:rsid w:val="007F2540"/>
    <w:rsid w:val="007F262A"/>
    <w:rsid w:val="007F2B69"/>
    <w:rsid w:val="007F2DAC"/>
    <w:rsid w:val="007F2EC9"/>
    <w:rsid w:val="007F30F1"/>
    <w:rsid w:val="007F3556"/>
    <w:rsid w:val="007F3F2C"/>
    <w:rsid w:val="007F4276"/>
    <w:rsid w:val="007F43EB"/>
    <w:rsid w:val="007F4452"/>
    <w:rsid w:val="007F470E"/>
    <w:rsid w:val="007F49E8"/>
    <w:rsid w:val="007F4B6D"/>
    <w:rsid w:val="007F4ED9"/>
    <w:rsid w:val="007F571E"/>
    <w:rsid w:val="007F5825"/>
    <w:rsid w:val="007F5E49"/>
    <w:rsid w:val="007F631E"/>
    <w:rsid w:val="007F6B63"/>
    <w:rsid w:val="007F6F8A"/>
    <w:rsid w:val="007F793E"/>
    <w:rsid w:val="007F7A82"/>
    <w:rsid w:val="007F7A88"/>
    <w:rsid w:val="007F7DDB"/>
    <w:rsid w:val="0080064A"/>
    <w:rsid w:val="00800658"/>
    <w:rsid w:val="008007DC"/>
    <w:rsid w:val="00800A93"/>
    <w:rsid w:val="00800DBF"/>
    <w:rsid w:val="00801465"/>
    <w:rsid w:val="00801B9E"/>
    <w:rsid w:val="00801BE7"/>
    <w:rsid w:val="00801C01"/>
    <w:rsid w:val="00801CEC"/>
    <w:rsid w:val="00801CFD"/>
    <w:rsid w:val="00801E63"/>
    <w:rsid w:val="00802444"/>
    <w:rsid w:val="00802A25"/>
    <w:rsid w:val="00802B60"/>
    <w:rsid w:val="00803328"/>
    <w:rsid w:val="00803547"/>
    <w:rsid w:val="0080380C"/>
    <w:rsid w:val="00803859"/>
    <w:rsid w:val="00803B62"/>
    <w:rsid w:val="00804724"/>
    <w:rsid w:val="0080496B"/>
    <w:rsid w:val="00804AB6"/>
    <w:rsid w:val="00804E05"/>
    <w:rsid w:val="0080597E"/>
    <w:rsid w:val="0080609A"/>
    <w:rsid w:val="0080612A"/>
    <w:rsid w:val="008061A4"/>
    <w:rsid w:val="00806442"/>
    <w:rsid w:val="00806BC0"/>
    <w:rsid w:val="00806C9B"/>
    <w:rsid w:val="00806DB5"/>
    <w:rsid w:val="0080709B"/>
    <w:rsid w:val="00807295"/>
    <w:rsid w:val="008073B8"/>
    <w:rsid w:val="00807D6A"/>
    <w:rsid w:val="00807E76"/>
    <w:rsid w:val="00810184"/>
    <w:rsid w:val="0081036A"/>
    <w:rsid w:val="00810828"/>
    <w:rsid w:val="00810DA2"/>
    <w:rsid w:val="00810DD7"/>
    <w:rsid w:val="00810E75"/>
    <w:rsid w:val="0081137C"/>
    <w:rsid w:val="0081160F"/>
    <w:rsid w:val="008117D2"/>
    <w:rsid w:val="0081193F"/>
    <w:rsid w:val="0081251E"/>
    <w:rsid w:val="008128F7"/>
    <w:rsid w:val="00812976"/>
    <w:rsid w:val="0081322A"/>
    <w:rsid w:val="0081356B"/>
    <w:rsid w:val="00813727"/>
    <w:rsid w:val="00813A44"/>
    <w:rsid w:val="00813C8D"/>
    <w:rsid w:val="00813CAA"/>
    <w:rsid w:val="0081422D"/>
    <w:rsid w:val="008145E3"/>
    <w:rsid w:val="00814673"/>
    <w:rsid w:val="00814D63"/>
    <w:rsid w:val="00814E25"/>
    <w:rsid w:val="00814F08"/>
    <w:rsid w:val="00814F1C"/>
    <w:rsid w:val="00815A28"/>
    <w:rsid w:val="00815AF7"/>
    <w:rsid w:val="00815B42"/>
    <w:rsid w:val="00815FED"/>
    <w:rsid w:val="0081619A"/>
    <w:rsid w:val="00816431"/>
    <w:rsid w:val="00816F53"/>
    <w:rsid w:val="008173FF"/>
    <w:rsid w:val="0081777E"/>
    <w:rsid w:val="00817E5D"/>
    <w:rsid w:val="00817E82"/>
    <w:rsid w:val="0082014B"/>
    <w:rsid w:val="0082030C"/>
    <w:rsid w:val="00820B7C"/>
    <w:rsid w:val="00820F4C"/>
    <w:rsid w:val="008215F6"/>
    <w:rsid w:val="00821A57"/>
    <w:rsid w:val="00822059"/>
    <w:rsid w:val="00822E02"/>
    <w:rsid w:val="00822E52"/>
    <w:rsid w:val="00822F71"/>
    <w:rsid w:val="0082319F"/>
    <w:rsid w:val="008231B7"/>
    <w:rsid w:val="00823542"/>
    <w:rsid w:val="008235E2"/>
    <w:rsid w:val="008236FD"/>
    <w:rsid w:val="008238AD"/>
    <w:rsid w:val="00823971"/>
    <w:rsid w:val="00823FC8"/>
    <w:rsid w:val="00823FF8"/>
    <w:rsid w:val="00824304"/>
    <w:rsid w:val="00824573"/>
    <w:rsid w:val="0082479A"/>
    <w:rsid w:val="00824E34"/>
    <w:rsid w:val="00825EFB"/>
    <w:rsid w:val="008262D6"/>
    <w:rsid w:val="00827372"/>
    <w:rsid w:val="0082743E"/>
    <w:rsid w:val="00827D4E"/>
    <w:rsid w:val="0083063A"/>
    <w:rsid w:val="008307AA"/>
    <w:rsid w:val="0083120D"/>
    <w:rsid w:val="0083160A"/>
    <w:rsid w:val="00831CA8"/>
    <w:rsid w:val="008320CE"/>
    <w:rsid w:val="008321CB"/>
    <w:rsid w:val="0083287D"/>
    <w:rsid w:val="00832A58"/>
    <w:rsid w:val="00832A6D"/>
    <w:rsid w:val="00833A7A"/>
    <w:rsid w:val="00833DD9"/>
    <w:rsid w:val="008344B6"/>
    <w:rsid w:val="00834912"/>
    <w:rsid w:val="00835BAB"/>
    <w:rsid w:val="00835C7E"/>
    <w:rsid w:val="00835F19"/>
    <w:rsid w:val="00835F75"/>
    <w:rsid w:val="0083652D"/>
    <w:rsid w:val="008368EB"/>
    <w:rsid w:val="00836FE9"/>
    <w:rsid w:val="008370E0"/>
    <w:rsid w:val="0083714B"/>
    <w:rsid w:val="0083742A"/>
    <w:rsid w:val="008378C7"/>
    <w:rsid w:val="00837AB7"/>
    <w:rsid w:val="008403A0"/>
    <w:rsid w:val="0084043B"/>
    <w:rsid w:val="0084048F"/>
    <w:rsid w:val="00840633"/>
    <w:rsid w:val="008412BC"/>
    <w:rsid w:val="0084136B"/>
    <w:rsid w:val="00841526"/>
    <w:rsid w:val="00841B8C"/>
    <w:rsid w:val="00842053"/>
    <w:rsid w:val="008423DB"/>
    <w:rsid w:val="00842F62"/>
    <w:rsid w:val="00844167"/>
    <w:rsid w:val="008446BF"/>
    <w:rsid w:val="00844734"/>
    <w:rsid w:val="00844D47"/>
    <w:rsid w:val="00844DA0"/>
    <w:rsid w:val="00844EDD"/>
    <w:rsid w:val="00845305"/>
    <w:rsid w:val="00845423"/>
    <w:rsid w:val="0084635A"/>
    <w:rsid w:val="0084643A"/>
    <w:rsid w:val="00846B41"/>
    <w:rsid w:val="00846B9D"/>
    <w:rsid w:val="00846CF9"/>
    <w:rsid w:val="008478D5"/>
    <w:rsid w:val="00847E10"/>
    <w:rsid w:val="008506ED"/>
    <w:rsid w:val="00850B88"/>
    <w:rsid w:val="00850D4D"/>
    <w:rsid w:val="00850FA4"/>
    <w:rsid w:val="00851A95"/>
    <w:rsid w:val="00851BC3"/>
    <w:rsid w:val="008520D0"/>
    <w:rsid w:val="00852732"/>
    <w:rsid w:val="008530E3"/>
    <w:rsid w:val="008537CF"/>
    <w:rsid w:val="00853DDC"/>
    <w:rsid w:val="00853E7F"/>
    <w:rsid w:val="00853F41"/>
    <w:rsid w:val="00853F4A"/>
    <w:rsid w:val="00853F8F"/>
    <w:rsid w:val="00854270"/>
    <w:rsid w:val="00854531"/>
    <w:rsid w:val="008547F3"/>
    <w:rsid w:val="00854C88"/>
    <w:rsid w:val="00854D97"/>
    <w:rsid w:val="00854E11"/>
    <w:rsid w:val="00854F9E"/>
    <w:rsid w:val="008556E1"/>
    <w:rsid w:val="008556E8"/>
    <w:rsid w:val="00855E93"/>
    <w:rsid w:val="00856266"/>
    <w:rsid w:val="008563B8"/>
    <w:rsid w:val="00856907"/>
    <w:rsid w:val="008569F4"/>
    <w:rsid w:val="00856FF8"/>
    <w:rsid w:val="008575EC"/>
    <w:rsid w:val="00857FE6"/>
    <w:rsid w:val="008606B2"/>
    <w:rsid w:val="00860C12"/>
    <w:rsid w:val="00860F9E"/>
    <w:rsid w:val="00861111"/>
    <w:rsid w:val="00861818"/>
    <w:rsid w:val="00861962"/>
    <w:rsid w:val="00861D59"/>
    <w:rsid w:val="00861E53"/>
    <w:rsid w:val="0086237E"/>
    <w:rsid w:val="0086239B"/>
    <w:rsid w:val="008625B8"/>
    <w:rsid w:val="0086262F"/>
    <w:rsid w:val="00862634"/>
    <w:rsid w:val="0086263A"/>
    <w:rsid w:val="00863074"/>
    <w:rsid w:val="0086338F"/>
    <w:rsid w:val="0086371D"/>
    <w:rsid w:val="008637C7"/>
    <w:rsid w:val="008639F2"/>
    <w:rsid w:val="00863AF1"/>
    <w:rsid w:val="0086453C"/>
    <w:rsid w:val="00864B6C"/>
    <w:rsid w:val="00864B9B"/>
    <w:rsid w:val="00864C19"/>
    <w:rsid w:val="008652BC"/>
    <w:rsid w:val="0086544A"/>
    <w:rsid w:val="00865708"/>
    <w:rsid w:val="008658C8"/>
    <w:rsid w:val="00865C27"/>
    <w:rsid w:val="00865DB7"/>
    <w:rsid w:val="00866197"/>
    <w:rsid w:val="00866F30"/>
    <w:rsid w:val="008701EE"/>
    <w:rsid w:val="00870719"/>
    <w:rsid w:val="00870CF9"/>
    <w:rsid w:val="00870F56"/>
    <w:rsid w:val="00871530"/>
    <w:rsid w:val="00871CDF"/>
    <w:rsid w:val="00871DDC"/>
    <w:rsid w:val="00872068"/>
    <w:rsid w:val="008724E2"/>
    <w:rsid w:val="00872A53"/>
    <w:rsid w:val="00872A89"/>
    <w:rsid w:val="00872DD2"/>
    <w:rsid w:val="00873758"/>
    <w:rsid w:val="00873897"/>
    <w:rsid w:val="00873D06"/>
    <w:rsid w:val="00874292"/>
    <w:rsid w:val="008746A9"/>
    <w:rsid w:val="00875277"/>
    <w:rsid w:val="008753CB"/>
    <w:rsid w:val="00875C71"/>
    <w:rsid w:val="00876157"/>
    <w:rsid w:val="00876251"/>
    <w:rsid w:val="00876353"/>
    <w:rsid w:val="00876843"/>
    <w:rsid w:val="00876BF3"/>
    <w:rsid w:val="008770D4"/>
    <w:rsid w:val="00877B79"/>
    <w:rsid w:val="00877C3F"/>
    <w:rsid w:val="00877F12"/>
    <w:rsid w:val="0088037F"/>
    <w:rsid w:val="008815C2"/>
    <w:rsid w:val="00881BA1"/>
    <w:rsid w:val="00881E95"/>
    <w:rsid w:val="00881F2C"/>
    <w:rsid w:val="008823EA"/>
    <w:rsid w:val="00882451"/>
    <w:rsid w:val="00882664"/>
    <w:rsid w:val="00882F8C"/>
    <w:rsid w:val="00883098"/>
    <w:rsid w:val="008831A9"/>
    <w:rsid w:val="00883848"/>
    <w:rsid w:val="0088391D"/>
    <w:rsid w:val="00884079"/>
    <w:rsid w:val="008841C7"/>
    <w:rsid w:val="00884736"/>
    <w:rsid w:val="008851AD"/>
    <w:rsid w:val="008853FA"/>
    <w:rsid w:val="00885521"/>
    <w:rsid w:val="00885776"/>
    <w:rsid w:val="00885A11"/>
    <w:rsid w:val="008864AB"/>
    <w:rsid w:val="008865B4"/>
    <w:rsid w:val="008868BF"/>
    <w:rsid w:val="00886AD7"/>
    <w:rsid w:val="00886C48"/>
    <w:rsid w:val="00886EC4"/>
    <w:rsid w:val="00886F57"/>
    <w:rsid w:val="0088729F"/>
    <w:rsid w:val="0088735C"/>
    <w:rsid w:val="00887547"/>
    <w:rsid w:val="00887740"/>
    <w:rsid w:val="00887C5E"/>
    <w:rsid w:val="00890196"/>
    <w:rsid w:val="008909D3"/>
    <w:rsid w:val="00890C9F"/>
    <w:rsid w:val="008913D3"/>
    <w:rsid w:val="00891418"/>
    <w:rsid w:val="0089150E"/>
    <w:rsid w:val="008917B2"/>
    <w:rsid w:val="008917E1"/>
    <w:rsid w:val="0089227C"/>
    <w:rsid w:val="00892316"/>
    <w:rsid w:val="00892AE9"/>
    <w:rsid w:val="00892B2D"/>
    <w:rsid w:val="00892C44"/>
    <w:rsid w:val="00892DB4"/>
    <w:rsid w:val="00892E2C"/>
    <w:rsid w:val="008936E7"/>
    <w:rsid w:val="00893B41"/>
    <w:rsid w:val="008943B6"/>
    <w:rsid w:val="008943B7"/>
    <w:rsid w:val="00894BDD"/>
    <w:rsid w:val="00895050"/>
    <w:rsid w:val="008952BC"/>
    <w:rsid w:val="0089565F"/>
    <w:rsid w:val="008959ED"/>
    <w:rsid w:val="0089681C"/>
    <w:rsid w:val="00897022"/>
    <w:rsid w:val="0089723E"/>
    <w:rsid w:val="00897584"/>
    <w:rsid w:val="008978AE"/>
    <w:rsid w:val="00897E6D"/>
    <w:rsid w:val="008A0390"/>
    <w:rsid w:val="008A0B7F"/>
    <w:rsid w:val="008A0FE7"/>
    <w:rsid w:val="008A1C5C"/>
    <w:rsid w:val="008A1F7F"/>
    <w:rsid w:val="008A2081"/>
    <w:rsid w:val="008A2C16"/>
    <w:rsid w:val="008A340B"/>
    <w:rsid w:val="008A371E"/>
    <w:rsid w:val="008A3B88"/>
    <w:rsid w:val="008A3E05"/>
    <w:rsid w:val="008A3E54"/>
    <w:rsid w:val="008A4044"/>
    <w:rsid w:val="008A43D4"/>
    <w:rsid w:val="008A4B3F"/>
    <w:rsid w:val="008A59BA"/>
    <w:rsid w:val="008A5DEF"/>
    <w:rsid w:val="008A66B4"/>
    <w:rsid w:val="008A6C90"/>
    <w:rsid w:val="008A6F87"/>
    <w:rsid w:val="008A700B"/>
    <w:rsid w:val="008A7FC6"/>
    <w:rsid w:val="008B031E"/>
    <w:rsid w:val="008B1D93"/>
    <w:rsid w:val="008B1DC6"/>
    <w:rsid w:val="008B1ED3"/>
    <w:rsid w:val="008B2B03"/>
    <w:rsid w:val="008B36F7"/>
    <w:rsid w:val="008B39D8"/>
    <w:rsid w:val="008B46A8"/>
    <w:rsid w:val="008B4B03"/>
    <w:rsid w:val="008B5011"/>
    <w:rsid w:val="008B518D"/>
    <w:rsid w:val="008B5B31"/>
    <w:rsid w:val="008B5DE2"/>
    <w:rsid w:val="008B6889"/>
    <w:rsid w:val="008B6F23"/>
    <w:rsid w:val="008B77EF"/>
    <w:rsid w:val="008B7B7E"/>
    <w:rsid w:val="008B7D91"/>
    <w:rsid w:val="008C0627"/>
    <w:rsid w:val="008C0827"/>
    <w:rsid w:val="008C0FA9"/>
    <w:rsid w:val="008C1078"/>
    <w:rsid w:val="008C10A0"/>
    <w:rsid w:val="008C16B9"/>
    <w:rsid w:val="008C1B8E"/>
    <w:rsid w:val="008C1C20"/>
    <w:rsid w:val="008C1F3A"/>
    <w:rsid w:val="008C2364"/>
    <w:rsid w:val="008C23B7"/>
    <w:rsid w:val="008C29CA"/>
    <w:rsid w:val="008C2C7D"/>
    <w:rsid w:val="008C306D"/>
    <w:rsid w:val="008C32DC"/>
    <w:rsid w:val="008C32F1"/>
    <w:rsid w:val="008C3908"/>
    <w:rsid w:val="008C3957"/>
    <w:rsid w:val="008C3C2E"/>
    <w:rsid w:val="008C3D07"/>
    <w:rsid w:val="008C4652"/>
    <w:rsid w:val="008C555C"/>
    <w:rsid w:val="008C5740"/>
    <w:rsid w:val="008C57B2"/>
    <w:rsid w:val="008C5E29"/>
    <w:rsid w:val="008C63AD"/>
    <w:rsid w:val="008C689A"/>
    <w:rsid w:val="008C6A34"/>
    <w:rsid w:val="008C6D4E"/>
    <w:rsid w:val="008C6FDC"/>
    <w:rsid w:val="008C784A"/>
    <w:rsid w:val="008C7B22"/>
    <w:rsid w:val="008C7DBB"/>
    <w:rsid w:val="008D0E1E"/>
    <w:rsid w:val="008D1228"/>
    <w:rsid w:val="008D1A0A"/>
    <w:rsid w:val="008D1CE9"/>
    <w:rsid w:val="008D1CF9"/>
    <w:rsid w:val="008D1E68"/>
    <w:rsid w:val="008D2526"/>
    <w:rsid w:val="008D28CB"/>
    <w:rsid w:val="008D2DB4"/>
    <w:rsid w:val="008D2DEC"/>
    <w:rsid w:val="008D2F4A"/>
    <w:rsid w:val="008D2F89"/>
    <w:rsid w:val="008D34A3"/>
    <w:rsid w:val="008D355B"/>
    <w:rsid w:val="008D3691"/>
    <w:rsid w:val="008D3BAE"/>
    <w:rsid w:val="008D482A"/>
    <w:rsid w:val="008D50FF"/>
    <w:rsid w:val="008D5692"/>
    <w:rsid w:val="008D5ACB"/>
    <w:rsid w:val="008D5EC4"/>
    <w:rsid w:val="008D629A"/>
    <w:rsid w:val="008D6553"/>
    <w:rsid w:val="008D69A1"/>
    <w:rsid w:val="008D6DE2"/>
    <w:rsid w:val="008D7280"/>
    <w:rsid w:val="008D747F"/>
    <w:rsid w:val="008E0067"/>
    <w:rsid w:val="008E041E"/>
    <w:rsid w:val="008E06FF"/>
    <w:rsid w:val="008E132A"/>
    <w:rsid w:val="008E137D"/>
    <w:rsid w:val="008E152D"/>
    <w:rsid w:val="008E18A5"/>
    <w:rsid w:val="008E2CF0"/>
    <w:rsid w:val="008E344F"/>
    <w:rsid w:val="008E3AE2"/>
    <w:rsid w:val="008E3EF0"/>
    <w:rsid w:val="008E4B7E"/>
    <w:rsid w:val="008E569A"/>
    <w:rsid w:val="008E57AC"/>
    <w:rsid w:val="008E585D"/>
    <w:rsid w:val="008E5935"/>
    <w:rsid w:val="008E5940"/>
    <w:rsid w:val="008E5FDE"/>
    <w:rsid w:val="008E61B0"/>
    <w:rsid w:val="008E6453"/>
    <w:rsid w:val="008E649F"/>
    <w:rsid w:val="008E6885"/>
    <w:rsid w:val="008E6890"/>
    <w:rsid w:val="008E689F"/>
    <w:rsid w:val="008E69D9"/>
    <w:rsid w:val="008E6D6C"/>
    <w:rsid w:val="008E71C1"/>
    <w:rsid w:val="008E71E2"/>
    <w:rsid w:val="008E7301"/>
    <w:rsid w:val="008E7391"/>
    <w:rsid w:val="008E73B1"/>
    <w:rsid w:val="008E7541"/>
    <w:rsid w:val="008E768B"/>
    <w:rsid w:val="008E78D6"/>
    <w:rsid w:val="008E799B"/>
    <w:rsid w:val="008E7C79"/>
    <w:rsid w:val="008F0265"/>
    <w:rsid w:val="008F02E1"/>
    <w:rsid w:val="008F055F"/>
    <w:rsid w:val="008F0599"/>
    <w:rsid w:val="008F081A"/>
    <w:rsid w:val="008F0D2A"/>
    <w:rsid w:val="008F0E97"/>
    <w:rsid w:val="008F11E6"/>
    <w:rsid w:val="008F15B9"/>
    <w:rsid w:val="008F188E"/>
    <w:rsid w:val="008F1D22"/>
    <w:rsid w:val="008F1F5A"/>
    <w:rsid w:val="008F2021"/>
    <w:rsid w:val="008F236A"/>
    <w:rsid w:val="008F2709"/>
    <w:rsid w:val="008F2E37"/>
    <w:rsid w:val="008F2E3D"/>
    <w:rsid w:val="008F2F6C"/>
    <w:rsid w:val="008F2FD4"/>
    <w:rsid w:val="008F33A5"/>
    <w:rsid w:val="008F3649"/>
    <w:rsid w:val="008F3D97"/>
    <w:rsid w:val="008F40B7"/>
    <w:rsid w:val="008F4A3F"/>
    <w:rsid w:val="008F4DB3"/>
    <w:rsid w:val="008F5563"/>
    <w:rsid w:val="008F577A"/>
    <w:rsid w:val="008F5DA5"/>
    <w:rsid w:val="008F66D1"/>
    <w:rsid w:val="008F67BD"/>
    <w:rsid w:val="008F6AF0"/>
    <w:rsid w:val="008F7E71"/>
    <w:rsid w:val="009007D1"/>
    <w:rsid w:val="00900936"/>
    <w:rsid w:val="00900A2C"/>
    <w:rsid w:val="00901C72"/>
    <w:rsid w:val="00902230"/>
    <w:rsid w:val="00902A3E"/>
    <w:rsid w:val="00902ADC"/>
    <w:rsid w:val="00902F9B"/>
    <w:rsid w:val="00902FAD"/>
    <w:rsid w:val="00903340"/>
    <w:rsid w:val="00903501"/>
    <w:rsid w:val="00903624"/>
    <w:rsid w:val="00903767"/>
    <w:rsid w:val="00903CCC"/>
    <w:rsid w:val="00903FF8"/>
    <w:rsid w:val="009047A0"/>
    <w:rsid w:val="00905066"/>
    <w:rsid w:val="00905A0B"/>
    <w:rsid w:val="00905FB7"/>
    <w:rsid w:val="009062AC"/>
    <w:rsid w:val="0090711A"/>
    <w:rsid w:val="009076F4"/>
    <w:rsid w:val="00907889"/>
    <w:rsid w:val="00907D35"/>
    <w:rsid w:val="00907EAA"/>
    <w:rsid w:val="00907EDD"/>
    <w:rsid w:val="00910332"/>
    <w:rsid w:val="00910B42"/>
    <w:rsid w:val="00910C8E"/>
    <w:rsid w:val="00910F56"/>
    <w:rsid w:val="00911B3A"/>
    <w:rsid w:val="00912488"/>
    <w:rsid w:val="00912497"/>
    <w:rsid w:val="00912537"/>
    <w:rsid w:val="00912746"/>
    <w:rsid w:val="00912DC6"/>
    <w:rsid w:val="00912E7A"/>
    <w:rsid w:val="00913022"/>
    <w:rsid w:val="009139DE"/>
    <w:rsid w:val="00914036"/>
    <w:rsid w:val="00914658"/>
    <w:rsid w:val="009148A5"/>
    <w:rsid w:val="00914AD1"/>
    <w:rsid w:val="00915257"/>
    <w:rsid w:val="0091562F"/>
    <w:rsid w:val="00915D03"/>
    <w:rsid w:val="00915E63"/>
    <w:rsid w:val="00916502"/>
    <w:rsid w:val="00916E72"/>
    <w:rsid w:val="00916FB3"/>
    <w:rsid w:val="0091783A"/>
    <w:rsid w:val="00917CCE"/>
    <w:rsid w:val="00920B54"/>
    <w:rsid w:val="00921084"/>
    <w:rsid w:val="00921F1D"/>
    <w:rsid w:val="00922049"/>
    <w:rsid w:val="009225FE"/>
    <w:rsid w:val="009232F5"/>
    <w:rsid w:val="009233AA"/>
    <w:rsid w:val="00923ABD"/>
    <w:rsid w:val="00923C8F"/>
    <w:rsid w:val="00923FCE"/>
    <w:rsid w:val="00924223"/>
    <w:rsid w:val="009244D5"/>
    <w:rsid w:val="00924918"/>
    <w:rsid w:val="00924C31"/>
    <w:rsid w:val="00925614"/>
    <w:rsid w:val="00925A25"/>
    <w:rsid w:val="00925A2F"/>
    <w:rsid w:val="0092604E"/>
    <w:rsid w:val="00926770"/>
    <w:rsid w:val="00926BA7"/>
    <w:rsid w:val="00926BDF"/>
    <w:rsid w:val="00926DAD"/>
    <w:rsid w:val="009270A6"/>
    <w:rsid w:val="0092728C"/>
    <w:rsid w:val="00927992"/>
    <w:rsid w:val="00927B5B"/>
    <w:rsid w:val="00927E7F"/>
    <w:rsid w:val="009301DA"/>
    <w:rsid w:val="00930558"/>
    <w:rsid w:val="00930A0A"/>
    <w:rsid w:val="00930CD5"/>
    <w:rsid w:val="00930E7D"/>
    <w:rsid w:val="009310D1"/>
    <w:rsid w:val="009316C0"/>
    <w:rsid w:val="009316C3"/>
    <w:rsid w:val="00931840"/>
    <w:rsid w:val="0093191A"/>
    <w:rsid w:val="0093240C"/>
    <w:rsid w:val="00932549"/>
    <w:rsid w:val="0093319C"/>
    <w:rsid w:val="009335EA"/>
    <w:rsid w:val="00933A8C"/>
    <w:rsid w:val="00933F95"/>
    <w:rsid w:val="009344CC"/>
    <w:rsid w:val="00934E6A"/>
    <w:rsid w:val="00934FE5"/>
    <w:rsid w:val="00935146"/>
    <w:rsid w:val="00935400"/>
    <w:rsid w:val="009356F2"/>
    <w:rsid w:val="00935760"/>
    <w:rsid w:val="009359A8"/>
    <w:rsid w:val="00935A1D"/>
    <w:rsid w:val="00935F16"/>
    <w:rsid w:val="00936266"/>
    <w:rsid w:val="00936687"/>
    <w:rsid w:val="00936B4E"/>
    <w:rsid w:val="00936ECA"/>
    <w:rsid w:val="00937069"/>
    <w:rsid w:val="0093715A"/>
    <w:rsid w:val="00937A86"/>
    <w:rsid w:val="00937DA1"/>
    <w:rsid w:val="00940060"/>
    <w:rsid w:val="0094023F"/>
    <w:rsid w:val="009407CB"/>
    <w:rsid w:val="00940928"/>
    <w:rsid w:val="00941231"/>
    <w:rsid w:val="00941308"/>
    <w:rsid w:val="009416C6"/>
    <w:rsid w:val="00941D26"/>
    <w:rsid w:val="00942114"/>
    <w:rsid w:val="00942122"/>
    <w:rsid w:val="0094263A"/>
    <w:rsid w:val="00942814"/>
    <w:rsid w:val="0094286D"/>
    <w:rsid w:val="00942DEE"/>
    <w:rsid w:val="00942FD1"/>
    <w:rsid w:val="00943324"/>
    <w:rsid w:val="009434C5"/>
    <w:rsid w:val="00943634"/>
    <w:rsid w:val="00943A6F"/>
    <w:rsid w:val="00944175"/>
    <w:rsid w:val="00944659"/>
    <w:rsid w:val="00944CD3"/>
    <w:rsid w:val="00944E07"/>
    <w:rsid w:val="00945389"/>
    <w:rsid w:val="0094541A"/>
    <w:rsid w:val="0094556F"/>
    <w:rsid w:val="00945673"/>
    <w:rsid w:val="009457C8"/>
    <w:rsid w:val="0094583F"/>
    <w:rsid w:val="00945A08"/>
    <w:rsid w:val="00946439"/>
    <w:rsid w:val="00946503"/>
    <w:rsid w:val="00946521"/>
    <w:rsid w:val="00946856"/>
    <w:rsid w:val="00946A20"/>
    <w:rsid w:val="00946B2F"/>
    <w:rsid w:val="0094752A"/>
    <w:rsid w:val="0094786D"/>
    <w:rsid w:val="00947ECB"/>
    <w:rsid w:val="0095006F"/>
    <w:rsid w:val="00950108"/>
    <w:rsid w:val="00950189"/>
    <w:rsid w:val="0095043F"/>
    <w:rsid w:val="00950EAE"/>
    <w:rsid w:val="00950F6E"/>
    <w:rsid w:val="00951283"/>
    <w:rsid w:val="009513BD"/>
    <w:rsid w:val="0095183A"/>
    <w:rsid w:val="00952053"/>
    <w:rsid w:val="00952681"/>
    <w:rsid w:val="0095365C"/>
    <w:rsid w:val="00953C5C"/>
    <w:rsid w:val="00953DD4"/>
    <w:rsid w:val="00953E3D"/>
    <w:rsid w:val="00953E56"/>
    <w:rsid w:val="0095476D"/>
    <w:rsid w:val="00954A87"/>
    <w:rsid w:val="009554E1"/>
    <w:rsid w:val="00956041"/>
    <w:rsid w:val="00956387"/>
    <w:rsid w:val="00956FD7"/>
    <w:rsid w:val="0095728B"/>
    <w:rsid w:val="00960069"/>
    <w:rsid w:val="009613E5"/>
    <w:rsid w:val="00961842"/>
    <w:rsid w:val="00961A50"/>
    <w:rsid w:val="00961A70"/>
    <w:rsid w:val="00961F33"/>
    <w:rsid w:val="00961F97"/>
    <w:rsid w:val="009626F0"/>
    <w:rsid w:val="0096296B"/>
    <w:rsid w:val="0096310A"/>
    <w:rsid w:val="00963FAE"/>
    <w:rsid w:val="009643AC"/>
    <w:rsid w:val="009648E0"/>
    <w:rsid w:val="00964BD3"/>
    <w:rsid w:val="00964E7A"/>
    <w:rsid w:val="00965254"/>
    <w:rsid w:val="00965558"/>
    <w:rsid w:val="009657DE"/>
    <w:rsid w:val="00965F1D"/>
    <w:rsid w:val="009661C2"/>
    <w:rsid w:val="0096633A"/>
    <w:rsid w:val="009664A9"/>
    <w:rsid w:val="0096663E"/>
    <w:rsid w:val="00966B8A"/>
    <w:rsid w:val="00966E63"/>
    <w:rsid w:val="00967461"/>
    <w:rsid w:val="0096761A"/>
    <w:rsid w:val="009679AD"/>
    <w:rsid w:val="00967AF1"/>
    <w:rsid w:val="0097025E"/>
    <w:rsid w:val="009705AE"/>
    <w:rsid w:val="00970AA0"/>
    <w:rsid w:val="00970E61"/>
    <w:rsid w:val="009711CF"/>
    <w:rsid w:val="009715CC"/>
    <w:rsid w:val="0097180A"/>
    <w:rsid w:val="0097180E"/>
    <w:rsid w:val="0097188E"/>
    <w:rsid w:val="00972233"/>
    <w:rsid w:val="0097340C"/>
    <w:rsid w:val="00973B13"/>
    <w:rsid w:val="00973BA2"/>
    <w:rsid w:val="0097407C"/>
    <w:rsid w:val="00974799"/>
    <w:rsid w:val="0097489B"/>
    <w:rsid w:val="00974DF0"/>
    <w:rsid w:val="00975496"/>
    <w:rsid w:val="009756D4"/>
    <w:rsid w:val="00976480"/>
    <w:rsid w:val="00976607"/>
    <w:rsid w:val="00976C8D"/>
    <w:rsid w:val="009775C0"/>
    <w:rsid w:val="00977868"/>
    <w:rsid w:val="00977AB0"/>
    <w:rsid w:val="00977B23"/>
    <w:rsid w:val="00977C4F"/>
    <w:rsid w:val="00977CF7"/>
    <w:rsid w:val="00980144"/>
    <w:rsid w:val="009809BA"/>
    <w:rsid w:val="009810A8"/>
    <w:rsid w:val="009811BD"/>
    <w:rsid w:val="009814FF"/>
    <w:rsid w:val="00981528"/>
    <w:rsid w:val="00981B86"/>
    <w:rsid w:val="00981EDF"/>
    <w:rsid w:val="00981EF8"/>
    <w:rsid w:val="00982538"/>
    <w:rsid w:val="00982A90"/>
    <w:rsid w:val="00982DED"/>
    <w:rsid w:val="00982EB7"/>
    <w:rsid w:val="0098329D"/>
    <w:rsid w:val="00983A0C"/>
    <w:rsid w:val="00983C1E"/>
    <w:rsid w:val="00983E06"/>
    <w:rsid w:val="00984B29"/>
    <w:rsid w:val="00984F56"/>
    <w:rsid w:val="0098516F"/>
    <w:rsid w:val="00985CD8"/>
    <w:rsid w:val="00985E2F"/>
    <w:rsid w:val="00986172"/>
    <w:rsid w:val="0098650E"/>
    <w:rsid w:val="00986AC4"/>
    <w:rsid w:val="009873D7"/>
    <w:rsid w:val="00987626"/>
    <w:rsid w:val="00987A4B"/>
    <w:rsid w:val="009900EA"/>
    <w:rsid w:val="009902B7"/>
    <w:rsid w:val="00990CFA"/>
    <w:rsid w:val="00990EE8"/>
    <w:rsid w:val="00991245"/>
    <w:rsid w:val="00991330"/>
    <w:rsid w:val="00991715"/>
    <w:rsid w:val="009917F2"/>
    <w:rsid w:val="00991BFB"/>
    <w:rsid w:val="00992476"/>
    <w:rsid w:val="0099257F"/>
    <w:rsid w:val="00992E8F"/>
    <w:rsid w:val="0099305B"/>
    <w:rsid w:val="00994ACE"/>
    <w:rsid w:val="00994F5A"/>
    <w:rsid w:val="00994FA4"/>
    <w:rsid w:val="00995027"/>
    <w:rsid w:val="00995032"/>
    <w:rsid w:val="009951A8"/>
    <w:rsid w:val="009952D8"/>
    <w:rsid w:val="0099550E"/>
    <w:rsid w:val="0099570D"/>
    <w:rsid w:val="00995EBF"/>
    <w:rsid w:val="00996442"/>
    <w:rsid w:val="00996629"/>
    <w:rsid w:val="0099688E"/>
    <w:rsid w:val="00996EBB"/>
    <w:rsid w:val="00997229"/>
    <w:rsid w:val="00997364"/>
    <w:rsid w:val="00997662"/>
    <w:rsid w:val="00997779"/>
    <w:rsid w:val="00997803"/>
    <w:rsid w:val="00997D8E"/>
    <w:rsid w:val="00997E7D"/>
    <w:rsid w:val="009A0707"/>
    <w:rsid w:val="009A0786"/>
    <w:rsid w:val="009A0B4D"/>
    <w:rsid w:val="009A0C24"/>
    <w:rsid w:val="009A0CF0"/>
    <w:rsid w:val="009A0E23"/>
    <w:rsid w:val="009A1634"/>
    <w:rsid w:val="009A1984"/>
    <w:rsid w:val="009A1AB8"/>
    <w:rsid w:val="009A1B45"/>
    <w:rsid w:val="009A1F0A"/>
    <w:rsid w:val="009A1F41"/>
    <w:rsid w:val="009A212E"/>
    <w:rsid w:val="009A215B"/>
    <w:rsid w:val="009A2926"/>
    <w:rsid w:val="009A29BF"/>
    <w:rsid w:val="009A2B73"/>
    <w:rsid w:val="009A2CB8"/>
    <w:rsid w:val="009A3315"/>
    <w:rsid w:val="009A3362"/>
    <w:rsid w:val="009A3552"/>
    <w:rsid w:val="009A3DFD"/>
    <w:rsid w:val="009A3F1C"/>
    <w:rsid w:val="009A406A"/>
    <w:rsid w:val="009A4149"/>
    <w:rsid w:val="009A4519"/>
    <w:rsid w:val="009A45EC"/>
    <w:rsid w:val="009A4B71"/>
    <w:rsid w:val="009A4C65"/>
    <w:rsid w:val="009A4FBD"/>
    <w:rsid w:val="009A5082"/>
    <w:rsid w:val="009A50BE"/>
    <w:rsid w:val="009A5A46"/>
    <w:rsid w:val="009A5AE3"/>
    <w:rsid w:val="009A5D37"/>
    <w:rsid w:val="009A5D63"/>
    <w:rsid w:val="009A5E7C"/>
    <w:rsid w:val="009A67CD"/>
    <w:rsid w:val="009A67F7"/>
    <w:rsid w:val="009A71D8"/>
    <w:rsid w:val="009A7292"/>
    <w:rsid w:val="009A758F"/>
    <w:rsid w:val="009B02BF"/>
    <w:rsid w:val="009B0651"/>
    <w:rsid w:val="009B07D8"/>
    <w:rsid w:val="009B083D"/>
    <w:rsid w:val="009B084B"/>
    <w:rsid w:val="009B09B8"/>
    <w:rsid w:val="009B0C4A"/>
    <w:rsid w:val="009B0FB4"/>
    <w:rsid w:val="009B1027"/>
    <w:rsid w:val="009B14ED"/>
    <w:rsid w:val="009B176D"/>
    <w:rsid w:val="009B286C"/>
    <w:rsid w:val="009B2A48"/>
    <w:rsid w:val="009B3E8D"/>
    <w:rsid w:val="009B43B6"/>
    <w:rsid w:val="009B495F"/>
    <w:rsid w:val="009B4B89"/>
    <w:rsid w:val="009B514B"/>
    <w:rsid w:val="009B5AB6"/>
    <w:rsid w:val="009B5FBA"/>
    <w:rsid w:val="009B6D81"/>
    <w:rsid w:val="009B72F1"/>
    <w:rsid w:val="009B776E"/>
    <w:rsid w:val="009B7B25"/>
    <w:rsid w:val="009B7C00"/>
    <w:rsid w:val="009B7C17"/>
    <w:rsid w:val="009C03A4"/>
    <w:rsid w:val="009C0400"/>
    <w:rsid w:val="009C0FE6"/>
    <w:rsid w:val="009C12F9"/>
    <w:rsid w:val="009C2556"/>
    <w:rsid w:val="009C3C22"/>
    <w:rsid w:val="009C3CC9"/>
    <w:rsid w:val="009C3F83"/>
    <w:rsid w:val="009C4416"/>
    <w:rsid w:val="009C4714"/>
    <w:rsid w:val="009C4A94"/>
    <w:rsid w:val="009C4BC0"/>
    <w:rsid w:val="009C4E10"/>
    <w:rsid w:val="009C5146"/>
    <w:rsid w:val="009C51CD"/>
    <w:rsid w:val="009C530F"/>
    <w:rsid w:val="009C5502"/>
    <w:rsid w:val="009C5F67"/>
    <w:rsid w:val="009C6308"/>
    <w:rsid w:val="009C7729"/>
    <w:rsid w:val="009C7EFF"/>
    <w:rsid w:val="009D07D4"/>
    <w:rsid w:val="009D0E01"/>
    <w:rsid w:val="009D1023"/>
    <w:rsid w:val="009D13DE"/>
    <w:rsid w:val="009D1436"/>
    <w:rsid w:val="009D1867"/>
    <w:rsid w:val="009D18B2"/>
    <w:rsid w:val="009D19FA"/>
    <w:rsid w:val="009D1E9D"/>
    <w:rsid w:val="009D2029"/>
    <w:rsid w:val="009D2275"/>
    <w:rsid w:val="009D22DD"/>
    <w:rsid w:val="009D26F2"/>
    <w:rsid w:val="009D2A0D"/>
    <w:rsid w:val="009D2C41"/>
    <w:rsid w:val="009D2C9C"/>
    <w:rsid w:val="009D3B46"/>
    <w:rsid w:val="009D4C28"/>
    <w:rsid w:val="009D54B6"/>
    <w:rsid w:val="009D54C4"/>
    <w:rsid w:val="009D5C27"/>
    <w:rsid w:val="009D5F9C"/>
    <w:rsid w:val="009D6285"/>
    <w:rsid w:val="009D6480"/>
    <w:rsid w:val="009D6532"/>
    <w:rsid w:val="009D6A38"/>
    <w:rsid w:val="009D700D"/>
    <w:rsid w:val="009D7099"/>
    <w:rsid w:val="009D799F"/>
    <w:rsid w:val="009D7CB3"/>
    <w:rsid w:val="009D7FE7"/>
    <w:rsid w:val="009E052F"/>
    <w:rsid w:val="009E0638"/>
    <w:rsid w:val="009E0D96"/>
    <w:rsid w:val="009E0E20"/>
    <w:rsid w:val="009E0ECA"/>
    <w:rsid w:val="009E0F89"/>
    <w:rsid w:val="009E1061"/>
    <w:rsid w:val="009E13F3"/>
    <w:rsid w:val="009E1706"/>
    <w:rsid w:val="009E1E56"/>
    <w:rsid w:val="009E2314"/>
    <w:rsid w:val="009E291A"/>
    <w:rsid w:val="009E29E1"/>
    <w:rsid w:val="009E2BED"/>
    <w:rsid w:val="009E2E33"/>
    <w:rsid w:val="009E2FD4"/>
    <w:rsid w:val="009E30C8"/>
    <w:rsid w:val="009E3750"/>
    <w:rsid w:val="009E4ABD"/>
    <w:rsid w:val="009E4AC4"/>
    <w:rsid w:val="009E4CE3"/>
    <w:rsid w:val="009E4EBE"/>
    <w:rsid w:val="009E50B9"/>
    <w:rsid w:val="009E5AEB"/>
    <w:rsid w:val="009E5DFE"/>
    <w:rsid w:val="009E5FB0"/>
    <w:rsid w:val="009E6665"/>
    <w:rsid w:val="009E6C09"/>
    <w:rsid w:val="009E6D3C"/>
    <w:rsid w:val="009E6DEC"/>
    <w:rsid w:val="009E723D"/>
    <w:rsid w:val="009E7888"/>
    <w:rsid w:val="009E7B80"/>
    <w:rsid w:val="009E7CB0"/>
    <w:rsid w:val="009E7F0F"/>
    <w:rsid w:val="009F0F5B"/>
    <w:rsid w:val="009F16FD"/>
    <w:rsid w:val="009F1850"/>
    <w:rsid w:val="009F1FE2"/>
    <w:rsid w:val="009F2141"/>
    <w:rsid w:val="009F2592"/>
    <w:rsid w:val="009F2913"/>
    <w:rsid w:val="009F2C10"/>
    <w:rsid w:val="009F2CDC"/>
    <w:rsid w:val="009F2F37"/>
    <w:rsid w:val="009F2FD4"/>
    <w:rsid w:val="009F3071"/>
    <w:rsid w:val="009F31B9"/>
    <w:rsid w:val="009F33A8"/>
    <w:rsid w:val="009F379C"/>
    <w:rsid w:val="009F3AED"/>
    <w:rsid w:val="009F407F"/>
    <w:rsid w:val="009F4117"/>
    <w:rsid w:val="009F430E"/>
    <w:rsid w:val="009F4BFD"/>
    <w:rsid w:val="009F4CF6"/>
    <w:rsid w:val="009F5206"/>
    <w:rsid w:val="009F53B8"/>
    <w:rsid w:val="009F55B9"/>
    <w:rsid w:val="009F5741"/>
    <w:rsid w:val="009F58CC"/>
    <w:rsid w:val="009F69A9"/>
    <w:rsid w:val="009F69DA"/>
    <w:rsid w:val="009F6A69"/>
    <w:rsid w:val="009F6C33"/>
    <w:rsid w:val="009F707F"/>
    <w:rsid w:val="009F716F"/>
    <w:rsid w:val="009F73CE"/>
    <w:rsid w:val="009F77FD"/>
    <w:rsid w:val="009F79F2"/>
    <w:rsid w:val="00A00037"/>
    <w:rsid w:val="00A005C6"/>
    <w:rsid w:val="00A0064E"/>
    <w:rsid w:val="00A006A8"/>
    <w:rsid w:val="00A014CD"/>
    <w:rsid w:val="00A0150C"/>
    <w:rsid w:val="00A0170A"/>
    <w:rsid w:val="00A019F5"/>
    <w:rsid w:val="00A01EEF"/>
    <w:rsid w:val="00A01FF1"/>
    <w:rsid w:val="00A02413"/>
    <w:rsid w:val="00A027D2"/>
    <w:rsid w:val="00A02A64"/>
    <w:rsid w:val="00A02B0F"/>
    <w:rsid w:val="00A033E8"/>
    <w:rsid w:val="00A03491"/>
    <w:rsid w:val="00A0397D"/>
    <w:rsid w:val="00A03B00"/>
    <w:rsid w:val="00A03D5E"/>
    <w:rsid w:val="00A04718"/>
    <w:rsid w:val="00A04D29"/>
    <w:rsid w:val="00A04F79"/>
    <w:rsid w:val="00A05317"/>
    <w:rsid w:val="00A053C8"/>
    <w:rsid w:val="00A05806"/>
    <w:rsid w:val="00A05941"/>
    <w:rsid w:val="00A059F8"/>
    <w:rsid w:val="00A06466"/>
    <w:rsid w:val="00A065C5"/>
    <w:rsid w:val="00A06D46"/>
    <w:rsid w:val="00A06E5F"/>
    <w:rsid w:val="00A070EB"/>
    <w:rsid w:val="00A07117"/>
    <w:rsid w:val="00A07508"/>
    <w:rsid w:val="00A07C90"/>
    <w:rsid w:val="00A1002C"/>
    <w:rsid w:val="00A101A9"/>
    <w:rsid w:val="00A1056F"/>
    <w:rsid w:val="00A1058F"/>
    <w:rsid w:val="00A10617"/>
    <w:rsid w:val="00A10A59"/>
    <w:rsid w:val="00A11190"/>
    <w:rsid w:val="00A1122E"/>
    <w:rsid w:val="00A117B6"/>
    <w:rsid w:val="00A117DD"/>
    <w:rsid w:val="00A11A3F"/>
    <w:rsid w:val="00A11ED2"/>
    <w:rsid w:val="00A12137"/>
    <w:rsid w:val="00A12391"/>
    <w:rsid w:val="00A12EFB"/>
    <w:rsid w:val="00A134FC"/>
    <w:rsid w:val="00A137EB"/>
    <w:rsid w:val="00A13CFF"/>
    <w:rsid w:val="00A14B37"/>
    <w:rsid w:val="00A14CB0"/>
    <w:rsid w:val="00A14E8E"/>
    <w:rsid w:val="00A15012"/>
    <w:rsid w:val="00A151A7"/>
    <w:rsid w:val="00A15722"/>
    <w:rsid w:val="00A1576D"/>
    <w:rsid w:val="00A158BE"/>
    <w:rsid w:val="00A15DBC"/>
    <w:rsid w:val="00A1634A"/>
    <w:rsid w:val="00A16716"/>
    <w:rsid w:val="00A16777"/>
    <w:rsid w:val="00A16898"/>
    <w:rsid w:val="00A16BD8"/>
    <w:rsid w:val="00A17F54"/>
    <w:rsid w:val="00A201BE"/>
    <w:rsid w:val="00A20B0A"/>
    <w:rsid w:val="00A20F9E"/>
    <w:rsid w:val="00A21446"/>
    <w:rsid w:val="00A21B51"/>
    <w:rsid w:val="00A221D0"/>
    <w:rsid w:val="00A22245"/>
    <w:rsid w:val="00A22A00"/>
    <w:rsid w:val="00A22A22"/>
    <w:rsid w:val="00A233FA"/>
    <w:rsid w:val="00A23419"/>
    <w:rsid w:val="00A234F8"/>
    <w:rsid w:val="00A234FB"/>
    <w:rsid w:val="00A238A6"/>
    <w:rsid w:val="00A2396D"/>
    <w:rsid w:val="00A24407"/>
    <w:rsid w:val="00A25333"/>
    <w:rsid w:val="00A255A4"/>
    <w:rsid w:val="00A25944"/>
    <w:rsid w:val="00A25C5A"/>
    <w:rsid w:val="00A25CE5"/>
    <w:rsid w:val="00A2668B"/>
    <w:rsid w:val="00A26F30"/>
    <w:rsid w:val="00A27E99"/>
    <w:rsid w:val="00A302E7"/>
    <w:rsid w:val="00A305D9"/>
    <w:rsid w:val="00A305FE"/>
    <w:rsid w:val="00A30B08"/>
    <w:rsid w:val="00A30CDE"/>
    <w:rsid w:val="00A31286"/>
    <w:rsid w:val="00A3149F"/>
    <w:rsid w:val="00A31907"/>
    <w:rsid w:val="00A31940"/>
    <w:rsid w:val="00A31E7A"/>
    <w:rsid w:val="00A31FF7"/>
    <w:rsid w:val="00A32753"/>
    <w:rsid w:val="00A328EC"/>
    <w:rsid w:val="00A33098"/>
    <w:rsid w:val="00A335A1"/>
    <w:rsid w:val="00A33723"/>
    <w:rsid w:val="00A33F36"/>
    <w:rsid w:val="00A340AF"/>
    <w:rsid w:val="00A34189"/>
    <w:rsid w:val="00A3497F"/>
    <w:rsid w:val="00A34C7B"/>
    <w:rsid w:val="00A352AC"/>
    <w:rsid w:val="00A356A8"/>
    <w:rsid w:val="00A35BB7"/>
    <w:rsid w:val="00A3628B"/>
    <w:rsid w:val="00A3630C"/>
    <w:rsid w:val="00A371A6"/>
    <w:rsid w:val="00A3720F"/>
    <w:rsid w:val="00A37B09"/>
    <w:rsid w:val="00A404DC"/>
    <w:rsid w:val="00A404E8"/>
    <w:rsid w:val="00A4075E"/>
    <w:rsid w:val="00A40ED0"/>
    <w:rsid w:val="00A40EF0"/>
    <w:rsid w:val="00A41078"/>
    <w:rsid w:val="00A41605"/>
    <w:rsid w:val="00A418B1"/>
    <w:rsid w:val="00A41A46"/>
    <w:rsid w:val="00A41DF5"/>
    <w:rsid w:val="00A41E06"/>
    <w:rsid w:val="00A41EC8"/>
    <w:rsid w:val="00A41F89"/>
    <w:rsid w:val="00A420EB"/>
    <w:rsid w:val="00A422CD"/>
    <w:rsid w:val="00A4265F"/>
    <w:rsid w:val="00A42696"/>
    <w:rsid w:val="00A428EF"/>
    <w:rsid w:val="00A42C64"/>
    <w:rsid w:val="00A43A34"/>
    <w:rsid w:val="00A43D0E"/>
    <w:rsid w:val="00A43F6A"/>
    <w:rsid w:val="00A44487"/>
    <w:rsid w:val="00A4457E"/>
    <w:rsid w:val="00A44BA3"/>
    <w:rsid w:val="00A44D55"/>
    <w:rsid w:val="00A452D3"/>
    <w:rsid w:val="00A46489"/>
    <w:rsid w:val="00A466BE"/>
    <w:rsid w:val="00A475BB"/>
    <w:rsid w:val="00A47F45"/>
    <w:rsid w:val="00A502BA"/>
    <w:rsid w:val="00A50596"/>
    <w:rsid w:val="00A50D51"/>
    <w:rsid w:val="00A51126"/>
    <w:rsid w:val="00A52278"/>
    <w:rsid w:val="00A52459"/>
    <w:rsid w:val="00A52A0E"/>
    <w:rsid w:val="00A52ABA"/>
    <w:rsid w:val="00A52EC0"/>
    <w:rsid w:val="00A52F4D"/>
    <w:rsid w:val="00A5383A"/>
    <w:rsid w:val="00A539CD"/>
    <w:rsid w:val="00A53A89"/>
    <w:rsid w:val="00A5496E"/>
    <w:rsid w:val="00A54B31"/>
    <w:rsid w:val="00A55231"/>
    <w:rsid w:val="00A554EF"/>
    <w:rsid w:val="00A55D07"/>
    <w:rsid w:val="00A562D4"/>
    <w:rsid w:val="00A565D3"/>
    <w:rsid w:val="00A56779"/>
    <w:rsid w:val="00A56A14"/>
    <w:rsid w:val="00A5750A"/>
    <w:rsid w:val="00A5758D"/>
    <w:rsid w:val="00A57829"/>
    <w:rsid w:val="00A60910"/>
    <w:rsid w:val="00A60FE4"/>
    <w:rsid w:val="00A61E0A"/>
    <w:rsid w:val="00A61F3A"/>
    <w:rsid w:val="00A61FF4"/>
    <w:rsid w:val="00A622D0"/>
    <w:rsid w:val="00A6278D"/>
    <w:rsid w:val="00A62944"/>
    <w:rsid w:val="00A63352"/>
    <w:rsid w:val="00A637AF"/>
    <w:rsid w:val="00A6437F"/>
    <w:rsid w:val="00A64395"/>
    <w:rsid w:val="00A643A7"/>
    <w:rsid w:val="00A64401"/>
    <w:rsid w:val="00A6446C"/>
    <w:rsid w:val="00A649CF"/>
    <w:rsid w:val="00A64DCC"/>
    <w:rsid w:val="00A65277"/>
    <w:rsid w:val="00A65667"/>
    <w:rsid w:val="00A657DC"/>
    <w:rsid w:val="00A659BE"/>
    <w:rsid w:val="00A65BF1"/>
    <w:rsid w:val="00A65C0C"/>
    <w:rsid w:val="00A65D6E"/>
    <w:rsid w:val="00A662A2"/>
    <w:rsid w:val="00A6660B"/>
    <w:rsid w:val="00A6661F"/>
    <w:rsid w:val="00A66C02"/>
    <w:rsid w:val="00A66C3A"/>
    <w:rsid w:val="00A670AF"/>
    <w:rsid w:val="00A67332"/>
    <w:rsid w:val="00A673FB"/>
    <w:rsid w:val="00A67C77"/>
    <w:rsid w:val="00A67FCB"/>
    <w:rsid w:val="00A70798"/>
    <w:rsid w:val="00A70CF2"/>
    <w:rsid w:val="00A70EA5"/>
    <w:rsid w:val="00A713A5"/>
    <w:rsid w:val="00A719EF"/>
    <w:rsid w:val="00A71A83"/>
    <w:rsid w:val="00A71B2B"/>
    <w:rsid w:val="00A71B9A"/>
    <w:rsid w:val="00A720AE"/>
    <w:rsid w:val="00A72510"/>
    <w:rsid w:val="00A72938"/>
    <w:rsid w:val="00A7293B"/>
    <w:rsid w:val="00A72FD4"/>
    <w:rsid w:val="00A73560"/>
    <w:rsid w:val="00A73B25"/>
    <w:rsid w:val="00A73D59"/>
    <w:rsid w:val="00A73F6A"/>
    <w:rsid w:val="00A74106"/>
    <w:rsid w:val="00A743FA"/>
    <w:rsid w:val="00A745FD"/>
    <w:rsid w:val="00A74651"/>
    <w:rsid w:val="00A746B5"/>
    <w:rsid w:val="00A746E9"/>
    <w:rsid w:val="00A7481E"/>
    <w:rsid w:val="00A7485E"/>
    <w:rsid w:val="00A74C48"/>
    <w:rsid w:val="00A74C96"/>
    <w:rsid w:val="00A75203"/>
    <w:rsid w:val="00A75577"/>
    <w:rsid w:val="00A75C2B"/>
    <w:rsid w:val="00A75C6A"/>
    <w:rsid w:val="00A75D76"/>
    <w:rsid w:val="00A75EAF"/>
    <w:rsid w:val="00A764AD"/>
    <w:rsid w:val="00A764FE"/>
    <w:rsid w:val="00A765B0"/>
    <w:rsid w:val="00A76704"/>
    <w:rsid w:val="00A7685A"/>
    <w:rsid w:val="00A76AE9"/>
    <w:rsid w:val="00A76E75"/>
    <w:rsid w:val="00A76FC8"/>
    <w:rsid w:val="00A77116"/>
    <w:rsid w:val="00A775BD"/>
    <w:rsid w:val="00A777BD"/>
    <w:rsid w:val="00A77851"/>
    <w:rsid w:val="00A77D1A"/>
    <w:rsid w:val="00A80214"/>
    <w:rsid w:val="00A80339"/>
    <w:rsid w:val="00A8047D"/>
    <w:rsid w:val="00A806CF"/>
    <w:rsid w:val="00A80948"/>
    <w:rsid w:val="00A80AE1"/>
    <w:rsid w:val="00A8121C"/>
    <w:rsid w:val="00A816FF"/>
    <w:rsid w:val="00A821DE"/>
    <w:rsid w:val="00A82BA0"/>
    <w:rsid w:val="00A82CB9"/>
    <w:rsid w:val="00A8343E"/>
    <w:rsid w:val="00A83BFF"/>
    <w:rsid w:val="00A83EBA"/>
    <w:rsid w:val="00A8419A"/>
    <w:rsid w:val="00A84583"/>
    <w:rsid w:val="00A845ED"/>
    <w:rsid w:val="00A846B3"/>
    <w:rsid w:val="00A848FF"/>
    <w:rsid w:val="00A84C57"/>
    <w:rsid w:val="00A851EF"/>
    <w:rsid w:val="00A85439"/>
    <w:rsid w:val="00A8599F"/>
    <w:rsid w:val="00A85AB2"/>
    <w:rsid w:val="00A85EF0"/>
    <w:rsid w:val="00A864A6"/>
    <w:rsid w:val="00A864C0"/>
    <w:rsid w:val="00A864D8"/>
    <w:rsid w:val="00A865A1"/>
    <w:rsid w:val="00A866AD"/>
    <w:rsid w:val="00A87136"/>
    <w:rsid w:val="00A87D08"/>
    <w:rsid w:val="00A900D5"/>
    <w:rsid w:val="00A919E8"/>
    <w:rsid w:val="00A91C16"/>
    <w:rsid w:val="00A91C37"/>
    <w:rsid w:val="00A91DF3"/>
    <w:rsid w:val="00A927FA"/>
    <w:rsid w:val="00A928D5"/>
    <w:rsid w:val="00A93125"/>
    <w:rsid w:val="00A9340D"/>
    <w:rsid w:val="00A939AA"/>
    <w:rsid w:val="00A93D08"/>
    <w:rsid w:val="00A94090"/>
    <w:rsid w:val="00A94978"/>
    <w:rsid w:val="00A949D5"/>
    <w:rsid w:val="00A94BE8"/>
    <w:rsid w:val="00A94DA9"/>
    <w:rsid w:val="00A94EB9"/>
    <w:rsid w:val="00A94F3B"/>
    <w:rsid w:val="00A94F75"/>
    <w:rsid w:val="00A953E5"/>
    <w:rsid w:val="00A9632C"/>
    <w:rsid w:val="00A96639"/>
    <w:rsid w:val="00A96CE0"/>
    <w:rsid w:val="00A96DCB"/>
    <w:rsid w:val="00A97459"/>
    <w:rsid w:val="00A97AA7"/>
    <w:rsid w:val="00AA0564"/>
    <w:rsid w:val="00AA1022"/>
    <w:rsid w:val="00AA12DE"/>
    <w:rsid w:val="00AA1610"/>
    <w:rsid w:val="00AA17A6"/>
    <w:rsid w:val="00AA18D3"/>
    <w:rsid w:val="00AA1AA1"/>
    <w:rsid w:val="00AA21B4"/>
    <w:rsid w:val="00AA2270"/>
    <w:rsid w:val="00AA22F0"/>
    <w:rsid w:val="00AA23A2"/>
    <w:rsid w:val="00AA2706"/>
    <w:rsid w:val="00AA3323"/>
    <w:rsid w:val="00AA3E86"/>
    <w:rsid w:val="00AA4183"/>
    <w:rsid w:val="00AA42E0"/>
    <w:rsid w:val="00AA43CB"/>
    <w:rsid w:val="00AA4789"/>
    <w:rsid w:val="00AA481B"/>
    <w:rsid w:val="00AA4AC1"/>
    <w:rsid w:val="00AA56B7"/>
    <w:rsid w:val="00AA5AF4"/>
    <w:rsid w:val="00AA5B4A"/>
    <w:rsid w:val="00AA63FD"/>
    <w:rsid w:val="00AA65F8"/>
    <w:rsid w:val="00AA676C"/>
    <w:rsid w:val="00AA6A25"/>
    <w:rsid w:val="00AA6CC2"/>
    <w:rsid w:val="00AA6DFE"/>
    <w:rsid w:val="00AA6F69"/>
    <w:rsid w:val="00AA791E"/>
    <w:rsid w:val="00AA79DA"/>
    <w:rsid w:val="00AA7E16"/>
    <w:rsid w:val="00AB065E"/>
    <w:rsid w:val="00AB06E2"/>
    <w:rsid w:val="00AB0A16"/>
    <w:rsid w:val="00AB1040"/>
    <w:rsid w:val="00AB1191"/>
    <w:rsid w:val="00AB11E8"/>
    <w:rsid w:val="00AB15E9"/>
    <w:rsid w:val="00AB176D"/>
    <w:rsid w:val="00AB19E3"/>
    <w:rsid w:val="00AB1B99"/>
    <w:rsid w:val="00AB1E89"/>
    <w:rsid w:val="00AB1F2B"/>
    <w:rsid w:val="00AB2B17"/>
    <w:rsid w:val="00AB2E5B"/>
    <w:rsid w:val="00AB2EB4"/>
    <w:rsid w:val="00AB325E"/>
    <w:rsid w:val="00AB358D"/>
    <w:rsid w:val="00AB38F8"/>
    <w:rsid w:val="00AB3AF1"/>
    <w:rsid w:val="00AB469B"/>
    <w:rsid w:val="00AB49AD"/>
    <w:rsid w:val="00AB4B96"/>
    <w:rsid w:val="00AB4E2B"/>
    <w:rsid w:val="00AB4FB6"/>
    <w:rsid w:val="00AB50E3"/>
    <w:rsid w:val="00AB540D"/>
    <w:rsid w:val="00AB57AC"/>
    <w:rsid w:val="00AB5B49"/>
    <w:rsid w:val="00AB5B76"/>
    <w:rsid w:val="00AB6178"/>
    <w:rsid w:val="00AB6777"/>
    <w:rsid w:val="00AB6999"/>
    <w:rsid w:val="00AB6A60"/>
    <w:rsid w:val="00AB76CE"/>
    <w:rsid w:val="00AB779E"/>
    <w:rsid w:val="00AB7F02"/>
    <w:rsid w:val="00AC013B"/>
    <w:rsid w:val="00AC043E"/>
    <w:rsid w:val="00AC067B"/>
    <w:rsid w:val="00AC0C40"/>
    <w:rsid w:val="00AC0EC8"/>
    <w:rsid w:val="00AC1046"/>
    <w:rsid w:val="00AC146D"/>
    <w:rsid w:val="00AC1963"/>
    <w:rsid w:val="00AC1BB4"/>
    <w:rsid w:val="00AC1F98"/>
    <w:rsid w:val="00AC21BC"/>
    <w:rsid w:val="00AC224C"/>
    <w:rsid w:val="00AC25EC"/>
    <w:rsid w:val="00AC267F"/>
    <w:rsid w:val="00AC2CDD"/>
    <w:rsid w:val="00AC35E3"/>
    <w:rsid w:val="00AC3A23"/>
    <w:rsid w:val="00AC3B5B"/>
    <w:rsid w:val="00AC3DE9"/>
    <w:rsid w:val="00AC42BE"/>
    <w:rsid w:val="00AC463B"/>
    <w:rsid w:val="00AC4902"/>
    <w:rsid w:val="00AC49D6"/>
    <w:rsid w:val="00AC4C9D"/>
    <w:rsid w:val="00AC4CFB"/>
    <w:rsid w:val="00AC5621"/>
    <w:rsid w:val="00AC5E16"/>
    <w:rsid w:val="00AC5E7C"/>
    <w:rsid w:val="00AC6A2B"/>
    <w:rsid w:val="00AC6BC0"/>
    <w:rsid w:val="00AC79FA"/>
    <w:rsid w:val="00AC7D02"/>
    <w:rsid w:val="00AD0626"/>
    <w:rsid w:val="00AD0883"/>
    <w:rsid w:val="00AD0AB0"/>
    <w:rsid w:val="00AD0ED3"/>
    <w:rsid w:val="00AD13B9"/>
    <w:rsid w:val="00AD1C36"/>
    <w:rsid w:val="00AD1D3E"/>
    <w:rsid w:val="00AD1DB5"/>
    <w:rsid w:val="00AD26C9"/>
    <w:rsid w:val="00AD29B5"/>
    <w:rsid w:val="00AD2F89"/>
    <w:rsid w:val="00AD358B"/>
    <w:rsid w:val="00AD4375"/>
    <w:rsid w:val="00AD4ACE"/>
    <w:rsid w:val="00AD52F5"/>
    <w:rsid w:val="00AD53A9"/>
    <w:rsid w:val="00AD5452"/>
    <w:rsid w:val="00AD58C6"/>
    <w:rsid w:val="00AD60D8"/>
    <w:rsid w:val="00AD6463"/>
    <w:rsid w:val="00AD6ED7"/>
    <w:rsid w:val="00AD73FE"/>
    <w:rsid w:val="00AD7724"/>
    <w:rsid w:val="00AD7C92"/>
    <w:rsid w:val="00AD7C93"/>
    <w:rsid w:val="00AD7CD0"/>
    <w:rsid w:val="00AD7DB5"/>
    <w:rsid w:val="00AD7F83"/>
    <w:rsid w:val="00AE0250"/>
    <w:rsid w:val="00AE0506"/>
    <w:rsid w:val="00AE17D6"/>
    <w:rsid w:val="00AE1AE8"/>
    <w:rsid w:val="00AE1C89"/>
    <w:rsid w:val="00AE21FD"/>
    <w:rsid w:val="00AE22EA"/>
    <w:rsid w:val="00AE29B6"/>
    <w:rsid w:val="00AE2C9F"/>
    <w:rsid w:val="00AE2E2C"/>
    <w:rsid w:val="00AE3436"/>
    <w:rsid w:val="00AE3522"/>
    <w:rsid w:val="00AE3B9C"/>
    <w:rsid w:val="00AE3E61"/>
    <w:rsid w:val="00AE414A"/>
    <w:rsid w:val="00AE450D"/>
    <w:rsid w:val="00AE524B"/>
    <w:rsid w:val="00AE5434"/>
    <w:rsid w:val="00AE572A"/>
    <w:rsid w:val="00AE5A15"/>
    <w:rsid w:val="00AE5B4A"/>
    <w:rsid w:val="00AE6819"/>
    <w:rsid w:val="00AE6F07"/>
    <w:rsid w:val="00AE754C"/>
    <w:rsid w:val="00AE7575"/>
    <w:rsid w:val="00AE7823"/>
    <w:rsid w:val="00AE7FD0"/>
    <w:rsid w:val="00AF0293"/>
    <w:rsid w:val="00AF0600"/>
    <w:rsid w:val="00AF0801"/>
    <w:rsid w:val="00AF09DD"/>
    <w:rsid w:val="00AF0AC5"/>
    <w:rsid w:val="00AF0C90"/>
    <w:rsid w:val="00AF10D5"/>
    <w:rsid w:val="00AF16E6"/>
    <w:rsid w:val="00AF1832"/>
    <w:rsid w:val="00AF194F"/>
    <w:rsid w:val="00AF19F7"/>
    <w:rsid w:val="00AF2086"/>
    <w:rsid w:val="00AF2465"/>
    <w:rsid w:val="00AF2902"/>
    <w:rsid w:val="00AF2EA6"/>
    <w:rsid w:val="00AF3338"/>
    <w:rsid w:val="00AF3537"/>
    <w:rsid w:val="00AF3CDB"/>
    <w:rsid w:val="00AF3D75"/>
    <w:rsid w:val="00AF4049"/>
    <w:rsid w:val="00AF43E4"/>
    <w:rsid w:val="00AF49F8"/>
    <w:rsid w:val="00AF4A3A"/>
    <w:rsid w:val="00AF50E6"/>
    <w:rsid w:val="00AF538A"/>
    <w:rsid w:val="00AF5562"/>
    <w:rsid w:val="00AF5649"/>
    <w:rsid w:val="00AF5C43"/>
    <w:rsid w:val="00AF62B0"/>
    <w:rsid w:val="00AF6A52"/>
    <w:rsid w:val="00AF6B7D"/>
    <w:rsid w:val="00AF735C"/>
    <w:rsid w:val="00AF7747"/>
    <w:rsid w:val="00AF780A"/>
    <w:rsid w:val="00B000B5"/>
    <w:rsid w:val="00B00149"/>
    <w:rsid w:val="00B00343"/>
    <w:rsid w:val="00B0062A"/>
    <w:rsid w:val="00B00839"/>
    <w:rsid w:val="00B00A3A"/>
    <w:rsid w:val="00B00B76"/>
    <w:rsid w:val="00B00DB0"/>
    <w:rsid w:val="00B010F9"/>
    <w:rsid w:val="00B01112"/>
    <w:rsid w:val="00B01EFD"/>
    <w:rsid w:val="00B01FC8"/>
    <w:rsid w:val="00B0232E"/>
    <w:rsid w:val="00B032B5"/>
    <w:rsid w:val="00B035BD"/>
    <w:rsid w:val="00B04015"/>
    <w:rsid w:val="00B044FA"/>
    <w:rsid w:val="00B046C8"/>
    <w:rsid w:val="00B0512F"/>
    <w:rsid w:val="00B0530D"/>
    <w:rsid w:val="00B05462"/>
    <w:rsid w:val="00B05653"/>
    <w:rsid w:val="00B05749"/>
    <w:rsid w:val="00B0578B"/>
    <w:rsid w:val="00B05F93"/>
    <w:rsid w:val="00B060F6"/>
    <w:rsid w:val="00B061A8"/>
    <w:rsid w:val="00B0734A"/>
    <w:rsid w:val="00B076DC"/>
    <w:rsid w:val="00B07B69"/>
    <w:rsid w:val="00B1084F"/>
    <w:rsid w:val="00B108D5"/>
    <w:rsid w:val="00B10984"/>
    <w:rsid w:val="00B1099E"/>
    <w:rsid w:val="00B10BC4"/>
    <w:rsid w:val="00B1100D"/>
    <w:rsid w:val="00B11490"/>
    <w:rsid w:val="00B115DE"/>
    <w:rsid w:val="00B11A6F"/>
    <w:rsid w:val="00B11AAB"/>
    <w:rsid w:val="00B11C41"/>
    <w:rsid w:val="00B12330"/>
    <w:rsid w:val="00B12AEA"/>
    <w:rsid w:val="00B12BC2"/>
    <w:rsid w:val="00B1368B"/>
    <w:rsid w:val="00B13D69"/>
    <w:rsid w:val="00B1415B"/>
    <w:rsid w:val="00B14BDA"/>
    <w:rsid w:val="00B1507F"/>
    <w:rsid w:val="00B1532C"/>
    <w:rsid w:val="00B15354"/>
    <w:rsid w:val="00B153DC"/>
    <w:rsid w:val="00B154CD"/>
    <w:rsid w:val="00B163D4"/>
    <w:rsid w:val="00B16496"/>
    <w:rsid w:val="00B16824"/>
    <w:rsid w:val="00B175EF"/>
    <w:rsid w:val="00B176A1"/>
    <w:rsid w:val="00B177ED"/>
    <w:rsid w:val="00B17BDD"/>
    <w:rsid w:val="00B17EF4"/>
    <w:rsid w:val="00B20118"/>
    <w:rsid w:val="00B20295"/>
    <w:rsid w:val="00B206D9"/>
    <w:rsid w:val="00B208BF"/>
    <w:rsid w:val="00B2095F"/>
    <w:rsid w:val="00B20A3C"/>
    <w:rsid w:val="00B20B01"/>
    <w:rsid w:val="00B20F4F"/>
    <w:rsid w:val="00B210A8"/>
    <w:rsid w:val="00B210C1"/>
    <w:rsid w:val="00B211F5"/>
    <w:rsid w:val="00B21552"/>
    <w:rsid w:val="00B21BF7"/>
    <w:rsid w:val="00B21FBF"/>
    <w:rsid w:val="00B223E0"/>
    <w:rsid w:val="00B22B7E"/>
    <w:rsid w:val="00B22E96"/>
    <w:rsid w:val="00B23020"/>
    <w:rsid w:val="00B231BB"/>
    <w:rsid w:val="00B23DEC"/>
    <w:rsid w:val="00B2442C"/>
    <w:rsid w:val="00B24B50"/>
    <w:rsid w:val="00B24D4B"/>
    <w:rsid w:val="00B24F4A"/>
    <w:rsid w:val="00B257ED"/>
    <w:rsid w:val="00B25DDB"/>
    <w:rsid w:val="00B25E7D"/>
    <w:rsid w:val="00B25F1D"/>
    <w:rsid w:val="00B267C1"/>
    <w:rsid w:val="00B26C17"/>
    <w:rsid w:val="00B27710"/>
    <w:rsid w:val="00B278D4"/>
    <w:rsid w:val="00B27E4E"/>
    <w:rsid w:val="00B3021A"/>
    <w:rsid w:val="00B307CB"/>
    <w:rsid w:val="00B30D50"/>
    <w:rsid w:val="00B31743"/>
    <w:rsid w:val="00B3195C"/>
    <w:rsid w:val="00B31A74"/>
    <w:rsid w:val="00B31AE2"/>
    <w:rsid w:val="00B31B95"/>
    <w:rsid w:val="00B31C8D"/>
    <w:rsid w:val="00B32117"/>
    <w:rsid w:val="00B32562"/>
    <w:rsid w:val="00B32840"/>
    <w:rsid w:val="00B3287C"/>
    <w:rsid w:val="00B3362D"/>
    <w:rsid w:val="00B33CF4"/>
    <w:rsid w:val="00B33E18"/>
    <w:rsid w:val="00B34237"/>
    <w:rsid w:val="00B34385"/>
    <w:rsid w:val="00B347DF"/>
    <w:rsid w:val="00B34FE7"/>
    <w:rsid w:val="00B3512F"/>
    <w:rsid w:val="00B35167"/>
    <w:rsid w:val="00B352D2"/>
    <w:rsid w:val="00B36321"/>
    <w:rsid w:val="00B367B6"/>
    <w:rsid w:val="00B3699F"/>
    <w:rsid w:val="00B36E4B"/>
    <w:rsid w:val="00B379F2"/>
    <w:rsid w:val="00B37A3F"/>
    <w:rsid w:val="00B37E88"/>
    <w:rsid w:val="00B40D06"/>
    <w:rsid w:val="00B4124B"/>
    <w:rsid w:val="00B4152A"/>
    <w:rsid w:val="00B41592"/>
    <w:rsid w:val="00B4176E"/>
    <w:rsid w:val="00B41FD0"/>
    <w:rsid w:val="00B42D3B"/>
    <w:rsid w:val="00B4359F"/>
    <w:rsid w:val="00B4373F"/>
    <w:rsid w:val="00B43F30"/>
    <w:rsid w:val="00B44413"/>
    <w:rsid w:val="00B444D3"/>
    <w:rsid w:val="00B445E2"/>
    <w:rsid w:val="00B446C0"/>
    <w:rsid w:val="00B454D8"/>
    <w:rsid w:val="00B458DF"/>
    <w:rsid w:val="00B45A15"/>
    <w:rsid w:val="00B45BE5"/>
    <w:rsid w:val="00B45C90"/>
    <w:rsid w:val="00B460BD"/>
    <w:rsid w:val="00B46141"/>
    <w:rsid w:val="00B4714F"/>
    <w:rsid w:val="00B473B0"/>
    <w:rsid w:val="00B4746D"/>
    <w:rsid w:val="00B474E2"/>
    <w:rsid w:val="00B475FD"/>
    <w:rsid w:val="00B4784A"/>
    <w:rsid w:val="00B50866"/>
    <w:rsid w:val="00B50C50"/>
    <w:rsid w:val="00B5118E"/>
    <w:rsid w:val="00B5190B"/>
    <w:rsid w:val="00B5206D"/>
    <w:rsid w:val="00B527F9"/>
    <w:rsid w:val="00B52CFF"/>
    <w:rsid w:val="00B52EAC"/>
    <w:rsid w:val="00B53074"/>
    <w:rsid w:val="00B530C7"/>
    <w:rsid w:val="00B532D6"/>
    <w:rsid w:val="00B5338C"/>
    <w:rsid w:val="00B534BB"/>
    <w:rsid w:val="00B53935"/>
    <w:rsid w:val="00B5398E"/>
    <w:rsid w:val="00B53DF9"/>
    <w:rsid w:val="00B54098"/>
    <w:rsid w:val="00B5415F"/>
    <w:rsid w:val="00B54588"/>
    <w:rsid w:val="00B54925"/>
    <w:rsid w:val="00B54BB3"/>
    <w:rsid w:val="00B54BCE"/>
    <w:rsid w:val="00B54F99"/>
    <w:rsid w:val="00B55129"/>
    <w:rsid w:val="00B55E32"/>
    <w:rsid w:val="00B56757"/>
    <w:rsid w:val="00B5696F"/>
    <w:rsid w:val="00B571E7"/>
    <w:rsid w:val="00B574C5"/>
    <w:rsid w:val="00B575C0"/>
    <w:rsid w:val="00B57D6F"/>
    <w:rsid w:val="00B57F3D"/>
    <w:rsid w:val="00B60135"/>
    <w:rsid w:val="00B6047D"/>
    <w:rsid w:val="00B60BF7"/>
    <w:rsid w:val="00B60D7C"/>
    <w:rsid w:val="00B60DA8"/>
    <w:rsid w:val="00B6103F"/>
    <w:rsid w:val="00B615C5"/>
    <w:rsid w:val="00B61A49"/>
    <w:rsid w:val="00B621E2"/>
    <w:rsid w:val="00B62480"/>
    <w:rsid w:val="00B627CD"/>
    <w:rsid w:val="00B629CF"/>
    <w:rsid w:val="00B62EDF"/>
    <w:rsid w:val="00B62F39"/>
    <w:rsid w:val="00B63045"/>
    <w:rsid w:val="00B63AB9"/>
    <w:rsid w:val="00B640C0"/>
    <w:rsid w:val="00B64451"/>
    <w:rsid w:val="00B64767"/>
    <w:rsid w:val="00B65000"/>
    <w:rsid w:val="00B651CB"/>
    <w:rsid w:val="00B6537B"/>
    <w:rsid w:val="00B6546D"/>
    <w:rsid w:val="00B65AD0"/>
    <w:rsid w:val="00B667A8"/>
    <w:rsid w:val="00B66981"/>
    <w:rsid w:val="00B66A1C"/>
    <w:rsid w:val="00B67858"/>
    <w:rsid w:val="00B6798B"/>
    <w:rsid w:val="00B67B9A"/>
    <w:rsid w:val="00B67E32"/>
    <w:rsid w:val="00B70222"/>
    <w:rsid w:val="00B702FB"/>
    <w:rsid w:val="00B703A4"/>
    <w:rsid w:val="00B704F6"/>
    <w:rsid w:val="00B70608"/>
    <w:rsid w:val="00B70847"/>
    <w:rsid w:val="00B70D05"/>
    <w:rsid w:val="00B70D4C"/>
    <w:rsid w:val="00B71320"/>
    <w:rsid w:val="00B71752"/>
    <w:rsid w:val="00B71BF9"/>
    <w:rsid w:val="00B72056"/>
    <w:rsid w:val="00B72623"/>
    <w:rsid w:val="00B72668"/>
    <w:rsid w:val="00B72F33"/>
    <w:rsid w:val="00B7342E"/>
    <w:rsid w:val="00B73571"/>
    <w:rsid w:val="00B740F5"/>
    <w:rsid w:val="00B742A8"/>
    <w:rsid w:val="00B745D6"/>
    <w:rsid w:val="00B745E0"/>
    <w:rsid w:val="00B74687"/>
    <w:rsid w:val="00B75386"/>
    <w:rsid w:val="00B75397"/>
    <w:rsid w:val="00B75CF7"/>
    <w:rsid w:val="00B75D10"/>
    <w:rsid w:val="00B76070"/>
    <w:rsid w:val="00B76151"/>
    <w:rsid w:val="00B76894"/>
    <w:rsid w:val="00B768B0"/>
    <w:rsid w:val="00B76ABE"/>
    <w:rsid w:val="00B76B2B"/>
    <w:rsid w:val="00B76C82"/>
    <w:rsid w:val="00B76F2B"/>
    <w:rsid w:val="00B77313"/>
    <w:rsid w:val="00B77367"/>
    <w:rsid w:val="00B806E2"/>
    <w:rsid w:val="00B81FF9"/>
    <w:rsid w:val="00B823F3"/>
    <w:rsid w:val="00B8246C"/>
    <w:rsid w:val="00B82AFD"/>
    <w:rsid w:val="00B83212"/>
    <w:rsid w:val="00B83A1B"/>
    <w:rsid w:val="00B83AB4"/>
    <w:rsid w:val="00B83B1C"/>
    <w:rsid w:val="00B844A7"/>
    <w:rsid w:val="00B84692"/>
    <w:rsid w:val="00B84996"/>
    <w:rsid w:val="00B84C75"/>
    <w:rsid w:val="00B85618"/>
    <w:rsid w:val="00B856DC"/>
    <w:rsid w:val="00B856F9"/>
    <w:rsid w:val="00B85B54"/>
    <w:rsid w:val="00B8668D"/>
    <w:rsid w:val="00B866D2"/>
    <w:rsid w:val="00B869FB"/>
    <w:rsid w:val="00B8733A"/>
    <w:rsid w:val="00B87512"/>
    <w:rsid w:val="00B87548"/>
    <w:rsid w:val="00B87897"/>
    <w:rsid w:val="00B87909"/>
    <w:rsid w:val="00B87F22"/>
    <w:rsid w:val="00B902BE"/>
    <w:rsid w:val="00B903AD"/>
    <w:rsid w:val="00B9045A"/>
    <w:rsid w:val="00B90D69"/>
    <w:rsid w:val="00B90E7A"/>
    <w:rsid w:val="00B910EA"/>
    <w:rsid w:val="00B91653"/>
    <w:rsid w:val="00B91A56"/>
    <w:rsid w:val="00B91C80"/>
    <w:rsid w:val="00B91D8B"/>
    <w:rsid w:val="00B91FFE"/>
    <w:rsid w:val="00B920BE"/>
    <w:rsid w:val="00B922CA"/>
    <w:rsid w:val="00B9259C"/>
    <w:rsid w:val="00B9335F"/>
    <w:rsid w:val="00B9345B"/>
    <w:rsid w:val="00B9355E"/>
    <w:rsid w:val="00B93744"/>
    <w:rsid w:val="00B93EE9"/>
    <w:rsid w:val="00B9407A"/>
    <w:rsid w:val="00B952AB"/>
    <w:rsid w:val="00B9532F"/>
    <w:rsid w:val="00B95469"/>
    <w:rsid w:val="00B9697B"/>
    <w:rsid w:val="00B96FB8"/>
    <w:rsid w:val="00B97394"/>
    <w:rsid w:val="00B976C3"/>
    <w:rsid w:val="00BA072D"/>
    <w:rsid w:val="00BA0A65"/>
    <w:rsid w:val="00BA1305"/>
    <w:rsid w:val="00BA1D83"/>
    <w:rsid w:val="00BA23BB"/>
    <w:rsid w:val="00BA2A4F"/>
    <w:rsid w:val="00BA2DAD"/>
    <w:rsid w:val="00BA2DFB"/>
    <w:rsid w:val="00BA3182"/>
    <w:rsid w:val="00BA340B"/>
    <w:rsid w:val="00BA3A10"/>
    <w:rsid w:val="00BA4351"/>
    <w:rsid w:val="00BA4E83"/>
    <w:rsid w:val="00BA50B7"/>
    <w:rsid w:val="00BA52EE"/>
    <w:rsid w:val="00BA57CB"/>
    <w:rsid w:val="00BA57D5"/>
    <w:rsid w:val="00BA57F5"/>
    <w:rsid w:val="00BA5A70"/>
    <w:rsid w:val="00BA5E42"/>
    <w:rsid w:val="00BA628D"/>
    <w:rsid w:val="00BA67AA"/>
    <w:rsid w:val="00BA6EBF"/>
    <w:rsid w:val="00BA7030"/>
    <w:rsid w:val="00BA7104"/>
    <w:rsid w:val="00BA742A"/>
    <w:rsid w:val="00BA7699"/>
    <w:rsid w:val="00BA783C"/>
    <w:rsid w:val="00BA79D2"/>
    <w:rsid w:val="00BB072E"/>
    <w:rsid w:val="00BB0ECE"/>
    <w:rsid w:val="00BB0FF0"/>
    <w:rsid w:val="00BB102D"/>
    <w:rsid w:val="00BB1559"/>
    <w:rsid w:val="00BB178D"/>
    <w:rsid w:val="00BB1FF7"/>
    <w:rsid w:val="00BB2290"/>
    <w:rsid w:val="00BB2918"/>
    <w:rsid w:val="00BB2F5F"/>
    <w:rsid w:val="00BB2FF5"/>
    <w:rsid w:val="00BB36C7"/>
    <w:rsid w:val="00BB3AF8"/>
    <w:rsid w:val="00BB3B2C"/>
    <w:rsid w:val="00BB3D68"/>
    <w:rsid w:val="00BB3E99"/>
    <w:rsid w:val="00BB43A2"/>
    <w:rsid w:val="00BB47F4"/>
    <w:rsid w:val="00BB4821"/>
    <w:rsid w:val="00BB498A"/>
    <w:rsid w:val="00BB4A28"/>
    <w:rsid w:val="00BB5889"/>
    <w:rsid w:val="00BB591F"/>
    <w:rsid w:val="00BB5A72"/>
    <w:rsid w:val="00BB5C5B"/>
    <w:rsid w:val="00BB5D06"/>
    <w:rsid w:val="00BB6007"/>
    <w:rsid w:val="00BB69BF"/>
    <w:rsid w:val="00BB6D6D"/>
    <w:rsid w:val="00BB6EF7"/>
    <w:rsid w:val="00BB76B9"/>
    <w:rsid w:val="00BB77FB"/>
    <w:rsid w:val="00BB7A9C"/>
    <w:rsid w:val="00BB7BD9"/>
    <w:rsid w:val="00BC034A"/>
    <w:rsid w:val="00BC05F2"/>
    <w:rsid w:val="00BC08F1"/>
    <w:rsid w:val="00BC0A08"/>
    <w:rsid w:val="00BC0B5A"/>
    <w:rsid w:val="00BC0F0D"/>
    <w:rsid w:val="00BC1E11"/>
    <w:rsid w:val="00BC2001"/>
    <w:rsid w:val="00BC21F9"/>
    <w:rsid w:val="00BC224B"/>
    <w:rsid w:val="00BC2450"/>
    <w:rsid w:val="00BC24FC"/>
    <w:rsid w:val="00BC2635"/>
    <w:rsid w:val="00BC26C9"/>
    <w:rsid w:val="00BC2872"/>
    <w:rsid w:val="00BC2987"/>
    <w:rsid w:val="00BC2E7A"/>
    <w:rsid w:val="00BC30AE"/>
    <w:rsid w:val="00BC34A5"/>
    <w:rsid w:val="00BC43B0"/>
    <w:rsid w:val="00BC4A70"/>
    <w:rsid w:val="00BC4FE1"/>
    <w:rsid w:val="00BC4FFD"/>
    <w:rsid w:val="00BC52F2"/>
    <w:rsid w:val="00BC5D9F"/>
    <w:rsid w:val="00BC5DD7"/>
    <w:rsid w:val="00BC5F37"/>
    <w:rsid w:val="00BC69A4"/>
    <w:rsid w:val="00BC6B3F"/>
    <w:rsid w:val="00BC6F72"/>
    <w:rsid w:val="00BC7057"/>
    <w:rsid w:val="00BC7078"/>
    <w:rsid w:val="00BC727E"/>
    <w:rsid w:val="00BC74FB"/>
    <w:rsid w:val="00BC7A96"/>
    <w:rsid w:val="00BC7EAF"/>
    <w:rsid w:val="00BC7FE3"/>
    <w:rsid w:val="00BD0666"/>
    <w:rsid w:val="00BD0947"/>
    <w:rsid w:val="00BD0FCF"/>
    <w:rsid w:val="00BD19FE"/>
    <w:rsid w:val="00BD2810"/>
    <w:rsid w:val="00BD2CCB"/>
    <w:rsid w:val="00BD3C57"/>
    <w:rsid w:val="00BD3C5F"/>
    <w:rsid w:val="00BD3D46"/>
    <w:rsid w:val="00BD3DDC"/>
    <w:rsid w:val="00BD40EE"/>
    <w:rsid w:val="00BD422B"/>
    <w:rsid w:val="00BD42A2"/>
    <w:rsid w:val="00BD43AA"/>
    <w:rsid w:val="00BD43C9"/>
    <w:rsid w:val="00BD4404"/>
    <w:rsid w:val="00BD440B"/>
    <w:rsid w:val="00BD4436"/>
    <w:rsid w:val="00BD4A67"/>
    <w:rsid w:val="00BD52BC"/>
    <w:rsid w:val="00BD578A"/>
    <w:rsid w:val="00BD5F26"/>
    <w:rsid w:val="00BD62E7"/>
    <w:rsid w:val="00BD66AD"/>
    <w:rsid w:val="00BD73D0"/>
    <w:rsid w:val="00BD7CED"/>
    <w:rsid w:val="00BD7D02"/>
    <w:rsid w:val="00BE0044"/>
    <w:rsid w:val="00BE00F9"/>
    <w:rsid w:val="00BE07D3"/>
    <w:rsid w:val="00BE108A"/>
    <w:rsid w:val="00BE171E"/>
    <w:rsid w:val="00BE1DB1"/>
    <w:rsid w:val="00BE1E13"/>
    <w:rsid w:val="00BE2199"/>
    <w:rsid w:val="00BE2504"/>
    <w:rsid w:val="00BE2528"/>
    <w:rsid w:val="00BE27A0"/>
    <w:rsid w:val="00BE2FCA"/>
    <w:rsid w:val="00BE3369"/>
    <w:rsid w:val="00BE37D1"/>
    <w:rsid w:val="00BE3BB7"/>
    <w:rsid w:val="00BE3FDC"/>
    <w:rsid w:val="00BE4337"/>
    <w:rsid w:val="00BE44EB"/>
    <w:rsid w:val="00BE4808"/>
    <w:rsid w:val="00BE480B"/>
    <w:rsid w:val="00BE4839"/>
    <w:rsid w:val="00BE4B41"/>
    <w:rsid w:val="00BE4E5F"/>
    <w:rsid w:val="00BE5E72"/>
    <w:rsid w:val="00BE66D2"/>
    <w:rsid w:val="00BE68C9"/>
    <w:rsid w:val="00BE6B58"/>
    <w:rsid w:val="00BE6D33"/>
    <w:rsid w:val="00BE6EB9"/>
    <w:rsid w:val="00BE7251"/>
    <w:rsid w:val="00BE7632"/>
    <w:rsid w:val="00BE7F65"/>
    <w:rsid w:val="00BF034A"/>
    <w:rsid w:val="00BF0830"/>
    <w:rsid w:val="00BF09E2"/>
    <w:rsid w:val="00BF0C8F"/>
    <w:rsid w:val="00BF0DAF"/>
    <w:rsid w:val="00BF0EDE"/>
    <w:rsid w:val="00BF0F18"/>
    <w:rsid w:val="00BF0F7B"/>
    <w:rsid w:val="00BF156B"/>
    <w:rsid w:val="00BF1642"/>
    <w:rsid w:val="00BF1688"/>
    <w:rsid w:val="00BF1843"/>
    <w:rsid w:val="00BF1C48"/>
    <w:rsid w:val="00BF2910"/>
    <w:rsid w:val="00BF2914"/>
    <w:rsid w:val="00BF3BC8"/>
    <w:rsid w:val="00BF42A7"/>
    <w:rsid w:val="00BF42F7"/>
    <w:rsid w:val="00BF4308"/>
    <w:rsid w:val="00BF463F"/>
    <w:rsid w:val="00BF5787"/>
    <w:rsid w:val="00BF5D73"/>
    <w:rsid w:val="00BF5EEF"/>
    <w:rsid w:val="00BF606B"/>
    <w:rsid w:val="00BF681B"/>
    <w:rsid w:val="00BF6A56"/>
    <w:rsid w:val="00BF6B0B"/>
    <w:rsid w:val="00BF6CCC"/>
    <w:rsid w:val="00BF6FA5"/>
    <w:rsid w:val="00BF746C"/>
    <w:rsid w:val="00C00097"/>
    <w:rsid w:val="00C00110"/>
    <w:rsid w:val="00C001FA"/>
    <w:rsid w:val="00C0023F"/>
    <w:rsid w:val="00C00334"/>
    <w:rsid w:val="00C0075F"/>
    <w:rsid w:val="00C0127D"/>
    <w:rsid w:val="00C013E9"/>
    <w:rsid w:val="00C0192A"/>
    <w:rsid w:val="00C0199E"/>
    <w:rsid w:val="00C02142"/>
    <w:rsid w:val="00C02162"/>
    <w:rsid w:val="00C0237D"/>
    <w:rsid w:val="00C027FB"/>
    <w:rsid w:val="00C029C2"/>
    <w:rsid w:val="00C02B6C"/>
    <w:rsid w:val="00C02BD2"/>
    <w:rsid w:val="00C03072"/>
    <w:rsid w:val="00C040B4"/>
    <w:rsid w:val="00C04268"/>
    <w:rsid w:val="00C04374"/>
    <w:rsid w:val="00C044BA"/>
    <w:rsid w:val="00C0454D"/>
    <w:rsid w:val="00C05292"/>
    <w:rsid w:val="00C05388"/>
    <w:rsid w:val="00C0565B"/>
    <w:rsid w:val="00C0583D"/>
    <w:rsid w:val="00C05D50"/>
    <w:rsid w:val="00C063F0"/>
    <w:rsid w:val="00C064E9"/>
    <w:rsid w:val="00C06598"/>
    <w:rsid w:val="00C06FC5"/>
    <w:rsid w:val="00C075D0"/>
    <w:rsid w:val="00C07C1E"/>
    <w:rsid w:val="00C100B9"/>
    <w:rsid w:val="00C10360"/>
    <w:rsid w:val="00C10992"/>
    <w:rsid w:val="00C10A3F"/>
    <w:rsid w:val="00C113F4"/>
    <w:rsid w:val="00C11609"/>
    <w:rsid w:val="00C11ABF"/>
    <w:rsid w:val="00C11F53"/>
    <w:rsid w:val="00C12B60"/>
    <w:rsid w:val="00C12D0C"/>
    <w:rsid w:val="00C12D66"/>
    <w:rsid w:val="00C13B2F"/>
    <w:rsid w:val="00C142F2"/>
    <w:rsid w:val="00C14627"/>
    <w:rsid w:val="00C15581"/>
    <w:rsid w:val="00C155D7"/>
    <w:rsid w:val="00C15D9A"/>
    <w:rsid w:val="00C1695E"/>
    <w:rsid w:val="00C169C0"/>
    <w:rsid w:val="00C16C43"/>
    <w:rsid w:val="00C16F2F"/>
    <w:rsid w:val="00C172BC"/>
    <w:rsid w:val="00C173F0"/>
    <w:rsid w:val="00C175A8"/>
    <w:rsid w:val="00C17957"/>
    <w:rsid w:val="00C17A57"/>
    <w:rsid w:val="00C17E27"/>
    <w:rsid w:val="00C2049E"/>
    <w:rsid w:val="00C20DF7"/>
    <w:rsid w:val="00C20F0E"/>
    <w:rsid w:val="00C21505"/>
    <w:rsid w:val="00C2159E"/>
    <w:rsid w:val="00C2173A"/>
    <w:rsid w:val="00C21784"/>
    <w:rsid w:val="00C21F30"/>
    <w:rsid w:val="00C2250E"/>
    <w:rsid w:val="00C226E1"/>
    <w:rsid w:val="00C22792"/>
    <w:rsid w:val="00C23147"/>
    <w:rsid w:val="00C23494"/>
    <w:rsid w:val="00C235EB"/>
    <w:rsid w:val="00C23997"/>
    <w:rsid w:val="00C23B4D"/>
    <w:rsid w:val="00C23C5E"/>
    <w:rsid w:val="00C24292"/>
    <w:rsid w:val="00C242D3"/>
    <w:rsid w:val="00C243AA"/>
    <w:rsid w:val="00C248ED"/>
    <w:rsid w:val="00C24B19"/>
    <w:rsid w:val="00C25068"/>
    <w:rsid w:val="00C25606"/>
    <w:rsid w:val="00C256E5"/>
    <w:rsid w:val="00C25B16"/>
    <w:rsid w:val="00C26930"/>
    <w:rsid w:val="00C26B5C"/>
    <w:rsid w:val="00C26C8A"/>
    <w:rsid w:val="00C271B8"/>
    <w:rsid w:val="00C2723F"/>
    <w:rsid w:val="00C27D57"/>
    <w:rsid w:val="00C300A0"/>
    <w:rsid w:val="00C3018E"/>
    <w:rsid w:val="00C30849"/>
    <w:rsid w:val="00C30B5E"/>
    <w:rsid w:val="00C30E26"/>
    <w:rsid w:val="00C311A3"/>
    <w:rsid w:val="00C314BF"/>
    <w:rsid w:val="00C31D3B"/>
    <w:rsid w:val="00C31D8B"/>
    <w:rsid w:val="00C32138"/>
    <w:rsid w:val="00C32D6E"/>
    <w:rsid w:val="00C32EDB"/>
    <w:rsid w:val="00C3308D"/>
    <w:rsid w:val="00C331B3"/>
    <w:rsid w:val="00C33352"/>
    <w:rsid w:val="00C33451"/>
    <w:rsid w:val="00C33A55"/>
    <w:rsid w:val="00C33BCF"/>
    <w:rsid w:val="00C33CBD"/>
    <w:rsid w:val="00C33E75"/>
    <w:rsid w:val="00C348AB"/>
    <w:rsid w:val="00C34D5A"/>
    <w:rsid w:val="00C35481"/>
    <w:rsid w:val="00C35848"/>
    <w:rsid w:val="00C35EB2"/>
    <w:rsid w:val="00C361FA"/>
    <w:rsid w:val="00C36693"/>
    <w:rsid w:val="00C3674E"/>
    <w:rsid w:val="00C3680F"/>
    <w:rsid w:val="00C368B3"/>
    <w:rsid w:val="00C36D85"/>
    <w:rsid w:val="00C36FDC"/>
    <w:rsid w:val="00C371E9"/>
    <w:rsid w:val="00C37735"/>
    <w:rsid w:val="00C37A1C"/>
    <w:rsid w:val="00C37CE4"/>
    <w:rsid w:val="00C37DC9"/>
    <w:rsid w:val="00C37F13"/>
    <w:rsid w:val="00C401AC"/>
    <w:rsid w:val="00C404E0"/>
    <w:rsid w:val="00C406C1"/>
    <w:rsid w:val="00C407ED"/>
    <w:rsid w:val="00C407F7"/>
    <w:rsid w:val="00C40B18"/>
    <w:rsid w:val="00C410E9"/>
    <w:rsid w:val="00C412FC"/>
    <w:rsid w:val="00C41349"/>
    <w:rsid w:val="00C417E0"/>
    <w:rsid w:val="00C42B20"/>
    <w:rsid w:val="00C4362C"/>
    <w:rsid w:val="00C43A71"/>
    <w:rsid w:val="00C43FAD"/>
    <w:rsid w:val="00C44381"/>
    <w:rsid w:val="00C44620"/>
    <w:rsid w:val="00C44D98"/>
    <w:rsid w:val="00C4541F"/>
    <w:rsid w:val="00C454C0"/>
    <w:rsid w:val="00C459B8"/>
    <w:rsid w:val="00C4684B"/>
    <w:rsid w:val="00C46CA5"/>
    <w:rsid w:val="00C4752F"/>
    <w:rsid w:val="00C47BD9"/>
    <w:rsid w:val="00C5047F"/>
    <w:rsid w:val="00C50AA9"/>
    <w:rsid w:val="00C50E68"/>
    <w:rsid w:val="00C50E6A"/>
    <w:rsid w:val="00C50F1D"/>
    <w:rsid w:val="00C52196"/>
    <w:rsid w:val="00C52796"/>
    <w:rsid w:val="00C528A8"/>
    <w:rsid w:val="00C52E20"/>
    <w:rsid w:val="00C53109"/>
    <w:rsid w:val="00C53190"/>
    <w:rsid w:val="00C5360B"/>
    <w:rsid w:val="00C54059"/>
    <w:rsid w:val="00C549DF"/>
    <w:rsid w:val="00C550B0"/>
    <w:rsid w:val="00C55130"/>
    <w:rsid w:val="00C55944"/>
    <w:rsid w:val="00C55B73"/>
    <w:rsid w:val="00C567F9"/>
    <w:rsid w:val="00C56BE6"/>
    <w:rsid w:val="00C56C0A"/>
    <w:rsid w:val="00C56E13"/>
    <w:rsid w:val="00C57091"/>
    <w:rsid w:val="00C570C6"/>
    <w:rsid w:val="00C57E77"/>
    <w:rsid w:val="00C57E94"/>
    <w:rsid w:val="00C57FAC"/>
    <w:rsid w:val="00C604CA"/>
    <w:rsid w:val="00C6093D"/>
    <w:rsid w:val="00C60C60"/>
    <w:rsid w:val="00C6129C"/>
    <w:rsid w:val="00C62148"/>
    <w:rsid w:val="00C62500"/>
    <w:rsid w:val="00C62652"/>
    <w:rsid w:val="00C6267E"/>
    <w:rsid w:val="00C62C67"/>
    <w:rsid w:val="00C630A4"/>
    <w:rsid w:val="00C63252"/>
    <w:rsid w:val="00C63314"/>
    <w:rsid w:val="00C633A6"/>
    <w:rsid w:val="00C63630"/>
    <w:rsid w:val="00C63688"/>
    <w:rsid w:val="00C63CD7"/>
    <w:rsid w:val="00C64308"/>
    <w:rsid w:val="00C64514"/>
    <w:rsid w:val="00C6478B"/>
    <w:rsid w:val="00C64832"/>
    <w:rsid w:val="00C6494F"/>
    <w:rsid w:val="00C64B52"/>
    <w:rsid w:val="00C64B7E"/>
    <w:rsid w:val="00C64D58"/>
    <w:rsid w:val="00C64E2C"/>
    <w:rsid w:val="00C65054"/>
    <w:rsid w:val="00C65319"/>
    <w:rsid w:val="00C65491"/>
    <w:rsid w:val="00C656DF"/>
    <w:rsid w:val="00C65C15"/>
    <w:rsid w:val="00C6611D"/>
    <w:rsid w:val="00C66498"/>
    <w:rsid w:val="00C66A04"/>
    <w:rsid w:val="00C66AB9"/>
    <w:rsid w:val="00C67454"/>
    <w:rsid w:val="00C67919"/>
    <w:rsid w:val="00C7074B"/>
    <w:rsid w:val="00C708DF"/>
    <w:rsid w:val="00C70E59"/>
    <w:rsid w:val="00C7112D"/>
    <w:rsid w:val="00C71798"/>
    <w:rsid w:val="00C71860"/>
    <w:rsid w:val="00C718D9"/>
    <w:rsid w:val="00C718DD"/>
    <w:rsid w:val="00C71D21"/>
    <w:rsid w:val="00C72318"/>
    <w:rsid w:val="00C72B69"/>
    <w:rsid w:val="00C73E2B"/>
    <w:rsid w:val="00C74710"/>
    <w:rsid w:val="00C74965"/>
    <w:rsid w:val="00C74B5D"/>
    <w:rsid w:val="00C74C8F"/>
    <w:rsid w:val="00C74CEC"/>
    <w:rsid w:val="00C75414"/>
    <w:rsid w:val="00C759A5"/>
    <w:rsid w:val="00C75CA5"/>
    <w:rsid w:val="00C760B1"/>
    <w:rsid w:val="00C7663C"/>
    <w:rsid w:val="00C76966"/>
    <w:rsid w:val="00C772E6"/>
    <w:rsid w:val="00C77D4C"/>
    <w:rsid w:val="00C77E37"/>
    <w:rsid w:val="00C80069"/>
    <w:rsid w:val="00C8021F"/>
    <w:rsid w:val="00C804E7"/>
    <w:rsid w:val="00C80501"/>
    <w:rsid w:val="00C80F0D"/>
    <w:rsid w:val="00C81470"/>
    <w:rsid w:val="00C816E3"/>
    <w:rsid w:val="00C81703"/>
    <w:rsid w:val="00C81752"/>
    <w:rsid w:val="00C819BD"/>
    <w:rsid w:val="00C819C9"/>
    <w:rsid w:val="00C82647"/>
    <w:rsid w:val="00C829F0"/>
    <w:rsid w:val="00C8341F"/>
    <w:rsid w:val="00C834C6"/>
    <w:rsid w:val="00C8382B"/>
    <w:rsid w:val="00C83839"/>
    <w:rsid w:val="00C83D54"/>
    <w:rsid w:val="00C83E1F"/>
    <w:rsid w:val="00C83FE1"/>
    <w:rsid w:val="00C841FA"/>
    <w:rsid w:val="00C849ED"/>
    <w:rsid w:val="00C84ECB"/>
    <w:rsid w:val="00C85192"/>
    <w:rsid w:val="00C8611C"/>
    <w:rsid w:val="00C86376"/>
    <w:rsid w:val="00C86F9B"/>
    <w:rsid w:val="00C87023"/>
    <w:rsid w:val="00C87030"/>
    <w:rsid w:val="00C87083"/>
    <w:rsid w:val="00C8751B"/>
    <w:rsid w:val="00C8789E"/>
    <w:rsid w:val="00C87B7B"/>
    <w:rsid w:val="00C90049"/>
    <w:rsid w:val="00C906F0"/>
    <w:rsid w:val="00C909A4"/>
    <w:rsid w:val="00C90B8B"/>
    <w:rsid w:val="00C90EA6"/>
    <w:rsid w:val="00C912EB"/>
    <w:rsid w:val="00C91534"/>
    <w:rsid w:val="00C91686"/>
    <w:rsid w:val="00C91B34"/>
    <w:rsid w:val="00C92234"/>
    <w:rsid w:val="00C925C1"/>
    <w:rsid w:val="00C92784"/>
    <w:rsid w:val="00C92853"/>
    <w:rsid w:val="00C931DD"/>
    <w:rsid w:val="00C931FD"/>
    <w:rsid w:val="00C9366F"/>
    <w:rsid w:val="00C93CAC"/>
    <w:rsid w:val="00C9440B"/>
    <w:rsid w:val="00C94A02"/>
    <w:rsid w:val="00C94A69"/>
    <w:rsid w:val="00C9530C"/>
    <w:rsid w:val="00C957C5"/>
    <w:rsid w:val="00C95821"/>
    <w:rsid w:val="00C95AB1"/>
    <w:rsid w:val="00C95D9D"/>
    <w:rsid w:val="00C96C21"/>
    <w:rsid w:val="00C97131"/>
    <w:rsid w:val="00C9713D"/>
    <w:rsid w:val="00C97327"/>
    <w:rsid w:val="00C97478"/>
    <w:rsid w:val="00C978D5"/>
    <w:rsid w:val="00C97E7E"/>
    <w:rsid w:val="00CA0778"/>
    <w:rsid w:val="00CA08A2"/>
    <w:rsid w:val="00CA112E"/>
    <w:rsid w:val="00CA14FB"/>
    <w:rsid w:val="00CA1709"/>
    <w:rsid w:val="00CA1A69"/>
    <w:rsid w:val="00CA2112"/>
    <w:rsid w:val="00CA2514"/>
    <w:rsid w:val="00CA266E"/>
    <w:rsid w:val="00CA2911"/>
    <w:rsid w:val="00CA2CE5"/>
    <w:rsid w:val="00CA35E7"/>
    <w:rsid w:val="00CA39E9"/>
    <w:rsid w:val="00CA3D5E"/>
    <w:rsid w:val="00CA426F"/>
    <w:rsid w:val="00CA45CF"/>
    <w:rsid w:val="00CA5093"/>
    <w:rsid w:val="00CA5A46"/>
    <w:rsid w:val="00CA5F2C"/>
    <w:rsid w:val="00CA6133"/>
    <w:rsid w:val="00CA62DD"/>
    <w:rsid w:val="00CA63B2"/>
    <w:rsid w:val="00CA64FC"/>
    <w:rsid w:val="00CA679C"/>
    <w:rsid w:val="00CA6956"/>
    <w:rsid w:val="00CA6D0C"/>
    <w:rsid w:val="00CA6E04"/>
    <w:rsid w:val="00CA7049"/>
    <w:rsid w:val="00CA738B"/>
    <w:rsid w:val="00CA7484"/>
    <w:rsid w:val="00CA74AD"/>
    <w:rsid w:val="00CA74DE"/>
    <w:rsid w:val="00CA77CF"/>
    <w:rsid w:val="00CA78F9"/>
    <w:rsid w:val="00CB026C"/>
    <w:rsid w:val="00CB035D"/>
    <w:rsid w:val="00CB05D8"/>
    <w:rsid w:val="00CB09E4"/>
    <w:rsid w:val="00CB0C92"/>
    <w:rsid w:val="00CB0DF5"/>
    <w:rsid w:val="00CB10DD"/>
    <w:rsid w:val="00CB1366"/>
    <w:rsid w:val="00CB14B7"/>
    <w:rsid w:val="00CB15F8"/>
    <w:rsid w:val="00CB191A"/>
    <w:rsid w:val="00CB19A3"/>
    <w:rsid w:val="00CB1A62"/>
    <w:rsid w:val="00CB1D92"/>
    <w:rsid w:val="00CB217E"/>
    <w:rsid w:val="00CB21AD"/>
    <w:rsid w:val="00CB23DE"/>
    <w:rsid w:val="00CB26A9"/>
    <w:rsid w:val="00CB2CE7"/>
    <w:rsid w:val="00CB3076"/>
    <w:rsid w:val="00CB3221"/>
    <w:rsid w:val="00CB32EF"/>
    <w:rsid w:val="00CB3416"/>
    <w:rsid w:val="00CB38D2"/>
    <w:rsid w:val="00CB3915"/>
    <w:rsid w:val="00CB4074"/>
    <w:rsid w:val="00CB415E"/>
    <w:rsid w:val="00CB4784"/>
    <w:rsid w:val="00CB51BA"/>
    <w:rsid w:val="00CB5475"/>
    <w:rsid w:val="00CB5988"/>
    <w:rsid w:val="00CB5F18"/>
    <w:rsid w:val="00CB663F"/>
    <w:rsid w:val="00CB6AC4"/>
    <w:rsid w:val="00CB6F86"/>
    <w:rsid w:val="00CB7431"/>
    <w:rsid w:val="00CB7BF2"/>
    <w:rsid w:val="00CB7E89"/>
    <w:rsid w:val="00CB7EBE"/>
    <w:rsid w:val="00CC02CB"/>
    <w:rsid w:val="00CC0665"/>
    <w:rsid w:val="00CC074C"/>
    <w:rsid w:val="00CC1346"/>
    <w:rsid w:val="00CC14AB"/>
    <w:rsid w:val="00CC17C1"/>
    <w:rsid w:val="00CC1E9A"/>
    <w:rsid w:val="00CC26BD"/>
    <w:rsid w:val="00CC31A6"/>
    <w:rsid w:val="00CC3576"/>
    <w:rsid w:val="00CC3603"/>
    <w:rsid w:val="00CC36F3"/>
    <w:rsid w:val="00CC378F"/>
    <w:rsid w:val="00CC3AC4"/>
    <w:rsid w:val="00CC3B61"/>
    <w:rsid w:val="00CC3C48"/>
    <w:rsid w:val="00CC434C"/>
    <w:rsid w:val="00CC4712"/>
    <w:rsid w:val="00CC4774"/>
    <w:rsid w:val="00CC4D2D"/>
    <w:rsid w:val="00CC567F"/>
    <w:rsid w:val="00CC5D34"/>
    <w:rsid w:val="00CC6544"/>
    <w:rsid w:val="00CC6ABB"/>
    <w:rsid w:val="00CC6F2D"/>
    <w:rsid w:val="00CC789A"/>
    <w:rsid w:val="00CC7A6B"/>
    <w:rsid w:val="00CD045E"/>
    <w:rsid w:val="00CD18DE"/>
    <w:rsid w:val="00CD2035"/>
    <w:rsid w:val="00CD2697"/>
    <w:rsid w:val="00CD29C6"/>
    <w:rsid w:val="00CD2A06"/>
    <w:rsid w:val="00CD2D68"/>
    <w:rsid w:val="00CD30D9"/>
    <w:rsid w:val="00CD35D3"/>
    <w:rsid w:val="00CD3C76"/>
    <w:rsid w:val="00CD3E56"/>
    <w:rsid w:val="00CD43DF"/>
    <w:rsid w:val="00CD61B8"/>
    <w:rsid w:val="00CD63B7"/>
    <w:rsid w:val="00CD6552"/>
    <w:rsid w:val="00CD6D18"/>
    <w:rsid w:val="00CD7099"/>
    <w:rsid w:val="00CD7191"/>
    <w:rsid w:val="00CD7242"/>
    <w:rsid w:val="00CD7F96"/>
    <w:rsid w:val="00CE00B6"/>
    <w:rsid w:val="00CE024A"/>
    <w:rsid w:val="00CE06B9"/>
    <w:rsid w:val="00CE0760"/>
    <w:rsid w:val="00CE08C4"/>
    <w:rsid w:val="00CE144B"/>
    <w:rsid w:val="00CE19ED"/>
    <w:rsid w:val="00CE1B05"/>
    <w:rsid w:val="00CE2467"/>
    <w:rsid w:val="00CE2CA2"/>
    <w:rsid w:val="00CE2DEF"/>
    <w:rsid w:val="00CE3855"/>
    <w:rsid w:val="00CE3ABA"/>
    <w:rsid w:val="00CE3FB3"/>
    <w:rsid w:val="00CE416F"/>
    <w:rsid w:val="00CE431F"/>
    <w:rsid w:val="00CE4651"/>
    <w:rsid w:val="00CE5093"/>
    <w:rsid w:val="00CE5976"/>
    <w:rsid w:val="00CE5B2B"/>
    <w:rsid w:val="00CE5F9C"/>
    <w:rsid w:val="00CE60B6"/>
    <w:rsid w:val="00CE675B"/>
    <w:rsid w:val="00CE726B"/>
    <w:rsid w:val="00CE7308"/>
    <w:rsid w:val="00CF0089"/>
    <w:rsid w:val="00CF059B"/>
    <w:rsid w:val="00CF0689"/>
    <w:rsid w:val="00CF0878"/>
    <w:rsid w:val="00CF0A21"/>
    <w:rsid w:val="00CF0EA9"/>
    <w:rsid w:val="00CF1286"/>
    <w:rsid w:val="00CF1353"/>
    <w:rsid w:val="00CF1559"/>
    <w:rsid w:val="00CF15BD"/>
    <w:rsid w:val="00CF1C1B"/>
    <w:rsid w:val="00CF20E1"/>
    <w:rsid w:val="00CF247D"/>
    <w:rsid w:val="00CF251A"/>
    <w:rsid w:val="00CF2936"/>
    <w:rsid w:val="00CF2A37"/>
    <w:rsid w:val="00CF2D5C"/>
    <w:rsid w:val="00CF33CC"/>
    <w:rsid w:val="00CF392A"/>
    <w:rsid w:val="00CF41FF"/>
    <w:rsid w:val="00CF4A2A"/>
    <w:rsid w:val="00CF4AD9"/>
    <w:rsid w:val="00CF510B"/>
    <w:rsid w:val="00CF53A2"/>
    <w:rsid w:val="00CF540E"/>
    <w:rsid w:val="00CF56A7"/>
    <w:rsid w:val="00CF5AAA"/>
    <w:rsid w:val="00CF5B2B"/>
    <w:rsid w:val="00CF5C6B"/>
    <w:rsid w:val="00CF601C"/>
    <w:rsid w:val="00CF639F"/>
    <w:rsid w:val="00CF6425"/>
    <w:rsid w:val="00CF6D6B"/>
    <w:rsid w:val="00CF708C"/>
    <w:rsid w:val="00CF72A2"/>
    <w:rsid w:val="00CF7657"/>
    <w:rsid w:val="00CF76F7"/>
    <w:rsid w:val="00CF7B8F"/>
    <w:rsid w:val="00D007D8"/>
    <w:rsid w:val="00D00C6E"/>
    <w:rsid w:val="00D01128"/>
    <w:rsid w:val="00D0123A"/>
    <w:rsid w:val="00D02717"/>
    <w:rsid w:val="00D02AC4"/>
    <w:rsid w:val="00D02BA3"/>
    <w:rsid w:val="00D02FBE"/>
    <w:rsid w:val="00D03110"/>
    <w:rsid w:val="00D033E0"/>
    <w:rsid w:val="00D038A7"/>
    <w:rsid w:val="00D03CE6"/>
    <w:rsid w:val="00D04939"/>
    <w:rsid w:val="00D049BE"/>
    <w:rsid w:val="00D04A97"/>
    <w:rsid w:val="00D04DE4"/>
    <w:rsid w:val="00D05011"/>
    <w:rsid w:val="00D050D0"/>
    <w:rsid w:val="00D05278"/>
    <w:rsid w:val="00D056A8"/>
    <w:rsid w:val="00D0596B"/>
    <w:rsid w:val="00D06212"/>
    <w:rsid w:val="00D063E9"/>
    <w:rsid w:val="00D06559"/>
    <w:rsid w:val="00D06A61"/>
    <w:rsid w:val="00D06E8C"/>
    <w:rsid w:val="00D07578"/>
    <w:rsid w:val="00D076D3"/>
    <w:rsid w:val="00D0775A"/>
    <w:rsid w:val="00D0794E"/>
    <w:rsid w:val="00D07CB6"/>
    <w:rsid w:val="00D07F9A"/>
    <w:rsid w:val="00D102C7"/>
    <w:rsid w:val="00D115B5"/>
    <w:rsid w:val="00D11F02"/>
    <w:rsid w:val="00D124CB"/>
    <w:rsid w:val="00D127A5"/>
    <w:rsid w:val="00D129C2"/>
    <w:rsid w:val="00D12F08"/>
    <w:rsid w:val="00D13116"/>
    <w:rsid w:val="00D13376"/>
    <w:rsid w:val="00D134F2"/>
    <w:rsid w:val="00D136D0"/>
    <w:rsid w:val="00D13A8A"/>
    <w:rsid w:val="00D1423B"/>
    <w:rsid w:val="00D14F15"/>
    <w:rsid w:val="00D155B3"/>
    <w:rsid w:val="00D15B51"/>
    <w:rsid w:val="00D16183"/>
    <w:rsid w:val="00D162EB"/>
    <w:rsid w:val="00D1727A"/>
    <w:rsid w:val="00D17421"/>
    <w:rsid w:val="00D176CF"/>
    <w:rsid w:val="00D179DB"/>
    <w:rsid w:val="00D17ADD"/>
    <w:rsid w:val="00D2045C"/>
    <w:rsid w:val="00D20642"/>
    <w:rsid w:val="00D20801"/>
    <w:rsid w:val="00D21030"/>
    <w:rsid w:val="00D21095"/>
    <w:rsid w:val="00D2110B"/>
    <w:rsid w:val="00D21535"/>
    <w:rsid w:val="00D2159A"/>
    <w:rsid w:val="00D216C5"/>
    <w:rsid w:val="00D21B2D"/>
    <w:rsid w:val="00D23C95"/>
    <w:rsid w:val="00D24016"/>
    <w:rsid w:val="00D242C3"/>
    <w:rsid w:val="00D242FD"/>
    <w:rsid w:val="00D24312"/>
    <w:rsid w:val="00D24814"/>
    <w:rsid w:val="00D24A3B"/>
    <w:rsid w:val="00D251AC"/>
    <w:rsid w:val="00D2551C"/>
    <w:rsid w:val="00D25C70"/>
    <w:rsid w:val="00D25E97"/>
    <w:rsid w:val="00D2637B"/>
    <w:rsid w:val="00D2675F"/>
    <w:rsid w:val="00D26F61"/>
    <w:rsid w:val="00D2707F"/>
    <w:rsid w:val="00D271A9"/>
    <w:rsid w:val="00D27B1F"/>
    <w:rsid w:val="00D27CDF"/>
    <w:rsid w:val="00D3034A"/>
    <w:rsid w:val="00D30622"/>
    <w:rsid w:val="00D30A91"/>
    <w:rsid w:val="00D31988"/>
    <w:rsid w:val="00D31BC5"/>
    <w:rsid w:val="00D329C6"/>
    <w:rsid w:val="00D32AE7"/>
    <w:rsid w:val="00D32BDF"/>
    <w:rsid w:val="00D3349C"/>
    <w:rsid w:val="00D33A77"/>
    <w:rsid w:val="00D3442A"/>
    <w:rsid w:val="00D34761"/>
    <w:rsid w:val="00D3479B"/>
    <w:rsid w:val="00D34804"/>
    <w:rsid w:val="00D34814"/>
    <w:rsid w:val="00D34815"/>
    <w:rsid w:val="00D34AE4"/>
    <w:rsid w:val="00D34D7F"/>
    <w:rsid w:val="00D358A2"/>
    <w:rsid w:val="00D3622F"/>
    <w:rsid w:val="00D36349"/>
    <w:rsid w:val="00D36363"/>
    <w:rsid w:val="00D36867"/>
    <w:rsid w:val="00D368D5"/>
    <w:rsid w:val="00D3694A"/>
    <w:rsid w:val="00D36F0D"/>
    <w:rsid w:val="00D379EF"/>
    <w:rsid w:val="00D37BEF"/>
    <w:rsid w:val="00D37D29"/>
    <w:rsid w:val="00D40470"/>
    <w:rsid w:val="00D405DE"/>
    <w:rsid w:val="00D407AB"/>
    <w:rsid w:val="00D408FB"/>
    <w:rsid w:val="00D40AB9"/>
    <w:rsid w:val="00D40AFB"/>
    <w:rsid w:val="00D4129F"/>
    <w:rsid w:val="00D41668"/>
    <w:rsid w:val="00D41809"/>
    <w:rsid w:val="00D41A0A"/>
    <w:rsid w:val="00D41A13"/>
    <w:rsid w:val="00D4212A"/>
    <w:rsid w:val="00D42CF9"/>
    <w:rsid w:val="00D42DFC"/>
    <w:rsid w:val="00D435F2"/>
    <w:rsid w:val="00D43AFA"/>
    <w:rsid w:val="00D43E17"/>
    <w:rsid w:val="00D43E2F"/>
    <w:rsid w:val="00D44151"/>
    <w:rsid w:val="00D446A6"/>
    <w:rsid w:val="00D4475B"/>
    <w:rsid w:val="00D44B72"/>
    <w:rsid w:val="00D45496"/>
    <w:rsid w:val="00D454CA"/>
    <w:rsid w:val="00D459C2"/>
    <w:rsid w:val="00D45E87"/>
    <w:rsid w:val="00D46904"/>
    <w:rsid w:val="00D46933"/>
    <w:rsid w:val="00D469E7"/>
    <w:rsid w:val="00D46ED0"/>
    <w:rsid w:val="00D46F52"/>
    <w:rsid w:val="00D4709F"/>
    <w:rsid w:val="00D47307"/>
    <w:rsid w:val="00D47B29"/>
    <w:rsid w:val="00D47CF2"/>
    <w:rsid w:val="00D47FEA"/>
    <w:rsid w:val="00D504C7"/>
    <w:rsid w:val="00D50A55"/>
    <w:rsid w:val="00D50DE0"/>
    <w:rsid w:val="00D50F05"/>
    <w:rsid w:val="00D5146C"/>
    <w:rsid w:val="00D51F32"/>
    <w:rsid w:val="00D523AF"/>
    <w:rsid w:val="00D5246D"/>
    <w:rsid w:val="00D52769"/>
    <w:rsid w:val="00D528B3"/>
    <w:rsid w:val="00D52C50"/>
    <w:rsid w:val="00D52F70"/>
    <w:rsid w:val="00D53789"/>
    <w:rsid w:val="00D53D03"/>
    <w:rsid w:val="00D53FDD"/>
    <w:rsid w:val="00D54338"/>
    <w:rsid w:val="00D543FC"/>
    <w:rsid w:val="00D54887"/>
    <w:rsid w:val="00D54E79"/>
    <w:rsid w:val="00D55021"/>
    <w:rsid w:val="00D550E3"/>
    <w:rsid w:val="00D55295"/>
    <w:rsid w:val="00D5593C"/>
    <w:rsid w:val="00D55DC1"/>
    <w:rsid w:val="00D55F94"/>
    <w:rsid w:val="00D562CD"/>
    <w:rsid w:val="00D562FA"/>
    <w:rsid w:val="00D57446"/>
    <w:rsid w:val="00D57915"/>
    <w:rsid w:val="00D602B8"/>
    <w:rsid w:val="00D60CED"/>
    <w:rsid w:val="00D60DA0"/>
    <w:rsid w:val="00D60E8C"/>
    <w:rsid w:val="00D61103"/>
    <w:rsid w:val="00D6110A"/>
    <w:rsid w:val="00D6121E"/>
    <w:rsid w:val="00D61235"/>
    <w:rsid w:val="00D6131A"/>
    <w:rsid w:val="00D61D4E"/>
    <w:rsid w:val="00D61D58"/>
    <w:rsid w:val="00D63295"/>
    <w:rsid w:val="00D6334D"/>
    <w:rsid w:val="00D633AB"/>
    <w:rsid w:val="00D63898"/>
    <w:rsid w:val="00D63C0C"/>
    <w:rsid w:val="00D64290"/>
    <w:rsid w:val="00D6443B"/>
    <w:rsid w:val="00D64441"/>
    <w:rsid w:val="00D645E3"/>
    <w:rsid w:val="00D64A0A"/>
    <w:rsid w:val="00D64E8E"/>
    <w:rsid w:val="00D65E0B"/>
    <w:rsid w:val="00D660EA"/>
    <w:rsid w:val="00D66174"/>
    <w:rsid w:val="00D66274"/>
    <w:rsid w:val="00D663E7"/>
    <w:rsid w:val="00D66420"/>
    <w:rsid w:val="00D66C58"/>
    <w:rsid w:val="00D67529"/>
    <w:rsid w:val="00D67DFC"/>
    <w:rsid w:val="00D7004F"/>
    <w:rsid w:val="00D70073"/>
    <w:rsid w:val="00D701A5"/>
    <w:rsid w:val="00D703FD"/>
    <w:rsid w:val="00D71885"/>
    <w:rsid w:val="00D72784"/>
    <w:rsid w:val="00D72803"/>
    <w:rsid w:val="00D72ACE"/>
    <w:rsid w:val="00D72BF5"/>
    <w:rsid w:val="00D72E66"/>
    <w:rsid w:val="00D72EFB"/>
    <w:rsid w:val="00D73849"/>
    <w:rsid w:val="00D73AF1"/>
    <w:rsid w:val="00D73BB0"/>
    <w:rsid w:val="00D741D1"/>
    <w:rsid w:val="00D74A0B"/>
    <w:rsid w:val="00D75AF8"/>
    <w:rsid w:val="00D76D04"/>
    <w:rsid w:val="00D772C0"/>
    <w:rsid w:val="00D77476"/>
    <w:rsid w:val="00D7765C"/>
    <w:rsid w:val="00D77662"/>
    <w:rsid w:val="00D802BF"/>
    <w:rsid w:val="00D80416"/>
    <w:rsid w:val="00D8055F"/>
    <w:rsid w:val="00D80F4F"/>
    <w:rsid w:val="00D811D0"/>
    <w:rsid w:val="00D81460"/>
    <w:rsid w:val="00D81ABE"/>
    <w:rsid w:val="00D82155"/>
    <w:rsid w:val="00D821F5"/>
    <w:rsid w:val="00D82214"/>
    <w:rsid w:val="00D833A0"/>
    <w:rsid w:val="00D8344A"/>
    <w:rsid w:val="00D8435D"/>
    <w:rsid w:val="00D84466"/>
    <w:rsid w:val="00D85155"/>
    <w:rsid w:val="00D851A6"/>
    <w:rsid w:val="00D854D9"/>
    <w:rsid w:val="00D859D5"/>
    <w:rsid w:val="00D85B22"/>
    <w:rsid w:val="00D85BC7"/>
    <w:rsid w:val="00D862E3"/>
    <w:rsid w:val="00D864D1"/>
    <w:rsid w:val="00D8691B"/>
    <w:rsid w:val="00D870FF"/>
    <w:rsid w:val="00D872EF"/>
    <w:rsid w:val="00D87DFC"/>
    <w:rsid w:val="00D87E98"/>
    <w:rsid w:val="00D900E1"/>
    <w:rsid w:val="00D908A1"/>
    <w:rsid w:val="00D91332"/>
    <w:rsid w:val="00D92295"/>
    <w:rsid w:val="00D92568"/>
    <w:rsid w:val="00D92844"/>
    <w:rsid w:val="00D92AF9"/>
    <w:rsid w:val="00D92BDD"/>
    <w:rsid w:val="00D92C75"/>
    <w:rsid w:val="00D92E56"/>
    <w:rsid w:val="00D9327F"/>
    <w:rsid w:val="00D93635"/>
    <w:rsid w:val="00D93646"/>
    <w:rsid w:val="00D93691"/>
    <w:rsid w:val="00D93996"/>
    <w:rsid w:val="00D93C97"/>
    <w:rsid w:val="00D93E2A"/>
    <w:rsid w:val="00D93E90"/>
    <w:rsid w:val="00D9445F"/>
    <w:rsid w:val="00D94879"/>
    <w:rsid w:val="00D94CAF"/>
    <w:rsid w:val="00D94CC1"/>
    <w:rsid w:val="00D94E54"/>
    <w:rsid w:val="00D9501B"/>
    <w:rsid w:val="00D95561"/>
    <w:rsid w:val="00D95912"/>
    <w:rsid w:val="00D95E9F"/>
    <w:rsid w:val="00D961EA"/>
    <w:rsid w:val="00D96300"/>
    <w:rsid w:val="00D96DB6"/>
    <w:rsid w:val="00D9795F"/>
    <w:rsid w:val="00D979E9"/>
    <w:rsid w:val="00D97E54"/>
    <w:rsid w:val="00DA0C53"/>
    <w:rsid w:val="00DA1673"/>
    <w:rsid w:val="00DA178A"/>
    <w:rsid w:val="00DA25D8"/>
    <w:rsid w:val="00DA291B"/>
    <w:rsid w:val="00DA2D42"/>
    <w:rsid w:val="00DA30FA"/>
    <w:rsid w:val="00DA3233"/>
    <w:rsid w:val="00DA34E1"/>
    <w:rsid w:val="00DA3E7E"/>
    <w:rsid w:val="00DA406A"/>
    <w:rsid w:val="00DA4153"/>
    <w:rsid w:val="00DA4446"/>
    <w:rsid w:val="00DA4644"/>
    <w:rsid w:val="00DA4A11"/>
    <w:rsid w:val="00DA4DC0"/>
    <w:rsid w:val="00DA5087"/>
    <w:rsid w:val="00DA5409"/>
    <w:rsid w:val="00DA545A"/>
    <w:rsid w:val="00DA5487"/>
    <w:rsid w:val="00DA5FFE"/>
    <w:rsid w:val="00DA6928"/>
    <w:rsid w:val="00DA6C3B"/>
    <w:rsid w:val="00DA7711"/>
    <w:rsid w:val="00DA7A13"/>
    <w:rsid w:val="00DB040D"/>
    <w:rsid w:val="00DB10CC"/>
    <w:rsid w:val="00DB1680"/>
    <w:rsid w:val="00DB173F"/>
    <w:rsid w:val="00DB1862"/>
    <w:rsid w:val="00DB2047"/>
    <w:rsid w:val="00DB25E7"/>
    <w:rsid w:val="00DB2755"/>
    <w:rsid w:val="00DB278C"/>
    <w:rsid w:val="00DB2855"/>
    <w:rsid w:val="00DB2BF2"/>
    <w:rsid w:val="00DB2CC3"/>
    <w:rsid w:val="00DB2CD0"/>
    <w:rsid w:val="00DB2F25"/>
    <w:rsid w:val="00DB2FC7"/>
    <w:rsid w:val="00DB3521"/>
    <w:rsid w:val="00DB3A8F"/>
    <w:rsid w:val="00DB47D4"/>
    <w:rsid w:val="00DB4BC2"/>
    <w:rsid w:val="00DB541F"/>
    <w:rsid w:val="00DB555A"/>
    <w:rsid w:val="00DB569D"/>
    <w:rsid w:val="00DB5AB3"/>
    <w:rsid w:val="00DB5B72"/>
    <w:rsid w:val="00DB5E1D"/>
    <w:rsid w:val="00DB5F5A"/>
    <w:rsid w:val="00DB5F67"/>
    <w:rsid w:val="00DB61A1"/>
    <w:rsid w:val="00DB6440"/>
    <w:rsid w:val="00DB69BC"/>
    <w:rsid w:val="00DB6C84"/>
    <w:rsid w:val="00DB720D"/>
    <w:rsid w:val="00DB77B2"/>
    <w:rsid w:val="00DB7A26"/>
    <w:rsid w:val="00DB7CFE"/>
    <w:rsid w:val="00DC07D3"/>
    <w:rsid w:val="00DC08A6"/>
    <w:rsid w:val="00DC0E27"/>
    <w:rsid w:val="00DC0F3D"/>
    <w:rsid w:val="00DC1A1E"/>
    <w:rsid w:val="00DC1E4E"/>
    <w:rsid w:val="00DC2442"/>
    <w:rsid w:val="00DC250B"/>
    <w:rsid w:val="00DC33AB"/>
    <w:rsid w:val="00DC3520"/>
    <w:rsid w:val="00DC3AC9"/>
    <w:rsid w:val="00DC4120"/>
    <w:rsid w:val="00DC41A3"/>
    <w:rsid w:val="00DC41C2"/>
    <w:rsid w:val="00DC44D0"/>
    <w:rsid w:val="00DC4567"/>
    <w:rsid w:val="00DC481A"/>
    <w:rsid w:val="00DC4856"/>
    <w:rsid w:val="00DC4B7D"/>
    <w:rsid w:val="00DC545A"/>
    <w:rsid w:val="00DC55CF"/>
    <w:rsid w:val="00DC5622"/>
    <w:rsid w:val="00DC56D9"/>
    <w:rsid w:val="00DC5766"/>
    <w:rsid w:val="00DC57F6"/>
    <w:rsid w:val="00DC612E"/>
    <w:rsid w:val="00DC645C"/>
    <w:rsid w:val="00DC64E9"/>
    <w:rsid w:val="00DC6AB3"/>
    <w:rsid w:val="00DC70D0"/>
    <w:rsid w:val="00DC7816"/>
    <w:rsid w:val="00DC7924"/>
    <w:rsid w:val="00DC7CA9"/>
    <w:rsid w:val="00DC7F2B"/>
    <w:rsid w:val="00DD0034"/>
    <w:rsid w:val="00DD0143"/>
    <w:rsid w:val="00DD017B"/>
    <w:rsid w:val="00DD0680"/>
    <w:rsid w:val="00DD0B84"/>
    <w:rsid w:val="00DD17AE"/>
    <w:rsid w:val="00DD1AA4"/>
    <w:rsid w:val="00DD1B1D"/>
    <w:rsid w:val="00DD1B82"/>
    <w:rsid w:val="00DD1E0F"/>
    <w:rsid w:val="00DD1F45"/>
    <w:rsid w:val="00DD2269"/>
    <w:rsid w:val="00DD22C0"/>
    <w:rsid w:val="00DD24D5"/>
    <w:rsid w:val="00DD25D5"/>
    <w:rsid w:val="00DD2655"/>
    <w:rsid w:val="00DD310D"/>
    <w:rsid w:val="00DD3379"/>
    <w:rsid w:val="00DD3643"/>
    <w:rsid w:val="00DD3820"/>
    <w:rsid w:val="00DD3822"/>
    <w:rsid w:val="00DD3A59"/>
    <w:rsid w:val="00DD3FCB"/>
    <w:rsid w:val="00DD47F3"/>
    <w:rsid w:val="00DD48A9"/>
    <w:rsid w:val="00DD4B54"/>
    <w:rsid w:val="00DD4C4C"/>
    <w:rsid w:val="00DD5057"/>
    <w:rsid w:val="00DD5330"/>
    <w:rsid w:val="00DD549B"/>
    <w:rsid w:val="00DD54B0"/>
    <w:rsid w:val="00DD5681"/>
    <w:rsid w:val="00DD587C"/>
    <w:rsid w:val="00DD599C"/>
    <w:rsid w:val="00DD5CBD"/>
    <w:rsid w:val="00DD69A2"/>
    <w:rsid w:val="00DD6CEC"/>
    <w:rsid w:val="00DD6E86"/>
    <w:rsid w:val="00DD6E8A"/>
    <w:rsid w:val="00DD7967"/>
    <w:rsid w:val="00DE1395"/>
    <w:rsid w:val="00DE1631"/>
    <w:rsid w:val="00DE1B8D"/>
    <w:rsid w:val="00DE23F8"/>
    <w:rsid w:val="00DE2410"/>
    <w:rsid w:val="00DE2541"/>
    <w:rsid w:val="00DE2925"/>
    <w:rsid w:val="00DE3159"/>
    <w:rsid w:val="00DE37C7"/>
    <w:rsid w:val="00DE3BF9"/>
    <w:rsid w:val="00DE3D03"/>
    <w:rsid w:val="00DE4620"/>
    <w:rsid w:val="00DE48DB"/>
    <w:rsid w:val="00DE4D47"/>
    <w:rsid w:val="00DE4DED"/>
    <w:rsid w:val="00DE53DD"/>
    <w:rsid w:val="00DE556C"/>
    <w:rsid w:val="00DE576D"/>
    <w:rsid w:val="00DE5D5E"/>
    <w:rsid w:val="00DE5D86"/>
    <w:rsid w:val="00DE63A0"/>
    <w:rsid w:val="00DE694D"/>
    <w:rsid w:val="00DE6D34"/>
    <w:rsid w:val="00DE71A5"/>
    <w:rsid w:val="00DE7D10"/>
    <w:rsid w:val="00DF01BA"/>
    <w:rsid w:val="00DF05BA"/>
    <w:rsid w:val="00DF090F"/>
    <w:rsid w:val="00DF1063"/>
    <w:rsid w:val="00DF1262"/>
    <w:rsid w:val="00DF1684"/>
    <w:rsid w:val="00DF16F5"/>
    <w:rsid w:val="00DF1C3B"/>
    <w:rsid w:val="00DF2499"/>
    <w:rsid w:val="00DF269E"/>
    <w:rsid w:val="00DF2A23"/>
    <w:rsid w:val="00DF2B05"/>
    <w:rsid w:val="00DF2DC3"/>
    <w:rsid w:val="00DF3533"/>
    <w:rsid w:val="00DF36A1"/>
    <w:rsid w:val="00DF37AD"/>
    <w:rsid w:val="00DF3850"/>
    <w:rsid w:val="00DF3AA4"/>
    <w:rsid w:val="00DF3C83"/>
    <w:rsid w:val="00DF40F6"/>
    <w:rsid w:val="00DF41F7"/>
    <w:rsid w:val="00DF4E5B"/>
    <w:rsid w:val="00DF534A"/>
    <w:rsid w:val="00DF55CE"/>
    <w:rsid w:val="00DF5AD2"/>
    <w:rsid w:val="00DF5D7A"/>
    <w:rsid w:val="00DF6064"/>
    <w:rsid w:val="00DF6476"/>
    <w:rsid w:val="00DF7267"/>
    <w:rsid w:val="00DF7B11"/>
    <w:rsid w:val="00E003E6"/>
    <w:rsid w:val="00E016B2"/>
    <w:rsid w:val="00E01958"/>
    <w:rsid w:val="00E019DF"/>
    <w:rsid w:val="00E01B51"/>
    <w:rsid w:val="00E01E20"/>
    <w:rsid w:val="00E02ECC"/>
    <w:rsid w:val="00E04069"/>
    <w:rsid w:val="00E04099"/>
    <w:rsid w:val="00E040E9"/>
    <w:rsid w:val="00E043D5"/>
    <w:rsid w:val="00E05D9A"/>
    <w:rsid w:val="00E06B61"/>
    <w:rsid w:val="00E06B7F"/>
    <w:rsid w:val="00E07521"/>
    <w:rsid w:val="00E0759B"/>
    <w:rsid w:val="00E07918"/>
    <w:rsid w:val="00E079F1"/>
    <w:rsid w:val="00E07C31"/>
    <w:rsid w:val="00E07C5B"/>
    <w:rsid w:val="00E100C9"/>
    <w:rsid w:val="00E104C3"/>
    <w:rsid w:val="00E1063D"/>
    <w:rsid w:val="00E107F4"/>
    <w:rsid w:val="00E1092F"/>
    <w:rsid w:val="00E109A0"/>
    <w:rsid w:val="00E10C16"/>
    <w:rsid w:val="00E10C59"/>
    <w:rsid w:val="00E112A0"/>
    <w:rsid w:val="00E11309"/>
    <w:rsid w:val="00E1152A"/>
    <w:rsid w:val="00E11C04"/>
    <w:rsid w:val="00E11F00"/>
    <w:rsid w:val="00E12559"/>
    <w:rsid w:val="00E1340E"/>
    <w:rsid w:val="00E13AE2"/>
    <w:rsid w:val="00E1403D"/>
    <w:rsid w:val="00E142E6"/>
    <w:rsid w:val="00E14ACC"/>
    <w:rsid w:val="00E14D38"/>
    <w:rsid w:val="00E153CB"/>
    <w:rsid w:val="00E1558B"/>
    <w:rsid w:val="00E15952"/>
    <w:rsid w:val="00E15E66"/>
    <w:rsid w:val="00E16E8E"/>
    <w:rsid w:val="00E16EF3"/>
    <w:rsid w:val="00E171B8"/>
    <w:rsid w:val="00E1779A"/>
    <w:rsid w:val="00E17A8B"/>
    <w:rsid w:val="00E17FE7"/>
    <w:rsid w:val="00E20C06"/>
    <w:rsid w:val="00E20D32"/>
    <w:rsid w:val="00E20D97"/>
    <w:rsid w:val="00E20ED1"/>
    <w:rsid w:val="00E2116A"/>
    <w:rsid w:val="00E214D5"/>
    <w:rsid w:val="00E21C24"/>
    <w:rsid w:val="00E22115"/>
    <w:rsid w:val="00E22726"/>
    <w:rsid w:val="00E228FE"/>
    <w:rsid w:val="00E2293D"/>
    <w:rsid w:val="00E22B38"/>
    <w:rsid w:val="00E234F9"/>
    <w:rsid w:val="00E23A17"/>
    <w:rsid w:val="00E23E7E"/>
    <w:rsid w:val="00E23EDC"/>
    <w:rsid w:val="00E240F7"/>
    <w:rsid w:val="00E244CA"/>
    <w:rsid w:val="00E25719"/>
    <w:rsid w:val="00E25871"/>
    <w:rsid w:val="00E25B14"/>
    <w:rsid w:val="00E25D28"/>
    <w:rsid w:val="00E25D9C"/>
    <w:rsid w:val="00E268A3"/>
    <w:rsid w:val="00E2692B"/>
    <w:rsid w:val="00E26C8A"/>
    <w:rsid w:val="00E26D98"/>
    <w:rsid w:val="00E27A33"/>
    <w:rsid w:val="00E27B6C"/>
    <w:rsid w:val="00E27C39"/>
    <w:rsid w:val="00E30296"/>
    <w:rsid w:val="00E31A74"/>
    <w:rsid w:val="00E31E64"/>
    <w:rsid w:val="00E32381"/>
    <w:rsid w:val="00E32909"/>
    <w:rsid w:val="00E32A9D"/>
    <w:rsid w:val="00E32EA7"/>
    <w:rsid w:val="00E32FCE"/>
    <w:rsid w:val="00E33168"/>
    <w:rsid w:val="00E331FD"/>
    <w:rsid w:val="00E333E6"/>
    <w:rsid w:val="00E3349C"/>
    <w:rsid w:val="00E33A08"/>
    <w:rsid w:val="00E33B58"/>
    <w:rsid w:val="00E33BCD"/>
    <w:rsid w:val="00E34164"/>
    <w:rsid w:val="00E342E3"/>
    <w:rsid w:val="00E34473"/>
    <w:rsid w:val="00E349F7"/>
    <w:rsid w:val="00E34C39"/>
    <w:rsid w:val="00E34CA7"/>
    <w:rsid w:val="00E34D32"/>
    <w:rsid w:val="00E35F5A"/>
    <w:rsid w:val="00E36938"/>
    <w:rsid w:val="00E36988"/>
    <w:rsid w:val="00E36AE2"/>
    <w:rsid w:val="00E36FB3"/>
    <w:rsid w:val="00E373E6"/>
    <w:rsid w:val="00E37970"/>
    <w:rsid w:val="00E37B1B"/>
    <w:rsid w:val="00E37B82"/>
    <w:rsid w:val="00E37BAE"/>
    <w:rsid w:val="00E37C28"/>
    <w:rsid w:val="00E37C6C"/>
    <w:rsid w:val="00E37DB2"/>
    <w:rsid w:val="00E37EA2"/>
    <w:rsid w:val="00E400B9"/>
    <w:rsid w:val="00E402D9"/>
    <w:rsid w:val="00E40383"/>
    <w:rsid w:val="00E408E0"/>
    <w:rsid w:val="00E40C43"/>
    <w:rsid w:val="00E413C9"/>
    <w:rsid w:val="00E41607"/>
    <w:rsid w:val="00E418A1"/>
    <w:rsid w:val="00E41BE6"/>
    <w:rsid w:val="00E41C17"/>
    <w:rsid w:val="00E41C4F"/>
    <w:rsid w:val="00E421CB"/>
    <w:rsid w:val="00E422BC"/>
    <w:rsid w:val="00E424B8"/>
    <w:rsid w:val="00E4276C"/>
    <w:rsid w:val="00E428C1"/>
    <w:rsid w:val="00E431BE"/>
    <w:rsid w:val="00E43557"/>
    <w:rsid w:val="00E43A48"/>
    <w:rsid w:val="00E43C86"/>
    <w:rsid w:val="00E43E37"/>
    <w:rsid w:val="00E442A0"/>
    <w:rsid w:val="00E445BB"/>
    <w:rsid w:val="00E44B76"/>
    <w:rsid w:val="00E44D5E"/>
    <w:rsid w:val="00E452D0"/>
    <w:rsid w:val="00E453FD"/>
    <w:rsid w:val="00E4592A"/>
    <w:rsid w:val="00E45C3D"/>
    <w:rsid w:val="00E45E02"/>
    <w:rsid w:val="00E45FE6"/>
    <w:rsid w:val="00E46303"/>
    <w:rsid w:val="00E46B3F"/>
    <w:rsid w:val="00E46E8C"/>
    <w:rsid w:val="00E47108"/>
    <w:rsid w:val="00E475F0"/>
    <w:rsid w:val="00E4778B"/>
    <w:rsid w:val="00E5003C"/>
    <w:rsid w:val="00E500B2"/>
    <w:rsid w:val="00E50317"/>
    <w:rsid w:val="00E50527"/>
    <w:rsid w:val="00E50BC7"/>
    <w:rsid w:val="00E50C8A"/>
    <w:rsid w:val="00E51F6C"/>
    <w:rsid w:val="00E527F7"/>
    <w:rsid w:val="00E52A15"/>
    <w:rsid w:val="00E52F42"/>
    <w:rsid w:val="00E52FA3"/>
    <w:rsid w:val="00E53127"/>
    <w:rsid w:val="00E533CC"/>
    <w:rsid w:val="00E53412"/>
    <w:rsid w:val="00E5351D"/>
    <w:rsid w:val="00E535E5"/>
    <w:rsid w:val="00E5371E"/>
    <w:rsid w:val="00E53A89"/>
    <w:rsid w:val="00E53D4B"/>
    <w:rsid w:val="00E53DE0"/>
    <w:rsid w:val="00E53F19"/>
    <w:rsid w:val="00E54148"/>
    <w:rsid w:val="00E557B0"/>
    <w:rsid w:val="00E55B0F"/>
    <w:rsid w:val="00E55FF3"/>
    <w:rsid w:val="00E568F6"/>
    <w:rsid w:val="00E56D31"/>
    <w:rsid w:val="00E5773F"/>
    <w:rsid w:val="00E578C4"/>
    <w:rsid w:val="00E57B84"/>
    <w:rsid w:val="00E60438"/>
    <w:rsid w:val="00E604C1"/>
    <w:rsid w:val="00E60B81"/>
    <w:rsid w:val="00E60D1D"/>
    <w:rsid w:val="00E60E30"/>
    <w:rsid w:val="00E60E4B"/>
    <w:rsid w:val="00E61186"/>
    <w:rsid w:val="00E617BD"/>
    <w:rsid w:val="00E618C5"/>
    <w:rsid w:val="00E61A6B"/>
    <w:rsid w:val="00E61BAD"/>
    <w:rsid w:val="00E624EE"/>
    <w:rsid w:val="00E627BA"/>
    <w:rsid w:val="00E628FE"/>
    <w:rsid w:val="00E62CCF"/>
    <w:rsid w:val="00E62E0E"/>
    <w:rsid w:val="00E631AA"/>
    <w:rsid w:val="00E63B66"/>
    <w:rsid w:val="00E64F4E"/>
    <w:rsid w:val="00E65162"/>
    <w:rsid w:val="00E65B60"/>
    <w:rsid w:val="00E66024"/>
    <w:rsid w:val="00E66201"/>
    <w:rsid w:val="00E662D9"/>
    <w:rsid w:val="00E666BA"/>
    <w:rsid w:val="00E66A73"/>
    <w:rsid w:val="00E6703E"/>
    <w:rsid w:val="00E670B6"/>
    <w:rsid w:val="00E670DA"/>
    <w:rsid w:val="00E67911"/>
    <w:rsid w:val="00E67BC1"/>
    <w:rsid w:val="00E67FC7"/>
    <w:rsid w:val="00E70146"/>
    <w:rsid w:val="00E70BB8"/>
    <w:rsid w:val="00E70C22"/>
    <w:rsid w:val="00E70EB5"/>
    <w:rsid w:val="00E70FDE"/>
    <w:rsid w:val="00E7158C"/>
    <w:rsid w:val="00E71A62"/>
    <w:rsid w:val="00E72193"/>
    <w:rsid w:val="00E728F9"/>
    <w:rsid w:val="00E72A1B"/>
    <w:rsid w:val="00E72B87"/>
    <w:rsid w:val="00E72C87"/>
    <w:rsid w:val="00E72D6D"/>
    <w:rsid w:val="00E72D86"/>
    <w:rsid w:val="00E72ED1"/>
    <w:rsid w:val="00E739DE"/>
    <w:rsid w:val="00E73A84"/>
    <w:rsid w:val="00E7417F"/>
    <w:rsid w:val="00E7491D"/>
    <w:rsid w:val="00E749B7"/>
    <w:rsid w:val="00E749FC"/>
    <w:rsid w:val="00E753D4"/>
    <w:rsid w:val="00E755D9"/>
    <w:rsid w:val="00E75B04"/>
    <w:rsid w:val="00E76971"/>
    <w:rsid w:val="00E77448"/>
    <w:rsid w:val="00E7755E"/>
    <w:rsid w:val="00E778F6"/>
    <w:rsid w:val="00E77B0C"/>
    <w:rsid w:val="00E801B0"/>
    <w:rsid w:val="00E8035C"/>
    <w:rsid w:val="00E806E1"/>
    <w:rsid w:val="00E80840"/>
    <w:rsid w:val="00E80BA8"/>
    <w:rsid w:val="00E80BE9"/>
    <w:rsid w:val="00E80DD1"/>
    <w:rsid w:val="00E813A0"/>
    <w:rsid w:val="00E81468"/>
    <w:rsid w:val="00E815CE"/>
    <w:rsid w:val="00E81797"/>
    <w:rsid w:val="00E818B5"/>
    <w:rsid w:val="00E81DDA"/>
    <w:rsid w:val="00E82E6C"/>
    <w:rsid w:val="00E82ECB"/>
    <w:rsid w:val="00E83418"/>
    <w:rsid w:val="00E83EFC"/>
    <w:rsid w:val="00E83FF7"/>
    <w:rsid w:val="00E843EE"/>
    <w:rsid w:val="00E8441A"/>
    <w:rsid w:val="00E84CA7"/>
    <w:rsid w:val="00E8593D"/>
    <w:rsid w:val="00E8615F"/>
    <w:rsid w:val="00E86ECA"/>
    <w:rsid w:val="00E86F57"/>
    <w:rsid w:val="00E86F98"/>
    <w:rsid w:val="00E871A1"/>
    <w:rsid w:val="00E871CD"/>
    <w:rsid w:val="00E87320"/>
    <w:rsid w:val="00E87A5C"/>
    <w:rsid w:val="00E87ED8"/>
    <w:rsid w:val="00E87F97"/>
    <w:rsid w:val="00E87FD8"/>
    <w:rsid w:val="00E91AAC"/>
    <w:rsid w:val="00E91EB6"/>
    <w:rsid w:val="00E9209C"/>
    <w:rsid w:val="00E92221"/>
    <w:rsid w:val="00E92272"/>
    <w:rsid w:val="00E9237F"/>
    <w:rsid w:val="00E924F8"/>
    <w:rsid w:val="00E92888"/>
    <w:rsid w:val="00E93F66"/>
    <w:rsid w:val="00E94511"/>
    <w:rsid w:val="00E9453E"/>
    <w:rsid w:val="00E945A4"/>
    <w:rsid w:val="00E946A2"/>
    <w:rsid w:val="00E946C4"/>
    <w:rsid w:val="00E94CFF"/>
    <w:rsid w:val="00E94DB3"/>
    <w:rsid w:val="00E95003"/>
    <w:rsid w:val="00E95643"/>
    <w:rsid w:val="00E95A3F"/>
    <w:rsid w:val="00E9685C"/>
    <w:rsid w:val="00E96D1F"/>
    <w:rsid w:val="00E96DE6"/>
    <w:rsid w:val="00E9719E"/>
    <w:rsid w:val="00E97962"/>
    <w:rsid w:val="00E97BA3"/>
    <w:rsid w:val="00E97D66"/>
    <w:rsid w:val="00EA015A"/>
    <w:rsid w:val="00EA04BF"/>
    <w:rsid w:val="00EA08CE"/>
    <w:rsid w:val="00EA18AE"/>
    <w:rsid w:val="00EA18CC"/>
    <w:rsid w:val="00EA1B1E"/>
    <w:rsid w:val="00EA2A03"/>
    <w:rsid w:val="00EA2ABC"/>
    <w:rsid w:val="00EA2B78"/>
    <w:rsid w:val="00EA327C"/>
    <w:rsid w:val="00EA3603"/>
    <w:rsid w:val="00EA39B0"/>
    <w:rsid w:val="00EA3AFF"/>
    <w:rsid w:val="00EA3B88"/>
    <w:rsid w:val="00EA3E89"/>
    <w:rsid w:val="00EA4A3C"/>
    <w:rsid w:val="00EA4C41"/>
    <w:rsid w:val="00EA4E8D"/>
    <w:rsid w:val="00EA5166"/>
    <w:rsid w:val="00EA51C6"/>
    <w:rsid w:val="00EA5314"/>
    <w:rsid w:val="00EA5C77"/>
    <w:rsid w:val="00EA5EEB"/>
    <w:rsid w:val="00EA6157"/>
    <w:rsid w:val="00EA6446"/>
    <w:rsid w:val="00EA6B9A"/>
    <w:rsid w:val="00EA72E9"/>
    <w:rsid w:val="00EA7522"/>
    <w:rsid w:val="00EA77FC"/>
    <w:rsid w:val="00EA7BFE"/>
    <w:rsid w:val="00EA7EAE"/>
    <w:rsid w:val="00EB0141"/>
    <w:rsid w:val="00EB169B"/>
    <w:rsid w:val="00EB1855"/>
    <w:rsid w:val="00EB1944"/>
    <w:rsid w:val="00EB1DAE"/>
    <w:rsid w:val="00EB25F0"/>
    <w:rsid w:val="00EB290F"/>
    <w:rsid w:val="00EB2B80"/>
    <w:rsid w:val="00EB2C70"/>
    <w:rsid w:val="00EB31D2"/>
    <w:rsid w:val="00EB3420"/>
    <w:rsid w:val="00EB37AB"/>
    <w:rsid w:val="00EB3C90"/>
    <w:rsid w:val="00EB3D1F"/>
    <w:rsid w:val="00EB3D6A"/>
    <w:rsid w:val="00EB481C"/>
    <w:rsid w:val="00EB4AEF"/>
    <w:rsid w:val="00EB4C20"/>
    <w:rsid w:val="00EB4E2E"/>
    <w:rsid w:val="00EB5380"/>
    <w:rsid w:val="00EB5637"/>
    <w:rsid w:val="00EB5D2E"/>
    <w:rsid w:val="00EB5F6B"/>
    <w:rsid w:val="00EB6407"/>
    <w:rsid w:val="00EB6682"/>
    <w:rsid w:val="00EB68AD"/>
    <w:rsid w:val="00EB6B63"/>
    <w:rsid w:val="00EB732B"/>
    <w:rsid w:val="00EB7384"/>
    <w:rsid w:val="00EB75BC"/>
    <w:rsid w:val="00EB7609"/>
    <w:rsid w:val="00EB7E26"/>
    <w:rsid w:val="00EC0281"/>
    <w:rsid w:val="00EC079C"/>
    <w:rsid w:val="00EC09E3"/>
    <w:rsid w:val="00EC0C94"/>
    <w:rsid w:val="00EC0E99"/>
    <w:rsid w:val="00EC0EE7"/>
    <w:rsid w:val="00EC10BE"/>
    <w:rsid w:val="00EC1164"/>
    <w:rsid w:val="00EC195A"/>
    <w:rsid w:val="00EC1A88"/>
    <w:rsid w:val="00EC1ED2"/>
    <w:rsid w:val="00EC1FD4"/>
    <w:rsid w:val="00EC2663"/>
    <w:rsid w:val="00EC2E3D"/>
    <w:rsid w:val="00EC3590"/>
    <w:rsid w:val="00EC386B"/>
    <w:rsid w:val="00EC3CAE"/>
    <w:rsid w:val="00EC4316"/>
    <w:rsid w:val="00EC4591"/>
    <w:rsid w:val="00EC483C"/>
    <w:rsid w:val="00EC4B11"/>
    <w:rsid w:val="00EC517A"/>
    <w:rsid w:val="00EC5379"/>
    <w:rsid w:val="00EC537B"/>
    <w:rsid w:val="00EC5450"/>
    <w:rsid w:val="00EC547B"/>
    <w:rsid w:val="00EC5BBC"/>
    <w:rsid w:val="00EC5E6B"/>
    <w:rsid w:val="00EC60E4"/>
    <w:rsid w:val="00EC677E"/>
    <w:rsid w:val="00EC688C"/>
    <w:rsid w:val="00EC689E"/>
    <w:rsid w:val="00EC70E9"/>
    <w:rsid w:val="00EC7496"/>
    <w:rsid w:val="00EC7A3C"/>
    <w:rsid w:val="00EC7B44"/>
    <w:rsid w:val="00ED0339"/>
    <w:rsid w:val="00ED056A"/>
    <w:rsid w:val="00ED05D1"/>
    <w:rsid w:val="00ED089E"/>
    <w:rsid w:val="00ED09AA"/>
    <w:rsid w:val="00ED0BAD"/>
    <w:rsid w:val="00ED11C5"/>
    <w:rsid w:val="00ED126A"/>
    <w:rsid w:val="00ED1357"/>
    <w:rsid w:val="00ED1386"/>
    <w:rsid w:val="00ED1B56"/>
    <w:rsid w:val="00ED1DF5"/>
    <w:rsid w:val="00ED1F00"/>
    <w:rsid w:val="00ED2094"/>
    <w:rsid w:val="00ED2501"/>
    <w:rsid w:val="00ED27F0"/>
    <w:rsid w:val="00ED2984"/>
    <w:rsid w:val="00ED29A2"/>
    <w:rsid w:val="00ED2C83"/>
    <w:rsid w:val="00ED2D3E"/>
    <w:rsid w:val="00ED3363"/>
    <w:rsid w:val="00ED3563"/>
    <w:rsid w:val="00ED3B7B"/>
    <w:rsid w:val="00ED3E0F"/>
    <w:rsid w:val="00ED4116"/>
    <w:rsid w:val="00ED44F9"/>
    <w:rsid w:val="00ED549D"/>
    <w:rsid w:val="00ED5AF5"/>
    <w:rsid w:val="00ED616B"/>
    <w:rsid w:val="00ED6267"/>
    <w:rsid w:val="00ED657C"/>
    <w:rsid w:val="00ED67B4"/>
    <w:rsid w:val="00ED6ACC"/>
    <w:rsid w:val="00ED6C85"/>
    <w:rsid w:val="00ED70A3"/>
    <w:rsid w:val="00ED75DC"/>
    <w:rsid w:val="00ED7AA7"/>
    <w:rsid w:val="00ED7F9C"/>
    <w:rsid w:val="00ED7FCE"/>
    <w:rsid w:val="00EE0533"/>
    <w:rsid w:val="00EE0816"/>
    <w:rsid w:val="00EE0ED6"/>
    <w:rsid w:val="00EE0F31"/>
    <w:rsid w:val="00EE0F34"/>
    <w:rsid w:val="00EE1047"/>
    <w:rsid w:val="00EE11F4"/>
    <w:rsid w:val="00EE19B1"/>
    <w:rsid w:val="00EE22AD"/>
    <w:rsid w:val="00EE23A9"/>
    <w:rsid w:val="00EE2855"/>
    <w:rsid w:val="00EE33E1"/>
    <w:rsid w:val="00EE35A5"/>
    <w:rsid w:val="00EE367D"/>
    <w:rsid w:val="00EE3D39"/>
    <w:rsid w:val="00EE3FCE"/>
    <w:rsid w:val="00EE4052"/>
    <w:rsid w:val="00EE466E"/>
    <w:rsid w:val="00EE4693"/>
    <w:rsid w:val="00EE4D31"/>
    <w:rsid w:val="00EE4F1D"/>
    <w:rsid w:val="00EE56F5"/>
    <w:rsid w:val="00EE56FD"/>
    <w:rsid w:val="00EE59E5"/>
    <w:rsid w:val="00EE5B6D"/>
    <w:rsid w:val="00EE5DA1"/>
    <w:rsid w:val="00EE60AC"/>
    <w:rsid w:val="00EE648E"/>
    <w:rsid w:val="00EE67C5"/>
    <w:rsid w:val="00EE694F"/>
    <w:rsid w:val="00EE69A7"/>
    <w:rsid w:val="00EE6A4D"/>
    <w:rsid w:val="00EE7419"/>
    <w:rsid w:val="00EE748F"/>
    <w:rsid w:val="00EE74A0"/>
    <w:rsid w:val="00EF04BC"/>
    <w:rsid w:val="00EF08D4"/>
    <w:rsid w:val="00EF0DBC"/>
    <w:rsid w:val="00EF1332"/>
    <w:rsid w:val="00EF13C3"/>
    <w:rsid w:val="00EF158E"/>
    <w:rsid w:val="00EF16D7"/>
    <w:rsid w:val="00EF19F6"/>
    <w:rsid w:val="00EF1AC9"/>
    <w:rsid w:val="00EF1CFD"/>
    <w:rsid w:val="00EF1D84"/>
    <w:rsid w:val="00EF2474"/>
    <w:rsid w:val="00EF28F7"/>
    <w:rsid w:val="00EF297B"/>
    <w:rsid w:val="00EF2AF9"/>
    <w:rsid w:val="00EF2C1D"/>
    <w:rsid w:val="00EF3C68"/>
    <w:rsid w:val="00EF3CCF"/>
    <w:rsid w:val="00EF3E7D"/>
    <w:rsid w:val="00EF4495"/>
    <w:rsid w:val="00EF4516"/>
    <w:rsid w:val="00EF45CE"/>
    <w:rsid w:val="00EF4694"/>
    <w:rsid w:val="00EF4E13"/>
    <w:rsid w:val="00EF54DA"/>
    <w:rsid w:val="00EF56FD"/>
    <w:rsid w:val="00EF5D1F"/>
    <w:rsid w:val="00EF5F31"/>
    <w:rsid w:val="00EF6096"/>
    <w:rsid w:val="00EF647D"/>
    <w:rsid w:val="00EF7022"/>
    <w:rsid w:val="00EF7102"/>
    <w:rsid w:val="00EF724C"/>
    <w:rsid w:val="00EF7337"/>
    <w:rsid w:val="00EF7355"/>
    <w:rsid w:val="00EF7F7C"/>
    <w:rsid w:val="00F00538"/>
    <w:rsid w:val="00F00701"/>
    <w:rsid w:val="00F00B02"/>
    <w:rsid w:val="00F00E16"/>
    <w:rsid w:val="00F01284"/>
    <w:rsid w:val="00F0254E"/>
    <w:rsid w:val="00F026B5"/>
    <w:rsid w:val="00F02758"/>
    <w:rsid w:val="00F03317"/>
    <w:rsid w:val="00F03870"/>
    <w:rsid w:val="00F03CB9"/>
    <w:rsid w:val="00F03CC4"/>
    <w:rsid w:val="00F03FC4"/>
    <w:rsid w:val="00F04044"/>
    <w:rsid w:val="00F04486"/>
    <w:rsid w:val="00F045EA"/>
    <w:rsid w:val="00F04601"/>
    <w:rsid w:val="00F04776"/>
    <w:rsid w:val="00F04C21"/>
    <w:rsid w:val="00F04CE9"/>
    <w:rsid w:val="00F04EB9"/>
    <w:rsid w:val="00F05559"/>
    <w:rsid w:val="00F063D0"/>
    <w:rsid w:val="00F068ED"/>
    <w:rsid w:val="00F06A7E"/>
    <w:rsid w:val="00F06D4A"/>
    <w:rsid w:val="00F0747F"/>
    <w:rsid w:val="00F0750E"/>
    <w:rsid w:val="00F07782"/>
    <w:rsid w:val="00F07DCC"/>
    <w:rsid w:val="00F10361"/>
    <w:rsid w:val="00F107A3"/>
    <w:rsid w:val="00F10B22"/>
    <w:rsid w:val="00F10FCE"/>
    <w:rsid w:val="00F115E8"/>
    <w:rsid w:val="00F116A9"/>
    <w:rsid w:val="00F119DB"/>
    <w:rsid w:val="00F1201F"/>
    <w:rsid w:val="00F12461"/>
    <w:rsid w:val="00F1257D"/>
    <w:rsid w:val="00F12701"/>
    <w:rsid w:val="00F12873"/>
    <w:rsid w:val="00F12C9D"/>
    <w:rsid w:val="00F12D0F"/>
    <w:rsid w:val="00F13022"/>
    <w:rsid w:val="00F13049"/>
    <w:rsid w:val="00F13D4F"/>
    <w:rsid w:val="00F13F52"/>
    <w:rsid w:val="00F14926"/>
    <w:rsid w:val="00F14AFB"/>
    <w:rsid w:val="00F14CFC"/>
    <w:rsid w:val="00F14DE2"/>
    <w:rsid w:val="00F15607"/>
    <w:rsid w:val="00F15831"/>
    <w:rsid w:val="00F15835"/>
    <w:rsid w:val="00F158AD"/>
    <w:rsid w:val="00F15ED4"/>
    <w:rsid w:val="00F15F52"/>
    <w:rsid w:val="00F160AE"/>
    <w:rsid w:val="00F16B54"/>
    <w:rsid w:val="00F16BC3"/>
    <w:rsid w:val="00F17067"/>
    <w:rsid w:val="00F17070"/>
    <w:rsid w:val="00F17431"/>
    <w:rsid w:val="00F17467"/>
    <w:rsid w:val="00F179D5"/>
    <w:rsid w:val="00F17C58"/>
    <w:rsid w:val="00F205D0"/>
    <w:rsid w:val="00F21BB3"/>
    <w:rsid w:val="00F22255"/>
    <w:rsid w:val="00F222A8"/>
    <w:rsid w:val="00F2286D"/>
    <w:rsid w:val="00F22A8A"/>
    <w:rsid w:val="00F22B8A"/>
    <w:rsid w:val="00F22BEE"/>
    <w:rsid w:val="00F22F63"/>
    <w:rsid w:val="00F22F6E"/>
    <w:rsid w:val="00F2318D"/>
    <w:rsid w:val="00F23303"/>
    <w:rsid w:val="00F233B7"/>
    <w:rsid w:val="00F2395F"/>
    <w:rsid w:val="00F23D53"/>
    <w:rsid w:val="00F23EDF"/>
    <w:rsid w:val="00F24494"/>
    <w:rsid w:val="00F251C2"/>
    <w:rsid w:val="00F25B77"/>
    <w:rsid w:val="00F25F1E"/>
    <w:rsid w:val="00F265A1"/>
    <w:rsid w:val="00F2699A"/>
    <w:rsid w:val="00F2727E"/>
    <w:rsid w:val="00F2750D"/>
    <w:rsid w:val="00F27638"/>
    <w:rsid w:val="00F27742"/>
    <w:rsid w:val="00F27876"/>
    <w:rsid w:val="00F27A27"/>
    <w:rsid w:val="00F27AF7"/>
    <w:rsid w:val="00F30496"/>
    <w:rsid w:val="00F30768"/>
    <w:rsid w:val="00F30FC9"/>
    <w:rsid w:val="00F311ED"/>
    <w:rsid w:val="00F313D0"/>
    <w:rsid w:val="00F31572"/>
    <w:rsid w:val="00F3164F"/>
    <w:rsid w:val="00F317DA"/>
    <w:rsid w:val="00F31A97"/>
    <w:rsid w:val="00F32772"/>
    <w:rsid w:val="00F32908"/>
    <w:rsid w:val="00F32B66"/>
    <w:rsid w:val="00F32BD2"/>
    <w:rsid w:val="00F3344A"/>
    <w:rsid w:val="00F334FC"/>
    <w:rsid w:val="00F33887"/>
    <w:rsid w:val="00F33936"/>
    <w:rsid w:val="00F339A5"/>
    <w:rsid w:val="00F33B1D"/>
    <w:rsid w:val="00F3445D"/>
    <w:rsid w:val="00F3447C"/>
    <w:rsid w:val="00F3472A"/>
    <w:rsid w:val="00F34D00"/>
    <w:rsid w:val="00F34EF6"/>
    <w:rsid w:val="00F350DA"/>
    <w:rsid w:val="00F355EA"/>
    <w:rsid w:val="00F35FB6"/>
    <w:rsid w:val="00F36377"/>
    <w:rsid w:val="00F36609"/>
    <w:rsid w:val="00F366B8"/>
    <w:rsid w:val="00F366BF"/>
    <w:rsid w:val="00F3690F"/>
    <w:rsid w:val="00F36A20"/>
    <w:rsid w:val="00F37890"/>
    <w:rsid w:val="00F378CC"/>
    <w:rsid w:val="00F37AAC"/>
    <w:rsid w:val="00F37C0E"/>
    <w:rsid w:val="00F40023"/>
    <w:rsid w:val="00F4009E"/>
    <w:rsid w:val="00F401B9"/>
    <w:rsid w:val="00F40622"/>
    <w:rsid w:val="00F4099E"/>
    <w:rsid w:val="00F40A00"/>
    <w:rsid w:val="00F410D2"/>
    <w:rsid w:val="00F415A0"/>
    <w:rsid w:val="00F41C0E"/>
    <w:rsid w:val="00F428FB"/>
    <w:rsid w:val="00F43357"/>
    <w:rsid w:val="00F435BA"/>
    <w:rsid w:val="00F435C1"/>
    <w:rsid w:val="00F4388B"/>
    <w:rsid w:val="00F43F77"/>
    <w:rsid w:val="00F44610"/>
    <w:rsid w:val="00F4483F"/>
    <w:rsid w:val="00F4487B"/>
    <w:rsid w:val="00F4542E"/>
    <w:rsid w:val="00F45719"/>
    <w:rsid w:val="00F463AD"/>
    <w:rsid w:val="00F464E1"/>
    <w:rsid w:val="00F46B29"/>
    <w:rsid w:val="00F46B42"/>
    <w:rsid w:val="00F46BCF"/>
    <w:rsid w:val="00F46FED"/>
    <w:rsid w:val="00F47097"/>
    <w:rsid w:val="00F470FC"/>
    <w:rsid w:val="00F47568"/>
    <w:rsid w:val="00F478D2"/>
    <w:rsid w:val="00F47D34"/>
    <w:rsid w:val="00F500A7"/>
    <w:rsid w:val="00F503A4"/>
    <w:rsid w:val="00F50401"/>
    <w:rsid w:val="00F506AF"/>
    <w:rsid w:val="00F50B90"/>
    <w:rsid w:val="00F50EDE"/>
    <w:rsid w:val="00F50F4F"/>
    <w:rsid w:val="00F510FF"/>
    <w:rsid w:val="00F51803"/>
    <w:rsid w:val="00F51F12"/>
    <w:rsid w:val="00F51FF2"/>
    <w:rsid w:val="00F5219F"/>
    <w:rsid w:val="00F52666"/>
    <w:rsid w:val="00F52ED8"/>
    <w:rsid w:val="00F531A3"/>
    <w:rsid w:val="00F53285"/>
    <w:rsid w:val="00F53322"/>
    <w:rsid w:val="00F539B8"/>
    <w:rsid w:val="00F54389"/>
    <w:rsid w:val="00F544BB"/>
    <w:rsid w:val="00F54B4F"/>
    <w:rsid w:val="00F55318"/>
    <w:rsid w:val="00F553B7"/>
    <w:rsid w:val="00F555F5"/>
    <w:rsid w:val="00F55DD1"/>
    <w:rsid w:val="00F55E72"/>
    <w:rsid w:val="00F5668E"/>
    <w:rsid w:val="00F56747"/>
    <w:rsid w:val="00F56AA3"/>
    <w:rsid w:val="00F57281"/>
    <w:rsid w:val="00F57369"/>
    <w:rsid w:val="00F57452"/>
    <w:rsid w:val="00F57549"/>
    <w:rsid w:val="00F57AF5"/>
    <w:rsid w:val="00F57CEF"/>
    <w:rsid w:val="00F602E1"/>
    <w:rsid w:val="00F60352"/>
    <w:rsid w:val="00F60533"/>
    <w:rsid w:val="00F60690"/>
    <w:rsid w:val="00F608C9"/>
    <w:rsid w:val="00F60BC3"/>
    <w:rsid w:val="00F60D47"/>
    <w:rsid w:val="00F60F21"/>
    <w:rsid w:val="00F623AA"/>
    <w:rsid w:val="00F62532"/>
    <w:rsid w:val="00F62670"/>
    <w:rsid w:val="00F62A55"/>
    <w:rsid w:val="00F62EC2"/>
    <w:rsid w:val="00F62F1E"/>
    <w:rsid w:val="00F6314B"/>
    <w:rsid w:val="00F631EB"/>
    <w:rsid w:val="00F6334E"/>
    <w:rsid w:val="00F63C99"/>
    <w:rsid w:val="00F63D49"/>
    <w:rsid w:val="00F642CC"/>
    <w:rsid w:val="00F64823"/>
    <w:rsid w:val="00F64B86"/>
    <w:rsid w:val="00F64D3A"/>
    <w:rsid w:val="00F64D98"/>
    <w:rsid w:val="00F65804"/>
    <w:rsid w:val="00F65C84"/>
    <w:rsid w:val="00F66058"/>
    <w:rsid w:val="00F66208"/>
    <w:rsid w:val="00F6695D"/>
    <w:rsid w:val="00F66A3B"/>
    <w:rsid w:val="00F66D49"/>
    <w:rsid w:val="00F66E73"/>
    <w:rsid w:val="00F67700"/>
    <w:rsid w:val="00F67A32"/>
    <w:rsid w:val="00F67AFC"/>
    <w:rsid w:val="00F67B25"/>
    <w:rsid w:val="00F67CEF"/>
    <w:rsid w:val="00F70BDA"/>
    <w:rsid w:val="00F7105F"/>
    <w:rsid w:val="00F711AD"/>
    <w:rsid w:val="00F71AF9"/>
    <w:rsid w:val="00F71CA1"/>
    <w:rsid w:val="00F71D59"/>
    <w:rsid w:val="00F71D81"/>
    <w:rsid w:val="00F7242D"/>
    <w:rsid w:val="00F72748"/>
    <w:rsid w:val="00F72968"/>
    <w:rsid w:val="00F7296F"/>
    <w:rsid w:val="00F72BAE"/>
    <w:rsid w:val="00F72FBF"/>
    <w:rsid w:val="00F73175"/>
    <w:rsid w:val="00F73AF3"/>
    <w:rsid w:val="00F758BB"/>
    <w:rsid w:val="00F75A49"/>
    <w:rsid w:val="00F764C4"/>
    <w:rsid w:val="00F765C7"/>
    <w:rsid w:val="00F76A5E"/>
    <w:rsid w:val="00F76ABD"/>
    <w:rsid w:val="00F76EB5"/>
    <w:rsid w:val="00F7772B"/>
    <w:rsid w:val="00F77892"/>
    <w:rsid w:val="00F77A18"/>
    <w:rsid w:val="00F77A7D"/>
    <w:rsid w:val="00F77DC7"/>
    <w:rsid w:val="00F80375"/>
    <w:rsid w:val="00F8038B"/>
    <w:rsid w:val="00F8073E"/>
    <w:rsid w:val="00F808E7"/>
    <w:rsid w:val="00F8117D"/>
    <w:rsid w:val="00F818C8"/>
    <w:rsid w:val="00F81DB1"/>
    <w:rsid w:val="00F8205D"/>
    <w:rsid w:val="00F82415"/>
    <w:rsid w:val="00F8253E"/>
    <w:rsid w:val="00F8391F"/>
    <w:rsid w:val="00F83E99"/>
    <w:rsid w:val="00F84A67"/>
    <w:rsid w:val="00F84D8D"/>
    <w:rsid w:val="00F853F2"/>
    <w:rsid w:val="00F85589"/>
    <w:rsid w:val="00F85ACE"/>
    <w:rsid w:val="00F85D69"/>
    <w:rsid w:val="00F85E20"/>
    <w:rsid w:val="00F862A8"/>
    <w:rsid w:val="00F868F3"/>
    <w:rsid w:val="00F86D51"/>
    <w:rsid w:val="00F87115"/>
    <w:rsid w:val="00F87206"/>
    <w:rsid w:val="00F875EF"/>
    <w:rsid w:val="00F87689"/>
    <w:rsid w:val="00F87843"/>
    <w:rsid w:val="00F87D08"/>
    <w:rsid w:val="00F87DD5"/>
    <w:rsid w:val="00F90104"/>
    <w:rsid w:val="00F902B3"/>
    <w:rsid w:val="00F904FF"/>
    <w:rsid w:val="00F90C41"/>
    <w:rsid w:val="00F90DEE"/>
    <w:rsid w:val="00F90E9F"/>
    <w:rsid w:val="00F91219"/>
    <w:rsid w:val="00F91272"/>
    <w:rsid w:val="00F9164B"/>
    <w:rsid w:val="00F91913"/>
    <w:rsid w:val="00F91B95"/>
    <w:rsid w:val="00F91C89"/>
    <w:rsid w:val="00F91E99"/>
    <w:rsid w:val="00F91F1A"/>
    <w:rsid w:val="00F92B56"/>
    <w:rsid w:val="00F93C96"/>
    <w:rsid w:val="00F94045"/>
    <w:rsid w:val="00F94279"/>
    <w:rsid w:val="00F942DA"/>
    <w:rsid w:val="00F949B1"/>
    <w:rsid w:val="00F949EC"/>
    <w:rsid w:val="00F95847"/>
    <w:rsid w:val="00F95A19"/>
    <w:rsid w:val="00F95C18"/>
    <w:rsid w:val="00F95C48"/>
    <w:rsid w:val="00F96767"/>
    <w:rsid w:val="00F96AAA"/>
    <w:rsid w:val="00F96ABD"/>
    <w:rsid w:val="00F97494"/>
    <w:rsid w:val="00F97709"/>
    <w:rsid w:val="00F97C7A"/>
    <w:rsid w:val="00FA04D6"/>
    <w:rsid w:val="00FA0849"/>
    <w:rsid w:val="00FA0987"/>
    <w:rsid w:val="00FA0A7D"/>
    <w:rsid w:val="00FA15BD"/>
    <w:rsid w:val="00FA1713"/>
    <w:rsid w:val="00FA1F5F"/>
    <w:rsid w:val="00FA260E"/>
    <w:rsid w:val="00FA2892"/>
    <w:rsid w:val="00FA28AD"/>
    <w:rsid w:val="00FA28D2"/>
    <w:rsid w:val="00FA2943"/>
    <w:rsid w:val="00FA2C73"/>
    <w:rsid w:val="00FA2FC5"/>
    <w:rsid w:val="00FA2FE0"/>
    <w:rsid w:val="00FA33FC"/>
    <w:rsid w:val="00FA3575"/>
    <w:rsid w:val="00FA3694"/>
    <w:rsid w:val="00FA36F8"/>
    <w:rsid w:val="00FA417C"/>
    <w:rsid w:val="00FA4710"/>
    <w:rsid w:val="00FA52BE"/>
    <w:rsid w:val="00FA5894"/>
    <w:rsid w:val="00FA58E7"/>
    <w:rsid w:val="00FA61C1"/>
    <w:rsid w:val="00FA6430"/>
    <w:rsid w:val="00FA68DD"/>
    <w:rsid w:val="00FA7212"/>
    <w:rsid w:val="00FA771E"/>
    <w:rsid w:val="00FA7DE3"/>
    <w:rsid w:val="00FB01FF"/>
    <w:rsid w:val="00FB063E"/>
    <w:rsid w:val="00FB0D26"/>
    <w:rsid w:val="00FB0D73"/>
    <w:rsid w:val="00FB171A"/>
    <w:rsid w:val="00FB1CE7"/>
    <w:rsid w:val="00FB20E1"/>
    <w:rsid w:val="00FB26F6"/>
    <w:rsid w:val="00FB32DD"/>
    <w:rsid w:val="00FB360D"/>
    <w:rsid w:val="00FB3FB0"/>
    <w:rsid w:val="00FB4416"/>
    <w:rsid w:val="00FB45EC"/>
    <w:rsid w:val="00FB4703"/>
    <w:rsid w:val="00FB4E46"/>
    <w:rsid w:val="00FB57C8"/>
    <w:rsid w:val="00FB5B58"/>
    <w:rsid w:val="00FB5C4A"/>
    <w:rsid w:val="00FB5CB7"/>
    <w:rsid w:val="00FB60D1"/>
    <w:rsid w:val="00FB6459"/>
    <w:rsid w:val="00FB6B3C"/>
    <w:rsid w:val="00FB6CC0"/>
    <w:rsid w:val="00FB6D41"/>
    <w:rsid w:val="00FB6F14"/>
    <w:rsid w:val="00FB7D68"/>
    <w:rsid w:val="00FB7F34"/>
    <w:rsid w:val="00FC0400"/>
    <w:rsid w:val="00FC05A1"/>
    <w:rsid w:val="00FC060B"/>
    <w:rsid w:val="00FC0998"/>
    <w:rsid w:val="00FC0F00"/>
    <w:rsid w:val="00FC1185"/>
    <w:rsid w:val="00FC1678"/>
    <w:rsid w:val="00FC1D5A"/>
    <w:rsid w:val="00FC2365"/>
    <w:rsid w:val="00FC2399"/>
    <w:rsid w:val="00FC27C0"/>
    <w:rsid w:val="00FC2A58"/>
    <w:rsid w:val="00FC3889"/>
    <w:rsid w:val="00FC38DE"/>
    <w:rsid w:val="00FC39BB"/>
    <w:rsid w:val="00FC3FA1"/>
    <w:rsid w:val="00FC4036"/>
    <w:rsid w:val="00FC43BD"/>
    <w:rsid w:val="00FC4BAE"/>
    <w:rsid w:val="00FC5172"/>
    <w:rsid w:val="00FC565A"/>
    <w:rsid w:val="00FC579D"/>
    <w:rsid w:val="00FC5C9B"/>
    <w:rsid w:val="00FC5FB5"/>
    <w:rsid w:val="00FC622D"/>
    <w:rsid w:val="00FC657D"/>
    <w:rsid w:val="00FC67A3"/>
    <w:rsid w:val="00FC67F8"/>
    <w:rsid w:val="00FC7132"/>
    <w:rsid w:val="00FC7739"/>
    <w:rsid w:val="00FD003B"/>
    <w:rsid w:val="00FD06A5"/>
    <w:rsid w:val="00FD06B6"/>
    <w:rsid w:val="00FD08D6"/>
    <w:rsid w:val="00FD09FB"/>
    <w:rsid w:val="00FD0A08"/>
    <w:rsid w:val="00FD0A94"/>
    <w:rsid w:val="00FD137E"/>
    <w:rsid w:val="00FD138B"/>
    <w:rsid w:val="00FD21B4"/>
    <w:rsid w:val="00FD225D"/>
    <w:rsid w:val="00FD22BC"/>
    <w:rsid w:val="00FD2BC7"/>
    <w:rsid w:val="00FD342D"/>
    <w:rsid w:val="00FD392B"/>
    <w:rsid w:val="00FD39DD"/>
    <w:rsid w:val="00FD3B5C"/>
    <w:rsid w:val="00FD3F45"/>
    <w:rsid w:val="00FD3F5C"/>
    <w:rsid w:val="00FD4614"/>
    <w:rsid w:val="00FD4ACE"/>
    <w:rsid w:val="00FD5016"/>
    <w:rsid w:val="00FD5327"/>
    <w:rsid w:val="00FD5389"/>
    <w:rsid w:val="00FD678E"/>
    <w:rsid w:val="00FD6E3F"/>
    <w:rsid w:val="00FD6E6F"/>
    <w:rsid w:val="00FD7269"/>
    <w:rsid w:val="00FD78A3"/>
    <w:rsid w:val="00FD7BC9"/>
    <w:rsid w:val="00FD7E04"/>
    <w:rsid w:val="00FE0213"/>
    <w:rsid w:val="00FE02E2"/>
    <w:rsid w:val="00FE0F72"/>
    <w:rsid w:val="00FE1E61"/>
    <w:rsid w:val="00FE27CE"/>
    <w:rsid w:val="00FE2872"/>
    <w:rsid w:val="00FE2F31"/>
    <w:rsid w:val="00FE317B"/>
    <w:rsid w:val="00FE31C3"/>
    <w:rsid w:val="00FE326F"/>
    <w:rsid w:val="00FE3337"/>
    <w:rsid w:val="00FE3C37"/>
    <w:rsid w:val="00FE4665"/>
    <w:rsid w:val="00FE4A92"/>
    <w:rsid w:val="00FE4B50"/>
    <w:rsid w:val="00FE4D83"/>
    <w:rsid w:val="00FE5041"/>
    <w:rsid w:val="00FE5383"/>
    <w:rsid w:val="00FE5890"/>
    <w:rsid w:val="00FE59BB"/>
    <w:rsid w:val="00FE6017"/>
    <w:rsid w:val="00FE607B"/>
    <w:rsid w:val="00FE6407"/>
    <w:rsid w:val="00FE6445"/>
    <w:rsid w:val="00FE6489"/>
    <w:rsid w:val="00FE64CE"/>
    <w:rsid w:val="00FE653F"/>
    <w:rsid w:val="00FE6835"/>
    <w:rsid w:val="00FE68A6"/>
    <w:rsid w:val="00FE68DD"/>
    <w:rsid w:val="00FE69AB"/>
    <w:rsid w:val="00FE6E5A"/>
    <w:rsid w:val="00FE7E3C"/>
    <w:rsid w:val="00FF013D"/>
    <w:rsid w:val="00FF0A5D"/>
    <w:rsid w:val="00FF100D"/>
    <w:rsid w:val="00FF120E"/>
    <w:rsid w:val="00FF1337"/>
    <w:rsid w:val="00FF140E"/>
    <w:rsid w:val="00FF1827"/>
    <w:rsid w:val="00FF1F1F"/>
    <w:rsid w:val="00FF1F60"/>
    <w:rsid w:val="00FF2168"/>
    <w:rsid w:val="00FF23F7"/>
    <w:rsid w:val="00FF2684"/>
    <w:rsid w:val="00FF27C9"/>
    <w:rsid w:val="00FF2875"/>
    <w:rsid w:val="00FF2879"/>
    <w:rsid w:val="00FF2A57"/>
    <w:rsid w:val="00FF2B58"/>
    <w:rsid w:val="00FF2E73"/>
    <w:rsid w:val="00FF2F21"/>
    <w:rsid w:val="00FF3446"/>
    <w:rsid w:val="00FF3475"/>
    <w:rsid w:val="00FF3496"/>
    <w:rsid w:val="00FF34F4"/>
    <w:rsid w:val="00FF3970"/>
    <w:rsid w:val="00FF3CAC"/>
    <w:rsid w:val="00FF446E"/>
    <w:rsid w:val="00FF45FF"/>
    <w:rsid w:val="00FF4730"/>
    <w:rsid w:val="00FF4B79"/>
    <w:rsid w:val="00FF5E35"/>
    <w:rsid w:val="00FF611D"/>
    <w:rsid w:val="00FF63AC"/>
    <w:rsid w:val="00FF66F3"/>
    <w:rsid w:val="00FF6DBF"/>
    <w:rsid w:val="00FF7006"/>
    <w:rsid w:val="00FF71CF"/>
    <w:rsid w:val="00FF7FF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396B51"/>
  <w15:docId w15:val="{C2CE577D-70FC-4604-80FF-D84AE036B0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iPriority="0" w:unhideWhenUsed="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iPriority="0"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iPriority="0" w:unhideWhenUsed="1"/>
    <w:lsdException w:name="Default Paragraph Font" w:uiPriority="0"/>
    <w:lsdException w:name="Body Text" w:uiPriority="1" w:qFormat="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uiPriority="0" w:qFormat="1"/>
    <w:lsdException w:name="Emphasis" w:uiPriority="2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62DD"/>
    <w:rPr>
      <w:rFonts w:cs="Times New Roman"/>
    </w:rPr>
  </w:style>
  <w:style w:type="paragraph" w:styleId="Heading1">
    <w:name w:val="heading 1"/>
    <w:basedOn w:val="Normal"/>
    <w:next w:val="Normal"/>
    <w:link w:val="Heading1Char"/>
    <w:qFormat/>
    <w:rsid w:val="00C55944"/>
    <w:pPr>
      <w:keepNext/>
      <w:numPr>
        <w:numId w:val="9"/>
      </w:numPr>
      <w:ind w:right="-102"/>
      <w:jc w:val="center"/>
      <w:outlineLvl w:val="0"/>
    </w:pPr>
    <w:rPr>
      <w:b/>
      <w:bCs/>
      <w:color w:val="000000"/>
      <w:sz w:val="22"/>
      <w:szCs w:val="22"/>
    </w:rPr>
  </w:style>
  <w:style w:type="paragraph" w:styleId="Heading2">
    <w:name w:val="heading 2"/>
    <w:basedOn w:val="Normal"/>
    <w:next w:val="Normal"/>
    <w:link w:val="Heading2Char"/>
    <w:qFormat/>
    <w:rsid w:val="00C55944"/>
    <w:pPr>
      <w:keepNext/>
      <w:ind w:left="-204" w:right="-162"/>
      <w:jc w:val="right"/>
      <w:outlineLvl w:val="1"/>
    </w:pPr>
    <w:rPr>
      <w:b/>
      <w:bCs/>
      <w:color w:val="000000"/>
      <w:sz w:val="22"/>
      <w:szCs w:val="22"/>
    </w:rPr>
  </w:style>
  <w:style w:type="paragraph" w:styleId="Heading3">
    <w:name w:val="heading 3"/>
    <w:basedOn w:val="Normal"/>
    <w:next w:val="Normal"/>
    <w:link w:val="Heading3Char"/>
    <w:qFormat/>
    <w:rsid w:val="00C55944"/>
    <w:pPr>
      <w:keepNext/>
      <w:jc w:val="center"/>
      <w:outlineLvl w:val="2"/>
    </w:pPr>
    <w:rPr>
      <w:b/>
      <w:bCs/>
      <w:color w:val="000000"/>
    </w:rPr>
  </w:style>
  <w:style w:type="paragraph" w:styleId="Heading4">
    <w:name w:val="heading 4"/>
    <w:basedOn w:val="Normal"/>
    <w:next w:val="Normal"/>
    <w:link w:val="Heading4Char"/>
    <w:qFormat/>
    <w:rsid w:val="00C55944"/>
    <w:pPr>
      <w:keepNext/>
      <w:tabs>
        <w:tab w:val="right" w:pos="3780"/>
      </w:tabs>
      <w:jc w:val="both"/>
      <w:outlineLvl w:val="3"/>
    </w:pPr>
    <w:rPr>
      <w:b/>
      <w:bCs/>
      <w:color w:val="000000"/>
    </w:rPr>
  </w:style>
  <w:style w:type="paragraph" w:styleId="Heading5">
    <w:name w:val="heading 5"/>
    <w:basedOn w:val="Normal"/>
    <w:next w:val="Normal"/>
    <w:link w:val="Heading5Char"/>
    <w:qFormat/>
    <w:rsid w:val="00C55944"/>
    <w:pPr>
      <w:keepNext/>
      <w:ind w:left="-108" w:right="-90"/>
      <w:jc w:val="center"/>
      <w:outlineLvl w:val="4"/>
    </w:pPr>
    <w:rPr>
      <w:b/>
      <w:bCs/>
      <w:color w:val="000000"/>
    </w:rPr>
  </w:style>
  <w:style w:type="paragraph" w:styleId="Heading6">
    <w:name w:val="heading 6"/>
    <w:basedOn w:val="Normal"/>
    <w:next w:val="Normal"/>
    <w:link w:val="Heading6Char"/>
    <w:qFormat/>
    <w:rsid w:val="00C55944"/>
    <w:pPr>
      <w:keepNext/>
      <w:ind w:left="-134"/>
      <w:jc w:val="center"/>
      <w:outlineLvl w:val="5"/>
    </w:pPr>
    <w:rPr>
      <w:b/>
      <w:bCs/>
      <w:color w:val="000000"/>
    </w:rPr>
  </w:style>
  <w:style w:type="paragraph" w:styleId="Heading7">
    <w:name w:val="heading 7"/>
    <w:basedOn w:val="Normal"/>
    <w:next w:val="Normal"/>
    <w:link w:val="Heading7Char"/>
    <w:qFormat/>
    <w:rsid w:val="00C55944"/>
    <w:pPr>
      <w:keepNext/>
      <w:ind w:left="-108" w:right="-108"/>
      <w:jc w:val="center"/>
      <w:outlineLvl w:val="6"/>
    </w:pPr>
    <w:rPr>
      <w:b/>
      <w:bCs/>
      <w:color w:val="000000"/>
      <w:sz w:val="16"/>
      <w:szCs w:val="16"/>
    </w:rPr>
  </w:style>
  <w:style w:type="paragraph" w:styleId="Heading8">
    <w:name w:val="heading 8"/>
    <w:basedOn w:val="Normal"/>
    <w:next w:val="Normal"/>
    <w:link w:val="Heading8Char"/>
    <w:qFormat/>
    <w:rsid w:val="00C55944"/>
    <w:pPr>
      <w:keepNext/>
      <w:ind w:left="72" w:right="-108"/>
      <w:jc w:val="center"/>
      <w:outlineLvl w:val="7"/>
    </w:pPr>
    <w:rPr>
      <w:b/>
      <w:bCs/>
      <w:color w:val="000000"/>
      <w:sz w:val="18"/>
      <w:szCs w:val="18"/>
    </w:rPr>
  </w:style>
  <w:style w:type="paragraph" w:styleId="Heading9">
    <w:name w:val="heading 9"/>
    <w:basedOn w:val="Normal"/>
    <w:next w:val="Normal"/>
    <w:link w:val="Heading9Char"/>
    <w:qFormat/>
    <w:rsid w:val="00C55944"/>
    <w:pPr>
      <w:keepNext/>
      <w:ind w:left="-108" w:right="-18"/>
      <w:jc w:val="center"/>
      <w:outlineLvl w:val="8"/>
    </w:pPr>
    <w:rPr>
      <w:b/>
      <w:bCs/>
      <w:color w:val="00000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0D612F"/>
    <w:rPr>
      <w:rFonts w:cs="Times New Roman"/>
      <w:b/>
      <w:bCs/>
      <w:color w:val="000000"/>
      <w:sz w:val="22"/>
      <w:szCs w:val="22"/>
    </w:rPr>
  </w:style>
  <w:style w:type="character" w:customStyle="1" w:styleId="Heading2Char">
    <w:name w:val="Heading 2 Char"/>
    <w:link w:val="Heading2"/>
    <w:locked/>
    <w:rsid w:val="000D612F"/>
    <w:rPr>
      <w:rFonts w:cs="Times New Roman"/>
      <w:b/>
      <w:bCs/>
      <w:color w:val="000000"/>
      <w:sz w:val="22"/>
      <w:szCs w:val="22"/>
    </w:rPr>
  </w:style>
  <w:style w:type="character" w:customStyle="1" w:styleId="Heading3Char">
    <w:name w:val="Heading 3 Char"/>
    <w:link w:val="Heading3"/>
    <w:locked/>
    <w:rsid w:val="000D612F"/>
    <w:rPr>
      <w:rFonts w:cs="Times New Roman"/>
      <w:b/>
      <w:bCs/>
      <w:color w:val="000000"/>
      <w:sz w:val="24"/>
      <w:szCs w:val="24"/>
    </w:rPr>
  </w:style>
  <w:style w:type="character" w:customStyle="1" w:styleId="BodyTextChar">
    <w:name w:val="Body Text Char"/>
    <w:aliases w:val="bt Char,body text Char,Body Char,Body Char Char"/>
    <w:uiPriority w:val="99"/>
    <w:locked/>
    <w:rsid w:val="00747F3C"/>
    <w:rPr>
      <w:color w:val="000000"/>
      <w:sz w:val="24"/>
    </w:rPr>
  </w:style>
  <w:style w:type="character" w:customStyle="1" w:styleId="Heading4Char">
    <w:name w:val="Heading 4 Char"/>
    <w:link w:val="Heading4"/>
    <w:uiPriority w:val="99"/>
    <w:semiHidden/>
    <w:locked/>
    <w:rsid w:val="00F87D08"/>
    <w:rPr>
      <w:rFonts w:ascii="Calibri" w:hAnsi="Calibri" w:cs="Cordia New"/>
      <w:b/>
      <w:bCs/>
      <w:sz w:val="35"/>
      <w:szCs w:val="35"/>
    </w:rPr>
  </w:style>
  <w:style w:type="character" w:customStyle="1" w:styleId="Heading5Char">
    <w:name w:val="Heading 5 Char"/>
    <w:link w:val="Heading5"/>
    <w:uiPriority w:val="99"/>
    <w:semiHidden/>
    <w:locked/>
    <w:rsid w:val="00F87D08"/>
    <w:rPr>
      <w:rFonts w:ascii="Calibri" w:hAnsi="Calibri" w:cs="Cordia New"/>
      <w:b/>
      <w:bCs/>
      <w:i/>
      <w:iCs/>
      <w:sz w:val="33"/>
      <w:szCs w:val="33"/>
    </w:rPr>
  </w:style>
  <w:style w:type="character" w:customStyle="1" w:styleId="Heading6Char">
    <w:name w:val="Heading 6 Char"/>
    <w:link w:val="Heading6"/>
    <w:uiPriority w:val="99"/>
    <w:semiHidden/>
    <w:locked/>
    <w:rsid w:val="00F87D08"/>
    <w:rPr>
      <w:rFonts w:ascii="Calibri" w:hAnsi="Calibri" w:cs="Cordia New"/>
      <w:b/>
      <w:bCs/>
    </w:rPr>
  </w:style>
  <w:style w:type="character" w:customStyle="1" w:styleId="Heading7Char">
    <w:name w:val="Heading 7 Char"/>
    <w:link w:val="Heading7"/>
    <w:uiPriority w:val="99"/>
    <w:semiHidden/>
    <w:locked/>
    <w:rsid w:val="00F87D08"/>
    <w:rPr>
      <w:rFonts w:ascii="Calibri" w:hAnsi="Calibri" w:cs="Cordia New"/>
      <w:sz w:val="30"/>
      <w:szCs w:val="30"/>
    </w:rPr>
  </w:style>
  <w:style w:type="character" w:customStyle="1" w:styleId="Heading8Char">
    <w:name w:val="Heading 8 Char"/>
    <w:link w:val="Heading8"/>
    <w:uiPriority w:val="99"/>
    <w:semiHidden/>
    <w:locked/>
    <w:rsid w:val="00F87D08"/>
    <w:rPr>
      <w:rFonts w:ascii="Calibri" w:hAnsi="Calibri" w:cs="Cordia New"/>
      <w:i/>
      <w:iCs/>
      <w:sz w:val="30"/>
      <w:szCs w:val="30"/>
    </w:rPr>
  </w:style>
  <w:style w:type="character" w:customStyle="1" w:styleId="Heading9Char">
    <w:name w:val="Heading 9 Char"/>
    <w:link w:val="Heading9"/>
    <w:uiPriority w:val="99"/>
    <w:semiHidden/>
    <w:locked/>
    <w:rsid w:val="00F87D08"/>
    <w:rPr>
      <w:rFonts w:ascii="Cambria" w:hAnsi="Cambria" w:cs="Angsana New"/>
    </w:rPr>
  </w:style>
  <w:style w:type="paragraph" w:styleId="BodyText">
    <w:name w:val="Body Text"/>
    <w:aliases w:val="bt,body text,Body"/>
    <w:basedOn w:val="Normal"/>
    <w:link w:val="BodyTextChar1"/>
    <w:uiPriority w:val="1"/>
    <w:qFormat/>
    <w:rsid w:val="00C55944"/>
    <w:pPr>
      <w:spacing w:line="240" w:lineRule="atLeast"/>
      <w:jc w:val="both"/>
    </w:pPr>
    <w:rPr>
      <w:rFonts w:cs="Angsana New"/>
      <w:color w:val="000000"/>
      <w:sz w:val="24"/>
      <w:szCs w:val="24"/>
    </w:rPr>
  </w:style>
  <w:style w:type="character" w:customStyle="1" w:styleId="BodyTextChar1">
    <w:name w:val="Body Text Char1"/>
    <w:aliases w:val="bt Char1,body text Char1,Body Char1"/>
    <w:link w:val="BodyText"/>
    <w:uiPriority w:val="1"/>
    <w:locked/>
    <w:rsid w:val="00F87D08"/>
    <w:rPr>
      <w:rFonts w:cs="Times New Roman"/>
      <w:sz w:val="25"/>
      <w:szCs w:val="25"/>
    </w:rPr>
  </w:style>
  <w:style w:type="paragraph" w:styleId="BlockText">
    <w:name w:val="Block Text"/>
    <w:basedOn w:val="Normal"/>
    <w:rsid w:val="00C55944"/>
    <w:pPr>
      <w:ind w:left="360" w:right="126" w:hanging="360"/>
      <w:jc w:val="both"/>
    </w:pPr>
    <w:rPr>
      <w:color w:val="000000"/>
      <w:sz w:val="24"/>
      <w:szCs w:val="24"/>
    </w:rPr>
  </w:style>
  <w:style w:type="paragraph" w:styleId="Title">
    <w:name w:val="Title"/>
    <w:basedOn w:val="Normal"/>
    <w:link w:val="TitleChar"/>
    <w:qFormat/>
    <w:rsid w:val="00C55944"/>
    <w:pPr>
      <w:spacing w:line="240" w:lineRule="atLeast"/>
      <w:ind w:left="810" w:hanging="810"/>
      <w:jc w:val="center"/>
    </w:pPr>
    <w:rPr>
      <w:b/>
      <w:bCs/>
      <w:color w:val="0000FF"/>
    </w:rPr>
  </w:style>
  <w:style w:type="character" w:customStyle="1" w:styleId="TitleChar">
    <w:name w:val="Title Char"/>
    <w:link w:val="Title"/>
    <w:uiPriority w:val="99"/>
    <w:locked/>
    <w:rsid w:val="00F87D08"/>
    <w:rPr>
      <w:rFonts w:ascii="Cambria" w:hAnsi="Cambria" w:cs="Angsana New"/>
      <w:b/>
      <w:bCs/>
      <w:kern w:val="28"/>
      <w:sz w:val="40"/>
      <w:szCs w:val="40"/>
    </w:rPr>
  </w:style>
  <w:style w:type="paragraph" w:styleId="BodyText2">
    <w:name w:val="Body Text 2"/>
    <w:basedOn w:val="Normal"/>
    <w:link w:val="BodyText2Char"/>
    <w:rsid w:val="00C55944"/>
    <w:pPr>
      <w:spacing w:line="240" w:lineRule="atLeast"/>
      <w:ind w:left="432"/>
      <w:jc w:val="both"/>
    </w:pPr>
    <w:rPr>
      <w:color w:val="000000"/>
      <w:sz w:val="24"/>
      <w:szCs w:val="24"/>
    </w:rPr>
  </w:style>
  <w:style w:type="character" w:customStyle="1" w:styleId="BodyText2Char">
    <w:name w:val="Body Text 2 Char"/>
    <w:link w:val="BodyText2"/>
    <w:uiPriority w:val="99"/>
    <w:semiHidden/>
    <w:locked/>
    <w:rsid w:val="00F87D08"/>
    <w:rPr>
      <w:rFonts w:cs="Times New Roman"/>
      <w:sz w:val="25"/>
      <w:szCs w:val="25"/>
    </w:rPr>
  </w:style>
  <w:style w:type="paragraph" w:styleId="BodyTextIndent2">
    <w:name w:val="Body Text Indent 2"/>
    <w:basedOn w:val="Normal"/>
    <w:link w:val="BodyTextIndent2Char"/>
    <w:uiPriority w:val="99"/>
    <w:rsid w:val="00C55944"/>
    <w:pPr>
      <w:ind w:left="900" w:hanging="540"/>
      <w:jc w:val="both"/>
    </w:pPr>
    <w:rPr>
      <w:color w:val="000000"/>
      <w:sz w:val="24"/>
      <w:szCs w:val="24"/>
    </w:rPr>
  </w:style>
  <w:style w:type="character" w:customStyle="1" w:styleId="BodyTextIndent2Char">
    <w:name w:val="Body Text Indent 2 Char"/>
    <w:link w:val="BodyTextIndent2"/>
    <w:uiPriority w:val="99"/>
    <w:semiHidden/>
    <w:locked/>
    <w:rsid w:val="00F87D08"/>
    <w:rPr>
      <w:rFonts w:cs="Times New Roman"/>
      <w:sz w:val="25"/>
      <w:szCs w:val="25"/>
    </w:rPr>
  </w:style>
  <w:style w:type="paragraph" w:styleId="BodyTextIndent3">
    <w:name w:val="Body Text Indent 3"/>
    <w:basedOn w:val="Normal"/>
    <w:link w:val="BodyTextIndent3Char"/>
    <w:uiPriority w:val="99"/>
    <w:rsid w:val="00C55944"/>
    <w:pPr>
      <w:ind w:left="900"/>
      <w:jc w:val="both"/>
    </w:pPr>
    <w:rPr>
      <w:color w:val="000000"/>
      <w:sz w:val="24"/>
      <w:szCs w:val="24"/>
    </w:rPr>
  </w:style>
  <w:style w:type="character" w:customStyle="1" w:styleId="BodyTextIndent3Char">
    <w:name w:val="Body Text Indent 3 Char"/>
    <w:link w:val="BodyTextIndent3"/>
    <w:uiPriority w:val="99"/>
    <w:semiHidden/>
    <w:locked/>
    <w:rsid w:val="00F87D08"/>
    <w:rPr>
      <w:rFonts w:cs="Times New Roman"/>
      <w:sz w:val="20"/>
      <w:szCs w:val="20"/>
    </w:rPr>
  </w:style>
  <w:style w:type="paragraph" w:styleId="Header">
    <w:name w:val="header"/>
    <w:basedOn w:val="Normal"/>
    <w:link w:val="HeaderChar"/>
    <w:uiPriority w:val="99"/>
    <w:rsid w:val="00C55944"/>
    <w:pPr>
      <w:tabs>
        <w:tab w:val="center" w:pos="4153"/>
        <w:tab w:val="right" w:pos="8306"/>
      </w:tabs>
    </w:pPr>
  </w:style>
  <w:style w:type="character" w:customStyle="1" w:styleId="HeaderChar">
    <w:name w:val="Header Char"/>
    <w:link w:val="Header"/>
    <w:uiPriority w:val="99"/>
    <w:locked/>
    <w:rsid w:val="00F87D08"/>
    <w:rPr>
      <w:rFonts w:cs="Times New Roman"/>
      <w:sz w:val="25"/>
      <w:szCs w:val="25"/>
    </w:rPr>
  </w:style>
  <w:style w:type="paragraph" w:styleId="Footer">
    <w:name w:val="footer"/>
    <w:basedOn w:val="Normal"/>
    <w:link w:val="FooterChar"/>
    <w:uiPriority w:val="99"/>
    <w:rsid w:val="00C55944"/>
    <w:pPr>
      <w:tabs>
        <w:tab w:val="center" w:pos="4153"/>
        <w:tab w:val="right" w:pos="8306"/>
      </w:tabs>
    </w:pPr>
  </w:style>
  <w:style w:type="character" w:customStyle="1" w:styleId="FooterChar">
    <w:name w:val="Footer Char"/>
    <w:link w:val="Footer"/>
    <w:uiPriority w:val="99"/>
    <w:locked/>
    <w:rsid w:val="00087876"/>
    <w:rPr>
      <w:rFonts w:cs="Times New Roman"/>
    </w:rPr>
  </w:style>
  <w:style w:type="character" w:styleId="PageNumber">
    <w:name w:val="page number"/>
    <w:rsid w:val="00C55944"/>
    <w:rPr>
      <w:rFonts w:cs="Times New Roman"/>
    </w:rPr>
  </w:style>
  <w:style w:type="paragraph" w:customStyle="1" w:styleId="Sub-Section">
    <w:name w:val="Sub-Section"/>
    <w:uiPriority w:val="99"/>
    <w:rsid w:val="00C55944"/>
    <w:pPr>
      <w:widowControl w:val="0"/>
      <w:spacing w:before="144" w:after="144"/>
    </w:pPr>
    <w:rPr>
      <w:rFonts w:ascii="Arial" w:hAnsi="Arial"/>
      <w:b/>
      <w:bCs/>
      <w:sz w:val="24"/>
      <w:szCs w:val="24"/>
      <w:lang w:val="en-AU"/>
    </w:rPr>
  </w:style>
  <w:style w:type="paragraph" w:customStyle="1" w:styleId="IndentParagraph">
    <w:name w:val="Indent Paragraph"/>
    <w:uiPriority w:val="99"/>
    <w:rsid w:val="00C55944"/>
    <w:pPr>
      <w:widowControl w:val="0"/>
      <w:ind w:left="1440"/>
    </w:pPr>
    <w:rPr>
      <w:rFonts w:cs="Times New Roman"/>
      <w:color w:val="000000"/>
      <w:sz w:val="24"/>
      <w:szCs w:val="24"/>
    </w:rPr>
  </w:style>
  <w:style w:type="paragraph" w:styleId="Caption">
    <w:name w:val="caption"/>
    <w:basedOn w:val="Normal"/>
    <w:next w:val="Normal"/>
    <w:qFormat/>
    <w:rsid w:val="00C55944"/>
    <w:pPr>
      <w:jc w:val="both"/>
    </w:pPr>
    <w:rPr>
      <w:color w:val="000000"/>
      <w:sz w:val="24"/>
      <w:szCs w:val="24"/>
    </w:rPr>
  </w:style>
  <w:style w:type="paragraph" w:styleId="BodyTextIndent">
    <w:name w:val="Body Text Indent"/>
    <w:aliases w:val="i"/>
    <w:basedOn w:val="Normal"/>
    <w:link w:val="BodyTextIndentChar"/>
    <w:rsid w:val="00C55944"/>
    <w:pPr>
      <w:spacing w:line="240" w:lineRule="atLeast"/>
      <w:ind w:left="432"/>
      <w:jc w:val="both"/>
    </w:pPr>
    <w:rPr>
      <w:sz w:val="24"/>
      <w:szCs w:val="24"/>
    </w:rPr>
  </w:style>
  <w:style w:type="character" w:customStyle="1" w:styleId="BodyTextIndentChar">
    <w:name w:val="Body Text Indent Char"/>
    <w:aliases w:val="i Char"/>
    <w:link w:val="BodyTextIndent"/>
    <w:uiPriority w:val="99"/>
    <w:semiHidden/>
    <w:locked/>
    <w:rsid w:val="00F87D08"/>
    <w:rPr>
      <w:rFonts w:cs="Times New Roman"/>
      <w:sz w:val="25"/>
      <w:szCs w:val="25"/>
    </w:rPr>
  </w:style>
  <w:style w:type="paragraph" w:styleId="BodyText3">
    <w:name w:val="Body Text 3"/>
    <w:basedOn w:val="Normal"/>
    <w:link w:val="BodyText3Char"/>
    <w:rsid w:val="00C55944"/>
    <w:pPr>
      <w:tabs>
        <w:tab w:val="center" w:pos="6480"/>
      </w:tabs>
      <w:spacing w:line="260" w:lineRule="exact"/>
      <w:jc w:val="both"/>
    </w:pPr>
    <w:rPr>
      <w:rFonts w:ascii="Angsana New" w:cs="Angsana New"/>
      <w:sz w:val="32"/>
      <w:szCs w:val="32"/>
    </w:rPr>
  </w:style>
  <w:style w:type="character" w:customStyle="1" w:styleId="BodyText3Char">
    <w:name w:val="Body Text 3 Char"/>
    <w:link w:val="BodyText3"/>
    <w:uiPriority w:val="99"/>
    <w:semiHidden/>
    <w:locked/>
    <w:rsid w:val="00F87D08"/>
    <w:rPr>
      <w:rFonts w:cs="Times New Roman"/>
      <w:sz w:val="20"/>
      <w:szCs w:val="20"/>
    </w:rPr>
  </w:style>
  <w:style w:type="paragraph" w:styleId="Subtitle">
    <w:name w:val="Subtitle"/>
    <w:basedOn w:val="Normal"/>
    <w:link w:val="SubtitleChar"/>
    <w:uiPriority w:val="99"/>
    <w:qFormat/>
    <w:rsid w:val="00C55944"/>
    <w:pPr>
      <w:spacing w:line="260" w:lineRule="exact"/>
    </w:pPr>
    <w:rPr>
      <w:rFonts w:ascii="Angsana New" w:cs="Angsana New"/>
      <w:b/>
      <w:bCs/>
      <w:color w:val="000000"/>
      <w:sz w:val="32"/>
      <w:szCs w:val="32"/>
    </w:rPr>
  </w:style>
  <w:style w:type="character" w:customStyle="1" w:styleId="SubtitleChar">
    <w:name w:val="Subtitle Char"/>
    <w:link w:val="Subtitle"/>
    <w:uiPriority w:val="99"/>
    <w:locked/>
    <w:rsid w:val="00F87D08"/>
    <w:rPr>
      <w:rFonts w:ascii="Cambria" w:hAnsi="Cambria" w:cs="Angsana New"/>
      <w:sz w:val="30"/>
      <w:szCs w:val="30"/>
    </w:rPr>
  </w:style>
  <w:style w:type="paragraph" w:customStyle="1" w:styleId="Indent">
    <w:name w:val="Indent"/>
    <w:uiPriority w:val="99"/>
    <w:rsid w:val="00C55944"/>
    <w:pPr>
      <w:widowControl w:val="0"/>
      <w:ind w:left="720"/>
    </w:pPr>
    <w:rPr>
      <w:color w:val="000000"/>
      <w:sz w:val="24"/>
      <w:szCs w:val="24"/>
    </w:rPr>
  </w:style>
  <w:style w:type="paragraph" w:customStyle="1" w:styleId="Table2">
    <w:name w:val="Table2"/>
    <w:uiPriority w:val="99"/>
    <w:rsid w:val="00C55944"/>
    <w:pPr>
      <w:widowControl w:val="0"/>
      <w:tabs>
        <w:tab w:val="left" w:pos="4320"/>
      </w:tabs>
    </w:pPr>
    <w:rPr>
      <w:color w:val="000000"/>
    </w:rPr>
  </w:style>
  <w:style w:type="table" w:styleId="TableGrid">
    <w:name w:val="Table Grid"/>
    <w:basedOn w:val="TableNormal"/>
    <w:uiPriority w:val="39"/>
    <w:rsid w:val="00C23494"/>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uiPriority w:val="99"/>
    <w:rsid w:val="00881E95"/>
    <w:pPr>
      <w:spacing w:after="160" w:line="240" w:lineRule="exact"/>
    </w:pPr>
    <w:rPr>
      <w:rFonts w:ascii="Verdana" w:hAnsi="Verdana" w:cs="Angsana New"/>
      <w:lang w:bidi="ar-SA"/>
    </w:rPr>
  </w:style>
  <w:style w:type="paragraph" w:styleId="Index1">
    <w:name w:val="index 1"/>
    <w:basedOn w:val="Normal"/>
    <w:next w:val="Normal"/>
    <w:autoRedefine/>
    <w:uiPriority w:val="99"/>
    <w:semiHidden/>
    <w:rsid w:val="000D48F4"/>
    <w:pPr>
      <w:ind w:left="-18" w:right="-18" w:firstLine="52"/>
      <w:jc w:val="center"/>
    </w:pPr>
  </w:style>
  <w:style w:type="paragraph" w:styleId="IndexHeading">
    <w:name w:val="index heading"/>
    <w:basedOn w:val="Normal"/>
    <w:next w:val="Index1"/>
    <w:uiPriority w:val="99"/>
    <w:semiHidden/>
    <w:rsid w:val="00680BA1"/>
    <w:pPr>
      <w:jc w:val="both"/>
    </w:pPr>
    <w:rPr>
      <w:rFonts w:cs="Monotype Sorts"/>
      <w:b/>
      <w:bCs/>
      <w:sz w:val="24"/>
      <w:szCs w:val="24"/>
    </w:rPr>
  </w:style>
  <w:style w:type="paragraph" w:customStyle="1" w:styleId="Char1">
    <w:name w:val="Char1"/>
    <w:basedOn w:val="Normal"/>
    <w:uiPriority w:val="99"/>
    <w:rsid w:val="0081619A"/>
    <w:pPr>
      <w:spacing w:after="160" w:line="240" w:lineRule="exact"/>
    </w:pPr>
    <w:rPr>
      <w:rFonts w:ascii="Verdana" w:hAnsi="Verdana" w:cs="Angsana New"/>
      <w:lang w:bidi="ar-SA"/>
    </w:rPr>
  </w:style>
  <w:style w:type="paragraph" w:styleId="ListParagraph">
    <w:name w:val="List Paragraph"/>
    <w:basedOn w:val="Normal"/>
    <w:link w:val="ListParagraphChar"/>
    <w:uiPriority w:val="34"/>
    <w:qFormat/>
    <w:rsid w:val="00FB45EC"/>
    <w:pPr>
      <w:overflowPunct w:val="0"/>
      <w:autoSpaceDE w:val="0"/>
      <w:autoSpaceDN w:val="0"/>
      <w:adjustRightInd w:val="0"/>
      <w:ind w:left="720"/>
      <w:textAlignment w:val="baseline"/>
    </w:pPr>
    <w:rPr>
      <w:rFonts w:hAnsi="Tms Rmn" w:cs="Angsana New"/>
      <w:sz w:val="24"/>
      <w:szCs w:val="30"/>
    </w:rPr>
  </w:style>
  <w:style w:type="paragraph" w:customStyle="1" w:styleId="RNormal">
    <w:name w:val="RNormal"/>
    <w:basedOn w:val="Normal"/>
    <w:rsid w:val="00AF0801"/>
    <w:pPr>
      <w:jc w:val="both"/>
    </w:pPr>
    <w:rPr>
      <w:sz w:val="22"/>
      <w:szCs w:val="24"/>
      <w:lang w:bidi="ar-SA"/>
    </w:rPr>
  </w:style>
  <w:style w:type="paragraph" w:customStyle="1" w:styleId="index">
    <w:name w:val="index"/>
    <w:aliases w:val="ix"/>
    <w:basedOn w:val="BodyText"/>
    <w:rsid w:val="008E7391"/>
    <w:pPr>
      <w:numPr>
        <w:numId w:val="1"/>
      </w:numPr>
      <w:spacing w:after="20" w:line="260" w:lineRule="atLeast"/>
      <w:jc w:val="left"/>
    </w:pPr>
    <w:rPr>
      <w:color w:val="auto"/>
      <w:sz w:val="22"/>
      <w:szCs w:val="20"/>
      <w:lang w:val="en-GB" w:bidi="ar-SA"/>
    </w:rPr>
  </w:style>
  <w:style w:type="paragraph" w:customStyle="1" w:styleId="IndexHeading1">
    <w:name w:val="Index Heading1"/>
    <w:aliases w:val="ixh"/>
    <w:basedOn w:val="BodyText"/>
    <w:rsid w:val="008E7391"/>
    <w:pPr>
      <w:spacing w:after="130" w:line="260" w:lineRule="atLeast"/>
      <w:ind w:left="1134" w:hanging="1134"/>
      <w:jc w:val="left"/>
    </w:pPr>
    <w:rPr>
      <w:b/>
      <w:color w:val="auto"/>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642E09"/>
    <w:pPr>
      <w:tabs>
        <w:tab w:val="decimal" w:pos="765"/>
      </w:tabs>
      <w:spacing w:line="260" w:lineRule="atLeast"/>
    </w:pPr>
    <w:rPr>
      <w:sz w:val="22"/>
      <w:lang w:val="en-GB" w:bidi="ar-SA"/>
    </w:rPr>
  </w:style>
  <w:style w:type="paragraph" w:customStyle="1" w:styleId="acctmergecolhdg">
    <w:name w:val="acct merge col hdg"/>
    <w:aliases w:val="mh"/>
    <w:basedOn w:val="Normal"/>
    <w:rsid w:val="00642E09"/>
    <w:pPr>
      <w:spacing w:line="260" w:lineRule="atLeast"/>
      <w:jc w:val="center"/>
    </w:pPr>
    <w:rPr>
      <w:b/>
      <w:sz w:val="22"/>
      <w:lang w:val="en-GB" w:bidi="ar-SA"/>
    </w:rPr>
  </w:style>
  <w:style w:type="paragraph" w:customStyle="1" w:styleId="block">
    <w:name w:val="block"/>
    <w:aliases w:val="b"/>
    <w:basedOn w:val="BodyText"/>
    <w:link w:val="blockChar"/>
    <w:rsid w:val="001E3043"/>
    <w:pPr>
      <w:spacing w:after="260" w:line="260" w:lineRule="atLeast"/>
      <w:ind w:left="567"/>
      <w:jc w:val="left"/>
    </w:pPr>
    <w:rPr>
      <w:color w:val="auto"/>
      <w:sz w:val="22"/>
      <w:szCs w:val="20"/>
      <w:lang w:val="en-GB" w:bidi="ar-SA"/>
    </w:rPr>
  </w:style>
  <w:style w:type="paragraph" w:styleId="ListBullet">
    <w:name w:val="List Bullet"/>
    <w:basedOn w:val="BodyText"/>
    <w:rsid w:val="000D612F"/>
    <w:pPr>
      <w:numPr>
        <w:numId w:val="2"/>
      </w:numPr>
      <w:spacing w:after="260" w:line="260" w:lineRule="atLeast"/>
      <w:jc w:val="left"/>
    </w:pPr>
    <w:rPr>
      <w:color w:val="auto"/>
      <w:sz w:val="22"/>
      <w:szCs w:val="20"/>
      <w:lang w:val="en-GB" w:bidi="ar-SA"/>
    </w:rPr>
  </w:style>
  <w:style w:type="paragraph" w:styleId="FootnoteText">
    <w:name w:val="footnote text"/>
    <w:aliases w:val="ft"/>
    <w:basedOn w:val="Normal"/>
    <w:link w:val="FootnoteTextChar"/>
    <w:semiHidden/>
    <w:rsid w:val="000D612F"/>
    <w:pPr>
      <w:spacing w:line="260" w:lineRule="atLeast"/>
    </w:pPr>
    <w:rPr>
      <w:sz w:val="18"/>
      <w:lang w:val="en-GB" w:bidi="ar-SA"/>
    </w:rPr>
  </w:style>
  <w:style w:type="character" w:customStyle="1" w:styleId="FootnoteTextChar">
    <w:name w:val="Footnote Text Char"/>
    <w:aliases w:val="ft Char"/>
    <w:link w:val="FootnoteText"/>
    <w:uiPriority w:val="99"/>
    <w:locked/>
    <w:rsid w:val="000D612F"/>
    <w:rPr>
      <w:rFonts w:cs="Times New Roman"/>
      <w:sz w:val="18"/>
      <w:lang w:val="en-GB" w:bidi="ar-SA"/>
    </w:rPr>
  </w:style>
  <w:style w:type="paragraph" w:customStyle="1" w:styleId="Graphic">
    <w:name w:val="Graphic"/>
    <w:basedOn w:val="Signature"/>
    <w:rsid w:val="000D612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612F"/>
    <w:rPr>
      <w:sz w:val="22"/>
      <w:lang w:val="en-GB" w:bidi="ar-SA"/>
    </w:rPr>
  </w:style>
  <w:style w:type="character" w:customStyle="1" w:styleId="SignatureChar">
    <w:name w:val="Signature Char"/>
    <w:link w:val="Signature"/>
    <w:uiPriority w:val="99"/>
    <w:locked/>
    <w:rsid w:val="000D612F"/>
    <w:rPr>
      <w:rFonts w:cs="Times New Roman"/>
      <w:sz w:val="22"/>
      <w:lang w:val="en-GB" w:bidi="ar-SA"/>
    </w:rPr>
  </w:style>
  <w:style w:type="paragraph" w:styleId="ListBullet2">
    <w:name w:val="List Bullet 2"/>
    <w:basedOn w:val="ListBullet"/>
    <w:rsid w:val="000D612F"/>
    <w:pPr>
      <w:numPr>
        <w:numId w:val="4"/>
      </w:numPr>
      <w:tabs>
        <w:tab w:val="clear" w:pos="700"/>
        <w:tab w:val="num" w:pos="680"/>
        <w:tab w:val="num" w:pos="926"/>
      </w:tabs>
      <w:ind w:hanging="360"/>
    </w:pPr>
  </w:style>
  <w:style w:type="paragraph" w:styleId="ListBullet3">
    <w:name w:val="List Bullet 3"/>
    <w:basedOn w:val="ListBullet"/>
    <w:autoRedefine/>
    <w:rsid w:val="000D612F"/>
    <w:pPr>
      <w:numPr>
        <w:numId w:val="0"/>
      </w:numPr>
      <w:tabs>
        <w:tab w:val="left" w:pos="227"/>
        <w:tab w:val="num" w:pos="720"/>
      </w:tabs>
      <w:spacing w:after="0"/>
      <w:ind w:left="227" w:hanging="227"/>
    </w:pPr>
    <w:rPr>
      <w:sz w:val="18"/>
    </w:rPr>
  </w:style>
  <w:style w:type="paragraph" w:styleId="ListBullet4">
    <w:name w:val="List Bullet 4"/>
    <w:basedOn w:val="ListBullet2"/>
    <w:autoRedefine/>
    <w:rsid w:val="000D612F"/>
    <w:pPr>
      <w:numPr>
        <w:numId w:val="0"/>
      </w:numPr>
      <w:tabs>
        <w:tab w:val="left" w:pos="454"/>
      </w:tabs>
      <w:ind w:left="454" w:hanging="227"/>
    </w:pPr>
    <w:rPr>
      <w:sz w:val="18"/>
    </w:rPr>
  </w:style>
  <w:style w:type="paragraph" w:customStyle="1" w:styleId="acctcolumnheading">
    <w:name w:val="acct column heading"/>
    <w:aliases w:val="ac"/>
    <w:basedOn w:val="Normal"/>
    <w:rsid w:val="000D612F"/>
    <w:pPr>
      <w:spacing w:after="260" w:line="260" w:lineRule="atLeast"/>
      <w:jc w:val="center"/>
    </w:pPr>
    <w:rPr>
      <w:sz w:val="22"/>
      <w:lang w:val="en-GB" w:bidi="ar-SA"/>
    </w:rPr>
  </w:style>
  <w:style w:type="paragraph" w:customStyle="1" w:styleId="acctcolumnheadingnospaceafter">
    <w:name w:val="acct column heading no space after"/>
    <w:aliases w:val="acn,acct column heading no sp"/>
    <w:basedOn w:val="acctcolumnheading"/>
    <w:rsid w:val="000D612F"/>
    <w:pPr>
      <w:spacing w:after="0"/>
    </w:pPr>
  </w:style>
  <w:style w:type="paragraph" w:customStyle="1" w:styleId="acctdividends">
    <w:name w:val="acct dividends"/>
    <w:aliases w:val="ad"/>
    <w:basedOn w:val="Normal"/>
    <w:rsid w:val="000D612F"/>
    <w:pPr>
      <w:tabs>
        <w:tab w:val="decimal" w:pos="8505"/>
      </w:tabs>
      <w:spacing w:after="240" w:line="260" w:lineRule="atLeast"/>
      <w:ind w:left="709" w:right="1701" w:hanging="709"/>
    </w:pPr>
    <w:rPr>
      <w:sz w:val="22"/>
      <w:lang w:val="en-GB" w:bidi="ar-SA"/>
    </w:rPr>
  </w:style>
  <w:style w:type="paragraph" w:customStyle="1" w:styleId="acctindentnospaceafter">
    <w:name w:val="acct indent no space after"/>
    <w:aliases w:val="ain"/>
    <w:basedOn w:val="acctindent"/>
    <w:rsid w:val="000D612F"/>
    <w:pPr>
      <w:spacing w:after="0"/>
    </w:pPr>
  </w:style>
  <w:style w:type="paragraph" w:customStyle="1" w:styleId="acctindent">
    <w:name w:val="acct indent"/>
    <w:aliases w:val="ai"/>
    <w:basedOn w:val="BodyText"/>
    <w:rsid w:val="000D612F"/>
    <w:pPr>
      <w:spacing w:after="260" w:line="260" w:lineRule="atLeast"/>
      <w:ind w:left="284"/>
      <w:jc w:val="left"/>
    </w:pPr>
    <w:rPr>
      <w:color w:val="auto"/>
      <w:sz w:val="22"/>
      <w:szCs w:val="20"/>
      <w:lang w:val="en-GB" w:bidi="ar-SA"/>
    </w:rPr>
  </w:style>
  <w:style w:type="paragraph" w:customStyle="1" w:styleId="acctmainheading">
    <w:name w:val="acct main heading"/>
    <w:aliases w:val="am"/>
    <w:basedOn w:val="Normal"/>
    <w:rsid w:val="000D612F"/>
    <w:pPr>
      <w:keepNext/>
      <w:spacing w:after="140" w:line="320" w:lineRule="atLeast"/>
    </w:pPr>
    <w:rPr>
      <w:b/>
      <w:sz w:val="28"/>
      <w:lang w:val="en-GB" w:bidi="ar-SA"/>
    </w:rPr>
  </w:style>
  <w:style w:type="paragraph" w:customStyle="1" w:styleId="acctnotecolumn">
    <w:name w:val="acct note column"/>
    <w:aliases w:val="an"/>
    <w:basedOn w:val="Normal"/>
    <w:rsid w:val="000D612F"/>
    <w:pPr>
      <w:spacing w:line="260" w:lineRule="atLeast"/>
      <w:jc w:val="center"/>
    </w:pPr>
    <w:rPr>
      <w:sz w:val="22"/>
      <w:lang w:val="en-GB" w:bidi="ar-SA"/>
    </w:rPr>
  </w:style>
  <w:style w:type="paragraph" w:customStyle="1" w:styleId="acctreadnote">
    <w:name w:val="acct read note"/>
    <w:aliases w:val="ar"/>
    <w:basedOn w:val="BodyText"/>
    <w:rsid w:val="000D612F"/>
    <w:pPr>
      <w:framePr w:hSpace="180" w:vSpace="180" w:wrap="auto" w:hAnchor="margin" w:yAlign="bottom"/>
      <w:spacing w:after="260" w:line="260" w:lineRule="atLeast"/>
      <w:jc w:val="left"/>
    </w:pPr>
    <w:rPr>
      <w:color w:val="auto"/>
      <w:sz w:val="22"/>
      <w:szCs w:val="20"/>
      <w:lang w:val="en-GB" w:bidi="ar-SA"/>
    </w:rPr>
  </w:style>
  <w:style w:type="paragraph" w:customStyle="1" w:styleId="acctsigneddirectors">
    <w:name w:val="acct signed directors"/>
    <w:aliases w:val="asd"/>
    <w:basedOn w:val="BodyText"/>
    <w:rsid w:val="000D612F"/>
    <w:pPr>
      <w:tabs>
        <w:tab w:val="left" w:pos="5103"/>
      </w:tabs>
      <w:spacing w:before="130" w:after="130" w:line="260" w:lineRule="atLeast"/>
      <w:jc w:val="left"/>
    </w:pPr>
    <w:rPr>
      <w:color w:val="auto"/>
      <w:sz w:val="22"/>
      <w:szCs w:val="20"/>
      <w:lang w:val="en-GB" w:bidi="ar-SA"/>
    </w:rPr>
  </w:style>
  <w:style w:type="paragraph" w:customStyle="1" w:styleId="acctstatementheading">
    <w:name w:val="acct statement heading"/>
    <w:aliases w:val="as"/>
    <w:basedOn w:val="Heading2"/>
    <w:next w:val="Normal"/>
    <w:rsid w:val="000D612F"/>
    <w:pPr>
      <w:numPr>
        <w:ilvl w:val="1"/>
      </w:numPr>
      <w:tabs>
        <w:tab w:val="num" w:pos="600"/>
      </w:tabs>
      <w:spacing w:before="130" w:after="130" w:line="280" w:lineRule="atLeast"/>
      <w:ind w:left="567" w:right="0" w:hanging="567"/>
      <w:jc w:val="left"/>
    </w:pPr>
    <w:rPr>
      <w:bCs w:val="0"/>
      <w:color w:val="auto"/>
      <w:szCs w:val="20"/>
      <w:lang w:val="en-GB" w:bidi="ar-SA"/>
    </w:rPr>
  </w:style>
  <w:style w:type="paragraph" w:customStyle="1" w:styleId="acctstatementheadinga">
    <w:name w:val="acct statement heading (a)"/>
    <w:aliases w:val="asa"/>
    <w:basedOn w:val="acctstatementheading"/>
    <w:rsid w:val="000D612F"/>
    <w:pPr>
      <w:spacing w:line="260" w:lineRule="atLeast"/>
    </w:pPr>
  </w:style>
  <w:style w:type="paragraph" w:customStyle="1" w:styleId="acctstatementsub-headingbolditalic">
    <w:name w:val="acct statement sub-heading bold italic"/>
    <w:aliases w:val="asbi"/>
    <w:basedOn w:val="Normal"/>
    <w:rsid w:val="000D612F"/>
    <w:pPr>
      <w:keepNext/>
      <w:keepLines/>
      <w:spacing w:before="130" w:after="130" w:line="260" w:lineRule="atLeast"/>
      <w:ind w:left="567"/>
    </w:pPr>
    <w:rPr>
      <w:b/>
      <w:bCs/>
      <w:i/>
      <w:sz w:val="22"/>
      <w:lang w:val="en-GB" w:bidi="ar-SA"/>
    </w:rPr>
  </w:style>
  <w:style w:type="paragraph" w:customStyle="1" w:styleId="acctstatementsub-headingitalic">
    <w:name w:val="acct statement sub-heading italic"/>
    <w:aliases w:val="asi"/>
    <w:basedOn w:val="Normal"/>
    <w:rsid w:val="000D612F"/>
    <w:pPr>
      <w:keepNext/>
      <w:keepLines/>
      <w:spacing w:before="130" w:after="130" w:line="260" w:lineRule="atLeast"/>
      <w:ind w:left="567"/>
    </w:pPr>
    <w:rPr>
      <w:bCs/>
      <w:i/>
      <w:sz w:val="22"/>
      <w:lang w:val="en-GB" w:bidi="ar-SA"/>
    </w:rPr>
  </w:style>
  <w:style w:type="paragraph" w:customStyle="1" w:styleId="acctstatementsub-heading">
    <w:name w:val="acct statement sub-heading"/>
    <w:aliases w:val="ass"/>
    <w:basedOn w:val="acctstatementheading"/>
    <w:next w:val="Normal"/>
    <w:rsid w:val="000D612F"/>
    <w:pPr>
      <w:keepLines/>
      <w:spacing w:line="240" w:lineRule="atLeast"/>
      <w:ind w:left="600" w:firstLine="0"/>
    </w:pPr>
  </w:style>
  <w:style w:type="paragraph" w:customStyle="1" w:styleId="acctstatementsub-sub-heading">
    <w:name w:val="acct statement sub-sub-heading"/>
    <w:aliases w:val="asss"/>
    <w:basedOn w:val="block2"/>
    <w:next w:val="Normal"/>
    <w:rsid w:val="000D612F"/>
    <w:pPr>
      <w:keepNext/>
      <w:keepLines/>
      <w:spacing w:before="130" w:after="130"/>
    </w:pPr>
    <w:rPr>
      <w:b/>
      <w:bCs/>
      <w:i/>
    </w:rPr>
  </w:style>
  <w:style w:type="paragraph" w:customStyle="1" w:styleId="block2">
    <w:name w:val="block2"/>
    <w:aliases w:val="b2"/>
    <w:basedOn w:val="block"/>
    <w:rsid w:val="000D612F"/>
    <w:pPr>
      <w:ind w:left="1134"/>
    </w:pPr>
  </w:style>
  <w:style w:type="paragraph" w:customStyle="1" w:styleId="acctstatementsub-sub-sub-heading">
    <w:name w:val="acct statement sub-sub-sub-heading"/>
    <w:aliases w:val="assss"/>
    <w:basedOn w:val="acctstatementsub-sub-heading"/>
    <w:rsid w:val="000D612F"/>
    <w:rPr>
      <w:b w:val="0"/>
    </w:rPr>
  </w:style>
  <w:style w:type="paragraph" w:customStyle="1" w:styleId="accttwofigureslongernumber">
    <w:name w:val="acct two figures longer number"/>
    <w:aliases w:val="a2+"/>
    <w:basedOn w:val="Normal"/>
    <w:rsid w:val="000D612F"/>
    <w:pPr>
      <w:tabs>
        <w:tab w:val="decimal" w:pos="1247"/>
      </w:tabs>
      <w:spacing w:line="260" w:lineRule="atLeast"/>
    </w:pPr>
    <w:rPr>
      <w:sz w:val="22"/>
      <w:lang w:val="en-GB" w:bidi="ar-SA"/>
    </w:rPr>
  </w:style>
  <w:style w:type="paragraph" w:customStyle="1" w:styleId="accttwofigures">
    <w:name w:val="acct two figures"/>
    <w:aliases w:val="a2"/>
    <w:basedOn w:val="Normal"/>
    <w:rsid w:val="000D612F"/>
    <w:pPr>
      <w:tabs>
        <w:tab w:val="decimal" w:pos="1021"/>
      </w:tabs>
      <w:spacing w:line="260" w:lineRule="atLeast"/>
    </w:pPr>
    <w:rPr>
      <w:sz w:val="22"/>
      <w:lang w:val="en-GB" w:bidi="ar-SA"/>
    </w:rPr>
  </w:style>
  <w:style w:type="paragraph" w:customStyle="1" w:styleId="accttwolines">
    <w:name w:val="acct two lines"/>
    <w:aliases w:val="a2l"/>
    <w:basedOn w:val="Normal"/>
    <w:rsid w:val="000D612F"/>
    <w:pPr>
      <w:spacing w:after="240" w:line="260" w:lineRule="atLeast"/>
      <w:ind w:left="142" w:hanging="142"/>
    </w:pPr>
    <w:rPr>
      <w:sz w:val="22"/>
      <w:lang w:val="en-GB" w:bidi="ar-SA"/>
    </w:rPr>
  </w:style>
  <w:style w:type="paragraph" w:customStyle="1" w:styleId="accttwolinesnospaceafter">
    <w:name w:val="acct two lines no space after"/>
    <w:aliases w:val="a2ln"/>
    <w:basedOn w:val="Normal"/>
    <w:rsid w:val="000D612F"/>
    <w:pPr>
      <w:spacing w:line="260" w:lineRule="atLeast"/>
      <w:ind w:left="142" w:hanging="142"/>
    </w:pPr>
    <w:rPr>
      <w:sz w:val="22"/>
      <w:lang w:val="en-GB" w:bidi="ar-SA"/>
    </w:rPr>
  </w:style>
  <w:style w:type="paragraph" w:customStyle="1" w:styleId="blocknospaceafter">
    <w:name w:val="block no space after"/>
    <w:aliases w:val="bn"/>
    <w:basedOn w:val="block"/>
    <w:rsid w:val="000D612F"/>
    <w:pPr>
      <w:spacing w:after="0"/>
    </w:pPr>
  </w:style>
  <w:style w:type="paragraph" w:customStyle="1" w:styleId="block2nospaceafter">
    <w:name w:val="block2 no space after"/>
    <w:aliases w:val="b2n,block2 no sp"/>
    <w:basedOn w:val="block2"/>
    <w:rsid w:val="000D612F"/>
    <w:pPr>
      <w:spacing w:after="0"/>
    </w:pPr>
  </w:style>
  <w:style w:type="paragraph" w:customStyle="1" w:styleId="List1a">
    <w:name w:val="List 1a"/>
    <w:aliases w:val="1a"/>
    <w:basedOn w:val="Normal"/>
    <w:rsid w:val="000D612F"/>
    <w:pPr>
      <w:spacing w:after="260" w:line="260" w:lineRule="atLeast"/>
      <w:ind w:left="567" w:hanging="567"/>
    </w:pPr>
    <w:rPr>
      <w:sz w:val="22"/>
      <w:lang w:val="en-GB" w:bidi="ar-SA"/>
    </w:rPr>
  </w:style>
  <w:style w:type="paragraph" w:customStyle="1" w:styleId="List2i">
    <w:name w:val="List 2i"/>
    <w:aliases w:val="2i"/>
    <w:basedOn w:val="Normal"/>
    <w:rsid w:val="000D612F"/>
    <w:pPr>
      <w:spacing w:after="260" w:line="260" w:lineRule="atLeast"/>
      <w:ind w:left="1134" w:hanging="567"/>
    </w:pPr>
    <w:rPr>
      <w:sz w:val="22"/>
      <w:lang w:val="en-GB" w:bidi="ar-SA"/>
    </w:rPr>
  </w:style>
  <w:style w:type="paragraph" w:styleId="MacroText">
    <w:name w:val="macro"/>
    <w:link w:val="MacroTextChar"/>
    <w:uiPriority w:val="99"/>
    <w:semiHidden/>
    <w:rsid w:val="000D612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uiPriority w:val="99"/>
    <w:semiHidden/>
    <w:locked/>
    <w:rsid w:val="000D612F"/>
    <w:rPr>
      <w:rFonts w:ascii="Courier New" w:hAnsi="Courier New" w:cs="Times New Roman"/>
      <w:lang w:val="en-AU" w:eastAsia="en-US" w:bidi="ar-SA"/>
    </w:rPr>
  </w:style>
  <w:style w:type="paragraph" w:styleId="TOC1">
    <w:name w:val="toc 1"/>
    <w:basedOn w:val="Normal"/>
    <w:autoRedefine/>
    <w:semiHidden/>
    <w:rsid w:val="000D612F"/>
    <w:pPr>
      <w:tabs>
        <w:tab w:val="right" w:pos="8221"/>
      </w:tabs>
      <w:spacing w:before="260"/>
      <w:ind w:left="851" w:right="567" w:hanging="851"/>
    </w:pPr>
    <w:rPr>
      <w:sz w:val="28"/>
      <w:lang w:val="en-GB" w:bidi="ar-SA"/>
    </w:rPr>
  </w:style>
  <w:style w:type="paragraph" w:styleId="TOC2">
    <w:name w:val="toc 2"/>
    <w:basedOn w:val="TOC1"/>
    <w:autoRedefine/>
    <w:semiHidden/>
    <w:rsid w:val="000D612F"/>
    <w:pPr>
      <w:spacing w:before="0"/>
    </w:pPr>
    <w:rPr>
      <w:sz w:val="24"/>
    </w:rPr>
  </w:style>
  <w:style w:type="paragraph" w:styleId="TOC3">
    <w:name w:val="toc 3"/>
    <w:basedOn w:val="TOC2"/>
    <w:autoRedefine/>
    <w:semiHidden/>
    <w:rsid w:val="000D612F"/>
    <w:pPr>
      <w:ind w:left="1418" w:hanging="1418"/>
    </w:pPr>
  </w:style>
  <w:style w:type="paragraph" w:styleId="TOC4">
    <w:name w:val="toc 4"/>
    <w:basedOn w:val="TOC3"/>
    <w:autoRedefine/>
    <w:semiHidden/>
    <w:rsid w:val="000D612F"/>
  </w:style>
  <w:style w:type="paragraph" w:customStyle="1" w:styleId="zcompanyname">
    <w:name w:val="zcompany name"/>
    <w:aliases w:val="cn"/>
    <w:basedOn w:val="Normal"/>
    <w:rsid w:val="000D612F"/>
    <w:pPr>
      <w:framePr w:w="4536" w:wrap="around" w:vAnchor="page" w:hAnchor="page" w:xAlign="center" w:y="3993"/>
      <w:spacing w:after="400"/>
      <w:jc w:val="center"/>
    </w:pPr>
    <w:rPr>
      <w:b/>
      <w:sz w:val="26"/>
      <w:lang w:val="en-GB" w:bidi="ar-SA"/>
    </w:rPr>
  </w:style>
  <w:style w:type="paragraph" w:customStyle="1" w:styleId="zcontents">
    <w:name w:val="zcontents"/>
    <w:basedOn w:val="acctmainheading"/>
    <w:rsid w:val="000D612F"/>
  </w:style>
  <w:style w:type="paragraph" w:customStyle="1" w:styleId="zreportaddinfo">
    <w:name w:val="zreport addinfo"/>
    <w:basedOn w:val="Normal"/>
    <w:rsid w:val="000D612F"/>
    <w:pPr>
      <w:framePr w:wrap="around" w:hAnchor="page" w:xAlign="center" w:yAlign="bottom"/>
      <w:spacing w:line="260" w:lineRule="atLeast"/>
      <w:jc w:val="center"/>
    </w:pPr>
    <w:rPr>
      <w:noProof/>
      <w:lang w:val="en-GB" w:bidi="ar-SA"/>
    </w:rPr>
  </w:style>
  <w:style w:type="paragraph" w:customStyle="1" w:styleId="zreportaddinfoit">
    <w:name w:val="zreport addinfoit"/>
    <w:basedOn w:val="Normal"/>
    <w:rsid w:val="000D612F"/>
    <w:pPr>
      <w:framePr w:wrap="around" w:hAnchor="page" w:xAlign="center" w:yAlign="bottom"/>
      <w:spacing w:line="260" w:lineRule="atLeast"/>
      <w:jc w:val="center"/>
    </w:pPr>
    <w:rPr>
      <w:i/>
      <w:lang w:val="en-GB" w:bidi="ar-SA"/>
    </w:rPr>
  </w:style>
  <w:style w:type="paragraph" w:customStyle="1" w:styleId="zreportname">
    <w:name w:val="zreport name"/>
    <w:aliases w:val="rn"/>
    <w:basedOn w:val="Normal"/>
    <w:rsid w:val="000D612F"/>
    <w:pPr>
      <w:keepLines/>
      <w:framePr w:w="4536" w:wrap="around" w:vAnchor="page" w:hAnchor="page" w:xAlign="center" w:y="3993"/>
      <w:spacing w:line="440" w:lineRule="exact"/>
      <w:jc w:val="center"/>
    </w:pPr>
    <w:rPr>
      <w:noProof/>
      <w:sz w:val="36"/>
      <w:lang w:val="en-GB" w:bidi="ar-SA"/>
    </w:rPr>
  </w:style>
  <w:style w:type="paragraph" w:customStyle="1" w:styleId="zreportsubtitle">
    <w:name w:val="zreport subtitle"/>
    <w:basedOn w:val="zreportname"/>
    <w:rsid w:val="000D612F"/>
    <w:pPr>
      <w:framePr w:wrap="around"/>
      <w:spacing w:line="360" w:lineRule="exact"/>
    </w:pPr>
    <w:rPr>
      <w:sz w:val="32"/>
    </w:rPr>
  </w:style>
  <w:style w:type="paragraph" w:customStyle="1" w:styleId="BodyTexthalfspaceafter">
    <w:name w:val="Body Text half space after"/>
    <w:aliases w:val="hs"/>
    <w:basedOn w:val="BodyText"/>
    <w:rsid w:val="000D612F"/>
    <w:pPr>
      <w:spacing w:after="130" w:line="260" w:lineRule="atLeast"/>
      <w:jc w:val="left"/>
    </w:pPr>
    <w:rPr>
      <w:color w:val="auto"/>
      <w:sz w:val="22"/>
      <w:szCs w:val="20"/>
      <w:lang w:val="en-GB" w:bidi="ar-SA"/>
    </w:rPr>
  </w:style>
  <w:style w:type="paragraph" w:customStyle="1" w:styleId="ind">
    <w:name w:val="*ind"/>
    <w:basedOn w:val="BodyText"/>
    <w:rsid w:val="000D612F"/>
    <w:pPr>
      <w:spacing w:after="260" w:line="260" w:lineRule="atLeast"/>
      <w:ind w:left="340" w:hanging="340"/>
      <w:jc w:val="left"/>
    </w:pPr>
    <w:rPr>
      <w:color w:val="auto"/>
      <w:sz w:val="22"/>
      <w:szCs w:val="20"/>
      <w:lang w:val="en-GB" w:bidi="ar-SA"/>
    </w:rPr>
  </w:style>
  <w:style w:type="paragraph" w:customStyle="1" w:styleId="acctindenthalfspaceafter">
    <w:name w:val="acct indent half space after"/>
    <w:aliases w:val="aihs"/>
    <w:basedOn w:val="acctindent"/>
    <w:rsid w:val="000D612F"/>
    <w:pPr>
      <w:spacing w:after="130"/>
    </w:pPr>
  </w:style>
  <w:style w:type="paragraph" w:customStyle="1" w:styleId="keeptogethernormal">
    <w:name w:val="keep together normal"/>
    <w:aliases w:val="ktn"/>
    <w:basedOn w:val="Normal"/>
    <w:rsid w:val="000D612F"/>
    <w:pPr>
      <w:keepNext/>
      <w:keepLines/>
      <w:spacing w:line="260" w:lineRule="atLeast"/>
    </w:pPr>
    <w:rPr>
      <w:sz w:val="22"/>
      <w:lang w:val="en-GB" w:bidi="ar-SA"/>
    </w:rPr>
  </w:style>
  <w:style w:type="paragraph" w:customStyle="1" w:styleId="nineptheading">
    <w:name w:val="nine pt heading"/>
    <w:aliases w:val="9h"/>
    <w:basedOn w:val="nineptbodytext"/>
    <w:rsid w:val="000D612F"/>
    <w:rPr>
      <w:b/>
      <w:bCs/>
    </w:rPr>
  </w:style>
  <w:style w:type="paragraph" w:customStyle="1" w:styleId="nineptbodytext">
    <w:name w:val="nine pt body text"/>
    <w:aliases w:val="9bt"/>
    <w:basedOn w:val="nineptnormal"/>
    <w:rsid w:val="000D612F"/>
    <w:pPr>
      <w:spacing w:after="220"/>
    </w:pPr>
  </w:style>
  <w:style w:type="paragraph" w:customStyle="1" w:styleId="nineptnormal">
    <w:name w:val="nine pt normal"/>
    <w:aliases w:val="9n"/>
    <w:basedOn w:val="Normal"/>
    <w:rsid w:val="000D612F"/>
    <w:pPr>
      <w:spacing w:line="220" w:lineRule="atLeast"/>
    </w:pPr>
    <w:rPr>
      <w:sz w:val="18"/>
      <w:lang w:val="en-GB" w:bidi="ar-SA"/>
    </w:rPr>
  </w:style>
  <w:style w:type="paragraph" w:customStyle="1" w:styleId="nineptheadingcentred">
    <w:name w:val="nine pt heading centred"/>
    <w:aliases w:val="9hc"/>
    <w:basedOn w:val="nineptheading"/>
    <w:rsid w:val="000D612F"/>
    <w:pPr>
      <w:jc w:val="center"/>
    </w:pPr>
  </w:style>
  <w:style w:type="paragraph" w:customStyle="1" w:styleId="heading">
    <w:name w:val="heading"/>
    <w:aliases w:val="h"/>
    <w:basedOn w:val="BodyText"/>
    <w:rsid w:val="000D612F"/>
    <w:pPr>
      <w:spacing w:after="260" w:line="260" w:lineRule="atLeast"/>
      <w:jc w:val="left"/>
    </w:pPr>
    <w:rPr>
      <w:b/>
      <w:color w:val="auto"/>
      <w:sz w:val="22"/>
      <w:szCs w:val="20"/>
      <w:lang w:val="en-GB" w:bidi="ar-SA"/>
    </w:rPr>
  </w:style>
  <w:style w:type="paragraph" w:customStyle="1" w:styleId="headingcentred">
    <w:name w:val="heading centred"/>
    <w:aliases w:val="hc"/>
    <w:basedOn w:val="heading"/>
    <w:rsid w:val="000D612F"/>
    <w:pPr>
      <w:jc w:val="center"/>
    </w:pPr>
  </w:style>
  <w:style w:type="paragraph" w:customStyle="1" w:styleId="Normalcentred">
    <w:name w:val="Normal centred"/>
    <w:aliases w:val="nc"/>
    <w:basedOn w:val="acctcolumnheadingnospaceafter"/>
    <w:rsid w:val="000D612F"/>
  </w:style>
  <w:style w:type="paragraph" w:customStyle="1" w:styleId="nineptheadingcentredbold">
    <w:name w:val="nine pt heading centred bold"/>
    <w:aliases w:val="9hcb"/>
    <w:basedOn w:val="Normal"/>
    <w:rsid w:val="000D612F"/>
    <w:pPr>
      <w:spacing w:line="220" w:lineRule="atLeast"/>
      <w:jc w:val="center"/>
    </w:pPr>
    <w:rPr>
      <w:b/>
      <w:bCs/>
      <w:sz w:val="18"/>
      <w:lang w:val="en-GB" w:bidi="ar-SA"/>
    </w:rPr>
  </w:style>
  <w:style w:type="paragraph" w:customStyle="1" w:styleId="nineptheadingcentredboldwider">
    <w:name w:val="nine pt heading centred bold wider"/>
    <w:aliases w:val="9hcbw"/>
    <w:basedOn w:val="nineptheadingcentredbold"/>
    <w:rsid w:val="000D612F"/>
    <w:pPr>
      <w:ind w:left="-57" w:right="-57"/>
    </w:pPr>
  </w:style>
  <w:style w:type="paragraph" w:customStyle="1" w:styleId="nineptnormalheadinghalfspace">
    <w:name w:val="nine pt normal heading half space"/>
    <w:aliases w:val="9nhhs"/>
    <w:basedOn w:val="nineptnormalheading"/>
    <w:rsid w:val="000D612F"/>
    <w:pPr>
      <w:spacing w:after="80"/>
    </w:pPr>
  </w:style>
  <w:style w:type="paragraph" w:customStyle="1" w:styleId="nineptnormalheading">
    <w:name w:val="nine pt normal heading"/>
    <w:aliases w:val="9nh"/>
    <w:basedOn w:val="nineptnormal"/>
    <w:rsid w:val="000D612F"/>
    <w:rPr>
      <w:b/>
    </w:rPr>
  </w:style>
  <w:style w:type="paragraph" w:customStyle="1" w:styleId="nineptcolumntab1">
    <w:name w:val="nine pt column tab1"/>
    <w:aliases w:val="a91"/>
    <w:basedOn w:val="nineptnormal"/>
    <w:rsid w:val="000D612F"/>
    <w:pPr>
      <w:tabs>
        <w:tab w:val="decimal" w:pos="737"/>
      </w:tabs>
    </w:pPr>
  </w:style>
  <w:style w:type="paragraph" w:customStyle="1" w:styleId="nineptnormalitalicheading">
    <w:name w:val="nine pt normal italic heading"/>
    <w:aliases w:val="9nith"/>
    <w:basedOn w:val="nineptnormalheading"/>
    <w:rsid w:val="000D612F"/>
    <w:rPr>
      <w:i/>
      <w:iCs/>
    </w:rPr>
  </w:style>
  <w:style w:type="paragraph" w:customStyle="1" w:styleId="Normalheadingcentred">
    <w:name w:val="Normal heading centred"/>
    <w:aliases w:val="nhc"/>
    <w:basedOn w:val="Normalheading"/>
    <w:rsid w:val="000D612F"/>
    <w:pPr>
      <w:jc w:val="center"/>
    </w:pPr>
  </w:style>
  <w:style w:type="paragraph" w:customStyle="1" w:styleId="Normalheading">
    <w:name w:val="Normal heading"/>
    <w:aliases w:val="nh"/>
    <w:basedOn w:val="Normal"/>
    <w:rsid w:val="000D612F"/>
    <w:pPr>
      <w:spacing w:line="260" w:lineRule="atLeast"/>
    </w:pPr>
    <w:rPr>
      <w:b/>
      <w:bCs/>
      <w:sz w:val="22"/>
      <w:lang w:val="en-GB" w:bidi="ar-SA"/>
    </w:rPr>
  </w:style>
  <w:style w:type="paragraph" w:customStyle="1" w:styleId="ListBullethalfspaceafter">
    <w:name w:val="List Bullet half space after"/>
    <w:aliases w:val="lbhs"/>
    <w:basedOn w:val="ListBullet"/>
    <w:rsid w:val="000D612F"/>
    <w:pPr>
      <w:spacing w:after="130"/>
    </w:pPr>
  </w:style>
  <w:style w:type="paragraph" w:customStyle="1" w:styleId="accttwofigurescents">
    <w:name w:val="acct two figures cents"/>
    <w:aliases w:val="a2c,acct two figures ¢ sign"/>
    <w:basedOn w:val="Normal"/>
    <w:rsid w:val="000D612F"/>
    <w:pPr>
      <w:tabs>
        <w:tab w:val="decimal" w:pos="284"/>
      </w:tabs>
      <w:spacing w:line="260" w:lineRule="atLeast"/>
    </w:pPr>
    <w:rPr>
      <w:sz w:val="22"/>
      <w:lang w:val="en-GB" w:bidi="ar-SA"/>
    </w:rPr>
  </w:style>
  <w:style w:type="paragraph" w:customStyle="1" w:styleId="accttwofiguresdecimal">
    <w:name w:val="acct two figures decimal"/>
    <w:aliases w:val="a2d"/>
    <w:basedOn w:val="Normal"/>
    <w:rsid w:val="000D612F"/>
    <w:pPr>
      <w:tabs>
        <w:tab w:val="decimal" w:pos="510"/>
      </w:tabs>
      <w:spacing w:line="260" w:lineRule="atLeast"/>
    </w:pPr>
    <w:rPr>
      <w:sz w:val="22"/>
      <w:lang w:val="en-GB" w:bidi="ar-SA"/>
    </w:rPr>
  </w:style>
  <w:style w:type="paragraph" w:customStyle="1" w:styleId="NormalIndent1">
    <w:name w:val="Normal Indent1"/>
    <w:basedOn w:val="Normal"/>
    <w:rsid w:val="000D612F"/>
    <w:pPr>
      <w:spacing w:line="260" w:lineRule="atLeast"/>
      <w:ind w:left="142"/>
    </w:pPr>
    <w:rPr>
      <w:sz w:val="22"/>
      <w:lang w:val="en-GB" w:bidi="ar-SA"/>
    </w:rPr>
  </w:style>
  <w:style w:type="paragraph" w:customStyle="1" w:styleId="ListBullet2nospaceafter">
    <w:name w:val="List Bullet 2 no space after"/>
    <w:aliases w:val="lb2n"/>
    <w:basedOn w:val="ListBullet2"/>
    <w:rsid w:val="000D612F"/>
    <w:pPr>
      <w:spacing w:after="0"/>
    </w:pPr>
  </w:style>
  <w:style w:type="paragraph" w:customStyle="1" w:styleId="ListBullet2halfspaceafter">
    <w:name w:val="List Bullet 2 half space after"/>
    <w:aliases w:val="lb2hs"/>
    <w:basedOn w:val="ListBullet2"/>
    <w:rsid w:val="000D612F"/>
    <w:pPr>
      <w:spacing w:after="130"/>
    </w:pPr>
  </w:style>
  <w:style w:type="paragraph" w:customStyle="1" w:styleId="BodyTextIndentitalichalfspafter">
    <w:name w:val="Body Text Indent italic half sp after"/>
    <w:aliases w:val="iitalhs"/>
    <w:basedOn w:val="BodyTextIndentitalic"/>
    <w:rsid w:val="000D612F"/>
    <w:pPr>
      <w:spacing w:after="130"/>
    </w:pPr>
  </w:style>
  <w:style w:type="paragraph" w:customStyle="1" w:styleId="BodyTextIndentitalic">
    <w:name w:val="Body Text Indent italic"/>
    <w:aliases w:val="iital"/>
    <w:basedOn w:val="BodyTextIndent"/>
    <w:rsid w:val="000D612F"/>
    <w:pPr>
      <w:spacing w:after="260" w:line="260" w:lineRule="atLeast"/>
      <w:ind w:left="340"/>
      <w:jc w:val="left"/>
    </w:pPr>
    <w:rPr>
      <w:i/>
      <w:iCs/>
      <w:sz w:val="22"/>
      <w:szCs w:val="20"/>
      <w:lang w:val="en-GB" w:bidi="ar-SA"/>
    </w:rPr>
  </w:style>
  <w:style w:type="paragraph" w:customStyle="1" w:styleId="BodyTextIndenthalfspaceafter">
    <w:name w:val="Body Text Indent half space after"/>
    <w:aliases w:val="ihs"/>
    <w:basedOn w:val="BodyTextIndent"/>
    <w:rsid w:val="000D612F"/>
    <w:pPr>
      <w:spacing w:after="130" w:line="260" w:lineRule="atLeast"/>
      <w:ind w:left="340"/>
      <w:jc w:val="left"/>
    </w:pPr>
    <w:rPr>
      <w:sz w:val="22"/>
      <w:szCs w:val="20"/>
      <w:lang w:val="en-GB" w:bidi="ar-SA"/>
    </w:rPr>
  </w:style>
  <w:style w:type="paragraph" w:customStyle="1" w:styleId="BodyTextonepointafter">
    <w:name w:val="Body Text one point after"/>
    <w:aliases w:val="bt1"/>
    <w:basedOn w:val="BodyText"/>
    <w:rsid w:val="000D612F"/>
    <w:pPr>
      <w:spacing w:after="20" w:line="260" w:lineRule="atLeast"/>
      <w:jc w:val="left"/>
    </w:pPr>
    <w:rPr>
      <w:color w:val="auto"/>
      <w:sz w:val="22"/>
      <w:szCs w:val="20"/>
      <w:lang w:val="en-GB" w:bidi="ar-SA"/>
    </w:rPr>
  </w:style>
  <w:style w:type="paragraph" w:customStyle="1" w:styleId="keeptogether">
    <w:name w:val="keep together"/>
    <w:aliases w:val="kt"/>
    <w:basedOn w:val="BodyText"/>
    <w:rsid w:val="000D612F"/>
    <w:pPr>
      <w:keepNext/>
      <w:keepLines/>
      <w:spacing w:after="260" w:line="260" w:lineRule="atLeast"/>
      <w:jc w:val="left"/>
    </w:pPr>
    <w:rPr>
      <w:color w:val="auto"/>
      <w:sz w:val="22"/>
      <w:szCs w:val="20"/>
      <w:lang w:val="en-GB" w:bidi="ar-SA"/>
    </w:rPr>
  </w:style>
  <w:style w:type="paragraph" w:customStyle="1" w:styleId="acctthreecolumns">
    <w:name w:val="acct three columns"/>
    <w:aliases w:val="a3,acct three figures"/>
    <w:basedOn w:val="Normal"/>
    <w:rsid w:val="000D612F"/>
    <w:pPr>
      <w:tabs>
        <w:tab w:val="decimal" w:pos="1361"/>
      </w:tabs>
      <w:spacing w:line="260" w:lineRule="atLeast"/>
    </w:pPr>
    <w:rPr>
      <w:sz w:val="22"/>
      <w:lang w:val="en-GB" w:bidi="ar-SA"/>
    </w:rPr>
  </w:style>
  <w:style w:type="paragraph" w:customStyle="1" w:styleId="acctthreecolumnsshorternumber">
    <w:name w:val="acct three columns shorter number"/>
    <w:aliases w:val="a3-"/>
    <w:basedOn w:val="Normal"/>
    <w:rsid w:val="000D612F"/>
    <w:pPr>
      <w:tabs>
        <w:tab w:val="decimal" w:pos="1021"/>
      </w:tabs>
      <w:spacing w:line="260" w:lineRule="atLeast"/>
    </w:pPr>
    <w:rPr>
      <w:sz w:val="22"/>
      <w:lang w:val="en-GB" w:bidi="ar-SA"/>
    </w:rPr>
  </w:style>
  <w:style w:type="character" w:styleId="FootnoteReference">
    <w:name w:val="footnote reference"/>
    <w:aliases w:val="fr"/>
    <w:semiHidden/>
    <w:rsid w:val="000D612F"/>
    <w:rPr>
      <w:rFonts w:cs="Times New Roman"/>
      <w:position w:val="6"/>
      <w:sz w:val="14"/>
    </w:rPr>
  </w:style>
  <w:style w:type="paragraph" w:customStyle="1" w:styleId="tabletext">
    <w:name w:val="table text"/>
    <w:aliases w:val="tt"/>
    <w:basedOn w:val="Normal"/>
    <w:rsid w:val="000D612F"/>
    <w:pPr>
      <w:spacing w:before="130" w:after="130" w:line="260" w:lineRule="atLeast"/>
    </w:pPr>
    <w:rPr>
      <w:sz w:val="22"/>
      <w:lang w:val="en-GB" w:bidi="ar-SA"/>
    </w:rPr>
  </w:style>
  <w:style w:type="paragraph" w:customStyle="1" w:styleId="BodyTextitalic">
    <w:name w:val="Body Text italic"/>
    <w:basedOn w:val="BodyText"/>
    <w:rsid w:val="000D612F"/>
    <w:pPr>
      <w:spacing w:after="260" w:line="260" w:lineRule="atLeast"/>
      <w:jc w:val="left"/>
    </w:pPr>
    <w:rPr>
      <w:i/>
      <w:iCs/>
      <w:color w:val="auto"/>
      <w:sz w:val="22"/>
      <w:szCs w:val="20"/>
      <w:lang w:val="en-GB" w:bidi="ar-SA"/>
    </w:rPr>
  </w:style>
  <w:style w:type="paragraph" w:customStyle="1" w:styleId="BodyTextIndentnosp">
    <w:name w:val="Body Text Indent no sp"/>
    <w:aliases w:val="in,indent no space after"/>
    <w:basedOn w:val="BodyTextIndent"/>
    <w:rsid w:val="000D612F"/>
    <w:pPr>
      <w:spacing w:line="260" w:lineRule="atLeast"/>
      <w:ind w:left="340"/>
      <w:jc w:val="left"/>
    </w:pPr>
    <w:rPr>
      <w:sz w:val="22"/>
      <w:szCs w:val="20"/>
      <w:lang w:val="en-GB" w:bidi="ar-SA"/>
    </w:rPr>
  </w:style>
  <w:style w:type="paragraph" w:customStyle="1" w:styleId="acctfourfiguresdecimal">
    <w:name w:val="acct four figures decimal"/>
    <w:aliases w:val="a4d"/>
    <w:basedOn w:val="Normal"/>
    <w:rsid w:val="000D612F"/>
    <w:pPr>
      <w:tabs>
        <w:tab w:val="decimal" w:pos="383"/>
      </w:tabs>
      <w:spacing w:line="260" w:lineRule="atLeast"/>
    </w:pPr>
    <w:rPr>
      <w:sz w:val="22"/>
      <w:lang w:val="en-GB" w:bidi="ar-SA"/>
    </w:rPr>
  </w:style>
  <w:style w:type="paragraph" w:customStyle="1" w:styleId="headingnospaceafter">
    <w:name w:val="heading no space after"/>
    <w:aliases w:val="hn,heading no space"/>
    <w:basedOn w:val="heading"/>
    <w:rsid w:val="000D612F"/>
    <w:pPr>
      <w:spacing w:after="0"/>
    </w:pPr>
  </w:style>
  <w:style w:type="paragraph" w:customStyle="1" w:styleId="acctnotecolumndecimal">
    <w:name w:val="acct note column decimal"/>
    <w:aliases w:val="and"/>
    <w:basedOn w:val="Normal"/>
    <w:rsid w:val="000D612F"/>
    <w:pPr>
      <w:tabs>
        <w:tab w:val="decimal" w:pos="425"/>
      </w:tabs>
      <w:spacing w:line="260" w:lineRule="atLeast"/>
    </w:pPr>
    <w:rPr>
      <w:sz w:val="22"/>
      <w:lang w:val="en-GB" w:bidi="ar-SA"/>
    </w:rPr>
  </w:style>
  <w:style w:type="paragraph" w:customStyle="1" w:styleId="nineptbodytextbullet">
    <w:name w:val="nine pt body text bullet"/>
    <w:aliases w:val="9btb"/>
    <w:basedOn w:val="nineptbodytext"/>
    <w:rsid w:val="000D612F"/>
    <w:pPr>
      <w:tabs>
        <w:tab w:val="num" w:pos="284"/>
      </w:tabs>
      <w:spacing w:after="180"/>
      <w:ind w:left="284" w:hanging="284"/>
    </w:pPr>
  </w:style>
  <w:style w:type="paragraph" w:customStyle="1" w:styleId="nineptnormalbullet">
    <w:name w:val="nine pt normal bullet"/>
    <w:aliases w:val="9nb"/>
    <w:basedOn w:val="nineptnormal"/>
    <w:rsid w:val="000D612F"/>
    <w:pPr>
      <w:tabs>
        <w:tab w:val="num" w:pos="284"/>
      </w:tabs>
      <w:ind w:left="284" w:hanging="284"/>
    </w:pPr>
  </w:style>
  <w:style w:type="paragraph" w:customStyle="1" w:styleId="ninepttabletextblockbullet">
    <w:name w:val="nine pt table text block bullet"/>
    <w:aliases w:val="9ttbb"/>
    <w:basedOn w:val="ninepttabletextblock"/>
    <w:rsid w:val="000D612F"/>
    <w:pPr>
      <w:tabs>
        <w:tab w:val="num" w:pos="652"/>
      </w:tabs>
      <w:ind w:left="652" w:hanging="227"/>
    </w:pPr>
  </w:style>
  <w:style w:type="paragraph" w:customStyle="1" w:styleId="ninepttabletextblock">
    <w:name w:val="nine pt table text block"/>
    <w:aliases w:val="9ttbk"/>
    <w:basedOn w:val="Normal"/>
    <w:rsid w:val="000D612F"/>
    <w:pPr>
      <w:spacing w:after="60" w:line="220" w:lineRule="atLeast"/>
      <w:ind w:left="425"/>
    </w:pPr>
    <w:rPr>
      <w:sz w:val="18"/>
      <w:lang w:val="en-GB" w:bidi="ar-SA"/>
    </w:rPr>
  </w:style>
  <w:style w:type="paragraph" w:customStyle="1" w:styleId="block2bullet">
    <w:name w:val="block2bullet"/>
    <w:aliases w:val="b2b"/>
    <w:basedOn w:val="block2"/>
    <w:rsid w:val="000D612F"/>
    <w:pPr>
      <w:tabs>
        <w:tab w:val="num" w:pos="1474"/>
      </w:tabs>
      <w:ind w:left="1474" w:hanging="340"/>
    </w:pPr>
  </w:style>
  <w:style w:type="paragraph" w:customStyle="1" w:styleId="tabletextheading">
    <w:name w:val="table text heading"/>
    <w:aliases w:val="tth"/>
    <w:basedOn w:val="tabletext"/>
    <w:rsid w:val="000D612F"/>
    <w:rPr>
      <w:b/>
      <w:bCs/>
    </w:rPr>
  </w:style>
  <w:style w:type="paragraph" w:customStyle="1" w:styleId="acctfourfiguresyears">
    <w:name w:val="acct four figures years"/>
    <w:aliases w:val="a4y"/>
    <w:basedOn w:val="Normal"/>
    <w:rsid w:val="000D612F"/>
    <w:pPr>
      <w:tabs>
        <w:tab w:val="decimal" w:pos="227"/>
        <w:tab w:val="num" w:pos="567"/>
      </w:tabs>
      <w:spacing w:line="260" w:lineRule="atLeast"/>
      <w:ind w:left="567" w:hanging="567"/>
    </w:pPr>
    <w:rPr>
      <w:sz w:val="22"/>
      <w:lang w:val="en-GB" w:bidi="ar-SA"/>
    </w:rPr>
  </w:style>
  <w:style w:type="paragraph" w:customStyle="1" w:styleId="accttwofiguresyears">
    <w:name w:val="acct two figures years"/>
    <w:aliases w:val="a2y"/>
    <w:basedOn w:val="Normal"/>
    <w:rsid w:val="000D612F"/>
    <w:pPr>
      <w:tabs>
        <w:tab w:val="decimal" w:pos="482"/>
      </w:tabs>
      <w:spacing w:line="260" w:lineRule="atLeast"/>
    </w:pPr>
    <w:rPr>
      <w:sz w:val="22"/>
      <w:lang w:val="en-GB" w:bidi="ar-SA"/>
    </w:rPr>
  </w:style>
  <w:style w:type="paragraph" w:customStyle="1" w:styleId="Foreigncurrencytable">
    <w:name w:val="Foreign currency table"/>
    <w:basedOn w:val="Normal"/>
    <w:rsid w:val="000D612F"/>
    <w:pPr>
      <w:tabs>
        <w:tab w:val="decimal" w:pos="567"/>
      </w:tabs>
      <w:spacing w:line="260" w:lineRule="atLeast"/>
    </w:pPr>
    <w:rPr>
      <w:sz w:val="22"/>
      <w:lang w:val="en-GB" w:bidi="ar-SA"/>
    </w:rPr>
  </w:style>
  <w:style w:type="paragraph" w:customStyle="1" w:styleId="headingitalicnospaceafter">
    <w:name w:val="heading italic no space after"/>
    <w:aliases w:val="hin"/>
    <w:basedOn w:val="Normal"/>
    <w:rsid w:val="000D612F"/>
    <w:pPr>
      <w:spacing w:line="260" w:lineRule="atLeast"/>
    </w:pPr>
    <w:rPr>
      <w:i/>
      <w:iCs/>
      <w:sz w:val="22"/>
      <w:lang w:val="en-GB" w:bidi="ar-SA"/>
    </w:rPr>
  </w:style>
  <w:style w:type="paragraph" w:customStyle="1" w:styleId="accttwofigures0">
    <w:name w:val="acct two figures %"/>
    <w:aliases w:val="a2%"/>
    <w:basedOn w:val="Normal"/>
    <w:rsid w:val="000D612F"/>
    <w:pPr>
      <w:tabs>
        <w:tab w:val="decimal" w:pos="794"/>
      </w:tabs>
      <w:spacing w:line="260" w:lineRule="atLeast"/>
    </w:pPr>
    <w:rPr>
      <w:sz w:val="22"/>
      <w:lang w:val="en-GB" w:bidi="ar-SA"/>
    </w:rPr>
  </w:style>
  <w:style w:type="paragraph" w:customStyle="1" w:styleId="accttwofigures2a22">
    <w:name w:val="acct two figures %2.a2%2"/>
    <w:basedOn w:val="Normal"/>
    <w:rsid w:val="000D612F"/>
    <w:pPr>
      <w:tabs>
        <w:tab w:val="decimal" w:pos="510"/>
      </w:tabs>
      <w:spacing w:line="260" w:lineRule="atLeast"/>
    </w:pPr>
    <w:rPr>
      <w:sz w:val="22"/>
      <w:lang w:val="en-GB" w:bidi="ar-SA"/>
    </w:rPr>
  </w:style>
  <w:style w:type="paragraph" w:customStyle="1" w:styleId="blocklist">
    <w:name w:val="block list"/>
    <w:aliases w:val="blist"/>
    <w:basedOn w:val="block"/>
    <w:rsid w:val="000D612F"/>
    <w:pPr>
      <w:ind w:left="1134" w:hanging="567"/>
    </w:pPr>
  </w:style>
  <w:style w:type="paragraph" w:customStyle="1" w:styleId="blocklist2">
    <w:name w:val="block list2"/>
    <w:aliases w:val="blist2"/>
    <w:basedOn w:val="blocklist"/>
    <w:rsid w:val="000D612F"/>
    <w:pPr>
      <w:ind w:left="1701"/>
    </w:pPr>
  </w:style>
  <w:style w:type="paragraph" w:customStyle="1" w:styleId="acctfourfigureslongernumber">
    <w:name w:val="acct four figures longer number"/>
    <w:aliases w:val="a4+"/>
    <w:basedOn w:val="Normal"/>
    <w:rsid w:val="000D612F"/>
    <w:pPr>
      <w:tabs>
        <w:tab w:val="decimal" w:pos="851"/>
      </w:tabs>
      <w:spacing w:line="260" w:lineRule="atLeast"/>
    </w:pPr>
    <w:rPr>
      <w:sz w:val="22"/>
      <w:lang w:val="en-GB" w:bidi="ar-SA"/>
    </w:rPr>
  </w:style>
  <w:style w:type="paragraph" w:customStyle="1" w:styleId="blockheading">
    <w:name w:val="block heading"/>
    <w:aliases w:val="bh"/>
    <w:basedOn w:val="block"/>
    <w:rsid w:val="000D612F"/>
    <w:pPr>
      <w:keepNext/>
      <w:keepLines/>
      <w:spacing w:before="70"/>
    </w:pPr>
    <w:rPr>
      <w:b/>
    </w:rPr>
  </w:style>
  <w:style w:type="paragraph" w:customStyle="1" w:styleId="blockheadingitalicnosp">
    <w:name w:val="block heading italic no sp"/>
    <w:aliases w:val="bhin"/>
    <w:basedOn w:val="blockheadingitalic"/>
    <w:rsid w:val="000D612F"/>
    <w:pPr>
      <w:spacing w:after="0"/>
    </w:pPr>
  </w:style>
  <w:style w:type="paragraph" w:customStyle="1" w:styleId="blockheadingitalic">
    <w:name w:val="block heading italic"/>
    <w:aliases w:val="bhi"/>
    <w:basedOn w:val="blockheadingitalicbold"/>
    <w:rsid w:val="000D612F"/>
    <w:rPr>
      <w:b w:val="0"/>
    </w:rPr>
  </w:style>
  <w:style w:type="paragraph" w:customStyle="1" w:styleId="blockheadingitalicbold">
    <w:name w:val="block heading italic bold"/>
    <w:aliases w:val="bhib"/>
    <w:basedOn w:val="blockheading"/>
    <w:rsid w:val="000D612F"/>
    <w:rPr>
      <w:i/>
    </w:rPr>
  </w:style>
  <w:style w:type="paragraph" w:customStyle="1" w:styleId="blockheadingnosp">
    <w:name w:val="block heading no sp"/>
    <w:aliases w:val="bhn,block heading no space after"/>
    <w:basedOn w:val="blockheading"/>
    <w:rsid w:val="000D612F"/>
    <w:pPr>
      <w:spacing w:after="0"/>
    </w:pPr>
  </w:style>
  <w:style w:type="paragraph" w:customStyle="1" w:styleId="smallreturn">
    <w:name w:val="small return"/>
    <w:aliases w:val="sr"/>
    <w:basedOn w:val="Normal"/>
    <w:rsid w:val="000D612F"/>
    <w:pPr>
      <w:spacing w:line="130" w:lineRule="exact"/>
    </w:pPr>
    <w:rPr>
      <w:sz w:val="22"/>
      <w:lang w:val="en-GB" w:bidi="ar-SA"/>
    </w:rPr>
  </w:style>
  <w:style w:type="paragraph" w:customStyle="1" w:styleId="headingbolditalicnospaceafter">
    <w:name w:val="heading bold italic no space after"/>
    <w:aliases w:val="hbin"/>
    <w:basedOn w:val="headingbolditalic"/>
    <w:rsid w:val="000D612F"/>
    <w:pPr>
      <w:spacing w:after="0"/>
    </w:pPr>
  </w:style>
  <w:style w:type="paragraph" w:customStyle="1" w:styleId="headingbolditalic">
    <w:name w:val="heading bold italic"/>
    <w:aliases w:val="hbi"/>
    <w:basedOn w:val="heading"/>
    <w:rsid w:val="000D612F"/>
    <w:rPr>
      <w:i/>
    </w:rPr>
  </w:style>
  <w:style w:type="paragraph" w:customStyle="1" w:styleId="acctstatementheadingashorter">
    <w:name w:val="acct statement heading (a) shorter"/>
    <w:aliases w:val="asas"/>
    <w:basedOn w:val="Normal"/>
    <w:rsid w:val="000D612F"/>
    <w:pPr>
      <w:keepNext/>
      <w:spacing w:before="140" w:after="140" w:line="260" w:lineRule="atLeast"/>
      <w:ind w:left="567" w:right="4252" w:hanging="567"/>
      <w:outlineLvl w:val="1"/>
    </w:pPr>
    <w:rPr>
      <w:b/>
      <w:sz w:val="22"/>
      <w:lang w:val="en-GB" w:bidi="ar-SA"/>
    </w:rPr>
  </w:style>
  <w:style w:type="paragraph" w:customStyle="1" w:styleId="acctstatementheadingshorter">
    <w:name w:val="acct statement heading shorter"/>
    <w:aliases w:val="as-"/>
    <w:basedOn w:val="Normal"/>
    <w:rsid w:val="000D612F"/>
    <w:pPr>
      <w:keepNext/>
      <w:spacing w:before="140" w:after="140" w:line="280" w:lineRule="atLeast"/>
      <w:ind w:left="567" w:right="4252" w:hanging="567"/>
      <w:outlineLvl w:val="1"/>
    </w:pPr>
    <w:rPr>
      <w:b/>
      <w:sz w:val="24"/>
      <w:lang w:val="en-GB" w:bidi="ar-SA"/>
    </w:rPr>
  </w:style>
  <w:style w:type="paragraph" w:customStyle="1" w:styleId="acctindentlistnospaceafter">
    <w:name w:val="acct indent list no space after"/>
    <w:aliases w:val="ailn"/>
    <w:basedOn w:val="Normal"/>
    <w:rsid w:val="000D612F"/>
    <w:pPr>
      <w:spacing w:line="260" w:lineRule="atLeast"/>
      <w:ind w:left="568" w:hanging="284"/>
    </w:pPr>
    <w:rPr>
      <w:sz w:val="22"/>
      <w:lang w:val="en-GB" w:bidi="ar-SA"/>
    </w:rPr>
  </w:style>
  <w:style w:type="paragraph" w:customStyle="1" w:styleId="acctindenttabs">
    <w:name w:val="acct indent+tabs"/>
    <w:aliases w:val="ait"/>
    <w:basedOn w:val="acctindent"/>
    <w:rsid w:val="000D612F"/>
    <w:pPr>
      <w:tabs>
        <w:tab w:val="left" w:pos="851"/>
        <w:tab w:val="left" w:pos="1134"/>
      </w:tabs>
    </w:pPr>
  </w:style>
  <w:style w:type="paragraph" w:customStyle="1" w:styleId="acctindenttabsnospaceafter">
    <w:name w:val="acct indent+tabs no space after"/>
    <w:aliases w:val="aitn"/>
    <w:basedOn w:val="acctindenttabs"/>
    <w:rsid w:val="000D612F"/>
    <w:pPr>
      <w:spacing w:after="0"/>
    </w:pPr>
  </w:style>
  <w:style w:type="paragraph" w:customStyle="1" w:styleId="blockbullet">
    <w:name w:val="block bullet"/>
    <w:aliases w:val="bb"/>
    <w:basedOn w:val="block"/>
    <w:rsid w:val="000D612F"/>
    <w:pPr>
      <w:numPr>
        <w:numId w:val="3"/>
      </w:numPr>
      <w:tabs>
        <w:tab w:val="clear" w:pos="340"/>
        <w:tab w:val="num" w:pos="907"/>
      </w:tabs>
      <w:ind w:left="907"/>
    </w:pPr>
  </w:style>
  <w:style w:type="paragraph" w:customStyle="1" w:styleId="acctfourfigureslongernumber3">
    <w:name w:val="acct four figures longer number3"/>
    <w:aliases w:val="a4+3"/>
    <w:basedOn w:val="Normal"/>
    <w:rsid w:val="000D612F"/>
    <w:pPr>
      <w:tabs>
        <w:tab w:val="decimal" w:pos="964"/>
      </w:tabs>
      <w:spacing w:line="260" w:lineRule="atLeast"/>
    </w:pPr>
    <w:rPr>
      <w:sz w:val="22"/>
      <w:lang w:val="en-GB" w:bidi="ar-SA"/>
    </w:rPr>
  </w:style>
  <w:style w:type="paragraph" w:customStyle="1" w:styleId="headingitalic">
    <w:name w:val="heading italic"/>
    <w:aliases w:val="hi"/>
    <w:basedOn w:val="headingbolditalic"/>
    <w:rsid w:val="000D612F"/>
    <w:rPr>
      <w:b w:val="0"/>
      <w:bCs/>
      <w:iCs/>
    </w:rPr>
  </w:style>
  <w:style w:type="paragraph" w:customStyle="1" w:styleId="blocklistnospaceafter">
    <w:name w:val="block list no space after"/>
    <w:aliases w:val="blistn"/>
    <w:basedOn w:val="blocklist"/>
    <w:rsid w:val="000D612F"/>
    <w:pPr>
      <w:spacing w:after="0"/>
    </w:pPr>
  </w:style>
  <w:style w:type="paragraph" w:customStyle="1" w:styleId="eightptnormal">
    <w:name w:val="eight pt normal"/>
    <w:aliases w:val="8n"/>
    <w:basedOn w:val="Normal"/>
    <w:rsid w:val="000D612F"/>
    <w:pPr>
      <w:spacing w:line="200" w:lineRule="atLeast"/>
    </w:pPr>
    <w:rPr>
      <w:sz w:val="16"/>
      <w:lang w:val="en-GB" w:bidi="ar-SA"/>
    </w:rPr>
  </w:style>
  <w:style w:type="paragraph" w:customStyle="1" w:styleId="eightptcolumnheading">
    <w:name w:val="eight pt column heading"/>
    <w:aliases w:val="8ch"/>
    <w:basedOn w:val="eightptnormal"/>
    <w:rsid w:val="000D612F"/>
    <w:pPr>
      <w:jc w:val="center"/>
    </w:pPr>
  </w:style>
  <w:style w:type="paragraph" w:customStyle="1" w:styleId="eightptnormalheadingcentred">
    <w:name w:val="eight pt normal heading centred"/>
    <w:aliases w:val="8nhc"/>
    <w:basedOn w:val="eightptnormalheading"/>
    <w:rsid w:val="000D612F"/>
    <w:pPr>
      <w:jc w:val="center"/>
    </w:pPr>
    <w:rPr>
      <w:bCs w:val="0"/>
    </w:rPr>
  </w:style>
  <w:style w:type="paragraph" w:customStyle="1" w:styleId="eightptnormalheading">
    <w:name w:val="eight pt normal heading"/>
    <w:aliases w:val="8nh"/>
    <w:basedOn w:val="eightptnormal"/>
    <w:rsid w:val="000D612F"/>
    <w:rPr>
      <w:b/>
      <w:bCs/>
    </w:rPr>
  </w:style>
  <w:style w:type="paragraph" w:customStyle="1" w:styleId="eightptbodytextheading">
    <w:name w:val="eight pt body text heading"/>
    <w:aliases w:val="8h"/>
    <w:basedOn w:val="eightptbodytext"/>
    <w:rsid w:val="000D612F"/>
    <w:rPr>
      <w:b/>
      <w:bCs/>
    </w:rPr>
  </w:style>
  <w:style w:type="paragraph" w:customStyle="1" w:styleId="eightptbodytext">
    <w:name w:val="eight pt body text"/>
    <w:aliases w:val="8bt"/>
    <w:basedOn w:val="eightptnormal"/>
    <w:rsid w:val="000D612F"/>
    <w:pPr>
      <w:spacing w:after="200"/>
    </w:pPr>
  </w:style>
  <w:style w:type="paragraph" w:customStyle="1" w:styleId="eightptcolumntabs">
    <w:name w:val="eight pt column tabs"/>
    <w:aliases w:val="a8"/>
    <w:basedOn w:val="eightptnormal"/>
    <w:rsid w:val="000D612F"/>
    <w:pPr>
      <w:tabs>
        <w:tab w:val="decimal" w:pos="482"/>
      </w:tabs>
      <w:ind w:left="-57" w:right="-57"/>
    </w:pPr>
  </w:style>
  <w:style w:type="paragraph" w:customStyle="1" w:styleId="eightpthalfspaceafter">
    <w:name w:val="eight pt half space after"/>
    <w:aliases w:val="8hs"/>
    <w:basedOn w:val="eightptnormal"/>
    <w:rsid w:val="000D612F"/>
    <w:pPr>
      <w:spacing w:after="100"/>
    </w:pPr>
  </w:style>
  <w:style w:type="paragraph" w:customStyle="1" w:styleId="eightptcolumnheadingspace">
    <w:name w:val="eight pt column heading+space"/>
    <w:aliases w:val="8chs"/>
    <w:basedOn w:val="eightptcolumnheading"/>
    <w:rsid w:val="000D612F"/>
    <w:pPr>
      <w:spacing w:after="200"/>
    </w:pPr>
  </w:style>
  <w:style w:type="paragraph" w:customStyle="1" w:styleId="eightptblocknosp">
    <w:name w:val="eight pt block no sp"/>
    <w:aliases w:val="8bn"/>
    <w:basedOn w:val="eightptblock"/>
    <w:rsid w:val="000D612F"/>
    <w:pPr>
      <w:spacing w:after="0"/>
    </w:pPr>
  </w:style>
  <w:style w:type="paragraph" w:customStyle="1" w:styleId="eightptblock">
    <w:name w:val="eight pt block"/>
    <w:aliases w:val="8b"/>
    <w:basedOn w:val="Normal"/>
    <w:rsid w:val="000D612F"/>
    <w:pPr>
      <w:spacing w:after="160" w:line="200" w:lineRule="atLeast"/>
      <w:ind w:left="567"/>
    </w:pPr>
    <w:rPr>
      <w:sz w:val="16"/>
      <w:lang w:val="en-GB" w:bidi="ar-SA"/>
    </w:rPr>
  </w:style>
  <w:style w:type="paragraph" w:customStyle="1" w:styleId="nineptbodytext4ptbefore4ptafter">
    <w:name w:val="nine pt body text 4pt before 4pt after"/>
    <w:aliases w:val="9bt44"/>
    <w:basedOn w:val="nineptbodytext"/>
    <w:rsid w:val="000D612F"/>
    <w:pPr>
      <w:spacing w:before="80" w:after="80"/>
    </w:pPr>
  </w:style>
  <w:style w:type="paragraph" w:customStyle="1" w:styleId="eightptcolumntabs2">
    <w:name w:val="eight pt column tabs2"/>
    <w:aliases w:val="a82"/>
    <w:basedOn w:val="eightptnormal"/>
    <w:rsid w:val="000D612F"/>
    <w:pPr>
      <w:tabs>
        <w:tab w:val="decimal" w:pos="539"/>
      </w:tabs>
      <w:ind w:left="-57" w:right="-57"/>
    </w:pPr>
  </w:style>
  <w:style w:type="paragraph" w:customStyle="1" w:styleId="acctstatementheadingshorter2">
    <w:name w:val="acct statement heading shorter2"/>
    <w:aliases w:val="as-2"/>
    <w:basedOn w:val="acctstatementheading"/>
    <w:rsid w:val="000D612F"/>
    <w:pPr>
      <w:ind w:right="5103"/>
    </w:pPr>
  </w:style>
  <w:style w:type="paragraph" w:customStyle="1" w:styleId="accttwofigureslongernumber2">
    <w:name w:val="acct two figures longer number2"/>
    <w:aliases w:val="a2+2"/>
    <w:basedOn w:val="Normal"/>
    <w:rsid w:val="000D612F"/>
    <w:pPr>
      <w:tabs>
        <w:tab w:val="decimal" w:pos="1332"/>
      </w:tabs>
      <w:spacing w:line="260" w:lineRule="atLeast"/>
    </w:pPr>
    <w:rPr>
      <w:sz w:val="22"/>
      <w:lang w:val="en-GB" w:bidi="ar-SA"/>
    </w:rPr>
  </w:style>
  <w:style w:type="paragraph" w:customStyle="1" w:styleId="Normalbullet">
    <w:name w:val="Normal bullet"/>
    <w:aliases w:val="nb"/>
    <w:basedOn w:val="Normal"/>
    <w:rsid w:val="000D612F"/>
    <w:pPr>
      <w:tabs>
        <w:tab w:val="num" w:pos="340"/>
      </w:tabs>
      <w:spacing w:line="260" w:lineRule="atLeast"/>
      <w:ind w:left="340" w:hanging="340"/>
    </w:pPr>
    <w:rPr>
      <w:sz w:val="22"/>
      <w:lang w:val="en-GB" w:bidi="ar-SA"/>
    </w:rPr>
  </w:style>
  <w:style w:type="paragraph" w:customStyle="1" w:styleId="blockindentnosp">
    <w:name w:val="block indent no sp"/>
    <w:aliases w:val="bin,binn,block + indent"/>
    <w:basedOn w:val="blockindent"/>
    <w:rsid w:val="000D612F"/>
    <w:pPr>
      <w:spacing w:after="0"/>
    </w:pPr>
  </w:style>
  <w:style w:type="paragraph" w:customStyle="1" w:styleId="blockindent">
    <w:name w:val="block indent"/>
    <w:aliases w:val="bi"/>
    <w:basedOn w:val="block"/>
    <w:rsid w:val="000D612F"/>
    <w:pPr>
      <w:ind w:left="737" w:hanging="170"/>
    </w:pPr>
  </w:style>
  <w:style w:type="paragraph" w:customStyle="1" w:styleId="nineptnormalcentred">
    <w:name w:val="nine pt normal centred"/>
    <w:aliases w:val="9nc"/>
    <w:basedOn w:val="nineptnormal"/>
    <w:rsid w:val="000D612F"/>
    <w:pPr>
      <w:jc w:val="center"/>
    </w:pPr>
  </w:style>
  <w:style w:type="paragraph" w:customStyle="1" w:styleId="nineptcol">
    <w:name w:val="nine pt %col"/>
    <w:aliases w:val="9%"/>
    <w:basedOn w:val="nineptnormal"/>
    <w:rsid w:val="000D612F"/>
    <w:pPr>
      <w:tabs>
        <w:tab w:val="decimal" w:pos="340"/>
      </w:tabs>
    </w:pPr>
  </w:style>
  <w:style w:type="paragraph" w:customStyle="1" w:styleId="nineptcolumntab">
    <w:name w:val="nine pt column tab"/>
    <w:aliases w:val="a9,nine pt column tabs"/>
    <w:basedOn w:val="nineptnormal"/>
    <w:rsid w:val="000D612F"/>
    <w:pPr>
      <w:tabs>
        <w:tab w:val="decimal" w:pos="624"/>
      </w:tabs>
      <w:spacing w:line="200" w:lineRule="atLeast"/>
    </w:pPr>
  </w:style>
  <w:style w:type="paragraph" w:customStyle="1" w:styleId="nineptnormalitalic">
    <w:name w:val="nine pt normal italic"/>
    <w:aliases w:val="9nit"/>
    <w:basedOn w:val="nineptnormal"/>
    <w:rsid w:val="000D612F"/>
    <w:rPr>
      <w:i/>
      <w:iCs/>
    </w:rPr>
  </w:style>
  <w:style w:type="paragraph" w:customStyle="1" w:styleId="nineptblocklistnospaceafter">
    <w:name w:val="nine pt block list no space after"/>
    <w:aliases w:val="9bln"/>
    <w:basedOn w:val="nineptblocklist"/>
    <w:rsid w:val="000D612F"/>
    <w:pPr>
      <w:spacing w:after="0"/>
    </w:pPr>
  </w:style>
  <w:style w:type="paragraph" w:customStyle="1" w:styleId="nineptblocklist">
    <w:name w:val="nine pt block list"/>
    <w:aliases w:val="9bl"/>
    <w:basedOn w:val="nineptblock"/>
    <w:rsid w:val="000D612F"/>
    <w:pPr>
      <w:ind w:left="992" w:hanging="425"/>
    </w:pPr>
  </w:style>
  <w:style w:type="paragraph" w:customStyle="1" w:styleId="nineptblock">
    <w:name w:val="nine pt block"/>
    <w:aliases w:val="9b"/>
    <w:basedOn w:val="nineptnormal"/>
    <w:rsid w:val="000D612F"/>
    <w:pPr>
      <w:spacing w:after="220"/>
      <w:ind w:left="567"/>
    </w:pPr>
  </w:style>
  <w:style w:type="paragraph" w:customStyle="1" w:styleId="acctfourfiguresshorternumber2">
    <w:name w:val="acct four figures shorter number2"/>
    <w:aliases w:val="a4-2"/>
    <w:basedOn w:val="Normal"/>
    <w:rsid w:val="000D612F"/>
    <w:pPr>
      <w:tabs>
        <w:tab w:val="decimal" w:pos="624"/>
      </w:tabs>
      <w:spacing w:line="260" w:lineRule="atLeast"/>
    </w:pPr>
    <w:rPr>
      <w:sz w:val="22"/>
      <w:lang w:val="en-GB" w:bidi="ar-SA"/>
    </w:rPr>
  </w:style>
  <w:style w:type="paragraph" w:customStyle="1" w:styleId="nineptnormalheadingcentred">
    <w:name w:val="nine pt normal heading centred"/>
    <w:aliases w:val="9nhc"/>
    <w:basedOn w:val="nineptnormalheading"/>
    <w:rsid w:val="000D612F"/>
    <w:pPr>
      <w:jc w:val="center"/>
    </w:pPr>
  </w:style>
  <w:style w:type="paragraph" w:customStyle="1" w:styleId="nineptheadingcentredspace">
    <w:name w:val="nine pt heading centred + space"/>
    <w:aliases w:val="9hcs"/>
    <w:basedOn w:val="Normal"/>
    <w:rsid w:val="000D612F"/>
    <w:pPr>
      <w:spacing w:after="180" w:line="220" w:lineRule="atLeast"/>
      <w:jc w:val="center"/>
    </w:pPr>
    <w:rPr>
      <w:sz w:val="18"/>
      <w:lang w:val="en-GB" w:bidi="ar-SA"/>
    </w:rPr>
  </w:style>
  <w:style w:type="paragraph" w:customStyle="1" w:styleId="nineptcolumntabdecimal">
    <w:name w:val="nine pt column tab decimal"/>
    <w:aliases w:val="a9d,nine pt column tabs decimal"/>
    <w:basedOn w:val="nineptnormal"/>
    <w:rsid w:val="000D612F"/>
    <w:pPr>
      <w:tabs>
        <w:tab w:val="decimal" w:pos="227"/>
      </w:tabs>
    </w:pPr>
  </w:style>
  <w:style w:type="paragraph" w:customStyle="1" w:styleId="nineptcolumntab2">
    <w:name w:val="nine pt column tab2"/>
    <w:aliases w:val="a92,nine pt column tabs2"/>
    <w:basedOn w:val="nineptnormal"/>
    <w:rsid w:val="000D612F"/>
    <w:pPr>
      <w:tabs>
        <w:tab w:val="decimal" w:pos="510"/>
      </w:tabs>
    </w:pPr>
  </w:style>
  <w:style w:type="paragraph" w:customStyle="1" w:styleId="nineptonepointafter">
    <w:name w:val="nine pt one point after"/>
    <w:aliases w:val="9n1"/>
    <w:basedOn w:val="nineptnormal"/>
    <w:rsid w:val="000D612F"/>
    <w:pPr>
      <w:spacing w:after="20"/>
    </w:pPr>
  </w:style>
  <w:style w:type="paragraph" w:customStyle="1" w:styleId="nineptblockind">
    <w:name w:val="nine pt block *ind"/>
    <w:aliases w:val="9b*ind"/>
    <w:basedOn w:val="nineptblock"/>
    <w:rsid w:val="000D612F"/>
    <w:pPr>
      <w:ind w:left="851" w:hanging="284"/>
    </w:pPr>
  </w:style>
  <w:style w:type="paragraph" w:customStyle="1" w:styleId="headingonepointafter">
    <w:name w:val="heading one point after"/>
    <w:aliases w:val="h1p"/>
    <w:basedOn w:val="heading"/>
    <w:rsid w:val="000D612F"/>
    <w:pPr>
      <w:spacing w:after="20"/>
    </w:pPr>
  </w:style>
  <w:style w:type="paragraph" w:customStyle="1" w:styleId="blockbulletnospaceafter">
    <w:name w:val="block bullet no space after"/>
    <w:aliases w:val="bbn,block bullet no sp"/>
    <w:basedOn w:val="blockbullet"/>
    <w:rsid w:val="000D612F"/>
    <w:pPr>
      <w:spacing w:after="0"/>
    </w:pPr>
  </w:style>
  <w:style w:type="paragraph" w:customStyle="1" w:styleId="acctstatementheadingaitalicbold">
    <w:name w:val="acct statement heading (a) italic bold"/>
    <w:aliases w:val="asaib"/>
    <w:basedOn w:val="acctstatementheadinga"/>
    <w:rsid w:val="000D612F"/>
    <w:pPr>
      <w:spacing w:before="0" w:after="260"/>
    </w:pPr>
    <w:rPr>
      <w:i/>
    </w:rPr>
  </w:style>
  <w:style w:type="paragraph" w:customStyle="1" w:styleId="nineptblocknosp">
    <w:name w:val="nine pt block no sp"/>
    <w:aliases w:val="9bn"/>
    <w:basedOn w:val="Normal"/>
    <w:rsid w:val="000D612F"/>
    <w:pPr>
      <w:spacing w:line="220" w:lineRule="atLeast"/>
      <w:ind w:left="567"/>
    </w:pPr>
    <w:rPr>
      <w:sz w:val="18"/>
      <w:lang w:val="en-GB" w:bidi="ar-SA"/>
    </w:rPr>
  </w:style>
  <w:style w:type="paragraph" w:customStyle="1" w:styleId="nineptnormalheadingbolditalic">
    <w:name w:val="nine pt normal heading bold italic"/>
    <w:aliases w:val="9h2"/>
    <w:basedOn w:val="nineptnormalheading"/>
    <w:rsid w:val="000D612F"/>
    <w:rPr>
      <w:i/>
      <w:iCs/>
    </w:rPr>
  </w:style>
  <w:style w:type="paragraph" w:customStyle="1" w:styleId="nineptnormalhalfspace">
    <w:name w:val="nine pt normal half space"/>
    <w:aliases w:val="9nhs"/>
    <w:basedOn w:val="nineptnormal"/>
    <w:rsid w:val="000D612F"/>
    <w:pPr>
      <w:spacing w:after="80"/>
    </w:pPr>
  </w:style>
  <w:style w:type="paragraph" w:customStyle="1" w:styleId="nineptratecol">
    <w:name w:val="nine pt rate col"/>
    <w:aliases w:val="a9r"/>
    <w:basedOn w:val="nineptnormal"/>
    <w:rsid w:val="000D612F"/>
    <w:pPr>
      <w:tabs>
        <w:tab w:val="decimal" w:pos="397"/>
      </w:tabs>
    </w:pPr>
  </w:style>
  <w:style w:type="paragraph" w:customStyle="1" w:styleId="nineptblockitalics">
    <w:name w:val="nine pt block italics"/>
    <w:aliases w:val="9bit"/>
    <w:basedOn w:val="nineptblock"/>
    <w:rsid w:val="000D612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D612F"/>
    <w:pPr>
      <w:spacing w:after="80"/>
    </w:pPr>
  </w:style>
  <w:style w:type="paragraph" w:customStyle="1" w:styleId="nineptbodytextheading">
    <w:name w:val="nine pt body text heading"/>
    <w:aliases w:val="9bth"/>
    <w:basedOn w:val="Footer"/>
    <w:rsid w:val="000D612F"/>
    <w:pPr>
      <w:tabs>
        <w:tab w:val="clear" w:pos="4153"/>
        <w:tab w:val="clear" w:pos="8306"/>
      </w:tabs>
      <w:spacing w:after="180" w:line="220" w:lineRule="atLeast"/>
    </w:pPr>
    <w:rPr>
      <w:b/>
      <w:bCs/>
      <w:sz w:val="18"/>
      <w:lang w:val="en-GB" w:bidi="ar-SA"/>
    </w:rPr>
  </w:style>
  <w:style w:type="paragraph" w:customStyle="1" w:styleId="nineptbodytextheadingcentred">
    <w:name w:val="nine pt body text heading centred"/>
    <w:aliases w:val="9bthc"/>
    <w:rsid w:val="000D612F"/>
    <w:pPr>
      <w:spacing w:after="180" w:line="220" w:lineRule="atLeast"/>
      <w:jc w:val="center"/>
    </w:pPr>
    <w:rPr>
      <w:rFonts w:cs="Times New Roman"/>
      <w:b/>
      <w:bCs/>
      <w:sz w:val="18"/>
      <w:lang w:val="en-GB" w:bidi="ar-SA"/>
    </w:rPr>
  </w:style>
  <w:style w:type="paragraph" w:customStyle="1" w:styleId="nineptnormalheadingcentredwider">
    <w:name w:val="nine pt normal heading centred wider"/>
    <w:aliases w:val="9nhcw"/>
    <w:basedOn w:val="nineptnormalheadingcentred"/>
    <w:rsid w:val="000D612F"/>
    <w:pPr>
      <w:ind w:left="-85" w:right="-85"/>
    </w:pPr>
  </w:style>
  <w:style w:type="paragraph" w:customStyle="1" w:styleId="nineptcolumntabs5">
    <w:name w:val="nine pt column tabs5"/>
    <w:aliases w:val="a95,nine pt column tab5"/>
    <w:basedOn w:val="Normal"/>
    <w:rsid w:val="000D612F"/>
    <w:pPr>
      <w:tabs>
        <w:tab w:val="decimal" w:pos="794"/>
      </w:tabs>
      <w:spacing w:line="220" w:lineRule="atLeast"/>
    </w:pPr>
    <w:rPr>
      <w:sz w:val="18"/>
      <w:lang w:val="en-GB" w:bidi="ar-SA"/>
    </w:rPr>
  </w:style>
  <w:style w:type="paragraph" w:customStyle="1" w:styleId="ninebtbodytextcentred">
    <w:name w:val="nine bt body text centred"/>
    <w:aliases w:val="9btc"/>
    <w:basedOn w:val="nineptbodytext"/>
    <w:rsid w:val="000D612F"/>
    <w:pPr>
      <w:spacing w:after="180"/>
      <w:jc w:val="center"/>
    </w:pPr>
  </w:style>
  <w:style w:type="paragraph" w:customStyle="1" w:styleId="nineptbodytextheadingcentredwider">
    <w:name w:val="nine pt body text heading centred wider"/>
    <w:aliases w:val="9bthcw,a9bthcw"/>
    <w:basedOn w:val="nineptbodytextheadingcentred"/>
    <w:rsid w:val="000D612F"/>
    <w:pPr>
      <w:ind w:left="-85" w:right="-85"/>
    </w:pPr>
  </w:style>
  <w:style w:type="paragraph" w:customStyle="1" w:styleId="nineptcolumntabdecimal2">
    <w:name w:val="nine pt column tab decimal2"/>
    <w:aliases w:val="a9d2,nine pt column tabs decimal2"/>
    <w:basedOn w:val="nineptnormal"/>
    <w:rsid w:val="000D612F"/>
    <w:pPr>
      <w:tabs>
        <w:tab w:val="decimal" w:pos="284"/>
      </w:tabs>
    </w:pPr>
  </w:style>
  <w:style w:type="paragraph" w:customStyle="1" w:styleId="nineptcolumntab4">
    <w:name w:val="nine pt column tab4"/>
    <w:aliases w:val="a94,nine pt column tabs4"/>
    <w:basedOn w:val="nineptnormal"/>
    <w:rsid w:val="000D612F"/>
    <w:pPr>
      <w:tabs>
        <w:tab w:val="decimal" w:pos="680"/>
      </w:tabs>
    </w:pPr>
  </w:style>
  <w:style w:type="paragraph" w:customStyle="1" w:styleId="nineptcolumntab3">
    <w:name w:val="nine pt column tab3"/>
    <w:aliases w:val="a93,nine pt column tabs3"/>
    <w:basedOn w:val="nineptnormal"/>
    <w:rsid w:val="000D612F"/>
    <w:pPr>
      <w:tabs>
        <w:tab w:val="decimal" w:pos="567"/>
      </w:tabs>
    </w:pPr>
  </w:style>
  <w:style w:type="paragraph" w:customStyle="1" w:styleId="nineptindent">
    <w:name w:val="nine pt indent"/>
    <w:aliases w:val="9i"/>
    <w:basedOn w:val="nineptnormal"/>
    <w:rsid w:val="000D612F"/>
    <w:pPr>
      <w:ind w:left="425" w:hanging="425"/>
    </w:pPr>
  </w:style>
  <w:style w:type="paragraph" w:customStyle="1" w:styleId="blockind">
    <w:name w:val="block *ind"/>
    <w:aliases w:val="b*,block star ind"/>
    <w:basedOn w:val="block"/>
    <w:rsid w:val="000D612F"/>
    <w:pPr>
      <w:ind w:left="907" w:hanging="340"/>
    </w:pPr>
  </w:style>
  <w:style w:type="paragraph" w:customStyle="1" w:styleId="List3i">
    <w:name w:val="List 3i"/>
    <w:aliases w:val="3i"/>
    <w:basedOn w:val="List2i"/>
    <w:rsid w:val="000D612F"/>
    <w:pPr>
      <w:ind w:left="1701"/>
    </w:pPr>
  </w:style>
  <w:style w:type="paragraph" w:customStyle="1" w:styleId="acctindentonepointafter">
    <w:name w:val="acct indent one point after"/>
    <w:aliases w:val="ai1p"/>
    <w:basedOn w:val="acctindent"/>
    <w:rsid w:val="000D612F"/>
    <w:pPr>
      <w:spacing w:after="20"/>
    </w:pPr>
  </w:style>
  <w:style w:type="paragraph" w:customStyle="1" w:styleId="eightptnormalheadingitalic">
    <w:name w:val="eight pt normal heading italic"/>
    <w:aliases w:val="8nhbi"/>
    <w:basedOn w:val="eightptnormalheading"/>
    <w:rsid w:val="000D612F"/>
    <w:rPr>
      <w:i/>
      <w:iCs/>
    </w:rPr>
  </w:style>
  <w:style w:type="paragraph" w:customStyle="1" w:styleId="eightptcolumntabs3">
    <w:name w:val="eight pt column tabs3"/>
    <w:aliases w:val="a83"/>
    <w:basedOn w:val="eightptnormal"/>
    <w:rsid w:val="000D612F"/>
    <w:pPr>
      <w:tabs>
        <w:tab w:val="decimal" w:pos="794"/>
      </w:tabs>
    </w:pPr>
  </w:style>
  <w:style w:type="paragraph" w:customStyle="1" w:styleId="eightptbodytextheadingmiddleline">
    <w:name w:val="eight pt body text heading middle line"/>
    <w:aliases w:val="8hml"/>
    <w:basedOn w:val="eightptbodytextheading"/>
    <w:rsid w:val="000D612F"/>
    <w:pPr>
      <w:spacing w:before="80" w:after="80"/>
    </w:pPr>
  </w:style>
  <w:style w:type="paragraph" w:customStyle="1" w:styleId="eightptbodytextheadingmiddlelinecentred">
    <w:name w:val="eight pt body text heading middle line centred"/>
    <w:aliases w:val="8hmlc"/>
    <w:rsid w:val="000D612F"/>
    <w:pPr>
      <w:spacing w:before="80" w:after="80" w:line="200" w:lineRule="atLeast"/>
      <w:jc w:val="center"/>
    </w:pPr>
    <w:rPr>
      <w:rFonts w:cs="Times New Roman"/>
      <w:b/>
      <w:bCs/>
      <w:sz w:val="16"/>
      <w:lang w:val="en-GB" w:bidi="ar-SA"/>
    </w:rPr>
  </w:style>
  <w:style w:type="paragraph" w:customStyle="1" w:styleId="eightpt4ptspacebefore">
    <w:name w:val="eight pt 4pt space before"/>
    <w:aliases w:val="8n4sp"/>
    <w:basedOn w:val="eightptnormal"/>
    <w:rsid w:val="000D612F"/>
    <w:pPr>
      <w:spacing w:before="80"/>
    </w:pPr>
  </w:style>
  <w:style w:type="paragraph" w:customStyle="1" w:styleId="eightpt4ptspaceafter">
    <w:name w:val="eight pt 4 pt space after"/>
    <w:aliases w:val="8n4sa"/>
    <w:basedOn w:val="eightptnormal"/>
    <w:rsid w:val="000D612F"/>
    <w:pPr>
      <w:spacing w:after="80"/>
    </w:pPr>
  </w:style>
  <w:style w:type="paragraph" w:customStyle="1" w:styleId="blockbullet2">
    <w:name w:val="block bullet 2"/>
    <w:aliases w:val="bb2"/>
    <w:basedOn w:val="BodyText"/>
    <w:rsid w:val="000D612F"/>
    <w:pPr>
      <w:tabs>
        <w:tab w:val="num" w:pos="1247"/>
      </w:tabs>
      <w:spacing w:after="260" w:line="260" w:lineRule="atLeast"/>
      <w:ind w:left="1247" w:hanging="340"/>
      <w:jc w:val="left"/>
    </w:pPr>
    <w:rPr>
      <w:color w:val="auto"/>
      <w:sz w:val="22"/>
      <w:szCs w:val="20"/>
      <w:lang w:val="en-GB" w:bidi="ar-SA"/>
    </w:rPr>
  </w:style>
  <w:style w:type="paragraph" w:customStyle="1" w:styleId="headingnospaceaftercentred">
    <w:name w:val="heading no space after centred"/>
    <w:aliases w:val="hnc"/>
    <w:basedOn w:val="headingnospaceafter"/>
    <w:rsid w:val="000D612F"/>
    <w:pPr>
      <w:jc w:val="center"/>
    </w:pPr>
  </w:style>
  <w:style w:type="paragraph" w:customStyle="1" w:styleId="acctfourfigureslongernumber2">
    <w:name w:val="acct four figures longer number2"/>
    <w:aliases w:val="a4+2"/>
    <w:basedOn w:val="Normal"/>
    <w:rsid w:val="000D612F"/>
    <w:pPr>
      <w:tabs>
        <w:tab w:val="decimal" w:pos="907"/>
      </w:tabs>
      <w:spacing w:line="260" w:lineRule="atLeast"/>
    </w:pPr>
    <w:rPr>
      <w:sz w:val="22"/>
      <w:lang w:val="en-GB" w:bidi="ar-SA"/>
    </w:rPr>
  </w:style>
  <w:style w:type="paragraph" w:customStyle="1" w:styleId="AccPolicyHeading">
    <w:name w:val="Acc Policy Heading"/>
    <w:basedOn w:val="BodyText"/>
    <w:link w:val="AccPolicyHeadingCharChar"/>
    <w:autoRedefine/>
    <w:rsid w:val="000D612F"/>
    <w:pPr>
      <w:tabs>
        <w:tab w:val="num" w:pos="720"/>
        <w:tab w:val="num" w:pos="2925"/>
      </w:tabs>
      <w:spacing w:after="120" w:line="260" w:lineRule="atLeast"/>
      <w:ind w:left="720" w:hanging="720"/>
    </w:pPr>
    <w:rPr>
      <w:bCs/>
      <w:color w:val="auto"/>
      <w:sz w:val="22"/>
      <w:szCs w:val="22"/>
      <w:lang w:eastAsia="en-GB"/>
    </w:rPr>
  </w:style>
  <w:style w:type="character" w:customStyle="1" w:styleId="AccPolicyHeadingCharChar">
    <w:name w:val="Acc Policy Heading Char Char"/>
    <w:link w:val="AccPolicyHeading"/>
    <w:locked/>
    <w:rsid w:val="000D612F"/>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0B597F"/>
    <w:pPr>
      <w:ind w:firstLine="540"/>
      <w:jc w:val="thaiDistribute"/>
    </w:pPr>
    <w:rPr>
      <w:rFonts w:cs="Univers 45 Light"/>
      <w:i/>
      <w:iCs/>
      <w:sz w:val="22"/>
      <w:szCs w:val="22"/>
    </w:rPr>
  </w:style>
  <w:style w:type="character" w:customStyle="1" w:styleId="AccPolicysubheadChar">
    <w:name w:val="Acc Policy sub head Char"/>
    <w:link w:val="AccPolicysubhead"/>
    <w:locked/>
    <w:rsid w:val="000B597F"/>
    <w:rPr>
      <w:rFonts w:cs="Univers 45 Light"/>
      <w:i/>
      <w:iCs/>
      <w:color w:val="000000"/>
      <w:sz w:val="22"/>
      <w:szCs w:val="22"/>
    </w:rPr>
  </w:style>
  <w:style w:type="paragraph" w:customStyle="1" w:styleId="BodyTextbullet">
    <w:name w:val="Body Text bullet"/>
    <w:basedOn w:val="BodyText"/>
    <w:next w:val="BodyText"/>
    <w:autoRedefine/>
    <w:rsid w:val="000D612F"/>
    <w:pPr>
      <w:numPr>
        <w:numId w:val="5"/>
      </w:numPr>
      <w:spacing w:after="120" w:line="260" w:lineRule="atLeast"/>
    </w:pPr>
    <w:rPr>
      <w:bCs/>
      <w:color w:val="auto"/>
      <w:sz w:val="22"/>
      <w:szCs w:val="22"/>
      <w:lang w:eastAsia="en-GB"/>
    </w:rPr>
  </w:style>
  <w:style w:type="paragraph" w:customStyle="1" w:styleId="AccNoteHeading">
    <w:name w:val="Acc Note Heading"/>
    <w:basedOn w:val="BodyText"/>
    <w:autoRedefine/>
    <w:rsid w:val="000D612F"/>
    <w:pPr>
      <w:tabs>
        <w:tab w:val="num" w:pos="360"/>
      </w:tabs>
      <w:spacing w:before="130" w:after="130" w:line="260" w:lineRule="atLeast"/>
      <w:ind w:left="360" w:hanging="360"/>
    </w:pPr>
    <w:rPr>
      <w:b/>
      <w:bCs/>
      <w:color w:val="auto"/>
      <w:szCs w:val="22"/>
      <w:lang w:eastAsia="en-GB"/>
    </w:rPr>
  </w:style>
  <w:style w:type="paragraph" w:customStyle="1" w:styleId="AccPolicyalternative">
    <w:name w:val="Acc Policy alternative"/>
    <w:basedOn w:val="AccPolicysubhead"/>
    <w:link w:val="AccPolicyalternativeChar"/>
    <w:autoRedefine/>
    <w:rsid w:val="00E1340E"/>
    <w:pPr>
      <w:ind w:left="540" w:firstLine="0"/>
    </w:pPr>
    <w:rPr>
      <w:i w:val="0"/>
      <w:iCs w:val="0"/>
      <w:color w:val="auto"/>
      <w:lang w:val="en-GB" w:bidi="ar-SA"/>
    </w:rPr>
  </w:style>
  <w:style w:type="character" w:customStyle="1" w:styleId="AccPolicyalternativeChar">
    <w:name w:val="Acc Policy alternative Char"/>
    <w:link w:val="AccPolicyalternative"/>
    <w:locked/>
    <w:rsid w:val="00E1340E"/>
    <w:rPr>
      <w:rFonts w:cs="Univers 45 Light"/>
      <w:i/>
      <w:iCs/>
      <w:color w:val="000000"/>
      <w:sz w:val="22"/>
      <w:szCs w:val="22"/>
      <w:lang w:val="en-GB" w:bidi="ar-SA"/>
    </w:rPr>
  </w:style>
  <w:style w:type="paragraph" w:customStyle="1" w:styleId="CoverTitle">
    <w:name w:val="Cover Title"/>
    <w:basedOn w:val="Normal"/>
    <w:rsid w:val="000D612F"/>
    <w:pPr>
      <w:overflowPunct w:val="0"/>
      <w:autoSpaceDE w:val="0"/>
      <w:autoSpaceDN w:val="0"/>
      <w:adjustRightInd w:val="0"/>
      <w:spacing w:line="440" w:lineRule="exact"/>
      <w:jc w:val="both"/>
      <w:textAlignment w:val="baseline"/>
    </w:pPr>
    <w:rPr>
      <w:sz w:val="36"/>
      <w:lang w:val="en-GB" w:bidi="ar-SA"/>
    </w:rPr>
  </w:style>
  <w:style w:type="paragraph" w:customStyle="1" w:styleId="Single">
    <w:name w:val="Single"/>
    <w:basedOn w:val="Normal"/>
    <w:rsid w:val="000D612F"/>
    <w:pPr>
      <w:overflowPunct w:val="0"/>
      <w:autoSpaceDE w:val="0"/>
      <w:autoSpaceDN w:val="0"/>
      <w:adjustRightInd w:val="0"/>
      <w:spacing w:after="130"/>
      <w:jc w:val="both"/>
      <w:textAlignment w:val="baseline"/>
    </w:pPr>
    <w:rPr>
      <w:sz w:val="18"/>
      <w:u w:val="single"/>
      <w:lang w:val="en-GB" w:bidi="ar-SA"/>
    </w:rPr>
  </w:style>
  <w:style w:type="paragraph" w:customStyle="1" w:styleId="CoverClientName">
    <w:name w:val="Cover Client Name"/>
    <w:basedOn w:val="Normal"/>
    <w:rsid w:val="000D612F"/>
    <w:pPr>
      <w:tabs>
        <w:tab w:val="left" w:pos="-140"/>
      </w:tabs>
      <w:overflowPunct w:val="0"/>
      <w:autoSpaceDE w:val="0"/>
      <w:autoSpaceDN w:val="0"/>
      <w:adjustRightInd w:val="0"/>
      <w:spacing w:before="80" w:after="520"/>
      <w:jc w:val="both"/>
      <w:textAlignment w:val="baseline"/>
    </w:pPr>
    <w:rPr>
      <w:b/>
      <w:sz w:val="26"/>
      <w:lang w:val="en-GB" w:bidi="ar-SA"/>
    </w:rPr>
  </w:style>
  <w:style w:type="paragraph" w:customStyle="1" w:styleId="CoverSubTitle">
    <w:name w:val="Cover SubTitle"/>
    <w:basedOn w:val="Single"/>
    <w:rsid w:val="000D612F"/>
    <w:pPr>
      <w:spacing w:after="0" w:line="440" w:lineRule="exact"/>
      <w:jc w:val="center"/>
    </w:pPr>
    <w:rPr>
      <w:sz w:val="32"/>
      <w:u w:val="none"/>
    </w:rPr>
  </w:style>
  <w:style w:type="paragraph" w:customStyle="1" w:styleId="CoverDate">
    <w:name w:val="Cover Date"/>
    <w:basedOn w:val="Single"/>
    <w:rsid w:val="000D612F"/>
    <w:pPr>
      <w:spacing w:after="0" w:line="440" w:lineRule="exact"/>
      <w:jc w:val="center"/>
    </w:pPr>
    <w:rPr>
      <w:sz w:val="32"/>
      <w:u w:val="none"/>
    </w:rPr>
  </w:style>
  <w:style w:type="paragraph" w:styleId="BalloonText">
    <w:name w:val="Balloon Text"/>
    <w:basedOn w:val="Normal"/>
    <w:link w:val="BalloonTextChar"/>
    <w:semiHidden/>
    <w:rsid w:val="000D612F"/>
    <w:pPr>
      <w:spacing w:line="260" w:lineRule="atLeast"/>
    </w:pPr>
    <w:rPr>
      <w:rFonts w:ascii="Tahoma" w:hAnsi="Tahoma" w:cs="Tahoma"/>
      <w:sz w:val="16"/>
      <w:szCs w:val="16"/>
      <w:lang w:val="en-GB" w:bidi="ar-SA"/>
    </w:rPr>
  </w:style>
  <w:style w:type="character" w:customStyle="1" w:styleId="BalloonTextChar">
    <w:name w:val="Balloon Text Char"/>
    <w:link w:val="BalloonText"/>
    <w:uiPriority w:val="99"/>
    <w:locked/>
    <w:rsid w:val="000D612F"/>
    <w:rPr>
      <w:rFonts w:ascii="Tahoma" w:hAnsi="Tahoma" w:cs="Tahoma"/>
      <w:sz w:val="16"/>
      <w:szCs w:val="16"/>
      <w:lang w:val="en-GB" w:bidi="ar-SA"/>
    </w:rPr>
  </w:style>
  <w:style w:type="paragraph" w:styleId="DocumentMap">
    <w:name w:val="Document Map"/>
    <w:basedOn w:val="Normal"/>
    <w:link w:val="DocumentMapChar"/>
    <w:semiHidden/>
    <w:rsid w:val="000D612F"/>
    <w:pPr>
      <w:shd w:val="clear" w:color="auto" w:fill="000080"/>
      <w:spacing w:line="260" w:lineRule="atLeast"/>
    </w:pPr>
    <w:rPr>
      <w:rFonts w:ascii="Tahoma" w:hAnsi="Tahoma" w:cs="Tahoma"/>
      <w:lang w:val="en-GB" w:bidi="ar-SA"/>
    </w:rPr>
  </w:style>
  <w:style w:type="character" w:customStyle="1" w:styleId="DocumentMapChar">
    <w:name w:val="Document Map Char"/>
    <w:link w:val="DocumentMap"/>
    <w:uiPriority w:val="99"/>
    <w:locked/>
    <w:rsid w:val="000D612F"/>
    <w:rPr>
      <w:rFonts w:ascii="Tahoma" w:hAnsi="Tahoma" w:cs="Tahoma"/>
      <w:shd w:val="clear" w:color="auto" w:fill="000080"/>
      <w:lang w:val="en-GB" w:bidi="ar-SA"/>
    </w:rPr>
  </w:style>
  <w:style w:type="paragraph" w:customStyle="1" w:styleId="Default">
    <w:name w:val="Default"/>
    <w:uiPriority w:val="99"/>
    <w:rsid w:val="000D612F"/>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0D612F"/>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val="en-GB" w:bidi="ar-SA"/>
    </w:rPr>
  </w:style>
  <w:style w:type="character" w:customStyle="1" w:styleId="AccountingPolicyChar1">
    <w:name w:val="Accounting Policy Char1"/>
    <w:link w:val="AccountingPolicy"/>
    <w:locked/>
    <w:rsid w:val="000D612F"/>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0D612F"/>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lang w:val="en-GB" w:bidi="ar-SA"/>
    </w:rPr>
  </w:style>
  <w:style w:type="character" w:customStyle="1" w:styleId="Subhead3Char">
    <w:name w:val="Subhead 3 Char"/>
    <w:link w:val="Subhead3"/>
    <w:locked/>
    <w:rsid w:val="000D612F"/>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0D612F"/>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lang w:val="en-GB" w:bidi="ar-SA"/>
    </w:rPr>
  </w:style>
  <w:style w:type="character" w:customStyle="1" w:styleId="Reference">
    <w:name w:val="Reference"/>
    <w:rsid w:val="000D612F"/>
    <w:rPr>
      <w:rFonts w:ascii="Univers 45 Light" w:hAnsi="Univers 45 Light"/>
      <w:i/>
      <w:color w:val="0C2D83"/>
      <w:sz w:val="16"/>
    </w:rPr>
  </w:style>
  <w:style w:type="character" w:customStyle="1" w:styleId="Footnote">
    <w:name w:val="Footnote"/>
    <w:rsid w:val="000D612F"/>
    <w:rPr>
      <w:rFonts w:ascii="Univers 45 Light" w:hAnsi="Univers 45 Light"/>
      <w:color w:val="0C2D83"/>
      <w:position w:val="2"/>
      <w:sz w:val="20"/>
      <w:vertAlign w:val="superscript"/>
    </w:rPr>
  </w:style>
  <w:style w:type="character" w:customStyle="1" w:styleId="Bullet">
    <w:name w:val="Bullet"/>
    <w:rsid w:val="000D612F"/>
    <w:rPr>
      <w:rFonts w:ascii="ZapfDingbats BT" w:hAnsi="ZapfDingbats BT"/>
      <w:color w:val="0C2D83"/>
      <w:position w:val="2"/>
      <w:sz w:val="10"/>
      <w:lang w:bidi="th-TH"/>
    </w:rPr>
  </w:style>
  <w:style w:type="paragraph" w:customStyle="1" w:styleId="CM32">
    <w:name w:val="CM32"/>
    <w:basedOn w:val="Default"/>
    <w:next w:val="Default"/>
    <w:rsid w:val="000D612F"/>
    <w:pPr>
      <w:spacing w:line="260" w:lineRule="atLeast"/>
    </w:pPr>
    <w:rPr>
      <w:rFonts w:eastAsia="Times New Roman" w:cs="Angsana New"/>
      <w:color w:val="auto"/>
      <w:lang w:eastAsia="en-US"/>
    </w:rPr>
  </w:style>
  <w:style w:type="paragraph" w:customStyle="1" w:styleId="CM139">
    <w:name w:val="CM139"/>
    <w:basedOn w:val="Default"/>
    <w:next w:val="Default"/>
    <w:rsid w:val="000D612F"/>
    <w:rPr>
      <w:rFonts w:eastAsia="Times New Roman" w:cs="Angsana New"/>
      <w:color w:val="auto"/>
      <w:lang w:eastAsia="en-US"/>
    </w:rPr>
  </w:style>
  <w:style w:type="paragraph" w:customStyle="1" w:styleId="CM38">
    <w:name w:val="CM38"/>
    <w:basedOn w:val="Default"/>
    <w:next w:val="Default"/>
    <w:rsid w:val="000D612F"/>
    <w:pPr>
      <w:spacing w:line="256" w:lineRule="atLeast"/>
    </w:pPr>
    <w:rPr>
      <w:rFonts w:eastAsia="Times New Roman" w:cs="Angsana New"/>
      <w:color w:val="auto"/>
      <w:lang w:eastAsia="en-US"/>
    </w:rPr>
  </w:style>
  <w:style w:type="paragraph" w:customStyle="1" w:styleId="CM31">
    <w:name w:val="CM31"/>
    <w:basedOn w:val="Default"/>
    <w:next w:val="Default"/>
    <w:rsid w:val="000D612F"/>
    <w:pPr>
      <w:spacing w:line="253" w:lineRule="atLeast"/>
    </w:pPr>
    <w:rPr>
      <w:rFonts w:eastAsia="Times New Roman" w:cs="Angsana New"/>
      <w:color w:val="auto"/>
      <w:lang w:eastAsia="en-US"/>
    </w:rPr>
  </w:style>
  <w:style w:type="paragraph" w:customStyle="1" w:styleId="CM48">
    <w:name w:val="CM48"/>
    <w:basedOn w:val="Default"/>
    <w:next w:val="Default"/>
    <w:rsid w:val="000D612F"/>
    <w:rPr>
      <w:rFonts w:eastAsia="Times New Roman" w:cs="Angsana New"/>
      <w:color w:val="auto"/>
      <w:lang w:eastAsia="en-US"/>
    </w:rPr>
  </w:style>
  <w:style w:type="paragraph" w:customStyle="1" w:styleId="CM74">
    <w:name w:val="CM74"/>
    <w:basedOn w:val="Default"/>
    <w:next w:val="Default"/>
    <w:rsid w:val="000D612F"/>
    <w:rPr>
      <w:rFonts w:eastAsia="Times New Roman" w:cs="Angsana New"/>
      <w:color w:val="auto"/>
      <w:lang w:eastAsia="en-US"/>
    </w:rPr>
  </w:style>
  <w:style w:type="character" w:styleId="CommentReference">
    <w:name w:val="annotation reference"/>
    <w:semiHidden/>
    <w:rsid w:val="000D612F"/>
    <w:rPr>
      <w:rFonts w:cs="Times New Roman"/>
      <w:sz w:val="16"/>
      <w:szCs w:val="16"/>
    </w:rPr>
  </w:style>
  <w:style w:type="paragraph" w:styleId="CommentText">
    <w:name w:val="annotation text"/>
    <w:basedOn w:val="Normal"/>
    <w:link w:val="CommentTextChar"/>
    <w:semiHidden/>
    <w:rsid w:val="000D612F"/>
    <w:pPr>
      <w:spacing w:line="260" w:lineRule="atLeast"/>
    </w:pPr>
    <w:rPr>
      <w:lang w:val="en-GB" w:bidi="ar-SA"/>
    </w:rPr>
  </w:style>
  <w:style w:type="character" w:customStyle="1" w:styleId="CommentTextChar">
    <w:name w:val="Comment Text Char"/>
    <w:link w:val="CommentText"/>
    <w:uiPriority w:val="99"/>
    <w:locked/>
    <w:rsid w:val="000D612F"/>
    <w:rPr>
      <w:rFonts w:cs="Times New Roman"/>
      <w:lang w:val="en-GB" w:bidi="ar-SA"/>
    </w:rPr>
  </w:style>
  <w:style w:type="paragraph" w:styleId="CommentSubject">
    <w:name w:val="annotation subject"/>
    <w:basedOn w:val="CommentText"/>
    <w:next w:val="CommentText"/>
    <w:link w:val="CommentSubjectChar"/>
    <w:semiHidden/>
    <w:rsid w:val="000D612F"/>
    <w:rPr>
      <w:b/>
      <w:bCs/>
    </w:rPr>
  </w:style>
  <w:style w:type="character" w:customStyle="1" w:styleId="CommentSubjectChar">
    <w:name w:val="Comment Subject Char"/>
    <w:link w:val="CommentSubject"/>
    <w:uiPriority w:val="99"/>
    <w:locked/>
    <w:rsid w:val="000D612F"/>
    <w:rPr>
      <w:rFonts w:cs="Times New Roman"/>
      <w:b/>
      <w:bCs/>
      <w:lang w:val="en-GB" w:bidi="ar-SA"/>
    </w:rPr>
  </w:style>
  <w:style w:type="table" w:styleId="TableSimple2">
    <w:name w:val="Table Simple 2"/>
    <w:basedOn w:val="TableNormal"/>
    <w:rsid w:val="000D612F"/>
    <w:pPr>
      <w:spacing w:line="260" w:lineRule="atLeast"/>
    </w:pPr>
    <w:rPr>
      <w:rFonts w:cs="Times New Roman"/>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0D612F"/>
    <w:rPr>
      <w:rFonts w:cs="Times New Roman"/>
      <w:sz w:val="22"/>
      <w:lang w:val="en-GB" w:bidi="ar-SA"/>
    </w:rPr>
  </w:style>
  <w:style w:type="character" w:styleId="Emphasis">
    <w:name w:val="Emphasis"/>
    <w:uiPriority w:val="20"/>
    <w:qFormat/>
    <w:rsid w:val="008D3BAE"/>
    <w:rPr>
      <w:b w:val="0"/>
      <w:bCs w:val="0"/>
      <w:i w:val="0"/>
      <w:iCs w:val="0"/>
      <w:color w:val="DD4B39"/>
    </w:rPr>
  </w:style>
  <w:style w:type="character" w:customStyle="1" w:styleId="st1">
    <w:name w:val="st1"/>
    <w:basedOn w:val="DefaultParagraphFont"/>
    <w:rsid w:val="008D3BAE"/>
  </w:style>
  <w:style w:type="character" w:customStyle="1" w:styleId="hps">
    <w:name w:val="hps"/>
    <w:basedOn w:val="DefaultParagraphFont"/>
    <w:rsid w:val="00E52FA3"/>
  </w:style>
  <w:style w:type="character" w:customStyle="1" w:styleId="shorttext">
    <w:name w:val="short_text"/>
    <w:basedOn w:val="DefaultParagraphFont"/>
    <w:rsid w:val="007B0F18"/>
  </w:style>
  <w:style w:type="paragraph" w:customStyle="1" w:styleId="3">
    <w:name w:val="µÒÃÒ§3ªèÍ§"/>
    <w:basedOn w:val="Normal"/>
    <w:uiPriority w:val="99"/>
    <w:rsid w:val="00637FB7"/>
    <w:pPr>
      <w:tabs>
        <w:tab w:val="left" w:pos="360"/>
        <w:tab w:val="left" w:pos="720"/>
      </w:tabs>
    </w:pPr>
    <w:rPr>
      <w:rFonts w:ascii="Book Antiqua" w:hAnsi="Book Antiqua" w:cs="Angsana New"/>
      <w:sz w:val="22"/>
      <w:szCs w:val="22"/>
      <w:lang w:val="th-TH"/>
    </w:rPr>
  </w:style>
  <w:style w:type="character" w:customStyle="1" w:styleId="Heading1Char1">
    <w:name w:val="Heading 1 Char1"/>
    <w:rsid w:val="001C5A9F"/>
    <w:rPr>
      <w:rFonts w:ascii="Arial" w:eastAsia="Times New Roman" w:hAnsi="Arial" w:cs="Times New Roman"/>
      <w:b/>
      <w:bCs/>
      <w:sz w:val="18"/>
      <w:szCs w:val="18"/>
      <w:u w:val="single"/>
      <w:shd w:val="solid" w:color="FFFFFF" w:fill="FFFFFF"/>
    </w:rPr>
  </w:style>
  <w:style w:type="character" w:customStyle="1" w:styleId="HeaderChar1">
    <w:name w:val="Header Char1"/>
    <w:rsid w:val="00750DF9"/>
    <w:rPr>
      <w:rFonts w:ascii="Arial" w:eastAsia="Times New Roman" w:hAnsi="Arial" w:cs="Times New Roman"/>
      <w:sz w:val="18"/>
      <w:szCs w:val="18"/>
    </w:rPr>
  </w:style>
  <w:style w:type="character" w:customStyle="1" w:styleId="FooterChar1">
    <w:name w:val="Footer Char1"/>
    <w:uiPriority w:val="99"/>
    <w:rsid w:val="00750DF9"/>
    <w:rPr>
      <w:rFonts w:ascii="Arial" w:eastAsia="Times New Roman" w:hAnsi="Arial" w:cs="Times New Roman"/>
      <w:sz w:val="18"/>
      <w:szCs w:val="18"/>
    </w:rPr>
  </w:style>
  <w:style w:type="paragraph" w:customStyle="1" w:styleId="a">
    <w:name w:val="¢éÍ¤ÇÒÁ"/>
    <w:basedOn w:val="Normal"/>
    <w:link w:val="Char0"/>
    <w:rsid w:val="00750DF9"/>
    <w:pPr>
      <w:tabs>
        <w:tab w:val="left" w:pos="1080"/>
      </w:tabs>
    </w:pPr>
    <w:rPr>
      <w:rFonts w:cs="Angsana New"/>
      <w:sz w:val="30"/>
      <w:szCs w:val="30"/>
      <w:lang w:val="th-TH"/>
    </w:rPr>
  </w:style>
  <w:style w:type="character" w:customStyle="1" w:styleId="Char0">
    <w:name w:val="¢éÍ¤ÇÒÁ Char"/>
    <w:link w:val="a"/>
    <w:rsid w:val="00750DF9"/>
    <w:rPr>
      <w:sz w:val="30"/>
      <w:szCs w:val="30"/>
      <w:lang w:val="th-TH"/>
    </w:rPr>
  </w:style>
  <w:style w:type="paragraph" w:customStyle="1" w:styleId="StandaardOpinion">
    <w:name w:val="StandaardOpinion"/>
    <w:basedOn w:val="Normal"/>
    <w:rsid w:val="001D5F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cs="Angsana New"/>
      <w:sz w:val="22"/>
      <w:szCs w:val="22"/>
    </w:rPr>
  </w:style>
  <w:style w:type="character" w:styleId="LineNumber">
    <w:name w:val="line number"/>
    <w:basedOn w:val="DefaultParagraphFont"/>
    <w:uiPriority w:val="99"/>
    <w:semiHidden/>
    <w:unhideWhenUsed/>
    <w:locked/>
    <w:rsid w:val="009E0F89"/>
  </w:style>
  <w:style w:type="paragraph" w:styleId="NormalWeb">
    <w:name w:val="Normal (Web)"/>
    <w:basedOn w:val="Normal"/>
    <w:uiPriority w:val="99"/>
    <w:semiHidden/>
    <w:unhideWhenUsed/>
    <w:locked/>
    <w:rsid w:val="00A765B0"/>
    <w:pPr>
      <w:spacing w:before="100" w:beforeAutospacing="1" w:after="100" w:afterAutospacing="1"/>
    </w:pPr>
    <w:rPr>
      <w:sz w:val="24"/>
      <w:szCs w:val="24"/>
    </w:rPr>
  </w:style>
  <w:style w:type="paragraph" w:customStyle="1" w:styleId="30">
    <w:name w:val="?????3????"/>
    <w:basedOn w:val="Normal"/>
    <w:uiPriority w:val="99"/>
    <w:rsid w:val="001402F3"/>
    <w:pPr>
      <w:tabs>
        <w:tab w:val="left" w:pos="360"/>
        <w:tab w:val="left" w:pos="720"/>
      </w:tabs>
    </w:pPr>
    <w:rPr>
      <w:rFonts w:ascii="Book Antiqua" w:eastAsia="MS Mincho" w:hAnsi="Book Antiqua" w:cs="Angsana New"/>
      <w:sz w:val="22"/>
      <w:szCs w:val="22"/>
      <w:lang w:val="th-TH"/>
    </w:rPr>
  </w:style>
  <w:style w:type="character" w:customStyle="1" w:styleId="blockChar">
    <w:name w:val="block Char"/>
    <w:aliases w:val="b Char"/>
    <w:link w:val="block"/>
    <w:rsid w:val="00851A95"/>
    <w:rPr>
      <w:sz w:val="22"/>
      <w:lang w:val="en-GB" w:bidi="ar-SA"/>
    </w:rPr>
  </w:style>
  <w:style w:type="paragraph" w:customStyle="1" w:styleId="Pa17">
    <w:name w:val="Pa17"/>
    <w:basedOn w:val="Default"/>
    <w:next w:val="Default"/>
    <w:uiPriority w:val="99"/>
    <w:rsid w:val="00EF1D84"/>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EF1D84"/>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B74687"/>
    <w:pPr>
      <w:spacing w:line="191" w:lineRule="atLeast"/>
    </w:pPr>
    <w:rPr>
      <w:rFonts w:eastAsia="Times New Roman" w:cs="Angsana New"/>
      <w:color w:val="auto"/>
      <w:lang w:val="en-GB" w:eastAsia="en-US"/>
    </w:rPr>
  </w:style>
  <w:style w:type="paragraph" w:styleId="TOC9">
    <w:name w:val="toc 9"/>
    <w:basedOn w:val="Normal"/>
    <w:next w:val="Normal"/>
    <w:autoRedefine/>
    <w:rsid w:val="002C6DF2"/>
    <w:pPr>
      <w:ind w:left="1600"/>
    </w:pPr>
    <w:rPr>
      <w:rFonts w:cs="Angsana New"/>
      <w:szCs w:val="25"/>
    </w:rPr>
  </w:style>
  <w:style w:type="paragraph" w:styleId="NoSpacing">
    <w:name w:val="No Spacing"/>
    <w:uiPriority w:val="1"/>
    <w:qFormat/>
    <w:rsid w:val="007366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18">
    <w:name w:val="Pa18"/>
    <w:basedOn w:val="Normal"/>
    <w:next w:val="Normal"/>
    <w:uiPriority w:val="99"/>
    <w:rsid w:val="00736622"/>
    <w:pPr>
      <w:autoSpaceDE w:val="0"/>
      <w:autoSpaceDN w:val="0"/>
      <w:adjustRightInd w:val="0"/>
      <w:spacing w:line="191" w:lineRule="atLeast"/>
    </w:pPr>
    <w:rPr>
      <w:rFonts w:ascii="Univers LT Std 45 Light" w:eastAsia="Calibri" w:hAnsi="Univers LT Std 45 Light" w:cs="Cordia New"/>
      <w:sz w:val="24"/>
      <w:szCs w:val="24"/>
    </w:rPr>
  </w:style>
  <w:style w:type="character" w:customStyle="1" w:styleId="ListParagraphChar">
    <w:name w:val="List Paragraph Char"/>
    <w:link w:val="ListParagraph"/>
    <w:uiPriority w:val="34"/>
    <w:locked/>
    <w:rsid w:val="00E9685C"/>
    <w:rPr>
      <w:rFonts w:hAnsi="Tms Rm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45200">
      <w:bodyDiv w:val="1"/>
      <w:marLeft w:val="0"/>
      <w:marRight w:val="0"/>
      <w:marTop w:val="0"/>
      <w:marBottom w:val="0"/>
      <w:divBdr>
        <w:top w:val="none" w:sz="0" w:space="0" w:color="auto"/>
        <w:left w:val="none" w:sz="0" w:space="0" w:color="auto"/>
        <w:bottom w:val="none" w:sz="0" w:space="0" w:color="auto"/>
        <w:right w:val="none" w:sz="0" w:space="0" w:color="auto"/>
      </w:divBdr>
      <w:divsChild>
        <w:div w:id="1066491657">
          <w:marLeft w:val="0"/>
          <w:marRight w:val="0"/>
          <w:marTop w:val="0"/>
          <w:marBottom w:val="0"/>
          <w:divBdr>
            <w:top w:val="none" w:sz="0" w:space="0" w:color="auto"/>
            <w:left w:val="none" w:sz="0" w:space="0" w:color="auto"/>
            <w:bottom w:val="none" w:sz="0" w:space="0" w:color="auto"/>
            <w:right w:val="none" w:sz="0" w:space="0" w:color="auto"/>
          </w:divBdr>
          <w:divsChild>
            <w:div w:id="719791442">
              <w:marLeft w:val="0"/>
              <w:marRight w:val="0"/>
              <w:marTop w:val="0"/>
              <w:marBottom w:val="0"/>
              <w:divBdr>
                <w:top w:val="none" w:sz="0" w:space="0" w:color="auto"/>
                <w:left w:val="none" w:sz="0" w:space="0" w:color="auto"/>
                <w:bottom w:val="none" w:sz="0" w:space="0" w:color="auto"/>
                <w:right w:val="none" w:sz="0" w:space="0" w:color="auto"/>
              </w:divBdr>
              <w:divsChild>
                <w:div w:id="2046909281">
                  <w:marLeft w:val="0"/>
                  <w:marRight w:val="0"/>
                  <w:marTop w:val="0"/>
                  <w:marBottom w:val="0"/>
                  <w:divBdr>
                    <w:top w:val="none" w:sz="0" w:space="0" w:color="auto"/>
                    <w:left w:val="none" w:sz="0" w:space="0" w:color="auto"/>
                    <w:bottom w:val="none" w:sz="0" w:space="0" w:color="auto"/>
                    <w:right w:val="none" w:sz="0" w:space="0" w:color="auto"/>
                  </w:divBdr>
                  <w:divsChild>
                    <w:div w:id="1828590760">
                      <w:marLeft w:val="0"/>
                      <w:marRight w:val="0"/>
                      <w:marTop w:val="0"/>
                      <w:marBottom w:val="0"/>
                      <w:divBdr>
                        <w:top w:val="none" w:sz="0" w:space="0" w:color="auto"/>
                        <w:left w:val="none" w:sz="0" w:space="0" w:color="auto"/>
                        <w:bottom w:val="none" w:sz="0" w:space="0" w:color="auto"/>
                        <w:right w:val="none" w:sz="0" w:space="0" w:color="auto"/>
                      </w:divBdr>
                      <w:divsChild>
                        <w:div w:id="2040470863">
                          <w:marLeft w:val="0"/>
                          <w:marRight w:val="0"/>
                          <w:marTop w:val="0"/>
                          <w:marBottom w:val="0"/>
                          <w:divBdr>
                            <w:top w:val="none" w:sz="0" w:space="0" w:color="auto"/>
                            <w:left w:val="none" w:sz="0" w:space="0" w:color="auto"/>
                            <w:bottom w:val="none" w:sz="0" w:space="0" w:color="auto"/>
                            <w:right w:val="none" w:sz="0" w:space="0" w:color="auto"/>
                          </w:divBdr>
                          <w:divsChild>
                            <w:div w:id="1725251722">
                              <w:marLeft w:val="0"/>
                              <w:marRight w:val="0"/>
                              <w:marTop w:val="0"/>
                              <w:marBottom w:val="0"/>
                              <w:divBdr>
                                <w:top w:val="none" w:sz="0" w:space="0" w:color="auto"/>
                                <w:left w:val="none" w:sz="0" w:space="0" w:color="auto"/>
                                <w:bottom w:val="none" w:sz="0" w:space="0" w:color="auto"/>
                                <w:right w:val="none" w:sz="0" w:space="0" w:color="auto"/>
                              </w:divBdr>
                              <w:divsChild>
                                <w:div w:id="2100640214">
                                  <w:marLeft w:val="0"/>
                                  <w:marRight w:val="0"/>
                                  <w:marTop w:val="0"/>
                                  <w:marBottom w:val="0"/>
                                  <w:divBdr>
                                    <w:top w:val="none" w:sz="0" w:space="0" w:color="auto"/>
                                    <w:left w:val="none" w:sz="0" w:space="0" w:color="auto"/>
                                    <w:bottom w:val="none" w:sz="0" w:space="0" w:color="auto"/>
                                    <w:right w:val="none" w:sz="0" w:space="0" w:color="auto"/>
                                  </w:divBdr>
                                  <w:divsChild>
                                    <w:div w:id="1456944282">
                                      <w:marLeft w:val="0"/>
                                      <w:marRight w:val="0"/>
                                      <w:marTop w:val="0"/>
                                      <w:marBottom w:val="0"/>
                                      <w:divBdr>
                                        <w:top w:val="none" w:sz="0" w:space="0" w:color="auto"/>
                                        <w:left w:val="none" w:sz="0" w:space="0" w:color="auto"/>
                                        <w:bottom w:val="none" w:sz="0" w:space="0" w:color="auto"/>
                                        <w:right w:val="none" w:sz="0" w:space="0" w:color="auto"/>
                                      </w:divBdr>
                                      <w:divsChild>
                                        <w:div w:id="1805347389">
                                          <w:marLeft w:val="0"/>
                                          <w:marRight w:val="0"/>
                                          <w:marTop w:val="0"/>
                                          <w:marBottom w:val="0"/>
                                          <w:divBdr>
                                            <w:top w:val="none" w:sz="0" w:space="0" w:color="auto"/>
                                            <w:left w:val="none" w:sz="0" w:space="0" w:color="auto"/>
                                            <w:bottom w:val="none" w:sz="0" w:space="0" w:color="auto"/>
                                            <w:right w:val="none" w:sz="0" w:space="0" w:color="auto"/>
                                          </w:divBdr>
                                          <w:divsChild>
                                            <w:div w:id="192427041">
                                              <w:marLeft w:val="0"/>
                                              <w:marRight w:val="0"/>
                                              <w:marTop w:val="0"/>
                                              <w:marBottom w:val="0"/>
                                              <w:divBdr>
                                                <w:top w:val="single" w:sz="8" w:space="0" w:color="F5F5F5"/>
                                                <w:left w:val="single" w:sz="8" w:space="0" w:color="F5F5F5"/>
                                                <w:bottom w:val="single" w:sz="8" w:space="0" w:color="F5F5F5"/>
                                                <w:right w:val="single" w:sz="8" w:space="0" w:color="F5F5F5"/>
                                              </w:divBdr>
                                              <w:divsChild>
                                                <w:div w:id="2126119619">
                                                  <w:marLeft w:val="0"/>
                                                  <w:marRight w:val="0"/>
                                                  <w:marTop w:val="0"/>
                                                  <w:marBottom w:val="0"/>
                                                  <w:divBdr>
                                                    <w:top w:val="none" w:sz="0" w:space="0" w:color="auto"/>
                                                    <w:left w:val="none" w:sz="0" w:space="0" w:color="auto"/>
                                                    <w:bottom w:val="none" w:sz="0" w:space="0" w:color="auto"/>
                                                    <w:right w:val="none" w:sz="0" w:space="0" w:color="auto"/>
                                                  </w:divBdr>
                                                  <w:divsChild>
                                                    <w:div w:id="564342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065651">
      <w:bodyDiv w:val="1"/>
      <w:marLeft w:val="0"/>
      <w:marRight w:val="0"/>
      <w:marTop w:val="0"/>
      <w:marBottom w:val="0"/>
      <w:divBdr>
        <w:top w:val="none" w:sz="0" w:space="0" w:color="auto"/>
        <w:left w:val="none" w:sz="0" w:space="0" w:color="auto"/>
        <w:bottom w:val="none" w:sz="0" w:space="0" w:color="auto"/>
        <w:right w:val="none" w:sz="0" w:space="0" w:color="auto"/>
      </w:divBdr>
      <w:divsChild>
        <w:div w:id="1380206574">
          <w:marLeft w:val="0"/>
          <w:marRight w:val="0"/>
          <w:marTop w:val="0"/>
          <w:marBottom w:val="0"/>
          <w:divBdr>
            <w:top w:val="none" w:sz="0" w:space="0" w:color="auto"/>
            <w:left w:val="none" w:sz="0" w:space="0" w:color="auto"/>
            <w:bottom w:val="none" w:sz="0" w:space="0" w:color="auto"/>
            <w:right w:val="none" w:sz="0" w:space="0" w:color="auto"/>
          </w:divBdr>
          <w:divsChild>
            <w:div w:id="1176192557">
              <w:marLeft w:val="0"/>
              <w:marRight w:val="0"/>
              <w:marTop w:val="0"/>
              <w:marBottom w:val="0"/>
              <w:divBdr>
                <w:top w:val="none" w:sz="0" w:space="0" w:color="auto"/>
                <w:left w:val="none" w:sz="0" w:space="0" w:color="auto"/>
                <w:bottom w:val="none" w:sz="0" w:space="0" w:color="auto"/>
                <w:right w:val="none" w:sz="0" w:space="0" w:color="auto"/>
              </w:divBdr>
              <w:divsChild>
                <w:div w:id="432167143">
                  <w:marLeft w:val="0"/>
                  <w:marRight w:val="0"/>
                  <w:marTop w:val="0"/>
                  <w:marBottom w:val="0"/>
                  <w:divBdr>
                    <w:top w:val="none" w:sz="0" w:space="0" w:color="auto"/>
                    <w:left w:val="none" w:sz="0" w:space="0" w:color="auto"/>
                    <w:bottom w:val="none" w:sz="0" w:space="0" w:color="auto"/>
                    <w:right w:val="none" w:sz="0" w:space="0" w:color="auto"/>
                  </w:divBdr>
                  <w:divsChild>
                    <w:div w:id="1764760362">
                      <w:marLeft w:val="0"/>
                      <w:marRight w:val="0"/>
                      <w:marTop w:val="0"/>
                      <w:marBottom w:val="0"/>
                      <w:divBdr>
                        <w:top w:val="none" w:sz="0" w:space="0" w:color="auto"/>
                        <w:left w:val="none" w:sz="0" w:space="0" w:color="auto"/>
                        <w:bottom w:val="none" w:sz="0" w:space="0" w:color="auto"/>
                        <w:right w:val="none" w:sz="0" w:space="0" w:color="auto"/>
                      </w:divBdr>
                      <w:divsChild>
                        <w:div w:id="1469515873">
                          <w:marLeft w:val="0"/>
                          <w:marRight w:val="0"/>
                          <w:marTop w:val="0"/>
                          <w:marBottom w:val="0"/>
                          <w:divBdr>
                            <w:top w:val="none" w:sz="0" w:space="0" w:color="auto"/>
                            <w:left w:val="none" w:sz="0" w:space="0" w:color="auto"/>
                            <w:bottom w:val="none" w:sz="0" w:space="0" w:color="auto"/>
                            <w:right w:val="none" w:sz="0" w:space="0" w:color="auto"/>
                          </w:divBdr>
                          <w:divsChild>
                            <w:div w:id="2127775197">
                              <w:marLeft w:val="0"/>
                              <w:marRight w:val="0"/>
                              <w:marTop w:val="0"/>
                              <w:marBottom w:val="0"/>
                              <w:divBdr>
                                <w:top w:val="none" w:sz="0" w:space="0" w:color="auto"/>
                                <w:left w:val="none" w:sz="0" w:space="0" w:color="auto"/>
                                <w:bottom w:val="none" w:sz="0" w:space="0" w:color="auto"/>
                                <w:right w:val="none" w:sz="0" w:space="0" w:color="auto"/>
                              </w:divBdr>
                              <w:divsChild>
                                <w:div w:id="1765028007">
                                  <w:marLeft w:val="0"/>
                                  <w:marRight w:val="0"/>
                                  <w:marTop w:val="0"/>
                                  <w:marBottom w:val="0"/>
                                  <w:divBdr>
                                    <w:top w:val="none" w:sz="0" w:space="0" w:color="auto"/>
                                    <w:left w:val="none" w:sz="0" w:space="0" w:color="auto"/>
                                    <w:bottom w:val="none" w:sz="0" w:space="0" w:color="auto"/>
                                    <w:right w:val="none" w:sz="0" w:space="0" w:color="auto"/>
                                  </w:divBdr>
                                  <w:divsChild>
                                    <w:div w:id="1301879242">
                                      <w:marLeft w:val="0"/>
                                      <w:marRight w:val="0"/>
                                      <w:marTop w:val="0"/>
                                      <w:marBottom w:val="0"/>
                                      <w:divBdr>
                                        <w:top w:val="none" w:sz="0" w:space="0" w:color="auto"/>
                                        <w:left w:val="none" w:sz="0" w:space="0" w:color="auto"/>
                                        <w:bottom w:val="none" w:sz="0" w:space="0" w:color="auto"/>
                                        <w:right w:val="none" w:sz="0" w:space="0" w:color="auto"/>
                                      </w:divBdr>
                                      <w:divsChild>
                                        <w:div w:id="1295408203">
                                          <w:marLeft w:val="0"/>
                                          <w:marRight w:val="0"/>
                                          <w:marTop w:val="0"/>
                                          <w:marBottom w:val="0"/>
                                          <w:divBdr>
                                            <w:top w:val="none" w:sz="0" w:space="0" w:color="auto"/>
                                            <w:left w:val="none" w:sz="0" w:space="0" w:color="auto"/>
                                            <w:bottom w:val="none" w:sz="0" w:space="0" w:color="auto"/>
                                            <w:right w:val="none" w:sz="0" w:space="0" w:color="auto"/>
                                          </w:divBdr>
                                          <w:divsChild>
                                            <w:div w:id="842280962">
                                              <w:marLeft w:val="0"/>
                                              <w:marRight w:val="0"/>
                                              <w:marTop w:val="0"/>
                                              <w:marBottom w:val="0"/>
                                              <w:divBdr>
                                                <w:top w:val="single" w:sz="4" w:space="0" w:color="F5F5F5"/>
                                                <w:left w:val="single" w:sz="4" w:space="0" w:color="F5F5F5"/>
                                                <w:bottom w:val="single" w:sz="4" w:space="0" w:color="F5F5F5"/>
                                                <w:right w:val="single" w:sz="4" w:space="0" w:color="F5F5F5"/>
                                              </w:divBdr>
                                              <w:divsChild>
                                                <w:div w:id="1420101313">
                                                  <w:marLeft w:val="0"/>
                                                  <w:marRight w:val="0"/>
                                                  <w:marTop w:val="0"/>
                                                  <w:marBottom w:val="0"/>
                                                  <w:divBdr>
                                                    <w:top w:val="none" w:sz="0" w:space="0" w:color="auto"/>
                                                    <w:left w:val="none" w:sz="0" w:space="0" w:color="auto"/>
                                                    <w:bottom w:val="none" w:sz="0" w:space="0" w:color="auto"/>
                                                    <w:right w:val="none" w:sz="0" w:space="0" w:color="auto"/>
                                                  </w:divBdr>
                                                  <w:divsChild>
                                                    <w:div w:id="199402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768150">
      <w:bodyDiv w:val="1"/>
      <w:marLeft w:val="0"/>
      <w:marRight w:val="0"/>
      <w:marTop w:val="0"/>
      <w:marBottom w:val="0"/>
      <w:divBdr>
        <w:top w:val="none" w:sz="0" w:space="0" w:color="auto"/>
        <w:left w:val="none" w:sz="0" w:space="0" w:color="auto"/>
        <w:bottom w:val="none" w:sz="0" w:space="0" w:color="auto"/>
        <w:right w:val="none" w:sz="0" w:space="0" w:color="auto"/>
      </w:divBdr>
      <w:divsChild>
        <w:div w:id="448621916">
          <w:marLeft w:val="0"/>
          <w:marRight w:val="0"/>
          <w:marTop w:val="0"/>
          <w:marBottom w:val="0"/>
          <w:divBdr>
            <w:top w:val="none" w:sz="0" w:space="0" w:color="auto"/>
            <w:left w:val="none" w:sz="0" w:space="0" w:color="auto"/>
            <w:bottom w:val="none" w:sz="0" w:space="0" w:color="auto"/>
            <w:right w:val="none" w:sz="0" w:space="0" w:color="auto"/>
          </w:divBdr>
        </w:div>
      </w:divsChild>
    </w:div>
    <w:div w:id="177737567">
      <w:bodyDiv w:val="1"/>
      <w:marLeft w:val="0"/>
      <w:marRight w:val="0"/>
      <w:marTop w:val="0"/>
      <w:marBottom w:val="0"/>
      <w:divBdr>
        <w:top w:val="none" w:sz="0" w:space="0" w:color="auto"/>
        <w:left w:val="none" w:sz="0" w:space="0" w:color="auto"/>
        <w:bottom w:val="none" w:sz="0" w:space="0" w:color="auto"/>
        <w:right w:val="none" w:sz="0" w:space="0" w:color="auto"/>
      </w:divBdr>
      <w:divsChild>
        <w:div w:id="375590573">
          <w:marLeft w:val="0"/>
          <w:marRight w:val="0"/>
          <w:marTop w:val="0"/>
          <w:marBottom w:val="0"/>
          <w:divBdr>
            <w:top w:val="none" w:sz="0" w:space="0" w:color="auto"/>
            <w:left w:val="none" w:sz="0" w:space="0" w:color="auto"/>
            <w:bottom w:val="none" w:sz="0" w:space="0" w:color="auto"/>
            <w:right w:val="none" w:sz="0" w:space="0" w:color="auto"/>
          </w:divBdr>
          <w:divsChild>
            <w:div w:id="968317472">
              <w:marLeft w:val="0"/>
              <w:marRight w:val="0"/>
              <w:marTop w:val="0"/>
              <w:marBottom w:val="0"/>
              <w:divBdr>
                <w:top w:val="none" w:sz="0" w:space="0" w:color="auto"/>
                <w:left w:val="none" w:sz="0" w:space="0" w:color="auto"/>
                <w:bottom w:val="none" w:sz="0" w:space="0" w:color="auto"/>
                <w:right w:val="none" w:sz="0" w:space="0" w:color="auto"/>
              </w:divBdr>
              <w:divsChild>
                <w:div w:id="942029769">
                  <w:marLeft w:val="0"/>
                  <w:marRight w:val="0"/>
                  <w:marTop w:val="0"/>
                  <w:marBottom w:val="0"/>
                  <w:divBdr>
                    <w:top w:val="none" w:sz="0" w:space="0" w:color="auto"/>
                    <w:left w:val="none" w:sz="0" w:space="0" w:color="auto"/>
                    <w:bottom w:val="none" w:sz="0" w:space="0" w:color="auto"/>
                    <w:right w:val="none" w:sz="0" w:space="0" w:color="auto"/>
                  </w:divBdr>
                  <w:divsChild>
                    <w:div w:id="890076083">
                      <w:marLeft w:val="0"/>
                      <w:marRight w:val="0"/>
                      <w:marTop w:val="0"/>
                      <w:marBottom w:val="0"/>
                      <w:divBdr>
                        <w:top w:val="none" w:sz="0" w:space="0" w:color="auto"/>
                        <w:left w:val="none" w:sz="0" w:space="0" w:color="auto"/>
                        <w:bottom w:val="none" w:sz="0" w:space="0" w:color="auto"/>
                        <w:right w:val="none" w:sz="0" w:space="0" w:color="auto"/>
                      </w:divBdr>
                      <w:divsChild>
                        <w:div w:id="1170871626">
                          <w:marLeft w:val="0"/>
                          <w:marRight w:val="0"/>
                          <w:marTop w:val="0"/>
                          <w:marBottom w:val="0"/>
                          <w:divBdr>
                            <w:top w:val="none" w:sz="0" w:space="0" w:color="auto"/>
                            <w:left w:val="none" w:sz="0" w:space="0" w:color="auto"/>
                            <w:bottom w:val="none" w:sz="0" w:space="0" w:color="auto"/>
                            <w:right w:val="none" w:sz="0" w:space="0" w:color="auto"/>
                          </w:divBdr>
                          <w:divsChild>
                            <w:div w:id="1554731386">
                              <w:marLeft w:val="0"/>
                              <w:marRight w:val="0"/>
                              <w:marTop w:val="0"/>
                              <w:marBottom w:val="0"/>
                              <w:divBdr>
                                <w:top w:val="none" w:sz="0" w:space="0" w:color="auto"/>
                                <w:left w:val="none" w:sz="0" w:space="0" w:color="auto"/>
                                <w:bottom w:val="none" w:sz="0" w:space="0" w:color="auto"/>
                                <w:right w:val="none" w:sz="0" w:space="0" w:color="auto"/>
                              </w:divBdr>
                              <w:divsChild>
                                <w:div w:id="859315081">
                                  <w:marLeft w:val="0"/>
                                  <w:marRight w:val="0"/>
                                  <w:marTop w:val="0"/>
                                  <w:marBottom w:val="0"/>
                                  <w:divBdr>
                                    <w:top w:val="none" w:sz="0" w:space="0" w:color="auto"/>
                                    <w:left w:val="none" w:sz="0" w:space="0" w:color="auto"/>
                                    <w:bottom w:val="none" w:sz="0" w:space="0" w:color="auto"/>
                                    <w:right w:val="none" w:sz="0" w:space="0" w:color="auto"/>
                                  </w:divBdr>
                                  <w:divsChild>
                                    <w:div w:id="1954169058">
                                      <w:marLeft w:val="0"/>
                                      <w:marRight w:val="0"/>
                                      <w:marTop w:val="0"/>
                                      <w:marBottom w:val="0"/>
                                      <w:divBdr>
                                        <w:top w:val="none" w:sz="0" w:space="0" w:color="auto"/>
                                        <w:left w:val="none" w:sz="0" w:space="0" w:color="auto"/>
                                        <w:bottom w:val="none" w:sz="0" w:space="0" w:color="auto"/>
                                        <w:right w:val="none" w:sz="0" w:space="0" w:color="auto"/>
                                      </w:divBdr>
                                      <w:divsChild>
                                        <w:div w:id="902448449">
                                          <w:marLeft w:val="0"/>
                                          <w:marRight w:val="0"/>
                                          <w:marTop w:val="0"/>
                                          <w:marBottom w:val="0"/>
                                          <w:divBdr>
                                            <w:top w:val="none" w:sz="0" w:space="0" w:color="auto"/>
                                            <w:left w:val="none" w:sz="0" w:space="0" w:color="auto"/>
                                            <w:bottom w:val="none" w:sz="0" w:space="0" w:color="auto"/>
                                            <w:right w:val="none" w:sz="0" w:space="0" w:color="auto"/>
                                          </w:divBdr>
                                          <w:divsChild>
                                            <w:div w:id="543106692">
                                              <w:marLeft w:val="0"/>
                                              <w:marRight w:val="0"/>
                                              <w:marTop w:val="0"/>
                                              <w:marBottom w:val="0"/>
                                              <w:divBdr>
                                                <w:top w:val="single" w:sz="6" w:space="0" w:color="F5F5F5"/>
                                                <w:left w:val="single" w:sz="6" w:space="0" w:color="F5F5F5"/>
                                                <w:bottom w:val="single" w:sz="6" w:space="0" w:color="F5F5F5"/>
                                                <w:right w:val="single" w:sz="6" w:space="0" w:color="F5F5F5"/>
                                              </w:divBdr>
                                              <w:divsChild>
                                                <w:div w:id="2125035516">
                                                  <w:marLeft w:val="0"/>
                                                  <w:marRight w:val="0"/>
                                                  <w:marTop w:val="0"/>
                                                  <w:marBottom w:val="0"/>
                                                  <w:divBdr>
                                                    <w:top w:val="none" w:sz="0" w:space="0" w:color="auto"/>
                                                    <w:left w:val="none" w:sz="0" w:space="0" w:color="auto"/>
                                                    <w:bottom w:val="none" w:sz="0" w:space="0" w:color="auto"/>
                                                    <w:right w:val="none" w:sz="0" w:space="0" w:color="auto"/>
                                                  </w:divBdr>
                                                  <w:divsChild>
                                                    <w:div w:id="547375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1237079">
      <w:bodyDiv w:val="1"/>
      <w:marLeft w:val="0"/>
      <w:marRight w:val="0"/>
      <w:marTop w:val="0"/>
      <w:marBottom w:val="0"/>
      <w:divBdr>
        <w:top w:val="none" w:sz="0" w:space="0" w:color="auto"/>
        <w:left w:val="none" w:sz="0" w:space="0" w:color="auto"/>
        <w:bottom w:val="none" w:sz="0" w:space="0" w:color="auto"/>
        <w:right w:val="none" w:sz="0" w:space="0" w:color="auto"/>
      </w:divBdr>
    </w:div>
    <w:div w:id="249968336">
      <w:bodyDiv w:val="1"/>
      <w:marLeft w:val="0"/>
      <w:marRight w:val="0"/>
      <w:marTop w:val="0"/>
      <w:marBottom w:val="0"/>
      <w:divBdr>
        <w:top w:val="none" w:sz="0" w:space="0" w:color="auto"/>
        <w:left w:val="none" w:sz="0" w:space="0" w:color="auto"/>
        <w:bottom w:val="none" w:sz="0" w:space="0" w:color="auto"/>
        <w:right w:val="none" w:sz="0" w:space="0" w:color="auto"/>
      </w:divBdr>
    </w:div>
    <w:div w:id="264390004">
      <w:marLeft w:val="0"/>
      <w:marRight w:val="0"/>
      <w:marTop w:val="0"/>
      <w:marBottom w:val="0"/>
      <w:divBdr>
        <w:top w:val="none" w:sz="0" w:space="0" w:color="auto"/>
        <w:left w:val="none" w:sz="0" w:space="0" w:color="auto"/>
        <w:bottom w:val="none" w:sz="0" w:space="0" w:color="auto"/>
        <w:right w:val="none" w:sz="0" w:space="0" w:color="auto"/>
      </w:divBdr>
    </w:div>
    <w:div w:id="264390005">
      <w:marLeft w:val="0"/>
      <w:marRight w:val="0"/>
      <w:marTop w:val="0"/>
      <w:marBottom w:val="0"/>
      <w:divBdr>
        <w:top w:val="none" w:sz="0" w:space="0" w:color="auto"/>
        <w:left w:val="none" w:sz="0" w:space="0" w:color="auto"/>
        <w:bottom w:val="none" w:sz="0" w:space="0" w:color="auto"/>
        <w:right w:val="none" w:sz="0" w:space="0" w:color="auto"/>
      </w:divBdr>
    </w:div>
    <w:div w:id="264390006">
      <w:marLeft w:val="0"/>
      <w:marRight w:val="0"/>
      <w:marTop w:val="0"/>
      <w:marBottom w:val="0"/>
      <w:divBdr>
        <w:top w:val="none" w:sz="0" w:space="0" w:color="auto"/>
        <w:left w:val="none" w:sz="0" w:space="0" w:color="auto"/>
        <w:bottom w:val="none" w:sz="0" w:space="0" w:color="auto"/>
        <w:right w:val="none" w:sz="0" w:space="0" w:color="auto"/>
      </w:divBdr>
    </w:div>
    <w:div w:id="264390007">
      <w:marLeft w:val="0"/>
      <w:marRight w:val="0"/>
      <w:marTop w:val="0"/>
      <w:marBottom w:val="0"/>
      <w:divBdr>
        <w:top w:val="none" w:sz="0" w:space="0" w:color="auto"/>
        <w:left w:val="none" w:sz="0" w:space="0" w:color="auto"/>
        <w:bottom w:val="none" w:sz="0" w:space="0" w:color="auto"/>
        <w:right w:val="none" w:sz="0" w:space="0" w:color="auto"/>
      </w:divBdr>
    </w:div>
    <w:div w:id="264390008">
      <w:marLeft w:val="0"/>
      <w:marRight w:val="0"/>
      <w:marTop w:val="0"/>
      <w:marBottom w:val="0"/>
      <w:divBdr>
        <w:top w:val="none" w:sz="0" w:space="0" w:color="auto"/>
        <w:left w:val="none" w:sz="0" w:space="0" w:color="auto"/>
        <w:bottom w:val="none" w:sz="0" w:space="0" w:color="auto"/>
        <w:right w:val="none" w:sz="0" w:space="0" w:color="auto"/>
      </w:divBdr>
    </w:div>
    <w:div w:id="264390009">
      <w:marLeft w:val="0"/>
      <w:marRight w:val="0"/>
      <w:marTop w:val="0"/>
      <w:marBottom w:val="0"/>
      <w:divBdr>
        <w:top w:val="none" w:sz="0" w:space="0" w:color="auto"/>
        <w:left w:val="none" w:sz="0" w:space="0" w:color="auto"/>
        <w:bottom w:val="none" w:sz="0" w:space="0" w:color="auto"/>
        <w:right w:val="none" w:sz="0" w:space="0" w:color="auto"/>
      </w:divBdr>
    </w:div>
    <w:div w:id="264390010">
      <w:marLeft w:val="0"/>
      <w:marRight w:val="0"/>
      <w:marTop w:val="0"/>
      <w:marBottom w:val="0"/>
      <w:divBdr>
        <w:top w:val="none" w:sz="0" w:space="0" w:color="auto"/>
        <w:left w:val="none" w:sz="0" w:space="0" w:color="auto"/>
        <w:bottom w:val="none" w:sz="0" w:space="0" w:color="auto"/>
        <w:right w:val="none" w:sz="0" w:space="0" w:color="auto"/>
      </w:divBdr>
    </w:div>
    <w:div w:id="264390011">
      <w:marLeft w:val="0"/>
      <w:marRight w:val="0"/>
      <w:marTop w:val="0"/>
      <w:marBottom w:val="0"/>
      <w:divBdr>
        <w:top w:val="none" w:sz="0" w:space="0" w:color="auto"/>
        <w:left w:val="none" w:sz="0" w:space="0" w:color="auto"/>
        <w:bottom w:val="none" w:sz="0" w:space="0" w:color="auto"/>
        <w:right w:val="none" w:sz="0" w:space="0" w:color="auto"/>
      </w:divBdr>
    </w:div>
    <w:div w:id="264390012">
      <w:marLeft w:val="0"/>
      <w:marRight w:val="0"/>
      <w:marTop w:val="0"/>
      <w:marBottom w:val="0"/>
      <w:divBdr>
        <w:top w:val="none" w:sz="0" w:space="0" w:color="auto"/>
        <w:left w:val="none" w:sz="0" w:space="0" w:color="auto"/>
        <w:bottom w:val="none" w:sz="0" w:space="0" w:color="auto"/>
        <w:right w:val="none" w:sz="0" w:space="0" w:color="auto"/>
      </w:divBdr>
    </w:div>
    <w:div w:id="264390013">
      <w:marLeft w:val="0"/>
      <w:marRight w:val="0"/>
      <w:marTop w:val="0"/>
      <w:marBottom w:val="0"/>
      <w:divBdr>
        <w:top w:val="none" w:sz="0" w:space="0" w:color="auto"/>
        <w:left w:val="none" w:sz="0" w:space="0" w:color="auto"/>
        <w:bottom w:val="none" w:sz="0" w:space="0" w:color="auto"/>
        <w:right w:val="none" w:sz="0" w:space="0" w:color="auto"/>
      </w:divBdr>
    </w:div>
    <w:div w:id="264390014">
      <w:marLeft w:val="0"/>
      <w:marRight w:val="0"/>
      <w:marTop w:val="0"/>
      <w:marBottom w:val="0"/>
      <w:divBdr>
        <w:top w:val="none" w:sz="0" w:space="0" w:color="auto"/>
        <w:left w:val="none" w:sz="0" w:space="0" w:color="auto"/>
        <w:bottom w:val="none" w:sz="0" w:space="0" w:color="auto"/>
        <w:right w:val="none" w:sz="0" w:space="0" w:color="auto"/>
      </w:divBdr>
    </w:div>
    <w:div w:id="264390015">
      <w:marLeft w:val="0"/>
      <w:marRight w:val="0"/>
      <w:marTop w:val="0"/>
      <w:marBottom w:val="0"/>
      <w:divBdr>
        <w:top w:val="none" w:sz="0" w:space="0" w:color="auto"/>
        <w:left w:val="none" w:sz="0" w:space="0" w:color="auto"/>
        <w:bottom w:val="none" w:sz="0" w:space="0" w:color="auto"/>
        <w:right w:val="none" w:sz="0" w:space="0" w:color="auto"/>
      </w:divBdr>
    </w:div>
    <w:div w:id="264390016">
      <w:marLeft w:val="0"/>
      <w:marRight w:val="0"/>
      <w:marTop w:val="0"/>
      <w:marBottom w:val="0"/>
      <w:divBdr>
        <w:top w:val="none" w:sz="0" w:space="0" w:color="auto"/>
        <w:left w:val="none" w:sz="0" w:space="0" w:color="auto"/>
        <w:bottom w:val="none" w:sz="0" w:space="0" w:color="auto"/>
        <w:right w:val="none" w:sz="0" w:space="0" w:color="auto"/>
      </w:divBdr>
    </w:div>
    <w:div w:id="264390017">
      <w:marLeft w:val="0"/>
      <w:marRight w:val="0"/>
      <w:marTop w:val="0"/>
      <w:marBottom w:val="0"/>
      <w:divBdr>
        <w:top w:val="none" w:sz="0" w:space="0" w:color="auto"/>
        <w:left w:val="none" w:sz="0" w:space="0" w:color="auto"/>
        <w:bottom w:val="none" w:sz="0" w:space="0" w:color="auto"/>
        <w:right w:val="none" w:sz="0" w:space="0" w:color="auto"/>
      </w:divBdr>
    </w:div>
    <w:div w:id="264390018">
      <w:marLeft w:val="0"/>
      <w:marRight w:val="0"/>
      <w:marTop w:val="0"/>
      <w:marBottom w:val="0"/>
      <w:divBdr>
        <w:top w:val="none" w:sz="0" w:space="0" w:color="auto"/>
        <w:left w:val="none" w:sz="0" w:space="0" w:color="auto"/>
        <w:bottom w:val="none" w:sz="0" w:space="0" w:color="auto"/>
        <w:right w:val="none" w:sz="0" w:space="0" w:color="auto"/>
      </w:divBdr>
    </w:div>
    <w:div w:id="264390019">
      <w:marLeft w:val="0"/>
      <w:marRight w:val="0"/>
      <w:marTop w:val="0"/>
      <w:marBottom w:val="0"/>
      <w:divBdr>
        <w:top w:val="none" w:sz="0" w:space="0" w:color="auto"/>
        <w:left w:val="none" w:sz="0" w:space="0" w:color="auto"/>
        <w:bottom w:val="none" w:sz="0" w:space="0" w:color="auto"/>
        <w:right w:val="none" w:sz="0" w:space="0" w:color="auto"/>
      </w:divBdr>
    </w:div>
    <w:div w:id="264390020">
      <w:marLeft w:val="0"/>
      <w:marRight w:val="0"/>
      <w:marTop w:val="0"/>
      <w:marBottom w:val="0"/>
      <w:divBdr>
        <w:top w:val="none" w:sz="0" w:space="0" w:color="auto"/>
        <w:left w:val="none" w:sz="0" w:space="0" w:color="auto"/>
        <w:bottom w:val="none" w:sz="0" w:space="0" w:color="auto"/>
        <w:right w:val="none" w:sz="0" w:space="0" w:color="auto"/>
      </w:divBdr>
    </w:div>
    <w:div w:id="264390021">
      <w:marLeft w:val="0"/>
      <w:marRight w:val="0"/>
      <w:marTop w:val="0"/>
      <w:marBottom w:val="0"/>
      <w:divBdr>
        <w:top w:val="none" w:sz="0" w:space="0" w:color="auto"/>
        <w:left w:val="none" w:sz="0" w:space="0" w:color="auto"/>
        <w:bottom w:val="none" w:sz="0" w:space="0" w:color="auto"/>
        <w:right w:val="none" w:sz="0" w:space="0" w:color="auto"/>
      </w:divBdr>
    </w:div>
    <w:div w:id="313801666">
      <w:bodyDiv w:val="1"/>
      <w:marLeft w:val="0"/>
      <w:marRight w:val="0"/>
      <w:marTop w:val="0"/>
      <w:marBottom w:val="0"/>
      <w:divBdr>
        <w:top w:val="none" w:sz="0" w:space="0" w:color="auto"/>
        <w:left w:val="none" w:sz="0" w:space="0" w:color="auto"/>
        <w:bottom w:val="none" w:sz="0" w:space="0" w:color="auto"/>
        <w:right w:val="none" w:sz="0" w:space="0" w:color="auto"/>
      </w:divBdr>
      <w:divsChild>
        <w:div w:id="1472748037">
          <w:marLeft w:val="0"/>
          <w:marRight w:val="0"/>
          <w:marTop w:val="0"/>
          <w:marBottom w:val="0"/>
          <w:divBdr>
            <w:top w:val="none" w:sz="0" w:space="0" w:color="auto"/>
            <w:left w:val="none" w:sz="0" w:space="0" w:color="auto"/>
            <w:bottom w:val="none" w:sz="0" w:space="0" w:color="auto"/>
            <w:right w:val="none" w:sz="0" w:space="0" w:color="auto"/>
          </w:divBdr>
        </w:div>
      </w:divsChild>
    </w:div>
    <w:div w:id="336083145">
      <w:bodyDiv w:val="1"/>
      <w:marLeft w:val="0"/>
      <w:marRight w:val="0"/>
      <w:marTop w:val="0"/>
      <w:marBottom w:val="0"/>
      <w:divBdr>
        <w:top w:val="none" w:sz="0" w:space="0" w:color="auto"/>
        <w:left w:val="none" w:sz="0" w:space="0" w:color="auto"/>
        <w:bottom w:val="none" w:sz="0" w:space="0" w:color="auto"/>
        <w:right w:val="none" w:sz="0" w:space="0" w:color="auto"/>
      </w:divBdr>
    </w:div>
    <w:div w:id="397171221">
      <w:bodyDiv w:val="1"/>
      <w:marLeft w:val="0"/>
      <w:marRight w:val="0"/>
      <w:marTop w:val="0"/>
      <w:marBottom w:val="0"/>
      <w:divBdr>
        <w:top w:val="none" w:sz="0" w:space="0" w:color="auto"/>
        <w:left w:val="none" w:sz="0" w:space="0" w:color="auto"/>
        <w:bottom w:val="none" w:sz="0" w:space="0" w:color="auto"/>
        <w:right w:val="none" w:sz="0" w:space="0" w:color="auto"/>
      </w:divBdr>
    </w:div>
    <w:div w:id="563611379">
      <w:bodyDiv w:val="1"/>
      <w:marLeft w:val="0"/>
      <w:marRight w:val="0"/>
      <w:marTop w:val="0"/>
      <w:marBottom w:val="0"/>
      <w:divBdr>
        <w:top w:val="none" w:sz="0" w:space="0" w:color="auto"/>
        <w:left w:val="none" w:sz="0" w:space="0" w:color="auto"/>
        <w:bottom w:val="none" w:sz="0" w:space="0" w:color="auto"/>
        <w:right w:val="none" w:sz="0" w:space="0" w:color="auto"/>
      </w:divBdr>
    </w:div>
    <w:div w:id="705330632">
      <w:bodyDiv w:val="1"/>
      <w:marLeft w:val="0"/>
      <w:marRight w:val="0"/>
      <w:marTop w:val="0"/>
      <w:marBottom w:val="0"/>
      <w:divBdr>
        <w:top w:val="none" w:sz="0" w:space="0" w:color="auto"/>
        <w:left w:val="none" w:sz="0" w:space="0" w:color="auto"/>
        <w:bottom w:val="none" w:sz="0" w:space="0" w:color="auto"/>
        <w:right w:val="none" w:sz="0" w:space="0" w:color="auto"/>
      </w:divBdr>
    </w:div>
    <w:div w:id="706413743">
      <w:bodyDiv w:val="1"/>
      <w:marLeft w:val="0"/>
      <w:marRight w:val="0"/>
      <w:marTop w:val="0"/>
      <w:marBottom w:val="0"/>
      <w:divBdr>
        <w:top w:val="none" w:sz="0" w:space="0" w:color="auto"/>
        <w:left w:val="none" w:sz="0" w:space="0" w:color="auto"/>
        <w:bottom w:val="none" w:sz="0" w:space="0" w:color="auto"/>
        <w:right w:val="none" w:sz="0" w:space="0" w:color="auto"/>
      </w:divBdr>
    </w:div>
    <w:div w:id="744914355">
      <w:bodyDiv w:val="1"/>
      <w:marLeft w:val="0"/>
      <w:marRight w:val="0"/>
      <w:marTop w:val="0"/>
      <w:marBottom w:val="0"/>
      <w:divBdr>
        <w:top w:val="none" w:sz="0" w:space="0" w:color="auto"/>
        <w:left w:val="none" w:sz="0" w:space="0" w:color="auto"/>
        <w:bottom w:val="none" w:sz="0" w:space="0" w:color="auto"/>
        <w:right w:val="none" w:sz="0" w:space="0" w:color="auto"/>
      </w:divBdr>
    </w:div>
    <w:div w:id="760220110">
      <w:bodyDiv w:val="1"/>
      <w:marLeft w:val="0"/>
      <w:marRight w:val="0"/>
      <w:marTop w:val="0"/>
      <w:marBottom w:val="0"/>
      <w:divBdr>
        <w:top w:val="none" w:sz="0" w:space="0" w:color="auto"/>
        <w:left w:val="none" w:sz="0" w:space="0" w:color="auto"/>
        <w:bottom w:val="none" w:sz="0" w:space="0" w:color="auto"/>
        <w:right w:val="none" w:sz="0" w:space="0" w:color="auto"/>
      </w:divBdr>
    </w:div>
    <w:div w:id="808475233">
      <w:bodyDiv w:val="1"/>
      <w:marLeft w:val="0"/>
      <w:marRight w:val="0"/>
      <w:marTop w:val="0"/>
      <w:marBottom w:val="0"/>
      <w:divBdr>
        <w:top w:val="none" w:sz="0" w:space="0" w:color="auto"/>
        <w:left w:val="none" w:sz="0" w:space="0" w:color="auto"/>
        <w:bottom w:val="none" w:sz="0" w:space="0" w:color="auto"/>
        <w:right w:val="none" w:sz="0" w:space="0" w:color="auto"/>
      </w:divBdr>
      <w:divsChild>
        <w:div w:id="195434996">
          <w:marLeft w:val="0"/>
          <w:marRight w:val="0"/>
          <w:marTop w:val="0"/>
          <w:marBottom w:val="0"/>
          <w:divBdr>
            <w:top w:val="none" w:sz="0" w:space="0" w:color="auto"/>
            <w:left w:val="none" w:sz="0" w:space="0" w:color="auto"/>
            <w:bottom w:val="none" w:sz="0" w:space="0" w:color="auto"/>
            <w:right w:val="none" w:sz="0" w:space="0" w:color="auto"/>
          </w:divBdr>
        </w:div>
      </w:divsChild>
    </w:div>
    <w:div w:id="988021797">
      <w:bodyDiv w:val="1"/>
      <w:marLeft w:val="0"/>
      <w:marRight w:val="0"/>
      <w:marTop w:val="0"/>
      <w:marBottom w:val="0"/>
      <w:divBdr>
        <w:top w:val="none" w:sz="0" w:space="0" w:color="auto"/>
        <w:left w:val="none" w:sz="0" w:space="0" w:color="auto"/>
        <w:bottom w:val="none" w:sz="0" w:space="0" w:color="auto"/>
        <w:right w:val="none" w:sz="0" w:space="0" w:color="auto"/>
      </w:divBdr>
    </w:div>
    <w:div w:id="1010374006">
      <w:bodyDiv w:val="1"/>
      <w:marLeft w:val="0"/>
      <w:marRight w:val="0"/>
      <w:marTop w:val="0"/>
      <w:marBottom w:val="0"/>
      <w:divBdr>
        <w:top w:val="none" w:sz="0" w:space="0" w:color="auto"/>
        <w:left w:val="none" w:sz="0" w:space="0" w:color="auto"/>
        <w:bottom w:val="none" w:sz="0" w:space="0" w:color="auto"/>
        <w:right w:val="none" w:sz="0" w:space="0" w:color="auto"/>
      </w:divBdr>
    </w:div>
    <w:div w:id="1059793013">
      <w:bodyDiv w:val="1"/>
      <w:marLeft w:val="0"/>
      <w:marRight w:val="0"/>
      <w:marTop w:val="0"/>
      <w:marBottom w:val="0"/>
      <w:divBdr>
        <w:top w:val="none" w:sz="0" w:space="0" w:color="auto"/>
        <w:left w:val="none" w:sz="0" w:space="0" w:color="auto"/>
        <w:bottom w:val="none" w:sz="0" w:space="0" w:color="auto"/>
        <w:right w:val="none" w:sz="0" w:space="0" w:color="auto"/>
      </w:divBdr>
      <w:divsChild>
        <w:div w:id="2010667456">
          <w:marLeft w:val="0"/>
          <w:marRight w:val="0"/>
          <w:marTop w:val="0"/>
          <w:marBottom w:val="0"/>
          <w:divBdr>
            <w:top w:val="none" w:sz="0" w:space="0" w:color="auto"/>
            <w:left w:val="none" w:sz="0" w:space="0" w:color="auto"/>
            <w:bottom w:val="none" w:sz="0" w:space="0" w:color="auto"/>
            <w:right w:val="none" w:sz="0" w:space="0" w:color="auto"/>
          </w:divBdr>
          <w:divsChild>
            <w:div w:id="626590917">
              <w:marLeft w:val="0"/>
              <w:marRight w:val="0"/>
              <w:marTop w:val="0"/>
              <w:marBottom w:val="0"/>
              <w:divBdr>
                <w:top w:val="none" w:sz="0" w:space="0" w:color="auto"/>
                <w:left w:val="none" w:sz="0" w:space="0" w:color="auto"/>
                <w:bottom w:val="none" w:sz="0" w:space="0" w:color="auto"/>
                <w:right w:val="none" w:sz="0" w:space="0" w:color="auto"/>
              </w:divBdr>
              <w:divsChild>
                <w:div w:id="699009359">
                  <w:marLeft w:val="0"/>
                  <w:marRight w:val="0"/>
                  <w:marTop w:val="0"/>
                  <w:marBottom w:val="0"/>
                  <w:divBdr>
                    <w:top w:val="none" w:sz="0" w:space="0" w:color="auto"/>
                    <w:left w:val="none" w:sz="0" w:space="0" w:color="auto"/>
                    <w:bottom w:val="none" w:sz="0" w:space="0" w:color="auto"/>
                    <w:right w:val="none" w:sz="0" w:space="0" w:color="auto"/>
                  </w:divBdr>
                  <w:divsChild>
                    <w:div w:id="1538614764">
                      <w:marLeft w:val="0"/>
                      <w:marRight w:val="0"/>
                      <w:marTop w:val="0"/>
                      <w:marBottom w:val="0"/>
                      <w:divBdr>
                        <w:top w:val="none" w:sz="0" w:space="0" w:color="auto"/>
                        <w:left w:val="none" w:sz="0" w:space="0" w:color="auto"/>
                        <w:bottom w:val="none" w:sz="0" w:space="0" w:color="auto"/>
                        <w:right w:val="none" w:sz="0" w:space="0" w:color="auto"/>
                      </w:divBdr>
                      <w:divsChild>
                        <w:div w:id="920990152">
                          <w:marLeft w:val="0"/>
                          <w:marRight w:val="0"/>
                          <w:marTop w:val="0"/>
                          <w:marBottom w:val="0"/>
                          <w:divBdr>
                            <w:top w:val="none" w:sz="0" w:space="0" w:color="auto"/>
                            <w:left w:val="none" w:sz="0" w:space="0" w:color="auto"/>
                            <w:bottom w:val="none" w:sz="0" w:space="0" w:color="auto"/>
                            <w:right w:val="none" w:sz="0" w:space="0" w:color="auto"/>
                          </w:divBdr>
                          <w:divsChild>
                            <w:div w:id="1309016345">
                              <w:marLeft w:val="0"/>
                              <w:marRight w:val="0"/>
                              <w:marTop w:val="0"/>
                              <w:marBottom w:val="0"/>
                              <w:divBdr>
                                <w:top w:val="none" w:sz="0" w:space="0" w:color="auto"/>
                                <w:left w:val="none" w:sz="0" w:space="0" w:color="auto"/>
                                <w:bottom w:val="none" w:sz="0" w:space="0" w:color="auto"/>
                                <w:right w:val="none" w:sz="0" w:space="0" w:color="auto"/>
                              </w:divBdr>
                              <w:divsChild>
                                <w:div w:id="1509825406">
                                  <w:marLeft w:val="0"/>
                                  <w:marRight w:val="0"/>
                                  <w:marTop w:val="0"/>
                                  <w:marBottom w:val="0"/>
                                  <w:divBdr>
                                    <w:top w:val="none" w:sz="0" w:space="0" w:color="auto"/>
                                    <w:left w:val="none" w:sz="0" w:space="0" w:color="auto"/>
                                    <w:bottom w:val="none" w:sz="0" w:space="0" w:color="auto"/>
                                    <w:right w:val="none" w:sz="0" w:space="0" w:color="auto"/>
                                  </w:divBdr>
                                  <w:divsChild>
                                    <w:div w:id="1422991401">
                                      <w:marLeft w:val="0"/>
                                      <w:marRight w:val="0"/>
                                      <w:marTop w:val="0"/>
                                      <w:marBottom w:val="0"/>
                                      <w:divBdr>
                                        <w:top w:val="none" w:sz="0" w:space="0" w:color="auto"/>
                                        <w:left w:val="none" w:sz="0" w:space="0" w:color="auto"/>
                                        <w:bottom w:val="none" w:sz="0" w:space="0" w:color="auto"/>
                                        <w:right w:val="none" w:sz="0" w:space="0" w:color="auto"/>
                                      </w:divBdr>
                                      <w:divsChild>
                                        <w:div w:id="2139031511">
                                          <w:marLeft w:val="0"/>
                                          <w:marRight w:val="0"/>
                                          <w:marTop w:val="0"/>
                                          <w:marBottom w:val="0"/>
                                          <w:divBdr>
                                            <w:top w:val="none" w:sz="0" w:space="0" w:color="auto"/>
                                            <w:left w:val="none" w:sz="0" w:space="0" w:color="auto"/>
                                            <w:bottom w:val="none" w:sz="0" w:space="0" w:color="auto"/>
                                            <w:right w:val="none" w:sz="0" w:space="0" w:color="auto"/>
                                          </w:divBdr>
                                          <w:divsChild>
                                            <w:div w:id="1668244604">
                                              <w:marLeft w:val="0"/>
                                              <w:marRight w:val="0"/>
                                              <w:marTop w:val="0"/>
                                              <w:marBottom w:val="0"/>
                                              <w:divBdr>
                                                <w:top w:val="single" w:sz="8" w:space="0" w:color="F5F5F5"/>
                                                <w:left w:val="single" w:sz="8" w:space="0" w:color="F5F5F5"/>
                                                <w:bottom w:val="single" w:sz="8" w:space="0" w:color="F5F5F5"/>
                                                <w:right w:val="single" w:sz="8" w:space="0" w:color="F5F5F5"/>
                                              </w:divBdr>
                                              <w:divsChild>
                                                <w:div w:id="959147402">
                                                  <w:marLeft w:val="0"/>
                                                  <w:marRight w:val="0"/>
                                                  <w:marTop w:val="0"/>
                                                  <w:marBottom w:val="0"/>
                                                  <w:divBdr>
                                                    <w:top w:val="none" w:sz="0" w:space="0" w:color="auto"/>
                                                    <w:left w:val="none" w:sz="0" w:space="0" w:color="auto"/>
                                                    <w:bottom w:val="none" w:sz="0" w:space="0" w:color="auto"/>
                                                    <w:right w:val="none" w:sz="0" w:space="0" w:color="auto"/>
                                                  </w:divBdr>
                                                  <w:divsChild>
                                                    <w:div w:id="1423529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37452048">
      <w:bodyDiv w:val="1"/>
      <w:marLeft w:val="0"/>
      <w:marRight w:val="0"/>
      <w:marTop w:val="0"/>
      <w:marBottom w:val="0"/>
      <w:divBdr>
        <w:top w:val="none" w:sz="0" w:space="0" w:color="auto"/>
        <w:left w:val="none" w:sz="0" w:space="0" w:color="auto"/>
        <w:bottom w:val="none" w:sz="0" w:space="0" w:color="auto"/>
        <w:right w:val="none" w:sz="0" w:space="0" w:color="auto"/>
      </w:divBdr>
      <w:divsChild>
        <w:div w:id="1530028944">
          <w:marLeft w:val="0"/>
          <w:marRight w:val="0"/>
          <w:marTop w:val="0"/>
          <w:marBottom w:val="0"/>
          <w:divBdr>
            <w:top w:val="none" w:sz="0" w:space="0" w:color="auto"/>
            <w:left w:val="none" w:sz="0" w:space="0" w:color="auto"/>
            <w:bottom w:val="none" w:sz="0" w:space="0" w:color="auto"/>
            <w:right w:val="none" w:sz="0" w:space="0" w:color="auto"/>
          </w:divBdr>
          <w:divsChild>
            <w:div w:id="933560869">
              <w:marLeft w:val="0"/>
              <w:marRight w:val="0"/>
              <w:marTop w:val="0"/>
              <w:marBottom w:val="0"/>
              <w:divBdr>
                <w:top w:val="none" w:sz="0" w:space="0" w:color="auto"/>
                <w:left w:val="none" w:sz="0" w:space="0" w:color="auto"/>
                <w:bottom w:val="none" w:sz="0" w:space="0" w:color="auto"/>
                <w:right w:val="none" w:sz="0" w:space="0" w:color="auto"/>
              </w:divBdr>
              <w:divsChild>
                <w:div w:id="214701506">
                  <w:marLeft w:val="0"/>
                  <w:marRight w:val="0"/>
                  <w:marTop w:val="0"/>
                  <w:marBottom w:val="0"/>
                  <w:divBdr>
                    <w:top w:val="none" w:sz="0" w:space="0" w:color="auto"/>
                    <w:left w:val="none" w:sz="0" w:space="0" w:color="auto"/>
                    <w:bottom w:val="none" w:sz="0" w:space="0" w:color="auto"/>
                    <w:right w:val="none" w:sz="0" w:space="0" w:color="auto"/>
                  </w:divBdr>
                  <w:divsChild>
                    <w:div w:id="1456099040">
                      <w:marLeft w:val="0"/>
                      <w:marRight w:val="0"/>
                      <w:marTop w:val="0"/>
                      <w:marBottom w:val="0"/>
                      <w:divBdr>
                        <w:top w:val="none" w:sz="0" w:space="0" w:color="auto"/>
                        <w:left w:val="none" w:sz="0" w:space="0" w:color="auto"/>
                        <w:bottom w:val="none" w:sz="0" w:space="0" w:color="auto"/>
                        <w:right w:val="none" w:sz="0" w:space="0" w:color="auto"/>
                      </w:divBdr>
                      <w:divsChild>
                        <w:div w:id="1747917561">
                          <w:marLeft w:val="0"/>
                          <w:marRight w:val="0"/>
                          <w:marTop w:val="0"/>
                          <w:marBottom w:val="0"/>
                          <w:divBdr>
                            <w:top w:val="none" w:sz="0" w:space="0" w:color="auto"/>
                            <w:left w:val="none" w:sz="0" w:space="0" w:color="auto"/>
                            <w:bottom w:val="none" w:sz="0" w:space="0" w:color="auto"/>
                            <w:right w:val="none" w:sz="0" w:space="0" w:color="auto"/>
                          </w:divBdr>
                          <w:divsChild>
                            <w:div w:id="838275032">
                              <w:marLeft w:val="0"/>
                              <w:marRight w:val="0"/>
                              <w:marTop w:val="0"/>
                              <w:marBottom w:val="0"/>
                              <w:divBdr>
                                <w:top w:val="none" w:sz="0" w:space="0" w:color="auto"/>
                                <w:left w:val="none" w:sz="0" w:space="0" w:color="auto"/>
                                <w:bottom w:val="none" w:sz="0" w:space="0" w:color="auto"/>
                                <w:right w:val="none" w:sz="0" w:space="0" w:color="auto"/>
                              </w:divBdr>
                              <w:divsChild>
                                <w:div w:id="143202834">
                                  <w:marLeft w:val="0"/>
                                  <w:marRight w:val="0"/>
                                  <w:marTop w:val="0"/>
                                  <w:marBottom w:val="0"/>
                                  <w:divBdr>
                                    <w:top w:val="none" w:sz="0" w:space="0" w:color="auto"/>
                                    <w:left w:val="none" w:sz="0" w:space="0" w:color="auto"/>
                                    <w:bottom w:val="none" w:sz="0" w:space="0" w:color="auto"/>
                                    <w:right w:val="none" w:sz="0" w:space="0" w:color="auto"/>
                                  </w:divBdr>
                                  <w:divsChild>
                                    <w:div w:id="1615819544">
                                      <w:marLeft w:val="0"/>
                                      <w:marRight w:val="0"/>
                                      <w:marTop w:val="0"/>
                                      <w:marBottom w:val="0"/>
                                      <w:divBdr>
                                        <w:top w:val="none" w:sz="0" w:space="0" w:color="auto"/>
                                        <w:left w:val="none" w:sz="0" w:space="0" w:color="auto"/>
                                        <w:bottom w:val="none" w:sz="0" w:space="0" w:color="auto"/>
                                        <w:right w:val="none" w:sz="0" w:space="0" w:color="auto"/>
                                      </w:divBdr>
                                      <w:divsChild>
                                        <w:div w:id="917708798">
                                          <w:marLeft w:val="0"/>
                                          <w:marRight w:val="0"/>
                                          <w:marTop w:val="0"/>
                                          <w:marBottom w:val="0"/>
                                          <w:divBdr>
                                            <w:top w:val="none" w:sz="0" w:space="0" w:color="auto"/>
                                            <w:left w:val="none" w:sz="0" w:space="0" w:color="auto"/>
                                            <w:bottom w:val="none" w:sz="0" w:space="0" w:color="auto"/>
                                            <w:right w:val="none" w:sz="0" w:space="0" w:color="auto"/>
                                          </w:divBdr>
                                          <w:divsChild>
                                            <w:div w:id="1467967500">
                                              <w:marLeft w:val="0"/>
                                              <w:marRight w:val="0"/>
                                              <w:marTop w:val="0"/>
                                              <w:marBottom w:val="0"/>
                                              <w:divBdr>
                                                <w:top w:val="single" w:sz="6" w:space="0" w:color="F5F5F5"/>
                                                <w:left w:val="single" w:sz="6" w:space="0" w:color="F5F5F5"/>
                                                <w:bottom w:val="single" w:sz="6" w:space="0" w:color="F5F5F5"/>
                                                <w:right w:val="single" w:sz="6" w:space="0" w:color="F5F5F5"/>
                                              </w:divBdr>
                                              <w:divsChild>
                                                <w:div w:id="2147119981">
                                                  <w:marLeft w:val="0"/>
                                                  <w:marRight w:val="0"/>
                                                  <w:marTop w:val="0"/>
                                                  <w:marBottom w:val="0"/>
                                                  <w:divBdr>
                                                    <w:top w:val="none" w:sz="0" w:space="0" w:color="auto"/>
                                                    <w:left w:val="none" w:sz="0" w:space="0" w:color="auto"/>
                                                    <w:bottom w:val="none" w:sz="0" w:space="0" w:color="auto"/>
                                                    <w:right w:val="none" w:sz="0" w:space="0" w:color="auto"/>
                                                  </w:divBdr>
                                                  <w:divsChild>
                                                    <w:div w:id="1366717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40538987">
      <w:bodyDiv w:val="1"/>
      <w:marLeft w:val="0"/>
      <w:marRight w:val="0"/>
      <w:marTop w:val="0"/>
      <w:marBottom w:val="0"/>
      <w:divBdr>
        <w:top w:val="none" w:sz="0" w:space="0" w:color="auto"/>
        <w:left w:val="none" w:sz="0" w:space="0" w:color="auto"/>
        <w:bottom w:val="none" w:sz="0" w:space="0" w:color="auto"/>
        <w:right w:val="none" w:sz="0" w:space="0" w:color="auto"/>
      </w:divBdr>
    </w:div>
    <w:div w:id="1182816061">
      <w:bodyDiv w:val="1"/>
      <w:marLeft w:val="0"/>
      <w:marRight w:val="0"/>
      <w:marTop w:val="0"/>
      <w:marBottom w:val="0"/>
      <w:divBdr>
        <w:top w:val="none" w:sz="0" w:space="0" w:color="auto"/>
        <w:left w:val="none" w:sz="0" w:space="0" w:color="auto"/>
        <w:bottom w:val="none" w:sz="0" w:space="0" w:color="auto"/>
        <w:right w:val="none" w:sz="0" w:space="0" w:color="auto"/>
      </w:divBdr>
      <w:divsChild>
        <w:div w:id="400716766">
          <w:marLeft w:val="0"/>
          <w:marRight w:val="0"/>
          <w:marTop w:val="0"/>
          <w:marBottom w:val="0"/>
          <w:divBdr>
            <w:top w:val="none" w:sz="0" w:space="0" w:color="auto"/>
            <w:left w:val="none" w:sz="0" w:space="0" w:color="auto"/>
            <w:bottom w:val="none" w:sz="0" w:space="0" w:color="auto"/>
            <w:right w:val="none" w:sz="0" w:space="0" w:color="auto"/>
          </w:divBdr>
        </w:div>
      </w:divsChild>
    </w:div>
    <w:div w:id="1183082458">
      <w:bodyDiv w:val="1"/>
      <w:marLeft w:val="0"/>
      <w:marRight w:val="0"/>
      <w:marTop w:val="0"/>
      <w:marBottom w:val="0"/>
      <w:divBdr>
        <w:top w:val="none" w:sz="0" w:space="0" w:color="auto"/>
        <w:left w:val="none" w:sz="0" w:space="0" w:color="auto"/>
        <w:bottom w:val="none" w:sz="0" w:space="0" w:color="auto"/>
        <w:right w:val="none" w:sz="0" w:space="0" w:color="auto"/>
      </w:divBdr>
    </w:div>
    <w:div w:id="1211186734">
      <w:bodyDiv w:val="1"/>
      <w:marLeft w:val="0"/>
      <w:marRight w:val="0"/>
      <w:marTop w:val="0"/>
      <w:marBottom w:val="0"/>
      <w:divBdr>
        <w:top w:val="none" w:sz="0" w:space="0" w:color="auto"/>
        <w:left w:val="none" w:sz="0" w:space="0" w:color="auto"/>
        <w:bottom w:val="none" w:sz="0" w:space="0" w:color="auto"/>
        <w:right w:val="none" w:sz="0" w:space="0" w:color="auto"/>
      </w:divBdr>
    </w:div>
    <w:div w:id="1301304732">
      <w:bodyDiv w:val="1"/>
      <w:marLeft w:val="0"/>
      <w:marRight w:val="0"/>
      <w:marTop w:val="0"/>
      <w:marBottom w:val="0"/>
      <w:divBdr>
        <w:top w:val="none" w:sz="0" w:space="0" w:color="auto"/>
        <w:left w:val="none" w:sz="0" w:space="0" w:color="auto"/>
        <w:bottom w:val="none" w:sz="0" w:space="0" w:color="auto"/>
        <w:right w:val="none" w:sz="0" w:space="0" w:color="auto"/>
      </w:divBdr>
    </w:div>
    <w:div w:id="1469975775">
      <w:bodyDiv w:val="1"/>
      <w:marLeft w:val="0"/>
      <w:marRight w:val="0"/>
      <w:marTop w:val="0"/>
      <w:marBottom w:val="0"/>
      <w:divBdr>
        <w:top w:val="none" w:sz="0" w:space="0" w:color="auto"/>
        <w:left w:val="none" w:sz="0" w:space="0" w:color="auto"/>
        <w:bottom w:val="none" w:sz="0" w:space="0" w:color="auto"/>
        <w:right w:val="none" w:sz="0" w:space="0" w:color="auto"/>
      </w:divBdr>
    </w:div>
    <w:div w:id="1509252677">
      <w:bodyDiv w:val="1"/>
      <w:marLeft w:val="0"/>
      <w:marRight w:val="0"/>
      <w:marTop w:val="0"/>
      <w:marBottom w:val="0"/>
      <w:divBdr>
        <w:top w:val="none" w:sz="0" w:space="0" w:color="auto"/>
        <w:left w:val="none" w:sz="0" w:space="0" w:color="auto"/>
        <w:bottom w:val="none" w:sz="0" w:space="0" w:color="auto"/>
        <w:right w:val="none" w:sz="0" w:space="0" w:color="auto"/>
      </w:divBdr>
    </w:div>
    <w:div w:id="1547333998">
      <w:bodyDiv w:val="1"/>
      <w:marLeft w:val="0"/>
      <w:marRight w:val="0"/>
      <w:marTop w:val="0"/>
      <w:marBottom w:val="0"/>
      <w:divBdr>
        <w:top w:val="none" w:sz="0" w:space="0" w:color="auto"/>
        <w:left w:val="none" w:sz="0" w:space="0" w:color="auto"/>
        <w:bottom w:val="none" w:sz="0" w:space="0" w:color="auto"/>
        <w:right w:val="none" w:sz="0" w:space="0" w:color="auto"/>
      </w:divBdr>
    </w:div>
    <w:div w:id="1699350659">
      <w:bodyDiv w:val="1"/>
      <w:marLeft w:val="0"/>
      <w:marRight w:val="0"/>
      <w:marTop w:val="0"/>
      <w:marBottom w:val="0"/>
      <w:divBdr>
        <w:top w:val="none" w:sz="0" w:space="0" w:color="auto"/>
        <w:left w:val="none" w:sz="0" w:space="0" w:color="auto"/>
        <w:bottom w:val="none" w:sz="0" w:space="0" w:color="auto"/>
        <w:right w:val="none" w:sz="0" w:space="0" w:color="auto"/>
      </w:divBdr>
    </w:div>
    <w:div w:id="1701469661">
      <w:bodyDiv w:val="1"/>
      <w:marLeft w:val="0"/>
      <w:marRight w:val="0"/>
      <w:marTop w:val="0"/>
      <w:marBottom w:val="0"/>
      <w:divBdr>
        <w:top w:val="none" w:sz="0" w:space="0" w:color="auto"/>
        <w:left w:val="none" w:sz="0" w:space="0" w:color="auto"/>
        <w:bottom w:val="none" w:sz="0" w:space="0" w:color="auto"/>
        <w:right w:val="none" w:sz="0" w:space="0" w:color="auto"/>
      </w:divBdr>
      <w:divsChild>
        <w:div w:id="796029919">
          <w:marLeft w:val="0"/>
          <w:marRight w:val="0"/>
          <w:marTop w:val="0"/>
          <w:marBottom w:val="0"/>
          <w:divBdr>
            <w:top w:val="none" w:sz="0" w:space="0" w:color="auto"/>
            <w:left w:val="none" w:sz="0" w:space="0" w:color="auto"/>
            <w:bottom w:val="none" w:sz="0" w:space="0" w:color="auto"/>
            <w:right w:val="none" w:sz="0" w:space="0" w:color="auto"/>
          </w:divBdr>
          <w:divsChild>
            <w:div w:id="1579637257">
              <w:marLeft w:val="0"/>
              <w:marRight w:val="0"/>
              <w:marTop w:val="0"/>
              <w:marBottom w:val="0"/>
              <w:divBdr>
                <w:top w:val="none" w:sz="0" w:space="0" w:color="auto"/>
                <w:left w:val="none" w:sz="0" w:space="0" w:color="auto"/>
                <w:bottom w:val="none" w:sz="0" w:space="0" w:color="auto"/>
                <w:right w:val="none" w:sz="0" w:space="0" w:color="auto"/>
              </w:divBdr>
              <w:divsChild>
                <w:div w:id="1190753214">
                  <w:marLeft w:val="0"/>
                  <w:marRight w:val="0"/>
                  <w:marTop w:val="0"/>
                  <w:marBottom w:val="0"/>
                  <w:divBdr>
                    <w:top w:val="none" w:sz="0" w:space="0" w:color="auto"/>
                    <w:left w:val="none" w:sz="0" w:space="0" w:color="auto"/>
                    <w:bottom w:val="none" w:sz="0" w:space="0" w:color="auto"/>
                    <w:right w:val="none" w:sz="0" w:space="0" w:color="auto"/>
                  </w:divBdr>
                  <w:divsChild>
                    <w:div w:id="1755738759">
                      <w:marLeft w:val="0"/>
                      <w:marRight w:val="0"/>
                      <w:marTop w:val="0"/>
                      <w:marBottom w:val="0"/>
                      <w:divBdr>
                        <w:top w:val="none" w:sz="0" w:space="0" w:color="auto"/>
                        <w:left w:val="none" w:sz="0" w:space="0" w:color="auto"/>
                        <w:bottom w:val="none" w:sz="0" w:space="0" w:color="auto"/>
                        <w:right w:val="none" w:sz="0" w:space="0" w:color="auto"/>
                      </w:divBdr>
                      <w:divsChild>
                        <w:div w:id="1087731369">
                          <w:marLeft w:val="0"/>
                          <w:marRight w:val="0"/>
                          <w:marTop w:val="0"/>
                          <w:marBottom w:val="0"/>
                          <w:divBdr>
                            <w:top w:val="none" w:sz="0" w:space="0" w:color="auto"/>
                            <w:left w:val="none" w:sz="0" w:space="0" w:color="auto"/>
                            <w:bottom w:val="none" w:sz="0" w:space="0" w:color="auto"/>
                            <w:right w:val="none" w:sz="0" w:space="0" w:color="auto"/>
                          </w:divBdr>
                          <w:divsChild>
                            <w:div w:id="440103178">
                              <w:marLeft w:val="0"/>
                              <w:marRight w:val="0"/>
                              <w:marTop w:val="0"/>
                              <w:marBottom w:val="0"/>
                              <w:divBdr>
                                <w:top w:val="none" w:sz="0" w:space="0" w:color="auto"/>
                                <w:left w:val="none" w:sz="0" w:space="0" w:color="auto"/>
                                <w:bottom w:val="none" w:sz="0" w:space="0" w:color="auto"/>
                                <w:right w:val="none" w:sz="0" w:space="0" w:color="auto"/>
                              </w:divBdr>
                              <w:divsChild>
                                <w:div w:id="347292073">
                                  <w:marLeft w:val="0"/>
                                  <w:marRight w:val="0"/>
                                  <w:marTop w:val="0"/>
                                  <w:marBottom w:val="0"/>
                                  <w:divBdr>
                                    <w:top w:val="none" w:sz="0" w:space="0" w:color="auto"/>
                                    <w:left w:val="none" w:sz="0" w:space="0" w:color="auto"/>
                                    <w:bottom w:val="none" w:sz="0" w:space="0" w:color="auto"/>
                                    <w:right w:val="none" w:sz="0" w:space="0" w:color="auto"/>
                                  </w:divBdr>
                                  <w:divsChild>
                                    <w:div w:id="1057628136">
                                      <w:marLeft w:val="0"/>
                                      <w:marRight w:val="0"/>
                                      <w:marTop w:val="0"/>
                                      <w:marBottom w:val="0"/>
                                      <w:divBdr>
                                        <w:top w:val="none" w:sz="0" w:space="0" w:color="auto"/>
                                        <w:left w:val="none" w:sz="0" w:space="0" w:color="auto"/>
                                        <w:bottom w:val="none" w:sz="0" w:space="0" w:color="auto"/>
                                        <w:right w:val="none" w:sz="0" w:space="0" w:color="auto"/>
                                      </w:divBdr>
                                      <w:divsChild>
                                        <w:div w:id="1889797392">
                                          <w:marLeft w:val="0"/>
                                          <w:marRight w:val="0"/>
                                          <w:marTop w:val="0"/>
                                          <w:marBottom w:val="0"/>
                                          <w:divBdr>
                                            <w:top w:val="none" w:sz="0" w:space="0" w:color="auto"/>
                                            <w:left w:val="none" w:sz="0" w:space="0" w:color="auto"/>
                                            <w:bottom w:val="none" w:sz="0" w:space="0" w:color="auto"/>
                                            <w:right w:val="none" w:sz="0" w:space="0" w:color="auto"/>
                                          </w:divBdr>
                                          <w:divsChild>
                                            <w:div w:id="1092971384">
                                              <w:marLeft w:val="0"/>
                                              <w:marRight w:val="0"/>
                                              <w:marTop w:val="0"/>
                                              <w:marBottom w:val="0"/>
                                              <w:divBdr>
                                                <w:top w:val="single" w:sz="4" w:space="0" w:color="F5F5F5"/>
                                                <w:left w:val="single" w:sz="4" w:space="0" w:color="F5F5F5"/>
                                                <w:bottom w:val="single" w:sz="4" w:space="0" w:color="F5F5F5"/>
                                                <w:right w:val="single" w:sz="4" w:space="0" w:color="F5F5F5"/>
                                              </w:divBdr>
                                              <w:divsChild>
                                                <w:div w:id="2048752180">
                                                  <w:marLeft w:val="0"/>
                                                  <w:marRight w:val="0"/>
                                                  <w:marTop w:val="0"/>
                                                  <w:marBottom w:val="0"/>
                                                  <w:divBdr>
                                                    <w:top w:val="none" w:sz="0" w:space="0" w:color="auto"/>
                                                    <w:left w:val="none" w:sz="0" w:space="0" w:color="auto"/>
                                                    <w:bottom w:val="none" w:sz="0" w:space="0" w:color="auto"/>
                                                    <w:right w:val="none" w:sz="0" w:space="0" w:color="auto"/>
                                                  </w:divBdr>
                                                  <w:divsChild>
                                                    <w:div w:id="1080056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2242512">
      <w:bodyDiv w:val="1"/>
      <w:marLeft w:val="0"/>
      <w:marRight w:val="0"/>
      <w:marTop w:val="0"/>
      <w:marBottom w:val="0"/>
      <w:divBdr>
        <w:top w:val="none" w:sz="0" w:space="0" w:color="auto"/>
        <w:left w:val="none" w:sz="0" w:space="0" w:color="auto"/>
        <w:bottom w:val="none" w:sz="0" w:space="0" w:color="auto"/>
        <w:right w:val="none" w:sz="0" w:space="0" w:color="auto"/>
      </w:divBdr>
    </w:div>
    <w:div w:id="1787575383">
      <w:bodyDiv w:val="1"/>
      <w:marLeft w:val="0"/>
      <w:marRight w:val="0"/>
      <w:marTop w:val="0"/>
      <w:marBottom w:val="0"/>
      <w:divBdr>
        <w:top w:val="none" w:sz="0" w:space="0" w:color="auto"/>
        <w:left w:val="none" w:sz="0" w:space="0" w:color="auto"/>
        <w:bottom w:val="none" w:sz="0" w:space="0" w:color="auto"/>
        <w:right w:val="none" w:sz="0" w:space="0" w:color="auto"/>
      </w:divBdr>
    </w:div>
    <w:div w:id="1788694319">
      <w:bodyDiv w:val="1"/>
      <w:marLeft w:val="0"/>
      <w:marRight w:val="0"/>
      <w:marTop w:val="0"/>
      <w:marBottom w:val="0"/>
      <w:divBdr>
        <w:top w:val="none" w:sz="0" w:space="0" w:color="auto"/>
        <w:left w:val="none" w:sz="0" w:space="0" w:color="auto"/>
        <w:bottom w:val="none" w:sz="0" w:space="0" w:color="auto"/>
        <w:right w:val="none" w:sz="0" w:space="0" w:color="auto"/>
      </w:divBdr>
    </w:div>
    <w:div w:id="1788812783">
      <w:bodyDiv w:val="1"/>
      <w:marLeft w:val="0"/>
      <w:marRight w:val="0"/>
      <w:marTop w:val="0"/>
      <w:marBottom w:val="0"/>
      <w:divBdr>
        <w:top w:val="none" w:sz="0" w:space="0" w:color="auto"/>
        <w:left w:val="none" w:sz="0" w:space="0" w:color="auto"/>
        <w:bottom w:val="none" w:sz="0" w:space="0" w:color="auto"/>
        <w:right w:val="none" w:sz="0" w:space="0" w:color="auto"/>
      </w:divBdr>
    </w:div>
    <w:div w:id="1820875858">
      <w:bodyDiv w:val="1"/>
      <w:marLeft w:val="0"/>
      <w:marRight w:val="0"/>
      <w:marTop w:val="0"/>
      <w:marBottom w:val="0"/>
      <w:divBdr>
        <w:top w:val="none" w:sz="0" w:space="0" w:color="auto"/>
        <w:left w:val="none" w:sz="0" w:space="0" w:color="auto"/>
        <w:bottom w:val="none" w:sz="0" w:space="0" w:color="auto"/>
        <w:right w:val="none" w:sz="0" w:space="0" w:color="auto"/>
      </w:divBdr>
    </w:div>
    <w:div w:id="1852527692">
      <w:bodyDiv w:val="1"/>
      <w:marLeft w:val="0"/>
      <w:marRight w:val="0"/>
      <w:marTop w:val="0"/>
      <w:marBottom w:val="0"/>
      <w:divBdr>
        <w:top w:val="none" w:sz="0" w:space="0" w:color="auto"/>
        <w:left w:val="none" w:sz="0" w:space="0" w:color="auto"/>
        <w:bottom w:val="none" w:sz="0" w:space="0" w:color="auto"/>
        <w:right w:val="none" w:sz="0" w:space="0" w:color="auto"/>
      </w:divBdr>
    </w:div>
    <w:div w:id="1857426127">
      <w:bodyDiv w:val="1"/>
      <w:marLeft w:val="0"/>
      <w:marRight w:val="0"/>
      <w:marTop w:val="0"/>
      <w:marBottom w:val="0"/>
      <w:divBdr>
        <w:top w:val="none" w:sz="0" w:space="0" w:color="auto"/>
        <w:left w:val="none" w:sz="0" w:space="0" w:color="auto"/>
        <w:bottom w:val="none" w:sz="0" w:space="0" w:color="auto"/>
        <w:right w:val="none" w:sz="0" w:space="0" w:color="auto"/>
      </w:divBdr>
    </w:div>
    <w:div w:id="1880967908">
      <w:bodyDiv w:val="1"/>
      <w:marLeft w:val="0"/>
      <w:marRight w:val="0"/>
      <w:marTop w:val="0"/>
      <w:marBottom w:val="0"/>
      <w:divBdr>
        <w:top w:val="none" w:sz="0" w:space="0" w:color="auto"/>
        <w:left w:val="none" w:sz="0" w:space="0" w:color="auto"/>
        <w:bottom w:val="none" w:sz="0" w:space="0" w:color="auto"/>
        <w:right w:val="none" w:sz="0" w:space="0" w:color="auto"/>
      </w:divBdr>
    </w:div>
    <w:div w:id="1915969875">
      <w:bodyDiv w:val="1"/>
      <w:marLeft w:val="0"/>
      <w:marRight w:val="0"/>
      <w:marTop w:val="0"/>
      <w:marBottom w:val="0"/>
      <w:divBdr>
        <w:top w:val="none" w:sz="0" w:space="0" w:color="auto"/>
        <w:left w:val="none" w:sz="0" w:space="0" w:color="auto"/>
        <w:bottom w:val="none" w:sz="0" w:space="0" w:color="auto"/>
        <w:right w:val="none" w:sz="0" w:space="0" w:color="auto"/>
      </w:divBdr>
    </w:div>
    <w:div w:id="1942373951">
      <w:bodyDiv w:val="1"/>
      <w:marLeft w:val="0"/>
      <w:marRight w:val="0"/>
      <w:marTop w:val="0"/>
      <w:marBottom w:val="0"/>
      <w:divBdr>
        <w:top w:val="none" w:sz="0" w:space="0" w:color="auto"/>
        <w:left w:val="none" w:sz="0" w:space="0" w:color="auto"/>
        <w:bottom w:val="none" w:sz="0" w:space="0" w:color="auto"/>
        <w:right w:val="none" w:sz="0" w:space="0" w:color="auto"/>
      </w:divBdr>
    </w:div>
    <w:div w:id="1976325659">
      <w:bodyDiv w:val="1"/>
      <w:marLeft w:val="0"/>
      <w:marRight w:val="0"/>
      <w:marTop w:val="0"/>
      <w:marBottom w:val="0"/>
      <w:divBdr>
        <w:top w:val="none" w:sz="0" w:space="0" w:color="auto"/>
        <w:left w:val="none" w:sz="0" w:space="0" w:color="auto"/>
        <w:bottom w:val="none" w:sz="0" w:space="0" w:color="auto"/>
        <w:right w:val="none" w:sz="0" w:space="0" w:color="auto"/>
      </w:divBdr>
      <w:divsChild>
        <w:div w:id="1192575454">
          <w:marLeft w:val="0"/>
          <w:marRight w:val="0"/>
          <w:marTop w:val="0"/>
          <w:marBottom w:val="0"/>
          <w:divBdr>
            <w:top w:val="none" w:sz="0" w:space="0" w:color="auto"/>
            <w:left w:val="none" w:sz="0" w:space="0" w:color="auto"/>
            <w:bottom w:val="none" w:sz="0" w:space="0" w:color="auto"/>
            <w:right w:val="none" w:sz="0" w:space="0" w:color="auto"/>
          </w:divBdr>
          <w:divsChild>
            <w:div w:id="476455370">
              <w:marLeft w:val="0"/>
              <w:marRight w:val="0"/>
              <w:marTop w:val="0"/>
              <w:marBottom w:val="0"/>
              <w:divBdr>
                <w:top w:val="none" w:sz="0" w:space="0" w:color="auto"/>
                <w:left w:val="none" w:sz="0" w:space="0" w:color="auto"/>
                <w:bottom w:val="none" w:sz="0" w:space="0" w:color="auto"/>
                <w:right w:val="none" w:sz="0" w:space="0" w:color="auto"/>
              </w:divBdr>
              <w:divsChild>
                <w:div w:id="1476794677">
                  <w:marLeft w:val="0"/>
                  <w:marRight w:val="0"/>
                  <w:marTop w:val="0"/>
                  <w:marBottom w:val="0"/>
                  <w:divBdr>
                    <w:top w:val="none" w:sz="0" w:space="0" w:color="auto"/>
                    <w:left w:val="none" w:sz="0" w:space="0" w:color="auto"/>
                    <w:bottom w:val="none" w:sz="0" w:space="0" w:color="auto"/>
                    <w:right w:val="none" w:sz="0" w:space="0" w:color="auto"/>
                  </w:divBdr>
                  <w:divsChild>
                    <w:div w:id="1646547202">
                      <w:marLeft w:val="0"/>
                      <w:marRight w:val="0"/>
                      <w:marTop w:val="45"/>
                      <w:marBottom w:val="0"/>
                      <w:divBdr>
                        <w:top w:val="none" w:sz="0" w:space="0" w:color="auto"/>
                        <w:left w:val="none" w:sz="0" w:space="0" w:color="auto"/>
                        <w:bottom w:val="none" w:sz="0" w:space="0" w:color="auto"/>
                        <w:right w:val="none" w:sz="0" w:space="0" w:color="auto"/>
                      </w:divBdr>
                      <w:divsChild>
                        <w:div w:id="719859724">
                          <w:marLeft w:val="0"/>
                          <w:marRight w:val="0"/>
                          <w:marTop w:val="0"/>
                          <w:marBottom w:val="0"/>
                          <w:divBdr>
                            <w:top w:val="none" w:sz="0" w:space="0" w:color="auto"/>
                            <w:left w:val="none" w:sz="0" w:space="0" w:color="auto"/>
                            <w:bottom w:val="none" w:sz="0" w:space="0" w:color="auto"/>
                            <w:right w:val="none" w:sz="0" w:space="0" w:color="auto"/>
                          </w:divBdr>
                          <w:divsChild>
                            <w:div w:id="1827865578">
                              <w:marLeft w:val="2070"/>
                              <w:marRight w:val="3960"/>
                              <w:marTop w:val="0"/>
                              <w:marBottom w:val="0"/>
                              <w:divBdr>
                                <w:top w:val="none" w:sz="0" w:space="0" w:color="auto"/>
                                <w:left w:val="none" w:sz="0" w:space="0" w:color="auto"/>
                                <w:bottom w:val="none" w:sz="0" w:space="0" w:color="auto"/>
                                <w:right w:val="none" w:sz="0" w:space="0" w:color="auto"/>
                              </w:divBdr>
                              <w:divsChild>
                                <w:div w:id="1172991583">
                                  <w:marLeft w:val="0"/>
                                  <w:marRight w:val="0"/>
                                  <w:marTop w:val="0"/>
                                  <w:marBottom w:val="0"/>
                                  <w:divBdr>
                                    <w:top w:val="none" w:sz="0" w:space="0" w:color="auto"/>
                                    <w:left w:val="none" w:sz="0" w:space="0" w:color="auto"/>
                                    <w:bottom w:val="none" w:sz="0" w:space="0" w:color="auto"/>
                                    <w:right w:val="none" w:sz="0" w:space="0" w:color="auto"/>
                                  </w:divBdr>
                                  <w:divsChild>
                                    <w:div w:id="2094233220">
                                      <w:marLeft w:val="0"/>
                                      <w:marRight w:val="0"/>
                                      <w:marTop w:val="0"/>
                                      <w:marBottom w:val="0"/>
                                      <w:divBdr>
                                        <w:top w:val="none" w:sz="0" w:space="0" w:color="auto"/>
                                        <w:left w:val="none" w:sz="0" w:space="0" w:color="auto"/>
                                        <w:bottom w:val="none" w:sz="0" w:space="0" w:color="auto"/>
                                        <w:right w:val="none" w:sz="0" w:space="0" w:color="auto"/>
                                      </w:divBdr>
                                      <w:divsChild>
                                        <w:div w:id="101843010">
                                          <w:marLeft w:val="0"/>
                                          <w:marRight w:val="0"/>
                                          <w:marTop w:val="0"/>
                                          <w:marBottom w:val="0"/>
                                          <w:divBdr>
                                            <w:top w:val="none" w:sz="0" w:space="0" w:color="auto"/>
                                            <w:left w:val="none" w:sz="0" w:space="0" w:color="auto"/>
                                            <w:bottom w:val="none" w:sz="0" w:space="0" w:color="auto"/>
                                            <w:right w:val="none" w:sz="0" w:space="0" w:color="auto"/>
                                          </w:divBdr>
                                          <w:divsChild>
                                            <w:div w:id="1863127558">
                                              <w:marLeft w:val="0"/>
                                              <w:marRight w:val="0"/>
                                              <w:marTop w:val="90"/>
                                              <w:marBottom w:val="0"/>
                                              <w:divBdr>
                                                <w:top w:val="none" w:sz="0" w:space="0" w:color="auto"/>
                                                <w:left w:val="none" w:sz="0" w:space="0" w:color="auto"/>
                                                <w:bottom w:val="none" w:sz="0" w:space="0" w:color="auto"/>
                                                <w:right w:val="none" w:sz="0" w:space="0" w:color="auto"/>
                                              </w:divBdr>
                                              <w:divsChild>
                                                <w:div w:id="1927494356">
                                                  <w:marLeft w:val="0"/>
                                                  <w:marRight w:val="0"/>
                                                  <w:marTop w:val="0"/>
                                                  <w:marBottom w:val="0"/>
                                                  <w:divBdr>
                                                    <w:top w:val="none" w:sz="0" w:space="0" w:color="auto"/>
                                                    <w:left w:val="none" w:sz="0" w:space="0" w:color="auto"/>
                                                    <w:bottom w:val="none" w:sz="0" w:space="0" w:color="auto"/>
                                                    <w:right w:val="none" w:sz="0" w:space="0" w:color="auto"/>
                                                  </w:divBdr>
                                                  <w:divsChild>
                                                    <w:div w:id="1524054783">
                                                      <w:marLeft w:val="0"/>
                                                      <w:marRight w:val="0"/>
                                                      <w:marTop w:val="0"/>
                                                      <w:marBottom w:val="0"/>
                                                      <w:divBdr>
                                                        <w:top w:val="none" w:sz="0" w:space="0" w:color="auto"/>
                                                        <w:left w:val="none" w:sz="0" w:space="0" w:color="auto"/>
                                                        <w:bottom w:val="none" w:sz="0" w:space="0" w:color="auto"/>
                                                        <w:right w:val="none" w:sz="0" w:space="0" w:color="auto"/>
                                                      </w:divBdr>
                                                      <w:divsChild>
                                                        <w:div w:id="667170342">
                                                          <w:marLeft w:val="0"/>
                                                          <w:marRight w:val="0"/>
                                                          <w:marTop w:val="0"/>
                                                          <w:marBottom w:val="390"/>
                                                          <w:divBdr>
                                                            <w:top w:val="none" w:sz="0" w:space="0" w:color="auto"/>
                                                            <w:left w:val="none" w:sz="0" w:space="0" w:color="auto"/>
                                                            <w:bottom w:val="none" w:sz="0" w:space="0" w:color="auto"/>
                                                            <w:right w:val="none" w:sz="0" w:space="0" w:color="auto"/>
                                                          </w:divBdr>
                                                          <w:divsChild>
                                                            <w:div w:id="1643384834">
                                                              <w:marLeft w:val="0"/>
                                                              <w:marRight w:val="0"/>
                                                              <w:marTop w:val="0"/>
                                                              <w:marBottom w:val="0"/>
                                                              <w:divBdr>
                                                                <w:top w:val="none" w:sz="0" w:space="0" w:color="auto"/>
                                                                <w:left w:val="none" w:sz="0" w:space="0" w:color="auto"/>
                                                                <w:bottom w:val="none" w:sz="0" w:space="0" w:color="auto"/>
                                                                <w:right w:val="none" w:sz="0" w:space="0" w:color="auto"/>
                                                              </w:divBdr>
                                                              <w:divsChild>
                                                                <w:div w:id="49426097">
                                                                  <w:marLeft w:val="0"/>
                                                                  <w:marRight w:val="0"/>
                                                                  <w:marTop w:val="0"/>
                                                                  <w:marBottom w:val="0"/>
                                                                  <w:divBdr>
                                                                    <w:top w:val="none" w:sz="0" w:space="0" w:color="auto"/>
                                                                    <w:left w:val="none" w:sz="0" w:space="0" w:color="auto"/>
                                                                    <w:bottom w:val="none" w:sz="0" w:space="0" w:color="auto"/>
                                                                    <w:right w:val="none" w:sz="0" w:space="0" w:color="auto"/>
                                                                  </w:divBdr>
                                                                  <w:divsChild>
                                                                    <w:div w:id="436603848">
                                                                      <w:marLeft w:val="0"/>
                                                                      <w:marRight w:val="0"/>
                                                                      <w:marTop w:val="0"/>
                                                                      <w:marBottom w:val="0"/>
                                                                      <w:divBdr>
                                                                        <w:top w:val="none" w:sz="0" w:space="0" w:color="auto"/>
                                                                        <w:left w:val="none" w:sz="0" w:space="0" w:color="auto"/>
                                                                        <w:bottom w:val="none" w:sz="0" w:space="0" w:color="auto"/>
                                                                        <w:right w:val="none" w:sz="0" w:space="0" w:color="auto"/>
                                                                      </w:divBdr>
                                                                      <w:divsChild>
                                                                        <w:div w:id="249047774">
                                                                          <w:marLeft w:val="0"/>
                                                                          <w:marRight w:val="0"/>
                                                                          <w:marTop w:val="0"/>
                                                                          <w:marBottom w:val="0"/>
                                                                          <w:divBdr>
                                                                            <w:top w:val="none" w:sz="0" w:space="0" w:color="auto"/>
                                                                            <w:left w:val="none" w:sz="0" w:space="0" w:color="auto"/>
                                                                            <w:bottom w:val="none" w:sz="0" w:space="0" w:color="auto"/>
                                                                            <w:right w:val="none" w:sz="0" w:space="0" w:color="auto"/>
                                                                          </w:divBdr>
                                                                          <w:divsChild>
                                                                            <w:div w:id="1327980341">
                                                                              <w:marLeft w:val="0"/>
                                                                              <w:marRight w:val="0"/>
                                                                              <w:marTop w:val="0"/>
                                                                              <w:marBottom w:val="0"/>
                                                                              <w:divBdr>
                                                                                <w:top w:val="none" w:sz="0" w:space="0" w:color="auto"/>
                                                                                <w:left w:val="none" w:sz="0" w:space="0" w:color="auto"/>
                                                                                <w:bottom w:val="none" w:sz="0" w:space="0" w:color="auto"/>
                                                                                <w:right w:val="none" w:sz="0" w:space="0" w:color="auto"/>
                                                                              </w:divBdr>
                                                                              <w:divsChild>
                                                                                <w:div w:id="2106993692">
                                                                                  <w:marLeft w:val="0"/>
                                                                                  <w:marRight w:val="0"/>
                                                                                  <w:marTop w:val="0"/>
                                                                                  <w:marBottom w:val="0"/>
                                                                                  <w:divBdr>
                                                                                    <w:top w:val="none" w:sz="0" w:space="0" w:color="auto"/>
                                                                                    <w:left w:val="none" w:sz="0" w:space="0" w:color="auto"/>
                                                                                    <w:bottom w:val="none" w:sz="0" w:space="0" w:color="auto"/>
                                                                                    <w:right w:val="none" w:sz="0" w:space="0" w:color="auto"/>
                                                                                  </w:divBdr>
                                                                                  <w:divsChild>
                                                                                    <w:div w:id="1730961428">
                                                                                      <w:marLeft w:val="0"/>
                                                                                      <w:marRight w:val="0"/>
                                                                                      <w:marTop w:val="0"/>
                                                                                      <w:marBottom w:val="0"/>
                                                                                      <w:divBdr>
                                                                                        <w:top w:val="none" w:sz="0" w:space="0" w:color="auto"/>
                                                                                        <w:left w:val="none" w:sz="0" w:space="0" w:color="auto"/>
                                                                                        <w:bottom w:val="none" w:sz="0" w:space="0" w:color="auto"/>
                                                                                        <w:right w:val="none" w:sz="0" w:space="0" w:color="auto"/>
                                                                                      </w:divBdr>
                                                                                      <w:divsChild>
                                                                                        <w:div w:id="20925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63753576">
      <w:bodyDiv w:val="1"/>
      <w:marLeft w:val="0"/>
      <w:marRight w:val="0"/>
      <w:marTop w:val="0"/>
      <w:marBottom w:val="0"/>
      <w:divBdr>
        <w:top w:val="none" w:sz="0" w:space="0" w:color="auto"/>
        <w:left w:val="none" w:sz="0" w:space="0" w:color="auto"/>
        <w:bottom w:val="none" w:sz="0" w:space="0" w:color="auto"/>
        <w:right w:val="none" w:sz="0" w:space="0" w:color="auto"/>
      </w:divBdr>
    </w:div>
    <w:div w:id="2074428007">
      <w:bodyDiv w:val="1"/>
      <w:marLeft w:val="0"/>
      <w:marRight w:val="0"/>
      <w:marTop w:val="0"/>
      <w:marBottom w:val="0"/>
      <w:divBdr>
        <w:top w:val="none" w:sz="0" w:space="0" w:color="auto"/>
        <w:left w:val="none" w:sz="0" w:space="0" w:color="auto"/>
        <w:bottom w:val="none" w:sz="0" w:space="0" w:color="auto"/>
        <w:right w:val="none" w:sz="0" w:space="0" w:color="auto"/>
      </w:divBdr>
      <w:divsChild>
        <w:div w:id="1833982035">
          <w:marLeft w:val="0"/>
          <w:marRight w:val="0"/>
          <w:marTop w:val="0"/>
          <w:marBottom w:val="0"/>
          <w:divBdr>
            <w:top w:val="none" w:sz="0" w:space="0" w:color="auto"/>
            <w:left w:val="none" w:sz="0" w:space="0" w:color="auto"/>
            <w:bottom w:val="none" w:sz="0" w:space="0" w:color="auto"/>
            <w:right w:val="none" w:sz="0" w:space="0" w:color="auto"/>
          </w:divBdr>
          <w:divsChild>
            <w:div w:id="2114322988">
              <w:marLeft w:val="0"/>
              <w:marRight w:val="0"/>
              <w:marTop w:val="0"/>
              <w:marBottom w:val="0"/>
              <w:divBdr>
                <w:top w:val="none" w:sz="0" w:space="0" w:color="auto"/>
                <w:left w:val="none" w:sz="0" w:space="0" w:color="auto"/>
                <w:bottom w:val="none" w:sz="0" w:space="0" w:color="auto"/>
                <w:right w:val="none" w:sz="0" w:space="0" w:color="auto"/>
              </w:divBdr>
              <w:divsChild>
                <w:div w:id="2123301524">
                  <w:marLeft w:val="0"/>
                  <w:marRight w:val="0"/>
                  <w:marTop w:val="0"/>
                  <w:marBottom w:val="0"/>
                  <w:divBdr>
                    <w:top w:val="none" w:sz="0" w:space="0" w:color="auto"/>
                    <w:left w:val="none" w:sz="0" w:space="0" w:color="auto"/>
                    <w:bottom w:val="none" w:sz="0" w:space="0" w:color="auto"/>
                    <w:right w:val="none" w:sz="0" w:space="0" w:color="auto"/>
                  </w:divBdr>
                  <w:divsChild>
                    <w:div w:id="1949462229">
                      <w:marLeft w:val="0"/>
                      <w:marRight w:val="0"/>
                      <w:marTop w:val="0"/>
                      <w:marBottom w:val="0"/>
                      <w:divBdr>
                        <w:top w:val="none" w:sz="0" w:space="0" w:color="auto"/>
                        <w:left w:val="none" w:sz="0" w:space="0" w:color="auto"/>
                        <w:bottom w:val="none" w:sz="0" w:space="0" w:color="auto"/>
                        <w:right w:val="none" w:sz="0" w:space="0" w:color="auto"/>
                      </w:divBdr>
                      <w:divsChild>
                        <w:div w:id="690225462">
                          <w:marLeft w:val="0"/>
                          <w:marRight w:val="0"/>
                          <w:marTop w:val="0"/>
                          <w:marBottom w:val="0"/>
                          <w:divBdr>
                            <w:top w:val="none" w:sz="0" w:space="0" w:color="auto"/>
                            <w:left w:val="none" w:sz="0" w:space="0" w:color="auto"/>
                            <w:bottom w:val="none" w:sz="0" w:space="0" w:color="auto"/>
                            <w:right w:val="none" w:sz="0" w:space="0" w:color="auto"/>
                          </w:divBdr>
                          <w:divsChild>
                            <w:div w:id="663314490">
                              <w:marLeft w:val="0"/>
                              <w:marRight w:val="0"/>
                              <w:marTop w:val="0"/>
                              <w:marBottom w:val="0"/>
                              <w:divBdr>
                                <w:top w:val="none" w:sz="0" w:space="0" w:color="auto"/>
                                <w:left w:val="none" w:sz="0" w:space="0" w:color="auto"/>
                                <w:bottom w:val="none" w:sz="0" w:space="0" w:color="auto"/>
                                <w:right w:val="none" w:sz="0" w:space="0" w:color="auto"/>
                              </w:divBdr>
                              <w:divsChild>
                                <w:div w:id="74473767">
                                  <w:marLeft w:val="0"/>
                                  <w:marRight w:val="0"/>
                                  <w:marTop w:val="0"/>
                                  <w:marBottom w:val="0"/>
                                  <w:divBdr>
                                    <w:top w:val="none" w:sz="0" w:space="0" w:color="auto"/>
                                    <w:left w:val="none" w:sz="0" w:space="0" w:color="auto"/>
                                    <w:bottom w:val="none" w:sz="0" w:space="0" w:color="auto"/>
                                    <w:right w:val="none" w:sz="0" w:space="0" w:color="auto"/>
                                  </w:divBdr>
                                  <w:divsChild>
                                    <w:div w:id="247736903">
                                      <w:marLeft w:val="0"/>
                                      <w:marRight w:val="0"/>
                                      <w:marTop w:val="0"/>
                                      <w:marBottom w:val="0"/>
                                      <w:divBdr>
                                        <w:top w:val="none" w:sz="0" w:space="0" w:color="auto"/>
                                        <w:left w:val="none" w:sz="0" w:space="0" w:color="auto"/>
                                        <w:bottom w:val="none" w:sz="0" w:space="0" w:color="auto"/>
                                        <w:right w:val="none" w:sz="0" w:space="0" w:color="auto"/>
                                      </w:divBdr>
                                      <w:divsChild>
                                        <w:div w:id="865286412">
                                          <w:marLeft w:val="0"/>
                                          <w:marRight w:val="0"/>
                                          <w:marTop w:val="0"/>
                                          <w:marBottom w:val="0"/>
                                          <w:divBdr>
                                            <w:top w:val="none" w:sz="0" w:space="0" w:color="auto"/>
                                            <w:left w:val="none" w:sz="0" w:space="0" w:color="auto"/>
                                            <w:bottom w:val="none" w:sz="0" w:space="0" w:color="auto"/>
                                            <w:right w:val="none" w:sz="0" w:space="0" w:color="auto"/>
                                          </w:divBdr>
                                          <w:divsChild>
                                            <w:div w:id="2098867902">
                                              <w:marLeft w:val="0"/>
                                              <w:marRight w:val="0"/>
                                              <w:marTop w:val="0"/>
                                              <w:marBottom w:val="0"/>
                                              <w:divBdr>
                                                <w:top w:val="single" w:sz="8" w:space="0" w:color="F5F5F5"/>
                                                <w:left w:val="single" w:sz="8" w:space="0" w:color="F5F5F5"/>
                                                <w:bottom w:val="single" w:sz="8" w:space="0" w:color="F5F5F5"/>
                                                <w:right w:val="single" w:sz="8" w:space="0" w:color="F5F5F5"/>
                                              </w:divBdr>
                                              <w:divsChild>
                                                <w:div w:id="1480489195">
                                                  <w:marLeft w:val="0"/>
                                                  <w:marRight w:val="0"/>
                                                  <w:marTop w:val="0"/>
                                                  <w:marBottom w:val="0"/>
                                                  <w:divBdr>
                                                    <w:top w:val="none" w:sz="0" w:space="0" w:color="auto"/>
                                                    <w:left w:val="none" w:sz="0" w:space="0" w:color="auto"/>
                                                    <w:bottom w:val="none" w:sz="0" w:space="0" w:color="auto"/>
                                                    <w:right w:val="none" w:sz="0" w:space="0" w:color="auto"/>
                                                  </w:divBdr>
                                                  <w:divsChild>
                                                    <w:div w:id="816338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06532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boonjai\Desktop\Draft%20KCE\KCE%20Electronics-a121a-03e-1%20Rev%202%20(27Apr1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6B96A2-FA18-4119-9BCC-D47F7B9751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KCE Electronics-a121a-03e-1 Rev 2 (27Apr12).dot</Template>
  <TotalTime>719</TotalTime>
  <Pages>10</Pages>
  <Words>2830</Words>
  <Characters>16135</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REPORT  OF  THE  AUDITORS</vt:lpstr>
    </vt:vector>
  </TitlesOfParts>
  <Company>DELOITTE TOUCHE TOHMATSU</Company>
  <LinksUpToDate>false</LinksUpToDate>
  <CharactersWithSpaces>18928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dc:title>
  <dc:subject/>
  <dc:creator>pboonjai</dc:creator>
  <cp:keywords/>
  <dc:description/>
  <cp:lastModifiedBy>Chutiwat, Fukphunpai</cp:lastModifiedBy>
  <cp:revision>566</cp:revision>
  <cp:lastPrinted>2023-05-09T06:09:00Z</cp:lastPrinted>
  <dcterms:created xsi:type="dcterms:W3CDTF">2022-05-31T09:56:00Z</dcterms:created>
  <dcterms:modified xsi:type="dcterms:W3CDTF">2023-05-15T03:04:00Z</dcterms:modified>
</cp:coreProperties>
</file>