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B554C3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B554C3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B554C3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B554C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B554C3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B554C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3D1121E0" w:rsidR="00C81773" w:rsidRPr="00B554C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 w:rsidRPr="00B554C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24270" w:rsidRPr="00B554C3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B554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B554C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011F" w:rsidRPr="00B554C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  <w:p w14:paraId="1801AAB2" w14:textId="77777777" w:rsidR="00C81773" w:rsidRPr="00B554C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B554C3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B554C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B554C3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B554C3" w:rsidRDefault="00C81773" w:rsidP="00E7029F">
      <w:pPr>
        <w:rPr>
          <w:rFonts w:ascii="Arial" w:hAnsi="Arial" w:cs="Arial"/>
          <w:sz w:val="20"/>
          <w:szCs w:val="20"/>
        </w:rPr>
        <w:sectPr w:rsidR="00C81773" w:rsidRPr="00B554C3" w:rsidSect="006A0462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B554C3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B554C3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B554C3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B554C3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B554C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174D4484" w:rsidR="00C81773" w:rsidRPr="00B554C3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554C3">
        <w:rPr>
          <w:rFonts w:ascii="Angsana New" w:hAnsi="Angsana New" w:cs="Angsana New" w:hint="cs"/>
          <w:sz w:val="26"/>
          <w:szCs w:val="26"/>
        </w:rPr>
        <w:t xml:space="preserve">31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มีนาคม </w:t>
      </w:r>
      <w:r w:rsidRPr="00B554C3">
        <w:rPr>
          <w:rFonts w:ascii="Angsana New" w:hAnsi="Angsana New" w:cs="Angsana New" w:hint="cs"/>
          <w:sz w:val="26"/>
          <w:szCs w:val="26"/>
        </w:rPr>
        <w:t>256</w:t>
      </w:r>
      <w:r w:rsidR="0055011F" w:rsidRPr="00B554C3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B554C3">
        <w:rPr>
          <w:rFonts w:ascii="Angsana New" w:hAnsi="Angsana New" w:cs="Angsana New" w:hint="cs"/>
          <w:sz w:val="26"/>
          <w:szCs w:val="26"/>
        </w:rPr>
        <w:t xml:space="preserve">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</w:t>
      </w:r>
      <w:r w:rsidR="000B1C89" w:rsidRPr="00B554C3">
        <w:rPr>
          <w:rFonts w:ascii="Angsana New" w:hAnsi="Angsana New" w:cs="Angsana New" w:hint="cs"/>
          <w:sz w:val="26"/>
          <w:szCs w:val="26"/>
          <w:lang w:bidi="th-TH"/>
        </w:rPr>
        <w:t xml:space="preserve">      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งบการเงินแบบย่อ (“ข้อมูลทางการเงินระหว่างกาล”) ของบริษัท จี สตีล</w:t>
      </w:r>
      <w:r w:rsidRPr="00B554C3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B554C3">
        <w:rPr>
          <w:rFonts w:ascii="Angsana New" w:hAnsi="Angsana New" w:cs="Angsana New" w:hint="cs"/>
          <w:sz w:val="26"/>
          <w:szCs w:val="26"/>
          <w:lang w:bidi="th-TH"/>
        </w:rPr>
        <w:t xml:space="preserve">   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B554C3">
        <w:rPr>
          <w:rFonts w:ascii="Angsana New" w:hAnsi="Angsana New" w:cs="Angsana New" w:hint="cs"/>
          <w:sz w:val="26"/>
          <w:szCs w:val="26"/>
        </w:rPr>
        <w:t xml:space="preserve">34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B554C3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B554C3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B554C3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554C3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B554C3">
        <w:rPr>
          <w:rFonts w:ascii="Angsana New" w:hAnsi="Angsana New" w:cs="Angsana New" w:hint="cs"/>
          <w:sz w:val="26"/>
          <w:szCs w:val="26"/>
        </w:rPr>
        <w:t xml:space="preserve"> “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B554C3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B554C3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554C3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B554C3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B554C3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B554C3" w:rsidSect="005B421D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B554C3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B554C3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B554C3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07EC0F8E" w:rsidR="00AE1634" w:rsidRPr="00B554C3" w:rsidRDefault="00AE1634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B554C3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642F0971" w14:textId="6763D934" w:rsidR="003B5997" w:rsidRPr="00B554C3" w:rsidRDefault="00AE1634" w:rsidP="00D457C1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</w:t>
      </w:r>
      <w:r w:rsidR="00806C29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B554C3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B554C3">
        <w:rPr>
          <w:rFonts w:ascii="Angsana New" w:hAnsi="Angsana New" w:cs="Angsana New" w:hint="cs"/>
          <w:sz w:val="26"/>
          <w:szCs w:val="26"/>
          <w:lang w:bidi="th-TH"/>
        </w:rPr>
        <w:t xml:space="preserve"> 31</w:t>
      </w:r>
      <w:r w:rsidR="00545B02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มีนาคม</w:t>
      </w:r>
      <w:r w:rsidR="000B1C89" w:rsidRPr="00B554C3">
        <w:rPr>
          <w:rFonts w:ascii="Angsana New" w:hAnsi="Angsana New" w:cs="Angsana New" w:hint="cs"/>
          <w:sz w:val="26"/>
          <w:szCs w:val="26"/>
          <w:lang w:bidi="th-TH"/>
        </w:rPr>
        <w:t xml:space="preserve"> 256</w:t>
      </w:r>
      <w:r w:rsidR="0055011F" w:rsidRPr="00B554C3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545B02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กลุ่มบริษัทมีหนี้สินหมุนเวียนรวมสูงกว่าสินทรัพย์หมุนเวียนรวมจำนวน</w:t>
      </w:r>
      <w:r w:rsidR="000B1C89" w:rsidRPr="00B554C3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0C06FC" w:rsidRPr="00B554C3">
        <w:rPr>
          <w:rFonts w:ascii="Angsana New" w:hAnsi="Angsana New" w:cs="Angsana New"/>
          <w:sz w:val="26"/>
          <w:szCs w:val="26"/>
          <w:lang w:bidi="th-TH"/>
        </w:rPr>
        <w:t>1,5</w:t>
      </w:r>
      <w:r w:rsidR="00D02C49" w:rsidRPr="00B554C3">
        <w:rPr>
          <w:rFonts w:ascii="Angsana New" w:hAnsi="Angsana New" w:cs="Angsana New"/>
          <w:sz w:val="26"/>
          <w:szCs w:val="26"/>
          <w:lang w:bidi="th-TH"/>
        </w:rPr>
        <w:t>64</w:t>
      </w:r>
      <w:r w:rsidR="000C06FC" w:rsidRPr="00B554C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D97E4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97E4D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>
        <w:rPr>
          <w:rFonts w:ascii="Angsana New" w:hAnsi="Angsana New" w:cs="Angsana New"/>
          <w:sz w:val="26"/>
          <w:szCs w:val="26"/>
          <w:lang w:val="en-US" w:bidi="th-TH"/>
        </w:rPr>
        <w:t xml:space="preserve"> 1,490 </w:t>
      </w:r>
      <w:r w:rsidR="00D97E4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D97E4D">
        <w:rPr>
          <w:rFonts w:ascii="Angsana New" w:hAnsi="Angsana New" w:cs="Angsana New"/>
          <w:sz w:val="26"/>
          <w:szCs w:val="26"/>
          <w:lang w:val="en-US" w:bidi="th-TH"/>
        </w:rPr>
        <w:t xml:space="preserve">             </w:t>
      </w:r>
      <w:r w:rsidR="00545B02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C06FC" w:rsidRPr="00B554C3">
        <w:rPr>
          <w:rFonts w:ascii="Angsana New" w:hAnsi="Angsana New" w:cs="Angsana New"/>
          <w:sz w:val="26"/>
          <w:szCs w:val="26"/>
          <w:lang w:bidi="th-TH"/>
        </w:rPr>
        <w:t xml:space="preserve"> 23,8</w:t>
      </w:r>
      <w:r w:rsidR="00D02C49" w:rsidRPr="00B554C3">
        <w:rPr>
          <w:rFonts w:ascii="Angsana New" w:hAnsi="Angsana New" w:cs="Angsana New"/>
          <w:sz w:val="26"/>
          <w:szCs w:val="26"/>
          <w:lang w:bidi="th-TH"/>
        </w:rPr>
        <w:t>52</w:t>
      </w:r>
      <w:r w:rsidR="003B5997" w:rsidRPr="00B554C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D97E4D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97E4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97E4D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>
        <w:rPr>
          <w:rFonts w:ascii="Angsana New" w:hAnsi="Angsana New" w:cs="Angsana New"/>
          <w:sz w:val="26"/>
          <w:szCs w:val="26"/>
          <w:lang w:val="en-US" w:bidi="th-TH"/>
        </w:rPr>
        <w:t xml:space="preserve"> 23,788 </w:t>
      </w:r>
      <w:r w:rsidR="00D97E4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</w:t>
      </w:r>
      <w:r w:rsidR="006D2B76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3B5997" w:rsidRPr="00B554C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="003B5997" w:rsidRPr="00B554C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ตามที่กล่าวไว้ในหมายเหตุประกอบงบการเงินระหว่างกาล </w:t>
      </w:r>
      <w:r w:rsidR="003B5997" w:rsidRPr="00B554C3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การได้รับวงเงินสินเชื่อแบบไม่ผูกพัน การปรับปรุงการผลิตและการขาย</w:t>
      </w:r>
      <w:r w:rsidR="00806C29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เพื่อปรับปรุงฐานะการเงินให้ดี</w:t>
      </w:r>
      <w:r w:rsidR="006D2B76" w:rsidRPr="00B554C3">
        <w:rPr>
          <w:rFonts w:ascii="Angsana New" w:hAnsi="Angsana New" w:cs="Angsana New" w:hint="cs"/>
          <w:sz w:val="26"/>
          <w:szCs w:val="26"/>
          <w:cs/>
          <w:lang w:val="en-US" w:bidi="th-TH"/>
        </w:rPr>
        <w:t>ขึ้น</w:t>
      </w:r>
      <w:r w:rsidR="00806C29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="00806C29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ฝ่ายบริหารเชื่อมั่นอย่างยิ่งว่าการจัดทำ</w:t>
      </w:r>
      <w:r w:rsidR="00D97E4D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3CF73172" w14:textId="785C57F6" w:rsidR="003B5997" w:rsidRPr="00B554C3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09A7810A" w14:textId="77777777" w:rsidR="003B5997" w:rsidRPr="00B554C3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31055EF0" w14:textId="77777777" w:rsidR="002B43F2" w:rsidRPr="00B554C3" w:rsidRDefault="002B43F2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7777777" w:rsidR="004D047A" w:rsidRPr="00B554C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</w:rPr>
        <w:t>(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B554C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B554C3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B554C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8BF5ADB" w14:textId="77777777" w:rsidR="004D047A" w:rsidRPr="00B554C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0C02AB8A" w:rsidR="004D047A" w:rsidRPr="00EA2EE5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Pr="00B554C3">
        <w:rPr>
          <w:rFonts w:ascii="Angsana New" w:hAnsi="Angsana New" w:cs="Angsana New" w:hint="cs"/>
          <w:sz w:val="26"/>
          <w:szCs w:val="26"/>
          <w:lang w:val="en-US" w:bidi="th-TH"/>
        </w:rPr>
        <w:t>1</w:t>
      </w:r>
      <w:r w:rsidR="0055011F" w:rsidRPr="00B554C3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Pr="00B554C3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Pr="00B554C3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55011F" w:rsidRPr="00B554C3">
        <w:rPr>
          <w:rFonts w:ascii="Angsana New" w:hAnsi="Angsana New" w:cs="Angsana New"/>
          <w:sz w:val="26"/>
          <w:szCs w:val="26"/>
          <w:lang w:bidi="th-TH"/>
        </w:rPr>
        <w:t>6</w:t>
      </w:r>
    </w:p>
    <w:sectPr w:rsidR="004D047A" w:rsidRPr="00EA2EE5" w:rsidSect="0063492D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F6760" w14:textId="77777777" w:rsidR="00C94608" w:rsidRDefault="00C94608" w:rsidP="006D3290">
      <w:r>
        <w:separator/>
      </w:r>
    </w:p>
  </w:endnote>
  <w:endnote w:type="continuationSeparator" w:id="0">
    <w:p w14:paraId="03C10966" w14:textId="77777777" w:rsidR="00C94608" w:rsidRDefault="00C94608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CDAA0" w14:textId="77777777" w:rsidR="00C94608" w:rsidRDefault="00C94608" w:rsidP="006D3290">
      <w:r>
        <w:separator/>
      </w:r>
    </w:p>
  </w:footnote>
  <w:footnote w:type="continuationSeparator" w:id="0">
    <w:p w14:paraId="155D59CA" w14:textId="77777777" w:rsidR="00C94608" w:rsidRDefault="00C94608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7341C"/>
    <w:rsid w:val="00090533"/>
    <w:rsid w:val="00094D37"/>
    <w:rsid w:val="000A3CFB"/>
    <w:rsid w:val="000A652D"/>
    <w:rsid w:val="000B12FA"/>
    <w:rsid w:val="000B1C89"/>
    <w:rsid w:val="000C06FC"/>
    <w:rsid w:val="000D018C"/>
    <w:rsid w:val="000D0A5C"/>
    <w:rsid w:val="000E1ED0"/>
    <w:rsid w:val="000F2BE2"/>
    <w:rsid w:val="000F47F1"/>
    <w:rsid w:val="00100863"/>
    <w:rsid w:val="001126E4"/>
    <w:rsid w:val="0012448F"/>
    <w:rsid w:val="00137980"/>
    <w:rsid w:val="00144D92"/>
    <w:rsid w:val="00155867"/>
    <w:rsid w:val="00156F02"/>
    <w:rsid w:val="00163D10"/>
    <w:rsid w:val="00166B9A"/>
    <w:rsid w:val="0017701B"/>
    <w:rsid w:val="001826B4"/>
    <w:rsid w:val="001955E3"/>
    <w:rsid w:val="001B0E49"/>
    <w:rsid w:val="001C2E4D"/>
    <w:rsid w:val="001D3FAD"/>
    <w:rsid w:val="001F4AB6"/>
    <w:rsid w:val="00215181"/>
    <w:rsid w:val="0022620E"/>
    <w:rsid w:val="00236290"/>
    <w:rsid w:val="002370B8"/>
    <w:rsid w:val="00261C53"/>
    <w:rsid w:val="002620A7"/>
    <w:rsid w:val="0026489E"/>
    <w:rsid w:val="002A5A7A"/>
    <w:rsid w:val="002B43F2"/>
    <w:rsid w:val="002D241D"/>
    <w:rsid w:val="002F44CB"/>
    <w:rsid w:val="00300BB8"/>
    <w:rsid w:val="003110C6"/>
    <w:rsid w:val="00352177"/>
    <w:rsid w:val="0036568A"/>
    <w:rsid w:val="00383AEB"/>
    <w:rsid w:val="003906E2"/>
    <w:rsid w:val="003924A4"/>
    <w:rsid w:val="003A0C2A"/>
    <w:rsid w:val="003B00AF"/>
    <w:rsid w:val="003B5997"/>
    <w:rsid w:val="003B6A36"/>
    <w:rsid w:val="003C222F"/>
    <w:rsid w:val="003D0E1E"/>
    <w:rsid w:val="003D1C67"/>
    <w:rsid w:val="003E644A"/>
    <w:rsid w:val="003E69F5"/>
    <w:rsid w:val="003E7AE7"/>
    <w:rsid w:val="003F1FE5"/>
    <w:rsid w:val="003F219D"/>
    <w:rsid w:val="004163E9"/>
    <w:rsid w:val="00416B4D"/>
    <w:rsid w:val="00421302"/>
    <w:rsid w:val="0042714D"/>
    <w:rsid w:val="00430211"/>
    <w:rsid w:val="00430318"/>
    <w:rsid w:val="00441454"/>
    <w:rsid w:val="00442749"/>
    <w:rsid w:val="00452C42"/>
    <w:rsid w:val="00481E56"/>
    <w:rsid w:val="0048460F"/>
    <w:rsid w:val="004A65E3"/>
    <w:rsid w:val="004B1F5C"/>
    <w:rsid w:val="004C5DB8"/>
    <w:rsid w:val="004C7D71"/>
    <w:rsid w:val="004D047A"/>
    <w:rsid w:val="00501A63"/>
    <w:rsid w:val="00511CCF"/>
    <w:rsid w:val="005129C6"/>
    <w:rsid w:val="00517891"/>
    <w:rsid w:val="0052560A"/>
    <w:rsid w:val="00536CAF"/>
    <w:rsid w:val="00545B02"/>
    <w:rsid w:val="0055011F"/>
    <w:rsid w:val="005525BE"/>
    <w:rsid w:val="0056203F"/>
    <w:rsid w:val="00582E61"/>
    <w:rsid w:val="00593CE7"/>
    <w:rsid w:val="00594BEB"/>
    <w:rsid w:val="005B0E11"/>
    <w:rsid w:val="005B2532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623D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2B76"/>
    <w:rsid w:val="006D3290"/>
    <w:rsid w:val="006D6E96"/>
    <w:rsid w:val="006E0067"/>
    <w:rsid w:val="006E2E4E"/>
    <w:rsid w:val="006F4919"/>
    <w:rsid w:val="006F71BE"/>
    <w:rsid w:val="00710D73"/>
    <w:rsid w:val="00752D9D"/>
    <w:rsid w:val="00753544"/>
    <w:rsid w:val="0075680B"/>
    <w:rsid w:val="0076674D"/>
    <w:rsid w:val="0078156E"/>
    <w:rsid w:val="007930B3"/>
    <w:rsid w:val="007C0517"/>
    <w:rsid w:val="007E1BB0"/>
    <w:rsid w:val="007E7D2B"/>
    <w:rsid w:val="008003D6"/>
    <w:rsid w:val="00800D96"/>
    <w:rsid w:val="00801A1C"/>
    <w:rsid w:val="00803F09"/>
    <w:rsid w:val="00806C29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3596"/>
    <w:rsid w:val="008E53E7"/>
    <w:rsid w:val="008F1FD3"/>
    <w:rsid w:val="008F291B"/>
    <w:rsid w:val="00902533"/>
    <w:rsid w:val="00916699"/>
    <w:rsid w:val="009236F2"/>
    <w:rsid w:val="00924270"/>
    <w:rsid w:val="00927478"/>
    <w:rsid w:val="00932895"/>
    <w:rsid w:val="00954601"/>
    <w:rsid w:val="00956D35"/>
    <w:rsid w:val="00960C58"/>
    <w:rsid w:val="00964DAA"/>
    <w:rsid w:val="009858E1"/>
    <w:rsid w:val="009A619D"/>
    <w:rsid w:val="009D285D"/>
    <w:rsid w:val="009D2FCA"/>
    <w:rsid w:val="009F6004"/>
    <w:rsid w:val="00A009F4"/>
    <w:rsid w:val="00A05535"/>
    <w:rsid w:val="00A10EFE"/>
    <w:rsid w:val="00A15D66"/>
    <w:rsid w:val="00A24581"/>
    <w:rsid w:val="00A306F7"/>
    <w:rsid w:val="00A3493B"/>
    <w:rsid w:val="00A37652"/>
    <w:rsid w:val="00A440EF"/>
    <w:rsid w:val="00A51CBE"/>
    <w:rsid w:val="00A80B22"/>
    <w:rsid w:val="00A83BC4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031E6"/>
    <w:rsid w:val="00B255A1"/>
    <w:rsid w:val="00B44794"/>
    <w:rsid w:val="00B537E2"/>
    <w:rsid w:val="00B5428E"/>
    <w:rsid w:val="00B554C3"/>
    <w:rsid w:val="00BB0C70"/>
    <w:rsid w:val="00BF5CF8"/>
    <w:rsid w:val="00C21DBD"/>
    <w:rsid w:val="00C23D4F"/>
    <w:rsid w:val="00C2497C"/>
    <w:rsid w:val="00C25490"/>
    <w:rsid w:val="00C409F9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942FF"/>
    <w:rsid w:val="00C94608"/>
    <w:rsid w:val="00C97724"/>
    <w:rsid w:val="00CA3578"/>
    <w:rsid w:val="00CA5A82"/>
    <w:rsid w:val="00CC216A"/>
    <w:rsid w:val="00CF0DB8"/>
    <w:rsid w:val="00D02C2D"/>
    <w:rsid w:val="00D02C49"/>
    <w:rsid w:val="00D069C1"/>
    <w:rsid w:val="00D06FFA"/>
    <w:rsid w:val="00D23B58"/>
    <w:rsid w:val="00D26308"/>
    <w:rsid w:val="00D31CB5"/>
    <w:rsid w:val="00D45321"/>
    <w:rsid w:val="00D457C1"/>
    <w:rsid w:val="00D60058"/>
    <w:rsid w:val="00D67A48"/>
    <w:rsid w:val="00D858D4"/>
    <w:rsid w:val="00D935D2"/>
    <w:rsid w:val="00D97E4D"/>
    <w:rsid w:val="00DB74FC"/>
    <w:rsid w:val="00DC4ECC"/>
    <w:rsid w:val="00DC6857"/>
    <w:rsid w:val="00DD6A03"/>
    <w:rsid w:val="00DF01C5"/>
    <w:rsid w:val="00DF7B28"/>
    <w:rsid w:val="00E0103C"/>
    <w:rsid w:val="00E141FA"/>
    <w:rsid w:val="00E2569F"/>
    <w:rsid w:val="00E31D92"/>
    <w:rsid w:val="00E332C8"/>
    <w:rsid w:val="00E34C40"/>
    <w:rsid w:val="00E41BE3"/>
    <w:rsid w:val="00E41E59"/>
    <w:rsid w:val="00E447B4"/>
    <w:rsid w:val="00E52A74"/>
    <w:rsid w:val="00E55804"/>
    <w:rsid w:val="00E7029F"/>
    <w:rsid w:val="00E872EB"/>
    <w:rsid w:val="00EA2EE5"/>
    <w:rsid w:val="00EB317F"/>
    <w:rsid w:val="00EB32A8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30A8"/>
    <w:rsid w:val="00F468FD"/>
    <w:rsid w:val="00F51F75"/>
    <w:rsid w:val="00F660B6"/>
    <w:rsid w:val="00F737BE"/>
    <w:rsid w:val="00F82982"/>
    <w:rsid w:val="00F83C7A"/>
    <w:rsid w:val="00F950D9"/>
    <w:rsid w:val="00F95F80"/>
    <w:rsid w:val="00FA0302"/>
    <w:rsid w:val="00FA3884"/>
    <w:rsid w:val="00FA4C92"/>
    <w:rsid w:val="00FB38B8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214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79</cp:revision>
  <cp:lastPrinted>2023-05-11T06:25:00Z</cp:lastPrinted>
  <dcterms:created xsi:type="dcterms:W3CDTF">2019-11-04T06:52:00Z</dcterms:created>
  <dcterms:modified xsi:type="dcterms:W3CDTF">2023-05-11T06:26:00Z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