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F45D" w14:textId="77777777" w:rsidR="00965FE8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1D60818F" w14:textId="77777777" w:rsidR="00965FE8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A570279" w14:textId="77777777" w:rsidR="00965FE8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706A64A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5261F8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29546AD" w14:textId="77777777" w:rsidR="00965FE8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3C54EC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 xml:space="preserve">จำกัด (มหาชน) </w:t>
      </w:r>
    </w:p>
    <w:p w14:paraId="036B689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4A98CD0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2FDC999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D2BE6CC" w14:textId="4916D4A6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642FCD" w:rsidRPr="00642FCD">
        <w:rPr>
          <w:rFonts w:ascii="Angsana New" w:hAnsi="Angsana New" w:cs="Angsana New"/>
          <w:b w:val="0"/>
          <w:bCs w:val="0"/>
          <w:sz w:val="30"/>
          <w:szCs w:val="32"/>
        </w:rPr>
        <w:t>31</w:t>
      </w:r>
      <w:r w:rsidRPr="001D520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642FCD" w:rsidRPr="00642FCD">
        <w:rPr>
          <w:rFonts w:ascii="Angsana New" w:hAnsi="Angsana New" w:cs="Angsana New"/>
          <w:b w:val="0"/>
          <w:bCs w:val="0"/>
          <w:sz w:val="30"/>
          <w:szCs w:val="32"/>
        </w:rPr>
        <w:t>2566</w:t>
      </w:r>
    </w:p>
    <w:p w14:paraId="5841EF62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489632E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AEE11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0FDC8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30B840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D5F529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A2B0B33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596D30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BE6C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5F094D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5F48104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0636E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9760F3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131B6A1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37E7DE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AC70BD4" w14:textId="77777777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965FE8" w:rsidSect="00965F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11DA60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976FE23" w14:textId="0FC00950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531F6D0" w14:textId="6019EA38" w:rsidR="00B46B98" w:rsidRDefault="00B46B9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D3B50E4" w14:textId="77777777" w:rsidR="00642FCD" w:rsidRPr="001D520A" w:rsidRDefault="00642FCD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50042FC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6166ED9" w14:textId="77777777" w:rsidR="00965FE8" w:rsidRPr="004B634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A7689A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1264B9D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3D39EAB5" w14:textId="77777777" w:rsidR="00965FE8" w:rsidRPr="001D520A" w:rsidRDefault="00965FE8" w:rsidP="00D47A6F">
      <w:pPr>
        <w:ind w:right="29"/>
        <w:jc w:val="center"/>
        <w:rPr>
          <w:rFonts w:ascii="Angsana New" w:hAnsi="Angsana New" w:cs="Angsana New"/>
          <w:sz w:val="30"/>
          <w:szCs w:val="30"/>
        </w:rPr>
      </w:pPr>
    </w:p>
    <w:p w14:paraId="71EE02C9" w14:textId="3D8C98E6" w:rsidR="00965FE8" w:rsidRPr="001D520A" w:rsidRDefault="00965FE8" w:rsidP="00965FE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1D520A">
        <w:rPr>
          <w:rFonts w:ascii="Angsana New" w:hAnsi="Angsana New" w:cs="Angsana New"/>
          <w:spacing w:val="-2"/>
          <w:cs/>
        </w:rPr>
        <w:t>ข้าพเจ้า</w:t>
      </w:r>
      <w:r w:rsidRPr="001D520A">
        <w:rPr>
          <w:rFonts w:ascii="Angsana New" w:hAnsi="Angsana New" w:cs="Angsana New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1D520A">
        <w:rPr>
          <w:rFonts w:ascii="Angsana New" w:hAnsi="Angsana New" w:cs="Angsana New"/>
          <w:spacing w:val="-2"/>
          <w:cs/>
        </w:rPr>
        <w:t>ร</w:t>
      </w:r>
      <w:r w:rsidRPr="001D520A">
        <w:rPr>
          <w:rFonts w:ascii="Angsana New" w:hAnsi="Angsana New" w:cs="Angsana New"/>
          <w:spacing w:val="-10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ณ</w:t>
      </w:r>
      <w:r w:rsidRPr="001D520A">
        <w:rPr>
          <w:rFonts w:ascii="Angsana New" w:hAnsi="Angsana New" w:cs="Angsana New"/>
          <w:spacing w:val="-8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วันที่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="00642FCD" w:rsidRPr="00642FCD">
        <w:rPr>
          <w:rFonts w:ascii="Angsana New" w:hAnsi="Angsana New" w:cs="Angsana New"/>
          <w:spacing w:val="-2"/>
          <w:lang w:val="en-US"/>
        </w:rPr>
        <w:t>31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มีนาคม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="00642FCD" w:rsidRPr="00642FCD">
        <w:rPr>
          <w:rFonts w:ascii="Angsana New" w:hAnsi="Angsana New" w:cs="Angsana New"/>
          <w:spacing w:val="-2"/>
          <w:lang w:val="en-US"/>
        </w:rPr>
        <w:t>2566</w:t>
      </w:r>
      <w:r w:rsidRPr="001D520A"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1D520A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="00642FCD" w:rsidRPr="00642FCD">
        <w:rPr>
          <w:rFonts w:ascii="Angsana New" w:hAnsi="Angsana New" w:cs="Angsana New"/>
          <w:spacing w:val="-2"/>
          <w:lang w:val="en-US"/>
        </w:rPr>
        <w:t>31</w:t>
      </w:r>
      <w:r w:rsidRPr="001D520A">
        <w:rPr>
          <w:rFonts w:ascii="Angsana New" w:hAnsi="Angsana New" w:cs="Angsana New"/>
          <w:spacing w:val="-2"/>
          <w:cs/>
        </w:rPr>
        <w:t xml:space="preserve"> มีนาคม </w:t>
      </w:r>
      <w:r w:rsidR="00642FCD" w:rsidRPr="00642FCD">
        <w:rPr>
          <w:rFonts w:ascii="Angsana New" w:hAnsi="Angsana New" w:cs="Angsana New"/>
          <w:spacing w:val="-2"/>
          <w:lang w:val="en-US"/>
        </w:rPr>
        <w:t>2566</w:t>
      </w:r>
      <w:r w:rsidRPr="001D520A">
        <w:rPr>
          <w:rFonts w:ascii="Angsana New" w:hAnsi="Angsana New" w:cs="Angsana New"/>
          <w:spacing w:val="-2"/>
          <w:cs/>
        </w:rPr>
        <w:t xml:space="preserve"> และหมายเหตุประกอบงบการเงินแบบย่อ (ข้อมูลทางการเงิน</w:t>
      </w:r>
      <w:r w:rsidRPr="001D520A">
        <w:rPr>
          <w:rFonts w:ascii="Angsana New" w:hAnsi="Angsana New" w:cs="Angsana New"/>
          <w:spacing w:val="-2"/>
          <w:cs/>
        </w:rPr>
        <w:br/>
        <w:t xml:space="preserve">ระหว่างกาล) ของบริษัท เดอะ สตีล จำกัด (มหาชน) และบริษัทย่อย และของเฉพาะบริษัท เดอะ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642FCD" w:rsidRPr="00642FCD">
        <w:rPr>
          <w:rFonts w:ascii="Angsana New" w:hAnsi="Angsana New" w:cs="Angsana New"/>
          <w:spacing w:val="-2"/>
          <w:lang w:val="en-US"/>
        </w:rPr>
        <w:t>34</w:t>
      </w:r>
      <w:r w:rsidRPr="001D520A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EDBB79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53E04E0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74DB8C7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BB674FF" w14:textId="394967C2" w:rsidR="00965FE8" w:rsidRPr="00677790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67779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="00642FCD" w:rsidRPr="00677790">
        <w:rPr>
          <w:rFonts w:ascii="Angsana New" w:hAnsi="Angsana New" w:cs="Angsana New"/>
          <w:sz w:val="30"/>
          <w:szCs w:val="30"/>
        </w:rPr>
        <w:t>2410</w:t>
      </w:r>
      <w:r w:rsidRPr="00677790">
        <w:rPr>
          <w:rFonts w:ascii="Angsana New" w:hAnsi="Angsana New" w:cs="Angsana New"/>
          <w:sz w:val="30"/>
          <w:szCs w:val="30"/>
        </w:rPr>
        <w:t xml:space="preserve"> “</w:t>
      </w:r>
      <w:r w:rsidRPr="0067779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7790">
        <w:rPr>
          <w:rFonts w:ascii="Angsana New" w:hAnsi="Angsana New" w:cs="Angsana New"/>
          <w:sz w:val="30"/>
          <w:szCs w:val="30"/>
        </w:rPr>
        <w:t>”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</w:t>
      </w:r>
      <w:r w:rsidR="00677790" w:rsidRPr="00677790">
        <w:rPr>
          <w:rFonts w:ascii="Angsana New" w:hAnsi="Angsana New" w:cs="Angsana New" w:hint="cs"/>
          <w:sz w:val="30"/>
          <w:szCs w:val="30"/>
          <w:cs/>
        </w:rPr>
        <w:t xml:space="preserve">ซึ่งอาจพบได้จากการตรวจสอบ </w:t>
      </w:r>
      <w:r w:rsidRPr="00677790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1B3382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37DD7A8" w14:textId="77777777" w:rsidR="00965FE8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65FE8" w:rsidSect="00B304AE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9D5EBEB" w14:textId="708800CD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EC87574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B4ED03C" w14:textId="17272B83" w:rsidR="00965FE8" w:rsidRPr="001D520A" w:rsidRDefault="00965FE8" w:rsidP="00965F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CD" w:rsidRPr="00642FC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997799E" w14:textId="77777777" w:rsidR="00965FE8" w:rsidRPr="009E1D94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53218AEC" w14:textId="77777777" w:rsidR="00965FE8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DB687C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24443457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798B888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(อารีย์ ก่อปิ่นไพฑูรย์)</w:t>
      </w:r>
    </w:p>
    <w:p w14:paraId="68EC2BD2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4759FF24" w14:textId="0D3209F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642FCD" w:rsidRPr="00642FCD">
        <w:rPr>
          <w:rFonts w:ascii="Angsana New" w:hAnsi="Angsana New" w:cs="Angsana New"/>
          <w:lang w:val="en-US"/>
        </w:rPr>
        <w:t>10882</w:t>
      </w:r>
    </w:p>
    <w:p w14:paraId="629DD879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C869656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424F2A" w14:textId="77777777" w:rsidR="00965FE8" w:rsidRPr="001D520A" w:rsidRDefault="00965FE8" w:rsidP="00965FE8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34E3C3A4" w14:textId="12A21C4A" w:rsidR="00965FE8" w:rsidRPr="001D520A" w:rsidRDefault="00642FCD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642FCD">
        <w:rPr>
          <w:rFonts w:ascii="Angsana New" w:hAnsi="Angsana New" w:cs="Angsana New"/>
          <w:sz w:val="30"/>
          <w:szCs w:val="30"/>
        </w:rPr>
        <w:t>15</w:t>
      </w:r>
      <w:r w:rsidR="00FE0CB5">
        <w:rPr>
          <w:rFonts w:ascii="Angsana New" w:hAnsi="Angsana New" w:cs="Angsana New"/>
          <w:sz w:val="30"/>
          <w:szCs w:val="30"/>
        </w:rPr>
        <w:t xml:space="preserve"> </w:t>
      </w:r>
      <w:r w:rsidR="00965FE8" w:rsidRPr="001D520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642FCD">
        <w:rPr>
          <w:rFonts w:ascii="Angsana New" w:hAnsi="Angsana New" w:cs="Angsana New"/>
          <w:sz w:val="30"/>
          <w:szCs w:val="30"/>
        </w:rPr>
        <w:t>2566</w:t>
      </w:r>
    </w:p>
    <w:p w14:paraId="20D54C10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1D3C15A" w14:textId="77777777" w:rsidR="00965FE8" w:rsidRPr="001D520A" w:rsidRDefault="00965FE8" w:rsidP="00965FE8">
      <w:pPr>
        <w:rPr>
          <w:rFonts w:ascii="Angsana New" w:hAnsi="Angsana New" w:cs="Angsana New"/>
          <w:sz w:val="30"/>
          <w:szCs w:val="30"/>
          <w:cs/>
        </w:rPr>
      </w:pPr>
    </w:p>
    <w:p w14:paraId="23AD74BC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0641E5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BEE06B1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sectPr w:rsidR="00965FE8" w:rsidRPr="001D520A" w:rsidSect="003E64AA">
      <w:headerReference w:type="default" r:id="rId16"/>
      <w:footerReference w:type="default" r:id="rId17"/>
      <w:footerReference w:type="first" r:id="rId18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67DAB" w14:textId="77777777" w:rsidR="00F31DAB" w:rsidRDefault="00F31DAB">
      <w:r>
        <w:separator/>
      </w:r>
    </w:p>
  </w:endnote>
  <w:endnote w:type="continuationSeparator" w:id="0">
    <w:p w14:paraId="327F6CCA" w14:textId="77777777" w:rsidR="00F31DAB" w:rsidRDefault="00F3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E3B7" w14:textId="77777777" w:rsidR="00965FE8" w:rsidRDefault="00965FE8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19CC08B" w14:textId="77777777" w:rsidR="00965FE8" w:rsidRDefault="00965F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EFDDB" w14:textId="77777777" w:rsidR="00965FE8" w:rsidRPr="00745CC3" w:rsidRDefault="00965FE8" w:rsidP="00745CC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745CC3">
      <w:rPr>
        <w:rStyle w:val="PageNumber"/>
        <w:rFonts w:asciiTheme="majorBidi" w:hAnsiTheme="majorBidi" w:cstheme="majorBidi"/>
        <w:sz w:val="30"/>
        <w:szCs w:val="30"/>
      </w:rPr>
      <w:instrText>page \* arabic</w:instrTex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Pr="00745CC3">
      <w:rPr>
        <w:rStyle w:val="PageNumber"/>
        <w:rFonts w:asciiTheme="majorBidi" w:hAnsiTheme="majorBidi" w:cstheme="majorBidi"/>
        <w:noProof/>
        <w:sz w:val="30"/>
        <w:szCs w:val="30"/>
      </w:rPr>
      <w:t>1</w:t>
    </w:r>
    <w:r w:rsidRPr="000B294D">
      <w:rPr>
        <w:rStyle w:val="PageNumber"/>
        <w:rFonts w:asciiTheme="majorBidi" w:hAnsiTheme="majorBidi" w:cstheme="majorBidi"/>
        <w:noProof/>
        <w:sz w:val="30"/>
        <w:szCs w:val="30"/>
      </w:rPr>
      <w:t>5</w: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94BBB" w14:textId="77777777" w:rsidR="00965FE8" w:rsidRDefault="00965FE8" w:rsidP="00F2000C">
    <w:pPr>
      <w:pStyle w:val="Footer"/>
      <w:framePr w:wrap="around" w:vAnchor="text" w:hAnchor="margin" w:xAlign="right" w:y="1"/>
      <w:rPr>
        <w:rStyle w:val="PageNumber"/>
      </w:rPr>
    </w:pPr>
  </w:p>
  <w:p w14:paraId="474B1CD3" w14:textId="77777777" w:rsidR="00965FE8" w:rsidRPr="00C11A43" w:rsidRDefault="00965FE8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7741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B50EB2" w14:textId="6F527386" w:rsidR="003E64AA" w:rsidRPr="003E64AA" w:rsidRDefault="003E64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41158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430638" w14:textId="77777777" w:rsidR="003E64AA" w:rsidRPr="003E64AA" w:rsidRDefault="003E64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64A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64A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64A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E7834" w14:textId="77777777" w:rsidR="00F31DAB" w:rsidRDefault="00F31DAB">
      <w:r>
        <w:separator/>
      </w:r>
    </w:p>
  </w:footnote>
  <w:footnote w:type="continuationSeparator" w:id="0">
    <w:p w14:paraId="6F839424" w14:textId="77777777" w:rsidR="00F31DAB" w:rsidRDefault="00F31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B558" w14:textId="77777777" w:rsidR="00965FE8" w:rsidRDefault="003E64AA" w:rsidP="00713C50">
    <w:pPr>
      <w:pStyle w:val="Header"/>
    </w:pPr>
    <w:r>
      <w:rPr>
        <w:noProof/>
      </w:rPr>
      <w:pict w14:anchorId="02193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10.5pt;height:246.3pt;rotation:315;z-index:-251656704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D46B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027DDABA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313CBA7B" w14:textId="77777777" w:rsidR="00965FE8" w:rsidRPr="00745CC3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F37C3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424AF52D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50ACA82C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0ABC7E3F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7C43FDB1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  <w:p w14:paraId="57686217" w14:textId="77777777" w:rsidR="00965FE8" w:rsidRPr="003E277A" w:rsidRDefault="00965FE8" w:rsidP="00713C50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55C27" w14:textId="77777777" w:rsidR="00D47A6F" w:rsidRPr="003E277A" w:rsidRDefault="00D47A6F" w:rsidP="00713C50">
    <w:pPr>
      <w:pStyle w:val="Header"/>
      <w:rPr>
        <w:rFonts w:ascii="Angsana New" w:hAnsi="Angsana New" w:cs="Angsana New"/>
        <w:sz w:val="30"/>
        <w:szCs w:val="30"/>
      </w:rPr>
    </w:pPr>
  </w:p>
  <w:p w14:paraId="1965D52E" w14:textId="77777777" w:rsidR="00D47A6F" w:rsidRPr="003E277A" w:rsidRDefault="00D47A6F" w:rsidP="00713C50">
    <w:pPr>
      <w:pStyle w:val="Header"/>
      <w:rPr>
        <w:rFonts w:ascii="Angsana New" w:hAnsi="Angsana New" w:cs="Angsana New"/>
        <w:sz w:val="30"/>
        <w:szCs w:val="30"/>
      </w:rPr>
    </w:pPr>
  </w:p>
  <w:p w14:paraId="72B01595" w14:textId="77777777" w:rsidR="00D47A6F" w:rsidRPr="003E277A" w:rsidRDefault="00D47A6F" w:rsidP="00713C50">
    <w:pPr>
      <w:pStyle w:val="Header"/>
      <w:rPr>
        <w:rFonts w:ascii="Angsana New" w:hAnsi="Angsana New" w:cs="Angsana New"/>
        <w:sz w:val="30"/>
        <w:szCs w:val="30"/>
      </w:rPr>
    </w:pPr>
  </w:p>
  <w:p w14:paraId="6838E718" w14:textId="77777777" w:rsidR="00D47A6F" w:rsidRPr="003E277A" w:rsidRDefault="00D47A6F" w:rsidP="00713C50">
    <w:pPr>
      <w:pStyle w:val="Header"/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B4DA3B3" w14:textId="77777777" w:rsidR="00D47A6F" w:rsidRPr="001D520A" w:rsidRDefault="00D47A6F" w:rsidP="00D47A6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4AA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</TotalTime>
  <Pages>3</Pages>
  <Words>393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Orathai, Nuchprasert</cp:lastModifiedBy>
  <cp:revision>6</cp:revision>
  <cp:lastPrinted>2023-05-11T08:23:00Z</cp:lastPrinted>
  <dcterms:created xsi:type="dcterms:W3CDTF">2023-05-11T05:24:00Z</dcterms:created>
  <dcterms:modified xsi:type="dcterms:W3CDTF">2023-05-15T04:29:00Z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