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A4D7F87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31B029F4" w:rsidR="00522F05" w:rsidRPr="00241F64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3437980" w14:textId="40F09FBA" w:rsidR="00871F25" w:rsidRDefault="00871F25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2C6DA5" w14:textId="446C38B3" w:rsidR="001C5F61" w:rsidRDefault="001C5F61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14EB6B1" w14:textId="1A780C7B" w:rsidR="00795298" w:rsidRDefault="00795298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การจัดประเภทรายการใหม่</w:t>
      </w:r>
    </w:p>
    <w:p w14:paraId="43158DC2" w14:textId="77777777" w:rsidR="00251B3C" w:rsidRPr="001A50BD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27EB0" w14:textId="25388CF3" w:rsidR="00804175" w:rsidRPr="00554057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15</w:t>
      </w:r>
      <w:r w:rsidR="00FE0CB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965FE8" w:rsidRPr="00554057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261DAB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75C2EBFE" w14:textId="77777777" w:rsidR="00804175" w:rsidRPr="00554057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44F075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2E508805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1F090243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965FE8" w:rsidRPr="00554057">
        <w:rPr>
          <w:rFonts w:asciiTheme="majorBidi" w:hAnsiTheme="majorBidi" w:cstheme="majorBidi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31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65FE8" w:rsidRPr="00554057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3B59C630" w:rsidR="00F328B2" w:rsidRPr="00554057" w:rsidRDefault="00F328B2" w:rsidP="00965FE8">
      <w:pPr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965FE8" w:rsidRPr="00554057">
        <w:rPr>
          <w:rFonts w:asciiTheme="majorBidi" w:hAnsiTheme="majorBidi" w:cstheme="majorBidi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31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65FE8" w:rsidRPr="00554057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2565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444D20" w14:textId="77777777" w:rsidR="00965FE8" w:rsidRPr="00554057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65FE8" w:rsidRPr="00554057" w14:paraId="5DB74E49" w14:textId="77777777" w:rsidTr="004F7138">
        <w:trPr>
          <w:tblHeader/>
        </w:trPr>
        <w:tc>
          <w:tcPr>
            <w:tcW w:w="2168" w:type="pct"/>
            <w:shd w:val="clear" w:color="auto" w:fill="auto"/>
          </w:tcPr>
          <w:p w14:paraId="174FA715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5C99E07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2C064BD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9E5533F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5FE8" w:rsidRPr="00554057" w14:paraId="6B00138F" w14:textId="77777777" w:rsidTr="004F7138">
        <w:trPr>
          <w:tblHeader/>
        </w:trPr>
        <w:tc>
          <w:tcPr>
            <w:tcW w:w="2168" w:type="pct"/>
          </w:tcPr>
          <w:p w14:paraId="5C43326A" w14:textId="64F295A3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18F1FBEE" w14:textId="7B148AE8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65A90C3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703E44" w14:textId="5599B489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C117DBD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1176A2" w14:textId="23B6C2FC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3700D674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30036C" w14:textId="340C7394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5FE8" w:rsidRPr="00554057" w14:paraId="3320420E" w14:textId="77777777" w:rsidTr="004F7138">
        <w:trPr>
          <w:tblHeader/>
        </w:trPr>
        <w:tc>
          <w:tcPr>
            <w:tcW w:w="2168" w:type="pct"/>
          </w:tcPr>
          <w:p w14:paraId="7CFB402B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4DD9AF20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E8" w:rsidRPr="00554057" w14:paraId="74B88BC9" w14:textId="77777777" w:rsidTr="004F7138">
        <w:tc>
          <w:tcPr>
            <w:tcW w:w="2168" w:type="pct"/>
          </w:tcPr>
          <w:p w14:paraId="7792EE58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5ACEAF50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2867F4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1728D7F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4F17D17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F589FD8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55F8D5B1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462AD84B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D131F" w:rsidRPr="00554057" w14:paraId="1AC7FD29" w14:textId="77777777" w:rsidTr="00F34920">
        <w:tc>
          <w:tcPr>
            <w:tcW w:w="2168" w:type="pct"/>
            <w:vAlign w:val="bottom"/>
          </w:tcPr>
          <w:p w14:paraId="66D7965A" w14:textId="3312A318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77AFF01B" w14:textId="580C7B1F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9B2DDA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633AC95A" w14:textId="2AC9C01D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4B74A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6C65D1E" w14:textId="7DE88A05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7" w:type="pct"/>
          </w:tcPr>
          <w:p w14:paraId="22EF21D1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4AF10134" w14:textId="78957079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5D131F" w:rsidRPr="00554057" w14:paraId="6B4A3613" w14:textId="77777777" w:rsidTr="00F34920">
        <w:tc>
          <w:tcPr>
            <w:tcW w:w="2168" w:type="pct"/>
          </w:tcPr>
          <w:p w14:paraId="0547DC80" w14:textId="74559297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0E2BC5E" w14:textId="2F8796BD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613FE3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7EDCA3DB" w14:textId="661B585B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86F1D5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60F85A29" w14:textId="61FCE642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37" w:type="pct"/>
          </w:tcPr>
          <w:p w14:paraId="32A7B26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66732B1F" w14:textId="05EDFDFA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5D131F" w:rsidRPr="00554057" w14:paraId="2E9890EC" w14:textId="77777777" w:rsidTr="004F7138">
        <w:tc>
          <w:tcPr>
            <w:tcW w:w="2168" w:type="pct"/>
          </w:tcPr>
          <w:p w14:paraId="190973BC" w14:textId="55E64FEC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1AA9BE74" w14:textId="10146E46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FC22BB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CD61C8" w14:textId="2D078C6B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2D2D9E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13BD8E6" w14:textId="0B3B12EB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7" w:type="pct"/>
          </w:tcPr>
          <w:p w14:paraId="0FFCA28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69F31C7B" w14:textId="59D0B427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5D131F" w:rsidRPr="00554057" w14:paraId="46688249" w14:textId="77777777" w:rsidTr="00F34920">
        <w:tc>
          <w:tcPr>
            <w:tcW w:w="2168" w:type="pct"/>
            <w:vAlign w:val="bottom"/>
          </w:tcPr>
          <w:p w14:paraId="2DFC7957" w14:textId="4BBCE671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607" w:type="pct"/>
          </w:tcPr>
          <w:p w14:paraId="49C7BCA5" w14:textId="6881727B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9CEF1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8C32F2" w14:textId="48DD7AA0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8B4A99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0B9C3DF" w14:textId="18E9E0CE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7" w:type="pct"/>
          </w:tcPr>
          <w:p w14:paraId="119C184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2C5B5214" w14:textId="4E377A9A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5D131F" w:rsidRPr="00554057" w14:paraId="2F6728A2" w14:textId="77777777" w:rsidTr="004F7138">
        <w:tc>
          <w:tcPr>
            <w:tcW w:w="2168" w:type="pct"/>
            <w:vAlign w:val="bottom"/>
          </w:tcPr>
          <w:p w14:paraId="325B0D20" w14:textId="49C4A77B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07" w:type="pct"/>
          </w:tcPr>
          <w:p w14:paraId="6A135FF6" w14:textId="4C423FF9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554A5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10D91F" w14:textId="3AB49005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664FFB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C17223B" w14:textId="1F7D7FF3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37" w:type="pct"/>
          </w:tcPr>
          <w:p w14:paraId="5E89074D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49E9F4F5" w14:textId="69A6263F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5D131F" w:rsidRPr="00554057" w14:paraId="453830A7" w14:textId="77777777" w:rsidTr="004F7138">
        <w:tc>
          <w:tcPr>
            <w:tcW w:w="2168" w:type="pct"/>
            <w:vAlign w:val="bottom"/>
          </w:tcPr>
          <w:p w14:paraId="238E8939" w14:textId="4040C8A6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E33164A" w14:textId="0CDFDA09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EAF2C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7039E5" w14:textId="0AB47794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69E739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DD85829" w14:textId="007A5407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37" w:type="pct"/>
          </w:tcPr>
          <w:p w14:paraId="4FBB10A8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567AEF39" w14:textId="011ABB32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5D131F" w:rsidRPr="00554057" w14:paraId="3093184C" w14:textId="77777777" w:rsidTr="004F7138">
        <w:tc>
          <w:tcPr>
            <w:tcW w:w="2168" w:type="pct"/>
            <w:vAlign w:val="bottom"/>
          </w:tcPr>
          <w:p w14:paraId="17AF536F" w14:textId="15D11DAB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07" w:type="pct"/>
          </w:tcPr>
          <w:p w14:paraId="3C2077DB" w14:textId="51A9AC58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A2DEAE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45960C" w14:textId="08F9F30E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9A263A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BB926B5" w14:textId="5CAF065D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7" w:type="pct"/>
          </w:tcPr>
          <w:p w14:paraId="190ECAF8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678D3E12" w14:textId="6018322B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5D131F" w:rsidRPr="00554057" w14:paraId="7596FF98" w14:textId="77777777" w:rsidTr="004F7138">
        <w:tc>
          <w:tcPr>
            <w:tcW w:w="2168" w:type="pct"/>
            <w:vAlign w:val="bottom"/>
          </w:tcPr>
          <w:p w14:paraId="1617FAB2" w14:textId="601AE48E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30F94566" w14:textId="02BF047D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E81F83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50DCD0B" w14:textId="751BEE46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7FDA6A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CEAEFEC" w14:textId="4B90DC7B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C02FB4A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396F1575" w14:textId="0F673E91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FCD" w:rsidRPr="00554057" w14:paraId="1FD5B724" w14:textId="77777777" w:rsidTr="004F7138">
        <w:tc>
          <w:tcPr>
            <w:tcW w:w="2168" w:type="pct"/>
            <w:vAlign w:val="bottom"/>
          </w:tcPr>
          <w:p w14:paraId="08294041" w14:textId="2FA846DD" w:rsidR="00642FCD" w:rsidRPr="00554057" w:rsidRDefault="00642FCD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192B330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10D68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19C27DF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B26EBA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E4EB1CF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C081CAE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7E4107D0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1F" w:rsidRPr="00554057" w14:paraId="027A5493" w14:textId="77777777" w:rsidTr="004F7138">
        <w:tc>
          <w:tcPr>
            <w:tcW w:w="2168" w:type="pct"/>
            <w:vAlign w:val="bottom"/>
          </w:tcPr>
          <w:p w14:paraId="2BF8CFA0" w14:textId="109DED64" w:rsidR="005D131F" w:rsidRPr="00554057" w:rsidRDefault="005D131F" w:rsidP="001C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7" w:type="pct"/>
          </w:tcPr>
          <w:p w14:paraId="0341F536" w14:textId="3B434C46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47" w:type="pct"/>
          </w:tcPr>
          <w:p w14:paraId="1468CD8F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13A293E0" w14:textId="73BA6F64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7" w:type="pct"/>
          </w:tcPr>
          <w:p w14:paraId="5F0FAB96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7368C51" w14:textId="540134A7" w:rsidR="005D131F" w:rsidRPr="00554057" w:rsidRDefault="00642FCD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7" w:type="pct"/>
          </w:tcPr>
          <w:p w14:paraId="02B1FA76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00E23E3D" w14:textId="738909D1" w:rsidR="005D131F" w:rsidRPr="00554057" w:rsidRDefault="00642FCD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5D131F" w:rsidRPr="00554057" w14:paraId="02EE6B7E" w14:textId="77777777" w:rsidTr="004F7138">
        <w:tc>
          <w:tcPr>
            <w:tcW w:w="2168" w:type="pct"/>
            <w:vAlign w:val="bottom"/>
          </w:tcPr>
          <w:p w14:paraId="2A0B4E89" w14:textId="3C0191E3" w:rsidR="005D131F" w:rsidRPr="00554057" w:rsidRDefault="005D131F" w:rsidP="001C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0ED09AE6" w14:textId="627256FE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D31DE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52E9C18" w14:textId="605B881A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682701EF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821706" w14:textId="3D13C632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8BA1BEC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6CDDEEF" w14:textId="220BD354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D131F" w:rsidRPr="00554057" w14:paraId="2C71094D" w14:textId="77777777" w:rsidTr="004F7138">
        <w:tc>
          <w:tcPr>
            <w:tcW w:w="2168" w:type="pct"/>
            <w:vAlign w:val="bottom"/>
          </w:tcPr>
          <w:p w14:paraId="0F9E6D22" w14:textId="55CBB84F" w:rsidR="005D131F" w:rsidRPr="00554057" w:rsidRDefault="005D131F" w:rsidP="001C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BCD7936" w14:textId="2018E971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47" w:type="pct"/>
          </w:tcPr>
          <w:p w14:paraId="24AFDE8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9F835E3" w14:textId="4B67C1FD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7" w:type="pct"/>
          </w:tcPr>
          <w:p w14:paraId="1238075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7DEE65" w14:textId="705BD9AC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37" w:type="pct"/>
          </w:tcPr>
          <w:p w14:paraId="1C2F5A1B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A0873D" w14:textId="235ECC61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5D131F" w:rsidRPr="00554057" w14:paraId="37BAA2E5" w14:textId="77777777" w:rsidTr="004F7138">
        <w:tc>
          <w:tcPr>
            <w:tcW w:w="2168" w:type="pct"/>
            <w:vAlign w:val="bottom"/>
          </w:tcPr>
          <w:p w14:paraId="077E9629" w14:textId="0D60327D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1E534570" w14:textId="3E7D92E4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9BA968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BF052D" w14:textId="7279187B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3655B5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82C9BB" w14:textId="2AAD16DA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B8207FC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67954E5" w14:textId="4D527FE3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FCD" w:rsidRPr="00554057" w14:paraId="3632FE02" w14:textId="77777777" w:rsidTr="004F7138">
        <w:tc>
          <w:tcPr>
            <w:tcW w:w="2168" w:type="pct"/>
            <w:vAlign w:val="bottom"/>
          </w:tcPr>
          <w:p w14:paraId="7213C38C" w14:textId="7B1B9709" w:rsidR="00642FCD" w:rsidRPr="00554057" w:rsidRDefault="00642FCD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7B41B6B6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0B67C5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798A997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AEC21A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59146B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97136D1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750EA22" w14:textId="77777777" w:rsidR="00642FCD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1F" w:rsidRPr="00554057" w14:paraId="0374A01B" w14:textId="77777777" w:rsidTr="00F34920">
        <w:tc>
          <w:tcPr>
            <w:tcW w:w="2168" w:type="pct"/>
          </w:tcPr>
          <w:p w14:paraId="429B5A1F" w14:textId="310EAA56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7" w:type="pct"/>
          </w:tcPr>
          <w:p w14:paraId="5CDD421C" w14:textId="6C1574D9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7" w:type="pct"/>
          </w:tcPr>
          <w:p w14:paraId="2F3E06C3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9963177" w14:textId="14B8A8A1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7" w:type="pct"/>
          </w:tcPr>
          <w:p w14:paraId="11F49F2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89D3C2" w14:textId="5F4A4B83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37" w:type="pct"/>
          </w:tcPr>
          <w:p w14:paraId="728DB5B4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80C0E3" w14:textId="7854EFBD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5D131F" w:rsidRPr="00554057" w14:paraId="6523F38A" w14:textId="77777777" w:rsidTr="00F34920">
        <w:tc>
          <w:tcPr>
            <w:tcW w:w="2168" w:type="pct"/>
            <w:vAlign w:val="bottom"/>
          </w:tcPr>
          <w:p w14:paraId="2C2EE4E8" w14:textId="6F5DDC41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1E105B7F" w14:textId="3235ED20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92C7FD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0F1F3C" w14:textId="1B8F9CD2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7" w:type="pct"/>
          </w:tcPr>
          <w:p w14:paraId="652E110B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50C171" w14:textId="4618D1F8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19DBDA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713FED4" w14:textId="19624AE6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5D131F" w:rsidRPr="00554057" w14:paraId="7FBF12AD" w14:textId="77777777" w:rsidTr="004F7138">
        <w:tc>
          <w:tcPr>
            <w:tcW w:w="2168" w:type="pct"/>
            <w:vAlign w:val="bottom"/>
          </w:tcPr>
          <w:p w14:paraId="2F42DDE2" w14:textId="3FFE1003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346FE65" w14:textId="60977C7D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459A339F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7BB26D0" w14:textId="766DE7FE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47" w:type="pct"/>
          </w:tcPr>
          <w:p w14:paraId="71CCE169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F06FE8" w14:textId="5882D667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7" w:type="pct"/>
          </w:tcPr>
          <w:p w14:paraId="3201ED60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EFC4A67" w14:textId="67F48940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5D131F" w:rsidRPr="00554057" w14:paraId="22436BB5" w14:textId="77777777" w:rsidTr="004F7138">
        <w:tc>
          <w:tcPr>
            <w:tcW w:w="2168" w:type="pct"/>
            <w:vAlign w:val="bottom"/>
          </w:tcPr>
          <w:p w14:paraId="603C7F11" w14:textId="6A6DCD7C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607" w:type="pct"/>
          </w:tcPr>
          <w:p w14:paraId="0BE391B6" w14:textId="1170F933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59A120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D871054" w14:textId="3614CEBA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8A6032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4995DC4" w14:textId="574B8E0F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AAF0EED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DC9B6C" w14:textId="0895C326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31F" w:rsidRPr="00554057" w14:paraId="30F0B9E2" w14:textId="77777777" w:rsidTr="004F7138">
        <w:tc>
          <w:tcPr>
            <w:tcW w:w="2168" w:type="pct"/>
            <w:vAlign w:val="bottom"/>
          </w:tcPr>
          <w:p w14:paraId="0F87C0B2" w14:textId="76DE6D00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607" w:type="pct"/>
          </w:tcPr>
          <w:p w14:paraId="65F81A25" w14:textId="4E087DEE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0FE118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3B45E3" w14:textId="1BFAFB8C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47" w:type="pct"/>
          </w:tcPr>
          <w:p w14:paraId="52F4EC28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149A71" w14:textId="79608A5E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675A7B5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AFAF9C" w14:textId="02C0CD4B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5D131F" w:rsidRPr="00554057" w14:paraId="7CA63114" w14:textId="77777777" w:rsidTr="004F7138">
        <w:tc>
          <w:tcPr>
            <w:tcW w:w="2168" w:type="pct"/>
            <w:vAlign w:val="bottom"/>
          </w:tcPr>
          <w:p w14:paraId="1E17CE26" w14:textId="56688F71" w:rsidR="005D131F" w:rsidRPr="00554057" w:rsidRDefault="005D131F" w:rsidP="00FE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124C4061" w14:textId="03060CBA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47" w:type="pct"/>
          </w:tcPr>
          <w:p w14:paraId="124E8209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DF60F8" w14:textId="741CC2E3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7" w:type="pct"/>
          </w:tcPr>
          <w:p w14:paraId="5C97F1CB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3E192" w14:textId="485EFADD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37" w:type="pct"/>
          </w:tcPr>
          <w:p w14:paraId="17917C4D" w14:textId="77777777" w:rsidR="005D131F" w:rsidRPr="00554057" w:rsidRDefault="005D131F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35A5CC8" w14:textId="76BC8937" w:rsidR="005D131F" w:rsidRPr="00554057" w:rsidRDefault="00642FCD" w:rsidP="00FE0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5D131F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</w:tbl>
    <w:p w14:paraId="21C264DF" w14:textId="39A479C2" w:rsidR="00965FE8" w:rsidRPr="00554057" w:rsidRDefault="00965FE8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65FE8" w:rsidRPr="00554057" w14:paraId="4E1E4512" w14:textId="77777777" w:rsidTr="004F7138">
        <w:trPr>
          <w:tblHeader/>
        </w:trPr>
        <w:tc>
          <w:tcPr>
            <w:tcW w:w="2168" w:type="pct"/>
            <w:shd w:val="clear" w:color="auto" w:fill="auto"/>
          </w:tcPr>
          <w:p w14:paraId="53F9082A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13BB072E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90F33F9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7499D24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5FE8" w:rsidRPr="00554057" w14:paraId="50686083" w14:textId="77777777" w:rsidTr="004F7138">
        <w:trPr>
          <w:tblHeader/>
        </w:trPr>
        <w:tc>
          <w:tcPr>
            <w:tcW w:w="2168" w:type="pct"/>
          </w:tcPr>
          <w:p w14:paraId="7A4C98F4" w14:textId="1A567793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6794CB8A" w14:textId="684F6EF7" w:rsidR="00965FE8" w:rsidRPr="00554057" w:rsidRDefault="00642FCD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251538F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4FF7A68" w14:textId="04A36009" w:rsidR="00965FE8" w:rsidRPr="00554057" w:rsidRDefault="00642FCD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8079903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685C887" w14:textId="55C39B71" w:rsidR="00965FE8" w:rsidRPr="00554057" w:rsidRDefault="00642FCD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156AC4FA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C136DCF" w14:textId="457ADA16" w:rsidR="00965FE8" w:rsidRPr="00554057" w:rsidRDefault="00642FCD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5FE8" w:rsidRPr="00554057" w14:paraId="62A30420" w14:textId="77777777" w:rsidTr="004F7138">
        <w:trPr>
          <w:tblHeader/>
        </w:trPr>
        <w:tc>
          <w:tcPr>
            <w:tcW w:w="2168" w:type="pct"/>
          </w:tcPr>
          <w:p w14:paraId="4F4B51EA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17924D0F" w14:textId="77777777" w:rsidR="00965FE8" w:rsidRPr="00554057" w:rsidRDefault="00965FE8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E8" w:rsidRPr="00554057" w14:paraId="2CBF78AB" w14:textId="77777777" w:rsidTr="004F7138">
        <w:tc>
          <w:tcPr>
            <w:tcW w:w="2168" w:type="pct"/>
          </w:tcPr>
          <w:p w14:paraId="7E01D322" w14:textId="66A9F900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270DB178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5E14A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4AE5CA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5E6D24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8DFA76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9CE486D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9BD42FB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E8" w:rsidRPr="00554057" w14:paraId="72098D2B" w14:textId="77777777" w:rsidTr="004F7138">
        <w:tc>
          <w:tcPr>
            <w:tcW w:w="2168" w:type="pct"/>
          </w:tcPr>
          <w:p w14:paraId="4884F7A9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301DE96F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911567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EECE3D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6AA80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BC8197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AC4330D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3E77893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E8" w:rsidRPr="00554057" w14:paraId="2C5C8E90" w14:textId="77777777" w:rsidTr="004F7138">
        <w:tc>
          <w:tcPr>
            <w:tcW w:w="2168" w:type="pct"/>
          </w:tcPr>
          <w:p w14:paraId="7379AECB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1E338B79" w14:textId="737B48F3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6E9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3A7A5FD3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BAE458" w14:textId="2E32CF63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7" w:type="pct"/>
          </w:tcPr>
          <w:p w14:paraId="33D6AA68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543897" w14:textId="3B73D083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6E9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37" w:type="pct"/>
          </w:tcPr>
          <w:p w14:paraId="330BC668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5C75D8B" w14:textId="2392ADB9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965FE8" w:rsidRPr="00554057" w14:paraId="6C900533" w14:textId="77777777" w:rsidTr="004F7138">
        <w:tc>
          <w:tcPr>
            <w:tcW w:w="2168" w:type="pct"/>
          </w:tcPr>
          <w:p w14:paraId="75D607D2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EF6F781" w14:textId="2867D897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6E9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47" w:type="pct"/>
          </w:tcPr>
          <w:p w14:paraId="5381DF36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5D022B" w14:textId="4358F42D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47" w:type="pct"/>
          </w:tcPr>
          <w:p w14:paraId="63290682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7EB8FBB" w14:textId="0129AFF9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9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37" w:type="pct"/>
          </w:tcPr>
          <w:p w14:paraId="62F5BEFD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8ACE9BF" w14:textId="24AE9D1D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965FE8" w:rsidRPr="00554057" w14:paraId="48503A75" w14:textId="77777777" w:rsidTr="004F7138">
        <w:tc>
          <w:tcPr>
            <w:tcW w:w="2168" w:type="pct"/>
          </w:tcPr>
          <w:p w14:paraId="6C2453EF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8B4F2EE" w14:textId="1B7634F8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16E9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47" w:type="pct"/>
          </w:tcPr>
          <w:p w14:paraId="60D87F1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C9034AC" w14:textId="434BEFB9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65FE8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147" w:type="pct"/>
          </w:tcPr>
          <w:p w14:paraId="7341A7D6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8D0B899" w14:textId="7510D456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16E9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37" w:type="pct"/>
          </w:tcPr>
          <w:p w14:paraId="3A46A92A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3D47318" w14:textId="3D754ED0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65FE8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</w:tr>
    </w:tbl>
    <w:p w14:paraId="6F76478C" w14:textId="77777777" w:rsidR="00965FE8" w:rsidRPr="00554057" w:rsidRDefault="00965FE8" w:rsidP="00F32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36B0CE7F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31</w:t>
      </w:r>
      <w:r w:rsidR="00056788"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65FE8" w:rsidRPr="00554057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FE8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965FE8" w:rsidRPr="00554057" w:rsidRDefault="00965FE8" w:rsidP="00965FE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26F534CA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15D5AFF5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5FE8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965FE8" w:rsidRPr="00554057" w:rsidRDefault="00965FE8" w:rsidP="00965FE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7AE44718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6277489F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32959E8F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AE38018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5FE8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965FE8" w:rsidRPr="00554057" w:rsidRDefault="00965FE8" w:rsidP="00965FE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E8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4390C8B0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8547F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45D9B3B7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6C2AECB9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8547F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7136988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965FE8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10921BB5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547F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678B42D8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5BFCDDD2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547F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5BCD5E5B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965FE8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4C84C283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596E0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7903B14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965FE8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50D47BE7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596E0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00BCDC13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00965FE8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FE8" w:rsidRPr="00554057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965FE8" w:rsidRPr="00554057" w:rsidRDefault="00965FE8" w:rsidP="00965FE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3585824A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16981DC0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515E40F0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7271F253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5FE8" w:rsidRPr="00554057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965FE8" w:rsidRPr="00554057" w:rsidRDefault="00965FE8" w:rsidP="00965FE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6775FAB3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3D043AC1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3B19F23E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A446369" w:rsidR="00965FE8" w:rsidRPr="00554057" w:rsidRDefault="00642FCD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5FE8" w:rsidRPr="00554057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965FE8" w:rsidRPr="00554057" w:rsidRDefault="00965FE8" w:rsidP="00965FE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965FE8" w:rsidRPr="00554057" w:rsidRDefault="00965FE8" w:rsidP="00965F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E8" w:rsidRPr="00554057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39BDDB19" w:rsidR="00965FE8" w:rsidRPr="00554057" w:rsidRDefault="008547FC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6D5A63B6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4280CDBC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0F591F29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965FE8" w:rsidRPr="00554057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0F5A309F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A424730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32C09915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0162CC5B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965FE8" w:rsidRPr="00554057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1B830714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15BDC424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5500C06D" w:rsidR="00965FE8" w:rsidRPr="00554057" w:rsidRDefault="00642FCD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68052FC" w:rsidR="00965FE8" w:rsidRPr="00554057" w:rsidRDefault="00965FE8" w:rsidP="0096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FE8" w:rsidRPr="00554057" w14:paraId="71EF4C7E" w14:textId="77777777" w:rsidTr="00201D85">
        <w:tc>
          <w:tcPr>
            <w:tcW w:w="2131" w:type="pct"/>
            <w:shd w:val="clear" w:color="auto" w:fill="auto"/>
          </w:tcPr>
          <w:p w14:paraId="365E560D" w14:textId="640717A9" w:rsidR="00965FE8" w:rsidRPr="00554057" w:rsidRDefault="00965FE8" w:rsidP="00965F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54EE8E86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3040DD4C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3974FF70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965FE8" w:rsidRPr="00554057" w:rsidRDefault="00965FE8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194C96F7" w:rsidR="00965FE8" w:rsidRPr="00554057" w:rsidRDefault="00642FCD" w:rsidP="0096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4F5F3F07" w14:textId="3A30500F" w:rsidR="00F8251F" w:rsidRPr="00554057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7C22EB" w14:textId="6CEAD2E2" w:rsidR="00FB3A91" w:rsidRPr="00554057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A91008" w14:textId="77777777" w:rsidR="00FB3A91" w:rsidRPr="00554057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529"/>
        <w:gridCol w:w="358"/>
        <w:gridCol w:w="1829"/>
        <w:gridCol w:w="337"/>
        <w:gridCol w:w="1465"/>
      </w:tblGrid>
      <w:tr w:rsidR="00821B32" w:rsidRPr="00554057" w14:paraId="34121CF4" w14:textId="77777777" w:rsidTr="00FB0349">
        <w:trPr>
          <w:tblHeader/>
        </w:trPr>
        <w:tc>
          <w:tcPr>
            <w:tcW w:w="1974" w:type="pct"/>
          </w:tcPr>
          <w:p w14:paraId="4E3B0B06" w14:textId="77777777" w:rsidR="00821B32" w:rsidRPr="005B7083" w:rsidRDefault="00821B32" w:rsidP="00C13476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ลูกหนี้ตามสัญญาเช่าซื้อ</w:t>
            </w:r>
          </w:p>
        </w:tc>
        <w:tc>
          <w:tcPr>
            <w:tcW w:w="3023" w:type="pct"/>
            <w:gridSpan w:val="5"/>
          </w:tcPr>
          <w:p w14:paraId="4A22CCA8" w14:textId="77777777" w:rsidR="00821B32" w:rsidRPr="005B7083" w:rsidRDefault="00821B32" w:rsidP="00C1347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821B32" w:rsidRPr="00554057" w14:paraId="3487C256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35ED80E7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7376E399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30661F0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6E809AF" w14:textId="2AED8794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" w:type="pct"/>
          </w:tcPr>
          <w:p w14:paraId="5EC83BB7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2A7BDB6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825CDFA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D5BC803" w14:textId="18B85BC6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5" w:type="pct"/>
          </w:tcPr>
          <w:p w14:paraId="6514ECE9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6ED18DF8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4F70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46EB4" w14:textId="77777777" w:rsidR="00821B32" w:rsidRPr="005B7083" w:rsidRDefault="00821B32" w:rsidP="0055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1B32" w:rsidRPr="00554057" w14:paraId="623E6F19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57373A01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5"/>
          </w:tcPr>
          <w:p w14:paraId="7CB90D41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B32" w:rsidRPr="00554057" w14:paraId="74C790CB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1038EEEC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023" w:type="pct"/>
            <w:gridSpan w:val="5"/>
          </w:tcPr>
          <w:p w14:paraId="7332893B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5345" w:rsidRPr="00554057" w14:paraId="63F49CFC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270ABF66" w14:textId="061A3365" w:rsidR="006B5345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5345"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625D6513" w14:textId="77777777" w:rsidR="006B5345" w:rsidRPr="005B7083" w:rsidRDefault="006B5345" w:rsidP="006B5345">
            <w:pPr>
              <w:pStyle w:val="BodyText"/>
              <w:tabs>
                <w:tab w:val="decimal" w:pos="1482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</w:tcPr>
          <w:p w14:paraId="33FB6C8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F7E9290" w14:textId="77777777" w:rsidR="006B5345" w:rsidRPr="005B7083" w:rsidRDefault="006B5345" w:rsidP="006B5345">
            <w:pPr>
              <w:pStyle w:val="BodyText"/>
              <w:tabs>
                <w:tab w:val="decimal" w:pos="1224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45C98843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5F7D4608" w14:textId="77777777" w:rsidR="006B5345" w:rsidRPr="005B7083" w:rsidRDefault="006B5345" w:rsidP="006B5345">
            <w:pPr>
              <w:pStyle w:val="BodyText"/>
              <w:tabs>
                <w:tab w:val="decimal" w:pos="1496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45" w:rsidRPr="00554057" w14:paraId="77A73222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3A3767F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38" w:type="pct"/>
          </w:tcPr>
          <w:p w14:paraId="7A9BF7DE" w14:textId="1777D179" w:rsidR="006B5345" w:rsidRPr="005B7083" w:rsidRDefault="00642FCD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6B5345" w:rsidRPr="005B7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96" w:type="pct"/>
          </w:tcPr>
          <w:p w14:paraId="4C8105FF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0CCFD557" w14:textId="5493CF68" w:rsidR="006B5345" w:rsidRPr="005B7083" w:rsidRDefault="006B5345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185" w:type="pct"/>
          </w:tcPr>
          <w:p w14:paraId="1C382BF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31FAA560" w14:textId="4C3806AE" w:rsidR="006B5345" w:rsidRPr="005B7083" w:rsidRDefault="00642FCD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6B5345" w:rsidRPr="005B7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6B5345" w:rsidRPr="00554057" w14:paraId="014583CB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643B2F8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4D9AF42E" w14:textId="246061FD" w:rsidR="006B5345" w:rsidRPr="005B7083" w:rsidRDefault="006B5345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938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" w:type="pct"/>
          </w:tcPr>
          <w:p w14:paraId="4C96740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14:paraId="42ED4EC3" w14:textId="57835CD7" w:rsidR="006B5345" w:rsidRPr="005B7083" w:rsidRDefault="006B5345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(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" w:type="pct"/>
          </w:tcPr>
          <w:p w14:paraId="24F3671B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8C74F9A" w14:textId="5222A996" w:rsidR="006B5345" w:rsidRPr="005B7083" w:rsidRDefault="006B5345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5345" w:rsidRPr="00554057" w14:paraId="0ACB613B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62DDA2BD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6BB91C01" w14:textId="4CC173BD" w:rsidR="006B5345" w:rsidRPr="005B7083" w:rsidRDefault="00642FCD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6B5345"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196" w:type="pct"/>
          </w:tcPr>
          <w:p w14:paraId="37743485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000FAA5D" w14:textId="77FB3AFB" w:rsidR="006B5345" w:rsidRPr="005B7083" w:rsidRDefault="006B5345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</w:t>
            </w:r>
            <w:r w:rsidR="00642FCD"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2FCD"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85" w:type="pct"/>
          </w:tcPr>
          <w:p w14:paraId="74074F4E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577A52E8" w14:textId="0BAE2D3A" w:rsidR="006B5345" w:rsidRPr="005B7083" w:rsidRDefault="00642FCD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="006B5345"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</w:tr>
      <w:tr w:rsidR="00FB0349" w:rsidRPr="00554057" w14:paraId="65DF97A6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462A1C4E" w14:textId="5B2DB8A2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588CABD5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7A8FFD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</w:tcPr>
          <w:p w14:paraId="196CBA4C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7B33B67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09ED0B85" w14:textId="0380E329" w:rsidR="00FB0349" w:rsidRPr="005B7083" w:rsidRDefault="00FB0349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</w:rPr>
              <w:t>(183,849)</w:t>
            </w:r>
          </w:p>
        </w:tc>
      </w:tr>
      <w:tr w:rsidR="00FB0349" w:rsidRPr="00554057" w14:paraId="21644A7C" w14:textId="77777777" w:rsidTr="00FB0349">
        <w:tblPrEx>
          <w:tblLook w:val="01E0" w:firstRow="1" w:lastRow="1" w:firstColumn="1" w:lastColumn="1" w:noHBand="0" w:noVBand="0"/>
        </w:tblPrEx>
        <w:tc>
          <w:tcPr>
            <w:tcW w:w="1974" w:type="pct"/>
          </w:tcPr>
          <w:p w14:paraId="26071A0F" w14:textId="22A0D0F3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70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797F739C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983106C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</w:tcPr>
          <w:p w14:paraId="2419D6AD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0E4D83B7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4EC2C74A" w14:textId="0297554B" w:rsidR="00FB0349" w:rsidRPr="005B7083" w:rsidRDefault="00FB0349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5DCAD5" w14:textId="77777777" w:rsidR="00821B32" w:rsidRPr="00554057" w:rsidRDefault="00821B32" w:rsidP="00821B3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B630F" w14:textId="50B5767E" w:rsidR="00821B32" w:rsidRPr="00554057" w:rsidRDefault="001C5F61" w:rsidP="0011464E">
      <w:pPr>
        <w:ind w:left="540" w:right="6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บริษัทได้เข้าทำ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ของสาขา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9646F" w:rsidRPr="00554057">
        <w:rPr>
          <w:rFonts w:asciiTheme="majorBidi" w:hAnsiTheme="majorBidi" w:cstheme="majorBidi"/>
          <w:sz w:val="30"/>
          <w:szCs w:val="30"/>
        </w:rPr>
        <w:t>(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มหาชัย</w:t>
      </w:r>
      <w:r w:rsidR="0009646F" w:rsidRPr="00554057">
        <w:rPr>
          <w:rFonts w:asciiTheme="majorBidi" w:hAnsiTheme="majorBidi" w:cstheme="majorBidi"/>
          <w:sz w:val="30"/>
          <w:szCs w:val="30"/>
        </w:rPr>
        <w:t>)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กับกิจการที่เกี่ยวข้องกันแห่งหนึ่ง (บริษัท อิน-เทค สตีล จำกัด)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ในราคาเช่าซื้อเป็นจำนวนเงินทั้งสิ้น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189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ล้านบาท                โดยตกลงรับชำระค่าเช่าซื้อจำนวน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งวด ดังนี้</w:t>
      </w: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821B32" w:rsidRPr="00554057" w14:paraId="4DDA1813" w14:textId="77777777" w:rsidTr="00C13476">
        <w:tc>
          <w:tcPr>
            <w:tcW w:w="1800" w:type="dxa"/>
            <w:hideMark/>
          </w:tcPr>
          <w:p w14:paraId="0EEF5511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0E9F240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0A35D286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821B32" w:rsidRPr="00554057" w14:paraId="114DAF82" w14:textId="77777777" w:rsidTr="00C13476">
        <w:tc>
          <w:tcPr>
            <w:tcW w:w="1800" w:type="dxa"/>
          </w:tcPr>
          <w:p w14:paraId="42DA6FFD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10703A4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1523966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821B32" w:rsidRPr="00554057" w14:paraId="1014D99D" w14:textId="77777777" w:rsidTr="00C13476">
        <w:tc>
          <w:tcPr>
            <w:tcW w:w="1800" w:type="dxa"/>
            <w:hideMark/>
          </w:tcPr>
          <w:p w14:paraId="6C52C9A4" w14:textId="7BE8E770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hideMark/>
          </w:tcPr>
          <w:p w14:paraId="3F0E9A5B" w14:textId="76EADA0E" w:rsidR="00821B32" w:rsidRPr="00554057" w:rsidRDefault="00642FCD" w:rsidP="00C1347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2E445F9D" w14:textId="3437B61A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821B32" w:rsidRPr="00554057" w14:paraId="08FE3706" w14:textId="77777777" w:rsidTr="00C13476">
        <w:tc>
          <w:tcPr>
            <w:tcW w:w="1800" w:type="dxa"/>
            <w:hideMark/>
          </w:tcPr>
          <w:p w14:paraId="0AED0BC5" w14:textId="2C4DE8EC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42E92CBA" w14:textId="2092D709" w:rsidR="00821B32" w:rsidRPr="00554057" w:rsidRDefault="00642FCD" w:rsidP="00C13476">
            <w:pPr>
              <w:pStyle w:val="ListParagraph"/>
              <w:ind w:left="360" w:right="15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0665C333" w14:textId="4797FE73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821B32" w:rsidRPr="00554057" w14:paraId="7A9C19FE" w14:textId="77777777" w:rsidTr="00C13476">
        <w:tc>
          <w:tcPr>
            <w:tcW w:w="1800" w:type="dxa"/>
            <w:hideMark/>
          </w:tcPr>
          <w:p w14:paraId="1B919D33" w14:textId="3F560E26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C4873F6" w14:textId="7FD901BC" w:rsidR="00821B32" w:rsidRPr="00554057" w:rsidRDefault="00642FCD" w:rsidP="00C13476">
            <w:pPr>
              <w:pStyle w:val="ListParagraph"/>
              <w:ind w:left="360" w:right="6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30" w:type="dxa"/>
            <w:hideMark/>
          </w:tcPr>
          <w:p w14:paraId="42957451" w14:textId="0AF0B5DA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</w:tbl>
    <w:p w14:paraId="519E2BEB" w14:textId="77777777" w:rsidR="00821B32" w:rsidRPr="00554057" w:rsidRDefault="00821B32" w:rsidP="00821B32">
      <w:pPr>
        <w:pStyle w:val="ListParagraph"/>
        <w:spacing w:line="259" w:lineRule="auto"/>
        <w:ind w:left="360"/>
        <w:rPr>
          <w:rFonts w:asciiTheme="majorBidi" w:hAnsiTheme="majorBidi" w:cstheme="majorBidi"/>
          <w:b/>
          <w:bCs/>
          <w:sz w:val="30"/>
          <w:szCs w:val="30"/>
        </w:rPr>
      </w:pPr>
    </w:p>
    <w:p w14:paraId="3C07BFF2" w14:textId="5C8FA826" w:rsidR="00821B32" w:rsidRPr="00554057" w:rsidRDefault="0011464E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5834E7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บริษัทได้รับชำระเงินค่างวดที่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และงวดที่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ครบทั้งจำนวน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และได้ทำการโอนกรรมสิทธิ์ในที่ดินและ</w:t>
      </w:r>
      <w:r w:rsidR="001C5F61" w:rsidRPr="00554057">
        <w:rPr>
          <w:rFonts w:asciiTheme="majorBidi" w:hAnsiTheme="majorBidi" w:cstheme="majorBidi"/>
          <w:sz w:val="30"/>
          <w:szCs w:val="30"/>
          <w:cs/>
        </w:rPr>
        <w:br/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สิ่งปลูกสร้างแล้วเสร็</w:t>
      </w:r>
      <w:r w:rsidRPr="00554057">
        <w:rPr>
          <w:rFonts w:asciiTheme="majorBidi" w:hAnsiTheme="majorBidi" w:cstheme="majorBidi"/>
          <w:sz w:val="30"/>
          <w:szCs w:val="30"/>
          <w:cs/>
        </w:rPr>
        <w:t>จเมื่อ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2949F" w14:textId="457C50EF" w:rsidR="00642FCD" w:rsidRPr="00554057" w:rsidRDefault="00642FCD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554057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554057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9AA" w:rsidRPr="00554057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09F318BF" w:rsidR="005309AA" w:rsidRPr="00554057" w:rsidRDefault="00642FCD" w:rsidP="00D84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309AA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09AA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4EE68FF2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FE8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309AA" w:rsidRPr="00554057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1E2448E8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2A389416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9AA" w:rsidRPr="00554057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21857">
        <w:tc>
          <w:tcPr>
            <w:tcW w:w="2182" w:type="pct"/>
          </w:tcPr>
          <w:p w14:paraId="57A11F8E" w14:textId="1F03F0EC" w:rsidR="005309AA" w:rsidRPr="00554057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4A399AF8" w:rsidR="005309AA" w:rsidRPr="00554057" w:rsidRDefault="00642FC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501C4A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20647F3F" w:rsidR="005309AA" w:rsidRPr="00554057" w:rsidRDefault="00642FC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32BB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3AAA8E6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0EB91536" w:rsidR="005309AA" w:rsidRPr="00554057" w:rsidRDefault="006232BB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01C4A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05B5DCA3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6C76FCBB" w:rsidR="005309AA" w:rsidRPr="00554057" w:rsidRDefault="00642FC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  <w:r w:rsidR="00501C4A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</w:tr>
    </w:tbl>
    <w:p w14:paraId="2AC43CE2" w14:textId="0266E57B" w:rsidR="00437397" w:rsidRPr="0055405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8E56CF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5FE8" w:rsidRPr="0055405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5</w:t>
      </w:r>
      <w:r w:rsidR="00F60F7E" w:rsidRPr="00554057">
        <w:rPr>
          <w:rFonts w:asciiTheme="majorBidi" w:hAnsiTheme="majorBidi" w:cstheme="majorBidi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sz w:val="30"/>
          <w:szCs w:val="30"/>
        </w:rPr>
        <w:t>5</w:t>
      </w:r>
      <w:r w:rsidR="00FB0349">
        <w:rPr>
          <w:rFonts w:asciiTheme="majorBidi" w:hAnsiTheme="majorBidi" w:cstheme="majorBidi"/>
          <w:sz w:val="30"/>
          <w:szCs w:val="30"/>
        </w:rPr>
        <w:t>0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>รับ</w:t>
      </w:r>
      <w:r w:rsidRPr="00554057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1431AEE5" w14:textId="77777777" w:rsidR="008E56CF" w:rsidRPr="00554057" w:rsidRDefault="008E56CF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4F52F4" w:rsidRPr="00554057" w14:paraId="52B8A952" w14:textId="77777777" w:rsidTr="00642FCD">
        <w:tc>
          <w:tcPr>
            <w:tcW w:w="2156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8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4E5FE717" w14:textId="77777777" w:rsidTr="00CB745D">
        <w:tc>
          <w:tcPr>
            <w:tcW w:w="2156" w:type="pct"/>
            <w:shd w:val="clear" w:color="auto" w:fill="auto"/>
          </w:tcPr>
          <w:p w14:paraId="11449CDD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18702E9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60E55EC3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71457E" w14:textId="1E8A5D8D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683C6C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86D3ECB" w14:textId="0107844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220ED9AC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C172DA" w14:textId="2AAF06E7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547E" w:rsidRPr="00554057" w14:paraId="1D03B9AE" w14:textId="77777777" w:rsidTr="00CB745D">
        <w:tc>
          <w:tcPr>
            <w:tcW w:w="2156" w:type="pct"/>
            <w:shd w:val="clear" w:color="auto" w:fill="auto"/>
          </w:tcPr>
          <w:p w14:paraId="50314BA6" w14:textId="7BB9D6F1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E300789" w14:textId="47AE3D1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39DB94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D9E6EF" w14:textId="4C662B1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67D284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7E1FC1" w14:textId="750C796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394F64C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B98A84" w14:textId="129C9C4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7F495B30" w14:textId="77777777" w:rsidTr="00642FCD">
        <w:tc>
          <w:tcPr>
            <w:tcW w:w="2156" w:type="pct"/>
          </w:tcPr>
          <w:p w14:paraId="32F705E1" w14:textId="77777777" w:rsidR="004D547E" w:rsidRPr="00554057" w:rsidRDefault="004D547E" w:rsidP="00CA5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9A94F0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4901FCC0" w14:textId="77777777" w:rsidTr="00CB745D">
        <w:tc>
          <w:tcPr>
            <w:tcW w:w="2156" w:type="pct"/>
          </w:tcPr>
          <w:p w14:paraId="3C3C419D" w14:textId="76D41D39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6EAE0391" w14:textId="3DC23496" w:rsidR="004D547E" w:rsidRPr="00554057" w:rsidRDefault="000D33B1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4CBC23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E6B197" w14:textId="1327738E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45" w:type="pct"/>
          </w:tcPr>
          <w:p w14:paraId="2837C02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D27665" w14:textId="3D252971" w:rsidR="004D547E" w:rsidRPr="00554057" w:rsidRDefault="000D33B1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E14FAA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E18D99" w14:textId="789810D6" w:rsidR="004D547E" w:rsidRPr="00554057" w:rsidRDefault="00642FCD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4D547E" w:rsidRPr="00554057" w14:paraId="746966FA" w14:textId="77777777" w:rsidTr="00CB745D">
        <w:tc>
          <w:tcPr>
            <w:tcW w:w="2156" w:type="pct"/>
          </w:tcPr>
          <w:p w14:paraId="72A026DB" w14:textId="7BF59C36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04FF853D" w14:textId="0E4C723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5" w:type="pct"/>
          </w:tcPr>
          <w:p w14:paraId="59A73B5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9D668D" w14:textId="37BEB71B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5474348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FB18E" w14:textId="55B39C48" w:rsidR="004D547E" w:rsidRPr="00554057" w:rsidRDefault="000D33B1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1B42E4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E20868" w14:textId="515F65D6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47E" w:rsidRPr="00554057" w14:paraId="4B12C3CA" w14:textId="77777777" w:rsidTr="00CB745D">
        <w:tc>
          <w:tcPr>
            <w:tcW w:w="2156" w:type="pct"/>
          </w:tcPr>
          <w:p w14:paraId="233CB1FD" w14:textId="39B048B7" w:rsidR="004D547E" w:rsidRPr="00554057" w:rsidRDefault="00CB745D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57BD993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45" w:type="pct"/>
          </w:tcPr>
          <w:p w14:paraId="0BDDDE93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2BF0465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45" w:type="pct"/>
          </w:tcPr>
          <w:p w14:paraId="5FC07B0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667F53E4" w:rsidR="004D547E" w:rsidRPr="00554057" w:rsidRDefault="000D33B1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5D8AE8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1ACD3D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</w:tr>
    </w:tbl>
    <w:p w14:paraId="1B07AEFE" w14:textId="5C534D35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CB745D" w:rsidRPr="00554057" w14:paraId="32CE6133" w14:textId="77777777" w:rsidTr="00DE742A">
        <w:tc>
          <w:tcPr>
            <w:tcW w:w="2156" w:type="pct"/>
          </w:tcPr>
          <w:p w14:paraId="5957CF5E" w14:textId="6A11DCD4" w:rsidR="00CB745D" w:rsidRPr="00554057" w:rsidRDefault="00CB745D" w:rsidP="00DE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8" w:type="pct"/>
            <w:gridSpan w:val="3"/>
          </w:tcPr>
          <w:p w14:paraId="18BB3A2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1B24D9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0589EB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45D" w:rsidRPr="00554057" w14:paraId="2B2523BA" w14:textId="77777777" w:rsidTr="00CB745D">
        <w:tc>
          <w:tcPr>
            <w:tcW w:w="2156" w:type="pct"/>
            <w:shd w:val="clear" w:color="auto" w:fill="auto"/>
          </w:tcPr>
          <w:p w14:paraId="32739F4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8B1E752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C03F2A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81D866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6579D2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3A3450FC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0413A466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0969029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B745D" w:rsidRPr="00554057" w14:paraId="49C57D5D" w14:textId="77777777" w:rsidTr="00CB745D">
        <w:tc>
          <w:tcPr>
            <w:tcW w:w="2156" w:type="pct"/>
            <w:shd w:val="clear" w:color="auto" w:fill="auto"/>
          </w:tcPr>
          <w:p w14:paraId="4AD85E34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9A2C8B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4FC0D12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8E4287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09B30D4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ACEB31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00C776CB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2501D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B745D" w:rsidRPr="00554057" w14:paraId="5C58D545" w14:textId="77777777" w:rsidTr="00DE742A">
        <w:tc>
          <w:tcPr>
            <w:tcW w:w="2156" w:type="pct"/>
          </w:tcPr>
          <w:p w14:paraId="38672463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67EBCE5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45D" w:rsidRPr="00554057" w14:paraId="6963CA99" w14:textId="77777777" w:rsidTr="00CB745D">
        <w:tc>
          <w:tcPr>
            <w:tcW w:w="2156" w:type="pct"/>
          </w:tcPr>
          <w:p w14:paraId="56FAB233" w14:textId="741CFA1F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A932B36" w14:textId="2266986D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EDAAE8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C25C85" w14:textId="721829A0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645D25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560D9C" w14:textId="74326A18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37" w:type="pct"/>
          </w:tcPr>
          <w:p w14:paraId="26550A37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75B314" w14:textId="6EAD57ED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</w:tr>
      <w:tr w:rsidR="00CB745D" w:rsidRPr="00554057" w14:paraId="54CD1D2B" w14:textId="77777777" w:rsidTr="00CB745D">
        <w:tc>
          <w:tcPr>
            <w:tcW w:w="2156" w:type="pct"/>
          </w:tcPr>
          <w:p w14:paraId="3942A030" w14:textId="0B131CD5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4C08273B" w14:textId="7745C30F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6FD5DB72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509C85" w14:textId="4A5912AE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91A11E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DEA6AF" w14:textId="562E7D58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7" w:type="pct"/>
          </w:tcPr>
          <w:p w14:paraId="5AAD568C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E2F65" w14:textId="508B7488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45D" w:rsidRPr="00554057" w14:paraId="3E57DBD3" w14:textId="77777777" w:rsidTr="00CB745D">
        <w:tc>
          <w:tcPr>
            <w:tcW w:w="2156" w:type="pct"/>
          </w:tcPr>
          <w:p w14:paraId="34604299" w14:textId="22D907E3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6BE7BA73" w14:textId="3F31AC2E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5" w:type="pct"/>
          </w:tcPr>
          <w:p w14:paraId="33E8C9EF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7AEEB" w14:textId="7F2771C0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4A1E1FB9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B3D873" w14:textId="708AA62D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37" w:type="pct"/>
          </w:tcPr>
          <w:p w14:paraId="0E8357E5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CFB4CC" w14:textId="73006E23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CB745D" w:rsidRPr="00554057" w14:paraId="1F6ED73B" w14:textId="77777777" w:rsidTr="00CB745D">
        <w:tc>
          <w:tcPr>
            <w:tcW w:w="2156" w:type="pct"/>
          </w:tcPr>
          <w:p w14:paraId="4B990A6A" w14:textId="728E258E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08858C9F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45" w:type="pct"/>
          </w:tcPr>
          <w:p w14:paraId="053F968B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1EAAA335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6B87EDF4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309BA0B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2,945</w:t>
            </w:r>
          </w:p>
        </w:tc>
        <w:tc>
          <w:tcPr>
            <w:tcW w:w="137" w:type="pct"/>
          </w:tcPr>
          <w:p w14:paraId="70802963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5FA369A9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3,935</w:t>
            </w:r>
          </w:p>
        </w:tc>
      </w:tr>
    </w:tbl>
    <w:p w14:paraId="4ED4EB68" w14:textId="77777777" w:rsidR="00CB745D" w:rsidRPr="00CB745D" w:rsidRDefault="00CB745D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71"/>
        <w:gridCol w:w="241"/>
        <w:gridCol w:w="1138"/>
        <w:gridCol w:w="241"/>
        <w:gridCol w:w="1080"/>
        <w:gridCol w:w="239"/>
        <w:gridCol w:w="1109"/>
      </w:tblGrid>
      <w:tr w:rsidR="00A334E1" w:rsidRPr="00554057" w14:paraId="18C3BE4D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42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C55" w:rsidRPr="00554057" w14:paraId="7A6BF538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5C04F84" w14:textId="32A084B9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444B1F6" w14:textId="3AEBD69C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</w:tr>
      <w:tr w:rsidR="00681C55" w:rsidRPr="00554057" w14:paraId="536B4CB0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9474181" w14:textId="5FBB671B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1D56AB3" w14:textId="77771583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43BE" w:rsidRPr="00554057" w14:paraId="5D8146A3" w14:textId="77777777" w:rsidTr="00681C55">
        <w:trPr>
          <w:tblHeader/>
        </w:trPr>
        <w:tc>
          <w:tcPr>
            <w:tcW w:w="2158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C55" w:rsidRPr="00554057" w14:paraId="1FA29685" w14:textId="77777777" w:rsidTr="00681C55">
        <w:tc>
          <w:tcPr>
            <w:tcW w:w="2158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0B0C59F1" w:rsidR="005543BE" w:rsidRPr="00554057" w:rsidRDefault="00642FCD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479C1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31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D03E1F1" w14:textId="48C0B7AF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479C1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1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34858A70" w:rsidR="005543BE" w:rsidRPr="00554057" w:rsidRDefault="000D33B1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1B64F55B" w:rsidR="005543BE" w:rsidRPr="00554057" w:rsidRDefault="00642FCD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479C1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C6EB7BC" w14:textId="407E59FA" w:rsidR="00D04975" w:rsidRPr="00554057" w:rsidRDefault="00D04975" w:rsidP="008D3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8E56CF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547E" w:rsidRPr="0055405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554057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ไม่มีหลักประกัน โดยมีอัตราดอกเบี้ยร้อยละ </w:t>
      </w:r>
      <w:r w:rsidR="00642FCD" w:rsidRPr="00554057">
        <w:rPr>
          <w:rFonts w:asciiTheme="majorBidi" w:hAnsiTheme="majorBidi" w:cstheme="majorBidi"/>
          <w:sz w:val="30"/>
          <w:szCs w:val="30"/>
        </w:rPr>
        <w:t>5</w:t>
      </w:r>
      <w:r w:rsidR="000D33B1" w:rsidRPr="00554057">
        <w:rPr>
          <w:rFonts w:asciiTheme="majorBidi" w:hAnsiTheme="majorBidi" w:cstheme="majorBidi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sz w:val="30"/>
          <w:szCs w:val="30"/>
        </w:rPr>
        <w:t>5</w:t>
      </w:r>
      <w:r w:rsidR="00FB0349">
        <w:rPr>
          <w:rFonts w:asciiTheme="majorBidi" w:hAnsiTheme="majorBidi" w:cstheme="majorBidi"/>
          <w:sz w:val="30"/>
          <w:szCs w:val="30"/>
        </w:rPr>
        <w:t>0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ต่อปี และชำระคืนเมื่อทวงถาม</w:t>
      </w:r>
    </w:p>
    <w:p w14:paraId="486A253A" w14:textId="02C5DF12" w:rsidR="006654F6" w:rsidRDefault="006654F6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B6FD4" w14:textId="5DCE245B" w:rsidR="00CB745D" w:rsidRDefault="00CB745D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5B011" w14:textId="77777777" w:rsidR="00CB745D" w:rsidRPr="00554057" w:rsidRDefault="00CB745D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554057" w14:paraId="274CF030" w14:textId="77777777" w:rsidTr="001E16CB">
        <w:tc>
          <w:tcPr>
            <w:tcW w:w="2196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38C952A2" w14:textId="77777777" w:rsidTr="00874ECA">
        <w:tc>
          <w:tcPr>
            <w:tcW w:w="2196" w:type="pct"/>
            <w:shd w:val="clear" w:color="auto" w:fill="auto"/>
          </w:tcPr>
          <w:p w14:paraId="4DA735E2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2CAEDC7" w14:textId="669C260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E10BA7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2F33A4F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5D8B219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535287A" w14:textId="64F18FD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635E770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6F4AC385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547E" w:rsidRPr="00554057" w14:paraId="3EFD6461" w14:textId="77777777" w:rsidTr="001E16CB">
        <w:tc>
          <w:tcPr>
            <w:tcW w:w="2196" w:type="pct"/>
            <w:shd w:val="clear" w:color="auto" w:fill="auto"/>
          </w:tcPr>
          <w:p w14:paraId="1E73EC1E" w14:textId="317134F2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2BF5B12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1655AC6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253EE477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4F41C36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65980F4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7059C634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13F4EBE2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54F56B79" w14:textId="77777777" w:rsidTr="001E6005">
        <w:tc>
          <w:tcPr>
            <w:tcW w:w="2196" w:type="pct"/>
          </w:tcPr>
          <w:p w14:paraId="1A00C0BF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72C9BFB6" w14:textId="77777777" w:rsidTr="001E6005">
        <w:tc>
          <w:tcPr>
            <w:tcW w:w="2196" w:type="pct"/>
          </w:tcPr>
          <w:p w14:paraId="60442F48" w14:textId="03B700ED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D547E" w:rsidRPr="00554057" w14:paraId="116C9522" w14:textId="77777777" w:rsidTr="001E6005">
        <w:tc>
          <w:tcPr>
            <w:tcW w:w="2196" w:type="pct"/>
          </w:tcPr>
          <w:p w14:paraId="39A73DB7" w14:textId="2603BE31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35A9D144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31261D9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28804F2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BAFD07B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2C9CCB0F" w:rsidR="004D547E" w:rsidRPr="00554057" w:rsidRDefault="000D33B1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2AF4C71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47E" w:rsidRPr="00554057" w14:paraId="00B5BCD7" w14:textId="77777777" w:rsidTr="001E16CB">
        <w:tc>
          <w:tcPr>
            <w:tcW w:w="2196" w:type="pct"/>
          </w:tcPr>
          <w:p w14:paraId="0DA1F0A8" w14:textId="4F28F0FA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4D4B306E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6775940C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BBA40A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2DF09D9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29F4959B" w:rsidR="004D547E" w:rsidRPr="00554057" w:rsidRDefault="00E71D13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59317C1E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CB745D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CB745D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46CA381" w14:textId="4D443D75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4D547E" w:rsidRPr="00554057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8E56CF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547E" w:rsidRPr="0055405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</w:p>
    <w:p w14:paraId="18946CE3" w14:textId="1A50636E" w:rsidR="00E53DFA" w:rsidRPr="00CB745D" w:rsidRDefault="00E53DF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7CCDA31A" w14:textId="77777777" w:rsidR="004D547E" w:rsidRPr="00CB745D" w:rsidRDefault="004D547E" w:rsidP="004D547E">
      <w:pPr>
        <w:pStyle w:val="ListParagraph"/>
        <w:ind w:left="788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2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270"/>
        <w:gridCol w:w="1080"/>
        <w:gridCol w:w="270"/>
        <w:gridCol w:w="1080"/>
        <w:gridCol w:w="270"/>
        <w:gridCol w:w="1080"/>
      </w:tblGrid>
      <w:tr w:rsidR="004D547E" w:rsidRPr="00554057" w14:paraId="02512A99" w14:textId="77777777" w:rsidTr="004D547E">
        <w:trPr>
          <w:trHeight w:val="385"/>
        </w:trPr>
        <w:tc>
          <w:tcPr>
            <w:tcW w:w="4138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16834B28" w14:textId="77777777" w:rsidTr="004D547E">
        <w:trPr>
          <w:trHeight w:val="385"/>
        </w:trPr>
        <w:tc>
          <w:tcPr>
            <w:tcW w:w="4138" w:type="dxa"/>
          </w:tcPr>
          <w:p w14:paraId="38966955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53AE3A" w14:textId="69D794D9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E4FEACC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542D" w14:textId="66F17D13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7D0170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ACFD47" w14:textId="26ED5A03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F7D7398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87027" w14:textId="5834F7FD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547E" w:rsidRPr="00554057" w14:paraId="243E3B90" w14:textId="77777777" w:rsidTr="004D547E">
        <w:trPr>
          <w:trHeight w:val="385"/>
        </w:trPr>
        <w:tc>
          <w:tcPr>
            <w:tcW w:w="4138" w:type="dxa"/>
          </w:tcPr>
          <w:p w14:paraId="7EDBE707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AE145" w14:textId="36D9D802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EE0E9DC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875F0" w14:textId="6D0D9501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5149F0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E362E" w14:textId="4E679C35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0C1732E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77D6" w14:textId="79E3BE46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7DCF1D49" w14:textId="77777777" w:rsidTr="004D547E">
        <w:trPr>
          <w:trHeight w:val="399"/>
        </w:trPr>
        <w:tc>
          <w:tcPr>
            <w:tcW w:w="4138" w:type="dxa"/>
          </w:tcPr>
          <w:p w14:paraId="027FCF98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C4BAA3F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1CD7A738" w14:textId="77777777" w:rsidTr="004D547E">
        <w:trPr>
          <w:trHeight w:val="399"/>
        </w:trPr>
        <w:tc>
          <w:tcPr>
            <w:tcW w:w="4138" w:type="dxa"/>
          </w:tcPr>
          <w:p w14:paraId="0DA367BE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F9EFE" w14:textId="286F85F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48134E3D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AD5D71" w14:textId="3FC3937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957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14:paraId="40E68561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79F18" w14:textId="5966E43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F961E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61BF5926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BE332" w14:textId="436B8EA5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4D547E" w:rsidRPr="00554057" w14:paraId="6448DFB8" w14:textId="77777777" w:rsidTr="004D547E">
        <w:trPr>
          <w:trHeight w:val="399"/>
        </w:trPr>
        <w:tc>
          <w:tcPr>
            <w:tcW w:w="4138" w:type="dxa"/>
          </w:tcPr>
          <w:p w14:paraId="1836CFB6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B2DB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5B2F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EFC94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17D53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1C95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5256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47E" w:rsidRPr="00554057" w14:paraId="41D9D49C" w14:textId="77777777" w:rsidTr="004D547E">
        <w:trPr>
          <w:trHeight w:val="399"/>
        </w:trPr>
        <w:tc>
          <w:tcPr>
            <w:tcW w:w="4138" w:type="dxa"/>
          </w:tcPr>
          <w:p w14:paraId="5ABB86FC" w14:textId="2B5213DA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65606" w14:textId="53987E9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2A8F1446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99114" w14:textId="24CBBFE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600F895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425EB" w14:textId="72F95494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F961E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52FF905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26AD9" w14:textId="315AAC47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4D547E" w:rsidRPr="00554057" w14:paraId="0E93D560" w14:textId="77777777" w:rsidTr="004D547E">
        <w:trPr>
          <w:trHeight w:val="399"/>
        </w:trPr>
        <w:tc>
          <w:tcPr>
            <w:tcW w:w="4138" w:type="dxa"/>
          </w:tcPr>
          <w:p w14:paraId="5CBE2CFA" w14:textId="339C092E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05787" w14:textId="722107C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01BA8E51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F27CB5" w14:textId="3ECC20E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2DA7304E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F4F72F" w14:textId="0508F28D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961E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2DBB673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2A796" w14:textId="4E3354E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  <w:tr w:rsidR="004D547E" w:rsidRPr="00554057" w14:paraId="2737E631" w14:textId="77777777" w:rsidTr="004D547E">
        <w:trPr>
          <w:trHeight w:val="399"/>
        </w:trPr>
        <w:tc>
          <w:tcPr>
            <w:tcW w:w="4138" w:type="dxa"/>
          </w:tcPr>
          <w:p w14:paraId="586D79F9" w14:textId="4FA6FE83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D24D6" w14:textId="1A9393F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76AB2EB5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BD775" w14:textId="1F9AE75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4CF5672A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390EB" w14:textId="39ADF0C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961E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3B5B7F55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30B260" w14:textId="5B099EA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4D547E" w:rsidRPr="00554057" w14:paraId="3C810CB4" w14:textId="77777777" w:rsidTr="004D547E">
        <w:trPr>
          <w:trHeight w:val="399"/>
        </w:trPr>
        <w:tc>
          <w:tcPr>
            <w:tcW w:w="4138" w:type="dxa"/>
          </w:tcPr>
          <w:p w14:paraId="2686AD0F" w14:textId="099B0186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2357BD6C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6C4283C1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C56784" w14:textId="4A28399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06211C15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1B58F44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CF2EF9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6ECAD8F4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1FCED" w14:textId="078596CC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</w:tr>
      <w:tr w:rsidR="004D547E" w:rsidRPr="00554057" w14:paraId="4C09711F" w14:textId="77777777" w:rsidTr="004D547E">
        <w:trPr>
          <w:trHeight w:val="399"/>
        </w:trPr>
        <w:tc>
          <w:tcPr>
            <w:tcW w:w="4138" w:type="dxa"/>
          </w:tcPr>
          <w:p w14:paraId="3DD131ED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03E8F3FC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2EF9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CF2EF9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34DD154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5870E" w14:textId="7456F1A5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3D9AE426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3726363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28D4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CD28D4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08329A9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60938E" w14:textId="4DDD457D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</w:tr>
      <w:tr w:rsidR="004D547E" w:rsidRPr="00554057" w14:paraId="5E7C9240" w14:textId="77777777" w:rsidTr="004D547E">
        <w:trPr>
          <w:trHeight w:val="399"/>
        </w:trPr>
        <w:tc>
          <w:tcPr>
            <w:tcW w:w="4138" w:type="dxa"/>
          </w:tcPr>
          <w:p w14:paraId="2145977E" w14:textId="77777777" w:rsidR="004D547E" w:rsidRPr="00554057" w:rsidRDefault="004D547E" w:rsidP="004D547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53B4055A" w:rsidR="004D547E" w:rsidRPr="00554057" w:rsidRDefault="00CF2EF9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139EAB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BAE6ED" w14:textId="7C70F18D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5B7520A1" w:rsidR="004D547E" w:rsidRPr="00554057" w:rsidRDefault="00CD28D4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49CE2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75C7BE" w14:textId="6E5C4DD3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47E" w:rsidRPr="00554057" w14:paraId="2E5927FD" w14:textId="77777777" w:rsidTr="004D547E">
        <w:trPr>
          <w:trHeight w:val="399"/>
        </w:trPr>
        <w:tc>
          <w:tcPr>
            <w:tcW w:w="4138" w:type="dxa"/>
          </w:tcPr>
          <w:p w14:paraId="6C038401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0EF20A4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F2EF9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CF2EF9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425465F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5403CE1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F1C9447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69A4CE9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28D4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CD28D4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1065E73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648B83D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</w:tr>
    </w:tbl>
    <w:p w14:paraId="2E7CC52C" w14:textId="2AA11472" w:rsidR="004D547E" w:rsidRPr="00CB745D" w:rsidRDefault="004D547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15"/>
        <w:gridCol w:w="275"/>
        <w:gridCol w:w="1087"/>
        <w:gridCol w:w="275"/>
        <w:gridCol w:w="1121"/>
        <w:gridCol w:w="258"/>
        <w:gridCol w:w="1179"/>
      </w:tblGrid>
      <w:tr w:rsidR="00395331" w:rsidRPr="00554057" w14:paraId="02EA5013" w14:textId="77777777" w:rsidTr="00CB745D">
        <w:tc>
          <w:tcPr>
            <w:tcW w:w="2212" w:type="pct"/>
          </w:tcPr>
          <w:p w14:paraId="60ABAB2A" w14:textId="77777777" w:rsidR="00395331" w:rsidRPr="00554057" w:rsidRDefault="00395331" w:rsidP="00D54C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2" w:type="pct"/>
            <w:gridSpan w:val="3"/>
          </w:tcPr>
          <w:p w14:paraId="34D25EB3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87B6D9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427E50B0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331" w:rsidRPr="00554057" w14:paraId="64210A32" w14:textId="77777777" w:rsidTr="00CB745D">
        <w:tc>
          <w:tcPr>
            <w:tcW w:w="2212" w:type="pct"/>
          </w:tcPr>
          <w:p w14:paraId="720E9E19" w14:textId="477CB519" w:rsidR="00395331" w:rsidRPr="00554057" w:rsidRDefault="00395331" w:rsidP="00D5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pct"/>
          </w:tcPr>
          <w:p w14:paraId="35D423F0" w14:textId="46D5F9CE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6738C86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E2BE75" w14:textId="56C64527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AB156CF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5C27E8" w14:textId="5DF966E1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3A73A78E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EFB5E0" w14:textId="685F3AAD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95331" w:rsidRPr="00554057" w14:paraId="64CF4CEA" w14:textId="77777777" w:rsidTr="00D54C60">
        <w:tc>
          <w:tcPr>
            <w:tcW w:w="2212" w:type="pct"/>
          </w:tcPr>
          <w:p w14:paraId="6291065E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70AE2BB2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5331" w:rsidRPr="00554057" w14:paraId="5B73B1E3" w14:textId="77777777" w:rsidTr="00CB745D">
        <w:tc>
          <w:tcPr>
            <w:tcW w:w="2212" w:type="pct"/>
          </w:tcPr>
          <w:p w14:paraId="7FC69395" w14:textId="782C8330" w:rsidR="00395331" w:rsidRPr="00554057" w:rsidRDefault="00395331" w:rsidP="00D5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3" w:type="pct"/>
          </w:tcPr>
          <w:p w14:paraId="0018AE86" w14:textId="1CCA705C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47" w:type="pct"/>
          </w:tcPr>
          <w:p w14:paraId="4DEBF3AA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EFA84F" w14:textId="765F8FB8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317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47" w:type="pct"/>
          </w:tcPr>
          <w:p w14:paraId="5818C739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9FBE88" w14:textId="05985A09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38" w:type="pct"/>
          </w:tcPr>
          <w:p w14:paraId="105D45AB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4677ED" w14:textId="07B82898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317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</w:tbl>
    <w:p w14:paraId="60D13C4C" w14:textId="733D01CD" w:rsidR="00D762E4" w:rsidRPr="00554057" w:rsidRDefault="00D762E4" w:rsidP="00D84B0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630" w:right="-45" w:hanging="608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109"/>
      </w:tblGrid>
      <w:tr w:rsidR="004D547E" w:rsidRPr="00554057" w14:paraId="111DB06A" w14:textId="77777777" w:rsidTr="00681C55">
        <w:trPr>
          <w:trHeight w:val="385"/>
          <w:tblHeader/>
        </w:trPr>
        <w:tc>
          <w:tcPr>
            <w:tcW w:w="3951" w:type="dxa"/>
          </w:tcPr>
          <w:p w14:paraId="3F22BABE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262E144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668CA2B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D208CA4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74C0522E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1A7E4504" w14:textId="77777777" w:rsidTr="00681C55">
        <w:trPr>
          <w:trHeight w:val="385"/>
          <w:tblHeader/>
        </w:trPr>
        <w:tc>
          <w:tcPr>
            <w:tcW w:w="3951" w:type="dxa"/>
          </w:tcPr>
          <w:p w14:paraId="6C4A6461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CF9CD07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163B860C" w14:textId="257D76F5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492419F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9EC1A45" w14:textId="701FF24B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71B8BB08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6EC0662" w14:textId="3937B2D6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</w:tcPr>
          <w:p w14:paraId="37BDCDC5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8BD530" w14:textId="7B480BA8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547E" w:rsidRPr="00554057" w14:paraId="6A3F87D1" w14:textId="77777777" w:rsidTr="00681C55">
        <w:trPr>
          <w:trHeight w:val="385"/>
          <w:tblHeader/>
        </w:trPr>
        <w:tc>
          <w:tcPr>
            <w:tcW w:w="3951" w:type="dxa"/>
          </w:tcPr>
          <w:p w14:paraId="3B05962B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05ECA48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2F83241E" w14:textId="43E0ACDF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50D6552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DF4CD22" w14:textId="582F3497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36E8318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A7FF5E" w14:textId="4A2F50D6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0" w:type="dxa"/>
          </w:tcPr>
          <w:p w14:paraId="14FC9636" w14:textId="77777777" w:rsidR="004D547E" w:rsidRPr="0055405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1B6006" w14:textId="0452805F" w:rsidR="004D547E" w:rsidRPr="0055405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15D83999" w14:textId="77777777" w:rsidTr="00681C55">
        <w:trPr>
          <w:trHeight w:val="399"/>
          <w:tblHeader/>
        </w:trPr>
        <w:tc>
          <w:tcPr>
            <w:tcW w:w="3951" w:type="dxa"/>
          </w:tcPr>
          <w:p w14:paraId="224A3B4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4D0471E" w14:textId="77777777" w:rsidR="004D547E" w:rsidRPr="00554057" w:rsidRDefault="004D547E" w:rsidP="004D54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hideMark/>
          </w:tcPr>
          <w:p w14:paraId="15451235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09F50B95" w14:textId="77777777" w:rsidTr="00681C55">
        <w:trPr>
          <w:trHeight w:val="399"/>
        </w:trPr>
        <w:tc>
          <w:tcPr>
            <w:tcW w:w="3951" w:type="dxa"/>
          </w:tcPr>
          <w:p w14:paraId="23265ADB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117846D9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E42AAA7" w14:textId="0ABD6FD2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36" w:type="dxa"/>
          </w:tcPr>
          <w:p w14:paraId="6E99AEDE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8D67190" w14:textId="231EB8B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1" w:type="dxa"/>
          </w:tcPr>
          <w:p w14:paraId="75CF5EFA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F7B8978" w14:textId="50EB7297" w:rsidR="004D547E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5C468C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80" w:type="dxa"/>
          </w:tcPr>
          <w:p w14:paraId="315582C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8860EDD" w14:textId="24BA578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4D547E" w:rsidRPr="00554057" w14:paraId="1CBCBAC1" w14:textId="77777777" w:rsidTr="00681C55">
        <w:trPr>
          <w:trHeight w:val="399"/>
        </w:trPr>
        <w:tc>
          <w:tcPr>
            <w:tcW w:w="3951" w:type="dxa"/>
          </w:tcPr>
          <w:p w14:paraId="18C9F7B2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173033B8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F3CDB55" w14:textId="6D1C1F14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36" w:type="dxa"/>
          </w:tcPr>
          <w:p w14:paraId="4CB71C47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7C4A5D0" w14:textId="159EFAB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41" w:type="dxa"/>
          </w:tcPr>
          <w:p w14:paraId="3E19E41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513EA6" w14:textId="5A1408AE" w:rsidR="004D547E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80" w:type="dxa"/>
          </w:tcPr>
          <w:p w14:paraId="01DD216D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B581224" w14:textId="468791F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4D547E" w:rsidRPr="00554057" w14:paraId="37EAEA83" w14:textId="77777777" w:rsidTr="00681C55">
        <w:trPr>
          <w:trHeight w:val="399"/>
        </w:trPr>
        <w:tc>
          <w:tcPr>
            <w:tcW w:w="3951" w:type="dxa"/>
          </w:tcPr>
          <w:p w14:paraId="0F553B7C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53D7AE75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44C9101" w14:textId="6DA7F9BE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36" w:type="dxa"/>
          </w:tcPr>
          <w:p w14:paraId="58638650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2498AE" w14:textId="66525EE5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41" w:type="dxa"/>
          </w:tcPr>
          <w:p w14:paraId="00024174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95A487" w14:textId="7F0E4FDA" w:rsidR="004D547E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80" w:type="dxa"/>
          </w:tcPr>
          <w:p w14:paraId="14D5C16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768BB6B" w14:textId="4600166B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  <w:tr w:rsidR="00715E28" w:rsidRPr="00554057" w14:paraId="1FB5A1CC" w14:textId="77777777" w:rsidTr="00681C55">
        <w:trPr>
          <w:trHeight w:val="399"/>
        </w:trPr>
        <w:tc>
          <w:tcPr>
            <w:tcW w:w="3951" w:type="dxa"/>
          </w:tcPr>
          <w:p w14:paraId="5BA7F752" w14:textId="4C6258F2" w:rsidR="00715E28" w:rsidRPr="00554057" w:rsidRDefault="00715E28" w:rsidP="004D54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55C7E18D" w14:textId="77777777" w:rsidR="00715E28" w:rsidRPr="00554057" w:rsidRDefault="00715E28" w:rsidP="004D54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024B31D" w14:textId="30F9E6CD" w:rsidR="00715E28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15E2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4AF85805" w14:textId="77777777" w:rsidR="00715E28" w:rsidRPr="00554057" w:rsidRDefault="00715E28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45594A7" w14:textId="1A864CF3" w:rsidR="00715E28" w:rsidRPr="00554057" w:rsidRDefault="00715E28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234A687" w14:textId="77777777" w:rsidR="00715E28" w:rsidRPr="00554057" w:rsidRDefault="00715E28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E57D68" w14:textId="4E20B3B9" w:rsidR="00715E28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15E28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486C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2708DBFE" w14:textId="77777777" w:rsidR="00715E28" w:rsidRPr="00554057" w:rsidRDefault="00715E28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9EC779E" w14:textId="1CFF54A0" w:rsidR="00715E28" w:rsidRPr="00554057" w:rsidRDefault="00715E28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47E" w:rsidRPr="00554057" w14:paraId="08644D18" w14:textId="77777777" w:rsidTr="00681C55">
        <w:trPr>
          <w:trHeight w:val="399"/>
        </w:trPr>
        <w:tc>
          <w:tcPr>
            <w:tcW w:w="3951" w:type="dxa"/>
          </w:tcPr>
          <w:p w14:paraId="4A3379FB" w14:textId="77777777" w:rsidR="004D547E" w:rsidRPr="00554057" w:rsidRDefault="004D547E" w:rsidP="004D547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33DB7C95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25F3E8F4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7520356B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6FAE4487" w14:textId="2CB4770E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41" w:type="dxa"/>
          </w:tcPr>
          <w:p w14:paraId="0B87D639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56D70B7C" w:rsidR="004D547E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80" w:type="dxa"/>
          </w:tcPr>
          <w:p w14:paraId="1A56A0BB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860E600" w14:textId="759092F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</w:tr>
      <w:tr w:rsidR="004D547E" w:rsidRPr="00554057" w14:paraId="3866DE44" w14:textId="77777777" w:rsidTr="00681C55">
        <w:trPr>
          <w:trHeight w:val="399"/>
        </w:trPr>
        <w:tc>
          <w:tcPr>
            <w:tcW w:w="3951" w:type="dxa"/>
          </w:tcPr>
          <w:p w14:paraId="0AEE42F3" w14:textId="77777777" w:rsidR="004D547E" w:rsidRPr="00554057" w:rsidRDefault="004D547E" w:rsidP="004D547E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239" w:type="dxa"/>
          </w:tcPr>
          <w:p w14:paraId="718B24B7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5BF487FB" w:rsidR="004D547E" w:rsidRPr="00554057" w:rsidRDefault="00ED4133" w:rsidP="007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283F9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31B8D53" w14:textId="3B9C6B51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30965F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43C7016F" w:rsidR="004D547E" w:rsidRPr="00554057" w:rsidRDefault="00ED4133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B11D89E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AFFC17" w14:textId="44A2243B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47E" w:rsidRPr="00554057" w14:paraId="27996E36" w14:textId="77777777" w:rsidTr="00681C55">
        <w:trPr>
          <w:trHeight w:val="399"/>
        </w:trPr>
        <w:tc>
          <w:tcPr>
            <w:tcW w:w="3951" w:type="dxa"/>
          </w:tcPr>
          <w:p w14:paraId="5D699D5C" w14:textId="77777777" w:rsidR="004D547E" w:rsidRPr="00554057" w:rsidRDefault="004D547E" w:rsidP="004D547E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7C6B747" w14:textId="77777777" w:rsidR="004D547E" w:rsidRPr="00554057" w:rsidRDefault="004D547E" w:rsidP="004D54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1EF59689" w:rsidR="004D547E" w:rsidRPr="00554057" w:rsidRDefault="00642FCD" w:rsidP="00ED4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36" w:type="dxa"/>
          </w:tcPr>
          <w:p w14:paraId="756B1267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5248496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41" w:type="dxa"/>
          </w:tcPr>
          <w:p w14:paraId="591191B7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6DB4F4F8" w:rsidR="004D547E" w:rsidRPr="00554057" w:rsidRDefault="00642FCD" w:rsidP="00681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80" w:type="dxa"/>
          </w:tcPr>
          <w:p w14:paraId="08300B6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1F0AFC8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</w:tr>
    </w:tbl>
    <w:p w14:paraId="769399A7" w14:textId="77777777" w:rsidR="004D547E" w:rsidRPr="00554057" w:rsidRDefault="004D547E" w:rsidP="004D547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5"/>
        <w:gridCol w:w="236"/>
        <w:gridCol w:w="1108"/>
        <w:gridCol w:w="241"/>
        <w:gridCol w:w="1081"/>
        <w:gridCol w:w="280"/>
        <w:gridCol w:w="1069"/>
      </w:tblGrid>
      <w:tr w:rsidR="004D547E" w:rsidRPr="00554057" w14:paraId="3D21E77A" w14:textId="77777777" w:rsidTr="00CB745D">
        <w:trPr>
          <w:trHeight w:val="399"/>
        </w:trPr>
        <w:tc>
          <w:tcPr>
            <w:tcW w:w="4230" w:type="dxa"/>
          </w:tcPr>
          <w:p w14:paraId="177A846C" w14:textId="5D09E2EA" w:rsidR="004D547E" w:rsidRPr="00554057" w:rsidRDefault="004D547E" w:rsidP="004F7138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9A26C3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</w:t>
            </w:r>
          </w:p>
          <w:p w14:paraId="5236D450" w14:textId="79E6F88E" w:rsidR="004D547E" w:rsidRPr="00554057" w:rsidRDefault="004D547E" w:rsidP="004F7138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 w:hanging="2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บัญชีต้นทุนขายสินค้าและการให้บริการ</w:t>
            </w: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1C7BD9EE" w14:textId="77777777" w:rsidR="004D547E" w:rsidRPr="0055405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644345" w14:textId="77777777" w:rsidR="004D547E" w:rsidRPr="00554057" w:rsidRDefault="004D547E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F7596AA" w14:textId="77777777" w:rsidR="004D547E" w:rsidRPr="0055405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481CBF34" w14:textId="77777777" w:rsidTr="00CB745D">
        <w:trPr>
          <w:trHeight w:val="399"/>
        </w:trPr>
        <w:tc>
          <w:tcPr>
            <w:tcW w:w="4230" w:type="dxa"/>
          </w:tcPr>
          <w:p w14:paraId="58BA067D" w14:textId="741B4EB0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90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5" w:type="dxa"/>
            <w:shd w:val="clear" w:color="auto" w:fill="auto"/>
          </w:tcPr>
          <w:p w14:paraId="7397DB13" w14:textId="395FEA22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BC56CC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B5AA35C" w14:textId="0C706F2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2F39AC55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294FD4A" w14:textId="166F9C9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0" w:type="dxa"/>
          </w:tcPr>
          <w:p w14:paraId="38C5D381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4FCA9E" w14:textId="1A9C8C6D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3400B00A" w14:textId="77777777" w:rsidTr="00CB745D">
        <w:trPr>
          <w:trHeight w:val="399"/>
        </w:trPr>
        <w:tc>
          <w:tcPr>
            <w:tcW w:w="4230" w:type="dxa"/>
          </w:tcPr>
          <w:p w14:paraId="11E0036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9EEAA1B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0CC64CFC" w14:textId="77777777" w:rsidTr="00CB745D">
        <w:trPr>
          <w:trHeight w:val="399"/>
        </w:trPr>
        <w:tc>
          <w:tcPr>
            <w:tcW w:w="4230" w:type="dxa"/>
          </w:tcPr>
          <w:p w14:paraId="196E4E7F" w14:textId="77777777" w:rsidR="004D547E" w:rsidRPr="00CB745D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CB745D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-</w:t>
            </w:r>
            <w:r w:rsidRPr="00CB745D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CB745D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7C60FF7" w14:textId="34D5466C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445F488D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66F308D" w14:textId="497F2264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41" w:type="dxa"/>
          </w:tcPr>
          <w:p w14:paraId="42A65735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6C58C3" w14:textId="4A0EF07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="00ED4133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80" w:type="dxa"/>
          </w:tcPr>
          <w:p w14:paraId="1195CF6A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B42CD2F" w14:textId="4A1AB3FB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4D547E" w:rsidRPr="00554057" w14:paraId="1D409C7E" w14:textId="77777777" w:rsidTr="00CB745D">
        <w:trPr>
          <w:trHeight w:val="399"/>
        </w:trPr>
        <w:tc>
          <w:tcPr>
            <w:tcW w:w="4230" w:type="dxa"/>
          </w:tcPr>
          <w:p w14:paraId="2E8408E9" w14:textId="2456E434" w:rsidR="004D547E" w:rsidRPr="00CB745D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CB745D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-</w:t>
            </w:r>
            <w:r w:rsidRPr="00CB745D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CB745D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กลับรายการจากการปรับลดมูลค่า</w:t>
            </w:r>
            <w:r w:rsidR="00681C55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เป็น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A569050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B1359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651FF59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2BDADC8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C0B13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85A6EFB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0606647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47E" w:rsidRPr="00554057" w14:paraId="192F69BF" w14:textId="77777777" w:rsidTr="00CB745D">
        <w:trPr>
          <w:trHeight w:val="399"/>
        </w:trPr>
        <w:tc>
          <w:tcPr>
            <w:tcW w:w="4230" w:type="dxa"/>
          </w:tcPr>
          <w:p w14:paraId="52C05A6D" w14:textId="0AC00CE0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="009A26C3"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9DA78" w14:textId="6DBFCB9D" w:rsidR="004D547E" w:rsidRPr="00554057" w:rsidRDefault="00ED4133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1F0362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2D1C5FB" w14:textId="3BB59B98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4A4FFEF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2DD2" w14:textId="1BF46E41" w:rsidR="004D547E" w:rsidRPr="00554057" w:rsidRDefault="00ED4133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67199B64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6B3DD1" w14:textId="574D340B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47E" w:rsidRPr="00554057" w14:paraId="30C120D2" w14:textId="77777777" w:rsidTr="00CB745D">
        <w:trPr>
          <w:trHeight w:val="399"/>
        </w:trPr>
        <w:tc>
          <w:tcPr>
            <w:tcW w:w="4230" w:type="dxa"/>
          </w:tcPr>
          <w:p w14:paraId="4AF890AA" w14:textId="77777777" w:rsidR="004D547E" w:rsidRPr="00554057" w:rsidRDefault="004D547E" w:rsidP="004D547E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2A027" w14:textId="52E8151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06837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  <w:r w:rsidR="00306837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7756BC33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EEE08" w14:textId="45847C55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41" w:type="dxa"/>
          </w:tcPr>
          <w:p w14:paraId="017E8C57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9A81" w14:textId="34D955F6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  <w:r w:rsidR="00ED4133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80" w:type="dxa"/>
          </w:tcPr>
          <w:p w14:paraId="536629D8" w14:textId="77777777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026E7" w14:textId="39B7853A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</w:tr>
    </w:tbl>
    <w:p w14:paraId="546B181A" w14:textId="77777777" w:rsidR="009A26C3" w:rsidRPr="00554057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C4EB4E" w14:textId="0C503AD4" w:rsidR="00B30C51" w:rsidRPr="00A4239A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B30C51" w:rsidRPr="00A4239A" w:rsidSect="00D53B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8E56CF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547E" w:rsidRPr="0055405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8E56CF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803</w:t>
      </w:r>
      <w:r w:rsidR="00744337" w:rsidRPr="00554057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596</w:t>
      </w:r>
      <w:r w:rsidR="00306837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ล้านบาท)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1</w:t>
      </w:r>
      <w:r w:rsidR="003602B2" w:rsidRPr="00554057">
        <w:rPr>
          <w:rFonts w:asciiTheme="majorBidi" w:hAnsiTheme="majorBidi" w:cstheme="majorBidi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sz w:val="30"/>
          <w:szCs w:val="30"/>
        </w:rPr>
        <w:t>95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>ถึง ร้อยละ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3602B2" w:rsidRPr="00554057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10</w:t>
      </w:r>
      <w:r w:rsidR="00F2674B"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2674B" w:rsidRPr="00554057">
        <w:rPr>
          <w:rFonts w:asciiTheme="majorBidi" w:hAnsiTheme="majorBidi" w:cstheme="majorBidi"/>
          <w:sz w:val="30"/>
          <w:szCs w:val="30"/>
          <w:cs/>
          <w:lang w:val="en-GB"/>
        </w:rPr>
        <w:t>ต่อปี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0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95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71E1B"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45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        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554057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</w:t>
      </w:r>
      <w:r w:rsidR="00A4239A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54601A27" w14:textId="77777777" w:rsidR="004D547E" w:rsidRPr="00C400B7" w:rsidRDefault="004D547E" w:rsidP="004D547E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4D547E" w:rsidRPr="00C400B7" w14:paraId="72964E21" w14:textId="77777777" w:rsidTr="004D547E">
        <w:trPr>
          <w:trHeight w:val="385"/>
          <w:tblHeader/>
        </w:trPr>
        <w:tc>
          <w:tcPr>
            <w:tcW w:w="3780" w:type="dxa"/>
          </w:tcPr>
          <w:p w14:paraId="05D82E33" w14:textId="77777777" w:rsidR="004D547E" w:rsidRPr="00C400B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120CF" w14:textId="77777777" w:rsidR="004D547E" w:rsidRPr="00C400B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C048D92" w14:textId="77777777" w:rsidR="004D547E" w:rsidRPr="00C400B7" w:rsidRDefault="004D547E" w:rsidP="004F7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5B81B37" w14:textId="77777777" w:rsidR="004D547E" w:rsidRPr="00C400B7" w:rsidRDefault="004D547E" w:rsidP="004F7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F8EC84" w14:textId="77777777" w:rsidR="004D547E" w:rsidRPr="00C400B7" w:rsidRDefault="004D547E" w:rsidP="004F7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C400B7" w14:paraId="7C50AF9C" w14:textId="77777777" w:rsidTr="004D547E">
        <w:trPr>
          <w:trHeight w:val="385"/>
        </w:trPr>
        <w:tc>
          <w:tcPr>
            <w:tcW w:w="3780" w:type="dxa"/>
          </w:tcPr>
          <w:p w14:paraId="0B404173" w14:textId="786DCEC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C40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40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B1B9D30" w14:textId="7777777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6A0E0F" w14:textId="75DF73ED" w:rsidR="004D547E" w:rsidRPr="00C400B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8AA2433" w14:textId="77777777" w:rsidR="004D547E" w:rsidRPr="00C400B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B8EB3" w14:textId="7E21D7E4" w:rsidR="004D547E" w:rsidRPr="00C400B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1DE1829" w14:textId="77777777" w:rsidR="004D547E" w:rsidRPr="00C400B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19A0A" w14:textId="3AF7CBBB" w:rsidR="004D547E" w:rsidRPr="00C400B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58F2D81" w14:textId="77777777" w:rsidR="004D547E" w:rsidRPr="00C400B7" w:rsidRDefault="004D547E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1665D" w14:textId="3CBEA146" w:rsidR="004D547E" w:rsidRPr="00C400B7" w:rsidRDefault="00642FCD" w:rsidP="004D547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4D547E" w:rsidRPr="00C400B7" w14:paraId="6BF02C70" w14:textId="77777777" w:rsidTr="004D547E">
        <w:trPr>
          <w:trHeight w:val="399"/>
        </w:trPr>
        <w:tc>
          <w:tcPr>
            <w:tcW w:w="3780" w:type="dxa"/>
          </w:tcPr>
          <w:p w14:paraId="3E6DEBDC" w14:textId="7777777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E236D" w14:textId="7777777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45A1D188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C400B7" w14:paraId="040AF46F" w14:textId="77777777" w:rsidTr="004D547E">
        <w:trPr>
          <w:trHeight w:val="399"/>
        </w:trPr>
        <w:tc>
          <w:tcPr>
            <w:tcW w:w="3780" w:type="dxa"/>
          </w:tcPr>
          <w:p w14:paraId="77E5C350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4482D35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F38800" w14:textId="15554849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="00F663E5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3EB55373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4F2863" w14:textId="2BDD33AC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70CD2DFC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A1C74" w14:textId="5A957A49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021B3C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23D24404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817EE" w14:textId="56AA5AE2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4D547E" w:rsidRPr="00C400B7" w14:paraId="26570427" w14:textId="77777777" w:rsidTr="004D547E">
        <w:trPr>
          <w:trHeight w:val="399"/>
        </w:trPr>
        <w:tc>
          <w:tcPr>
            <w:tcW w:w="3780" w:type="dxa"/>
          </w:tcPr>
          <w:p w14:paraId="334FFA2D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E3D5E80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F1949" w14:textId="76557E29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6259D59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64EEE8" w14:textId="7ADF880A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5A2E1252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81BE0A" w14:textId="6301C857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70644ED6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15357" w14:textId="592B566B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4D547E" w:rsidRPr="00C400B7" w14:paraId="5F146992" w14:textId="77777777" w:rsidTr="004D547E">
        <w:trPr>
          <w:trHeight w:val="399"/>
        </w:trPr>
        <w:tc>
          <w:tcPr>
            <w:tcW w:w="3780" w:type="dxa"/>
          </w:tcPr>
          <w:p w14:paraId="734713F2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08D52B92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52EDE" w14:textId="64DE822C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7D13E8A4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D0CE4A" w14:textId="5233C970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0886F0AF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C3088" w14:textId="4D14D3C7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36EABC6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080A7" w14:textId="41ABB6D7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547E"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4D547E" w:rsidRPr="00C400B7" w14:paraId="7BF53C63" w14:textId="77777777" w:rsidTr="004D547E">
        <w:trPr>
          <w:trHeight w:val="399"/>
        </w:trPr>
        <w:tc>
          <w:tcPr>
            <w:tcW w:w="3780" w:type="dxa"/>
          </w:tcPr>
          <w:p w14:paraId="373EB5A0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7BCA7DCF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9615E" w14:textId="3B2E91EE" w:rsidR="004D547E" w:rsidRPr="00C400B7" w:rsidRDefault="00F663E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90DAA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FE2DA3" w14:textId="4B995953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29C238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CCFC9" w14:textId="66004815" w:rsidR="004D547E" w:rsidRPr="00C400B7" w:rsidRDefault="00021B3C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C2C03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12856" w14:textId="2F203341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47E" w:rsidRPr="00C400B7" w14:paraId="5C879E79" w14:textId="77777777" w:rsidTr="004D547E">
        <w:trPr>
          <w:trHeight w:val="399"/>
        </w:trPr>
        <w:tc>
          <w:tcPr>
            <w:tcW w:w="3780" w:type="dxa"/>
          </w:tcPr>
          <w:p w14:paraId="0A1A974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392B5032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653B" w14:textId="09A1FCD5" w:rsidR="004D547E" w:rsidRPr="00C400B7" w:rsidRDefault="00F663E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864D3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B0A4B4" w14:textId="7D770C94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AB741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9294DE" w14:textId="55AF2DC7" w:rsidR="004D547E" w:rsidRPr="00C400B7" w:rsidRDefault="00021B3C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65C6C3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716EE" w14:textId="10CDA66B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42FCD" w:rsidRPr="00C400B7">
              <w:rPr>
                <w:rFonts w:asciiTheme="majorBidi" w:hAnsiTheme="majorBidi" w:cstheme="majorBidi"/>
                <w:sz w:val="30"/>
                <w:szCs w:val="30"/>
              </w:rPr>
              <w:t>074</w:t>
            </w:r>
            <w:r w:rsidRPr="00C400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47E" w:rsidRPr="00C400B7" w14:paraId="7055DDEE" w14:textId="77777777" w:rsidTr="004D547E">
        <w:trPr>
          <w:trHeight w:val="399"/>
        </w:trPr>
        <w:tc>
          <w:tcPr>
            <w:tcW w:w="3780" w:type="dxa"/>
          </w:tcPr>
          <w:p w14:paraId="59D76504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374B3B39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BBB58" w14:textId="43E132F0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  <w:r w:rsidR="00F663E5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14BEFD4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8671C" w14:textId="23200B85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 w:rsidR="004D547E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23688BD8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9BE1" w14:textId="18B1F463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F663E5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5D6E12B4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D068EB" w14:textId="5B115983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  <w:r w:rsidR="004D547E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</w:tr>
      <w:tr w:rsidR="004D547E" w:rsidRPr="00C400B7" w14:paraId="057DB414" w14:textId="77777777" w:rsidTr="004D547E">
        <w:trPr>
          <w:trHeight w:val="399"/>
        </w:trPr>
        <w:tc>
          <w:tcPr>
            <w:tcW w:w="3780" w:type="dxa"/>
          </w:tcPr>
          <w:p w14:paraId="292FD625" w14:textId="6535B37F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642FCD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B370576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D9464C" w14:textId="7777777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AC7EC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847B62" w14:textId="1D20AC86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  <w:r w:rsidR="00F663E5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167E1F7E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8AE3C9" w14:textId="77777777" w:rsidR="004D547E" w:rsidRPr="00C400B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18D02" w14:textId="77777777" w:rsidR="004D547E" w:rsidRPr="00C400B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9B4A49" w14:textId="1BA0668E" w:rsidR="004D547E" w:rsidRPr="00C400B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  <w:r w:rsidR="00021B3C"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0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0BE6BF68" w14:textId="77777777" w:rsidR="009D39C9" w:rsidRPr="00C400B7" w:rsidRDefault="009D39C9" w:rsidP="009D39C9">
      <w:pPr>
        <w:rPr>
          <w:rFonts w:asciiTheme="majorBidi" w:hAnsiTheme="majorBidi" w:cstheme="majorBidi"/>
          <w:sz w:val="30"/>
          <w:szCs w:val="30"/>
        </w:rPr>
      </w:pPr>
    </w:p>
    <w:p w14:paraId="426B5688" w14:textId="46717381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C400B7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69FFD842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เกี่ยวกับรายได้จากการจำหน่ายหล็ก</w:t>
      </w:r>
    </w:p>
    <w:p w14:paraId="3286E415" w14:textId="77CB4900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35AA2D34" w14:textId="2D059FC7" w:rsidR="00F01A5A" w:rsidRPr="001D520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E8792C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767" w:type="dxa"/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7"/>
      </w:tblGrid>
      <w:tr w:rsidR="00D47A6F" w:rsidRPr="00754984" w14:paraId="64AE1F25" w14:textId="77777777" w:rsidTr="00D47A6F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F2EE8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8273F25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47A6F" w:rsidRPr="00754984" w14:paraId="626B7A93" w14:textId="77777777" w:rsidTr="00D47A6F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DAAD5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5F6E" w14:textId="77777777" w:rsidR="00D47A6F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รายได้จาก</w:t>
            </w: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</w:p>
          <w:p w14:paraId="56BCE5B0" w14:textId="77777777" w:rsidR="00D47A6F" w:rsidRPr="00746DD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6BE7" w14:textId="77777777" w:rsidR="00D47A6F" w:rsidRPr="00746DD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4407" w14:textId="77777777" w:rsidR="00D47A6F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57A827C" w14:textId="77777777" w:rsidR="00D47A6F" w:rsidRPr="00746DD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7C88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2AB2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DED5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685D67FE" w14:textId="77777777" w:rsidR="00D47A6F" w:rsidRPr="00754984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47A6F" w:rsidRPr="00754984" w14:paraId="2FC9691C" w14:textId="77777777" w:rsidTr="00D47A6F">
        <w:trPr>
          <w:trHeight w:val="24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504A4A8B" w14:textId="78264781" w:rsidR="00D47A6F" w:rsidRPr="00754984" w:rsidRDefault="00D47A6F" w:rsidP="00D47A6F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CD" w:rsidRPr="00642F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549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9AF9" w14:textId="5FA25C6A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328E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81AE0" w14:textId="5270DDA4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BA12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354F" w14:textId="6519C830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D969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7673" w14:textId="0E9F48AE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E36E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E200" w14:textId="57970E6B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218C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C1F6" w14:textId="7EE80455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ECDC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A77C60" w14:textId="7EEA17F3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D5B6185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5B8DB7F" w14:textId="71488C04" w:rsidR="00D47A6F" w:rsidRPr="00754984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D47A6F" w:rsidRPr="00754984" w14:paraId="2120DB32" w14:textId="77777777" w:rsidTr="00D47A6F">
        <w:trPr>
          <w:trHeight w:val="13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22612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50B64A6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754984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7A6F" w:rsidRPr="00754984" w14:paraId="1C1AA9AA" w14:textId="77777777" w:rsidTr="00D47A6F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85CB0F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CBB347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96070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5AAFD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DD80F5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A8F0B3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26D79F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2AE260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3B6121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0A0A2E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353C5D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C59715C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5EAB64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E20B6D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DCFDE2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B04A42A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47A6F" w:rsidRPr="00754984" w14:paraId="148B7408" w14:textId="77777777" w:rsidTr="00D47A6F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EBA065" w14:textId="77777777" w:rsidR="00D47A6F" w:rsidRPr="002E1712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B752106" w14:textId="0A2E8251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2D345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128</w:t>
            </w:r>
            <w:r w:rsidR="002D345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80D75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D12D40" w14:textId="2C306F98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617</w:t>
            </w:r>
            <w:r w:rsidR="00D47A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C1962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A9FA7" w14:textId="73DEB32A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2D345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BB8DB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380987" w14:textId="76ADB19F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289C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1FBD248" w14:textId="4E77A94D" w:rsidR="00D47A6F" w:rsidRPr="00A865D6" w:rsidRDefault="002D3451" w:rsidP="002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BF093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D09284" w14:textId="035980AA" w:rsidR="00D47A6F" w:rsidRPr="00A865D6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91932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6A6F8" w14:textId="7E64F0E2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B00E1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154</w:t>
            </w:r>
            <w:r w:rsidR="00B00E1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4600383B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17A1BDC" w14:textId="646ADE15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647</w:t>
            </w:r>
            <w:r w:rsidR="00D47A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049</w:t>
            </w:r>
          </w:p>
        </w:tc>
      </w:tr>
      <w:tr w:rsidR="00D47A6F" w:rsidRPr="001B45C3" w14:paraId="55DB7673" w14:textId="77777777" w:rsidTr="00D47A6F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EF17B8" w14:textId="77777777" w:rsidR="00D47A6F" w:rsidRPr="002E1712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E1712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DCC41" w14:textId="63BEF174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1AE5B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AC39B" w14:textId="70A25DFF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EF66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F0F15" w14:textId="34C3EE1D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2D345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F2474F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81C2" w14:textId="200DEDB1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CCDB1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D3B73" w14:textId="4D27ECB3" w:rsidR="00D47A6F" w:rsidRPr="00A865D6" w:rsidRDefault="002D3451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500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DE728F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DB23E" w14:textId="156E786D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0BA348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3C1D3" w14:textId="2ACCF961" w:rsidR="00D47A6F" w:rsidRPr="00A865D6" w:rsidRDefault="00B00E1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AF65C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ADFC6D3" w14:textId="755F055B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47A6F" w:rsidRPr="00754984" w14:paraId="6F825BF2" w14:textId="77777777" w:rsidTr="00D47A6F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05E6" w14:textId="77777777" w:rsidR="00D47A6F" w:rsidRPr="002E1712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  <w:r w:rsidRPr="002E17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B268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E1674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2DF2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780AB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04B7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9B585C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9BC9B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E55177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2FCD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5A062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A649A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E2336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AA68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332DAE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E6C659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47A6F" w:rsidRPr="00754984" w14:paraId="0BFA123F" w14:textId="77777777" w:rsidTr="00D47A6F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4A0C" w14:textId="77777777" w:rsidR="00D47A6F" w:rsidRPr="00E8597E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และการให้บริการ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7A3BA75E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90A879" w14:textId="53CE1046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128</w:t>
            </w:r>
            <w:r w:rsid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166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135AB6" w14:textId="04132CC6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47A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617</w:t>
            </w:r>
            <w:r w:rsidR="00D47A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B8ED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4260DE" w14:textId="313D056F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</w:t>
            </w:r>
            <w:r w:rsid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1FC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4E19BD" w14:textId="5EC0D4CC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42</w:t>
            </w:r>
            <w:r w:rsidR="00D47A6F"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2D57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5E5FF6" w14:textId="3B46707B" w:rsidR="00D47A6F" w:rsidRPr="00A865D6" w:rsidRDefault="002D3451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35DC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E31C6E" w14:textId="43A8EE80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796</w:t>
            </w:r>
            <w:r w:rsidRPr="00A865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63D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F09AE0" w14:textId="12B2B1B0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154</w:t>
            </w:r>
            <w:r w:rsid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0C725BB8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1A355B3E" w14:textId="229006E6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47A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647</w:t>
            </w:r>
            <w:r w:rsidR="00D47A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049</w:t>
            </w:r>
          </w:p>
        </w:tc>
      </w:tr>
      <w:tr w:rsidR="00D47A6F" w:rsidRPr="00754984" w14:paraId="2CDAE83D" w14:textId="77777777" w:rsidTr="00D47A6F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AC19F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02B63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156ACC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AECF8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5C497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7AD80E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BF8707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ABC74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0896F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93F64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B7090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FA005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EB834F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19640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1E99BD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9FCA88C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47A6F" w:rsidRPr="00754984" w14:paraId="0CF73F4B" w14:textId="77777777" w:rsidTr="00D47A6F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C3CC8" w14:textId="77777777" w:rsidR="00D47A6F" w:rsidRPr="00754984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A7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84AF95" w14:textId="3DEEEEDE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54727F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2D345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0A25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7010AA" w14:textId="6D8294A9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302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3BFA6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017D63" w14:textId="50536C98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340C2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C29E5D" w14:textId="7AACEE12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D47A6F"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23518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FBB55B" w14:textId="7202D255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2D3451" w:rsidRP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D27D1" w:rsidRP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621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9438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500886" w14:textId="76A22089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Pr="00A865D6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3FA4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4A04C" w14:textId="3C6DE018" w:rsidR="00D47A6F" w:rsidRPr="00FB0349" w:rsidRDefault="002D27D1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2D27D1">
              <w:rPr>
                <w:rFonts w:ascii="Angsana New" w:hAnsi="Angsana New" w:cs="Angsana New"/>
                <w:color w:val="000000"/>
                <w:sz w:val="30"/>
                <w:szCs w:val="30"/>
              </w:rPr>
              <w:t>67,127</w:t>
            </w:r>
          </w:p>
        </w:tc>
        <w:tc>
          <w:tcPr>
            <w:tcW w:w="270" w:type="dxa"/>
            <w:vAlign w:val="bottom"/>
          </w:tcPr>
          <w:p w14:paraId="2C067A2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F88C4EC" w14:textId="7C958074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248</w:t>
            </w:r>
            <w:r w:rsidR="00D47A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color w:val="000000"/>
                <w:sz w:val="30"/>
                <w:szCs w:val="30"/>
              </w:rPr>
              <w:t>765</w:t>
            </w:r>
          </w:p>
        </w:tc>
      </w:tr>
      <w:tr w:rsidR="00D47A6F" w:rsidRPr="00754984" w14:paraId="74C66D6C" w14:textId="77777777" w:rsidTr="00D47A6F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0443E482" w14:textId="77777777" w:rsidR="00D47A6F" w:rsidRPr="006B4A7B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A214E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0905A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2A13A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400A6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DB5E6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107C8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545B3F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D66B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994FDF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99E100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597F5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75F06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3D503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5FC62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440CB5C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A6F" w:rsidRPr="00754984" w14:paraId="11E48EA5" w14:textId="77777777" w:rsidTr="00D47A6F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</w:tcPr>
          <w:p w14:paraId="7B60C2BD" w14:textId="622F1E80" w:rsidR="00D47A6F" w:rsidRPr="006B4A7B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642FCD" w:rsidRPr="00642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642FCD" w:rsidRPr="00642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1BCC43" w14:textId="2A03EAF6" w:rsidR="00D47A6F" w:rsidRPr="002D3451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2D3451"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543</w:t>
            </w:r>
            <w:r w:rsidR="002D3451"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780D1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39A2024" w14:textId="4E3B494A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995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CFCC30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0D90F5F" w14:textId="2AC9366A" w:rsidR="00D47A6F" w:rsidRPr="002D3451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231</w:t>
            </w:r>
            <w:r w:rsidR="002D3451"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FA9B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98EDB7F" w14:textId="661A65E0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226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87874E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25EA8F6" w14:textId="4A2A4C63" w:rsidR="00D47A6F" w:rsidRPr="002D3451" w:rsidRDefault="002D3451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723</w:t>
            </w: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848EF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C6CF936" w14:textId="3801F7F8" w:rsidR="00D47A6F" w:rsidRPr="00A865D6" w:rsidRDefault="004A43A2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183E5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4DB97C" w14:textId="73F368A0" w:rsidR="00D47A6F" w:rsidRPr="00B00E1D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B00E1D" w:rsidRP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767</w:t>
            </w:r>
            <w:r w:rsidR="00B00E1D" w:rsidRP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70" w:type="dxa"/>
            <w:vAlign w:val="bottom"/>
          </w:tcPr>
          <w:p w14:paraId="36D1CD52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9BEA59F" w14:textId="227211E0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221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197</w:t>
            </w:r>
          </w:p>
        </w:tc>
      </w:tr>
      <w:tr w:rsidR="00D47A6F" w:rsidRPr="00754984" w14:paraId="742C93BE" w14:textId="77777777" w:rsidTr="00D47A6F">
        <w:trPr>
          <w:trHeight w:val="5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1072B" w14:textId="16BC0C39" w:rsidR="00D47A6F" w:rsidRPr="006B4A7B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6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2FCD" w:rsidRPr="00642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642FCD" w:rsidRPr="00642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B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A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1BCAB14" w14:textId="542E694D" w:rsidR="00D47A6F" w:rsidRPr="002D3451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D3451"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572</w:t>
            </w:r>
            <w:r w:rsidR="004B33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FBE96A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368ED4" w14:textId="6DC80F36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47A6F"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052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1236A6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C78420" w14:textId="78D31E23" w:rsidR="00D47A6F" w:rsidRPr="002D3451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226</w:t>
            </w:r>
            <w:r w:rsidR="002D3451"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24A959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81A07D" w14:textId="2AF31F73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69721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109DE8" w14:textId="4C752FBE" w:rsidR="00D47A6F" w:rsidRPr="002D3451" w:rsidRDefault="002D3451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309</w:t>
            </w: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670</w:t>
            </w:r>
            <w:r w:rsidRPr="002D345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6D414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082D46A" w14:textId="5289FC03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274</w:t>
            </w:r>
            <w:r w:rsidR="004420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2FCD"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</w:t>
            </w:r>
            <w:r w:rsidR="00681C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Pr="00540C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BB57B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0E1AC2" w14:textId="39BB0DD1" w:rsidR="00D47A6F" w:rsidRPr="00B00E1D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00E1D" w:rsidRP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489</w:t>
            </w:r>
            <w:r w:rsidR="00B00E1D" w:rsidRPr="00B00E1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281</w:t>
            </w:r>
          </w:p>
        </w:tc>
        <w:tc>
          <w:tcPr>
            <w:tcW w:w="270" w:type="dxa"/>
            <w:vAlign w:val="bottom"/>
          </w:tcPr>
          <w:p w14:paraId="58254DAE" w14:textId="77777777" w:rsidR="00D47A6F" w:rsidRPr="00A865D6" w:rsidRDefault="00D47A6F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2A21F7CF" w14:textId="1C3C76C7" w:rsidR="00D47A6F" w:rsidRPr="00A865D6" w:rsidRDefault="00642FCD" w:rsidP="00D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997</w:t>
            </w:r>
            <w:r w:rsidR="004A43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</w:t>
            </w:r>
            <w:r w:rsidR="00681C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14:paraId="6D2CCE2A" w14:textId="77777777" w:rsidR="00D47A6F" w:rsidRPr="00EA5D9D" w:rsidRDefault="00D47A6F" w:rsidP="00D47A6F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3FF018" w14:textId="1EBC200F" w:rsidR="00754984" w:rsidRDefault="00754984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EA5D9D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36ADE9" w14:textId="15F3C1D4" w:rsidR="00754984" w:rsidRPr="00B844D9" w:rsidRDefault="00754984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1" w:firstLine="117"/>
        <w:jc w:val="thaiDistribute"/>
        <w:rPr>
          <w:rFonts w:ascii="Angsana New" w:hAnsi="Angsana New"/>
          <w:sz w:val="30"/>
          <w:szCs w:val="30"/>
        </w:rPr>
      </w:pPr>
      <w:r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871F2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F411E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B32DA59" w14:textId="36426172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961103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D47A6F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61BC4CC8" w:rsidR="00D47A6F" w:rsidRPr="00961103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91" w:type="pct"/>
            <w:vAlign w:val="bottom"/>
          </w:tcPr>
          <w:p w14:paraId="5AE8FB7F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053E8686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305F4"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1593C3FD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305F4" w:rsidRPr="00961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61103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 w:rsidP="004F7138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07AA8A67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E836DA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7F823664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E836DA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661044A2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3961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6F3961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5CEFC9DE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3961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6F3961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25794B6C" w:rsidR="00D47A6F" w:rsidRPr="0083486C" w:rsidRDefault="0083486C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38,155</w:t>
            </w:r>
          </w:p>
        </w:tc>
        <w:tc>
          <w:tcPr>
            <w:tcW w:w="149" w:type="pct"/>
          </w:tcPr>
          <w:p w14:paraId="21E8C1AA" w14:textId="77777777" w:rsidR="00D47A6F" w:rsidRPr="0083486C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6ACE3875" w:rsidR="00D47A6F" w:rsidRPr="0083486C" w:rsidRDefault="0083486C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38,155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74C8E8D7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305F4"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4CD97416" w:rsidR="00D47A6F" w:rsidRPr="00961103" w:rsidRDefault="00642FCD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305F4"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1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</w:tr>
      <w:tr w:rsidR="00961103" w:rsidRPr="00961103" w14:paraId="421E01AE" w14:textId="77777777" w:rsidTr="00386F1B">
        <w:tc>
          <w:tcPr>
            <w:tcW w:w="3119" w:type="pct"/>
          </w:tcPr>
          <w:p w14:paraId="21C67E51" w14:textId="77777777" w:rsidR="00961103" w:rsidRPr="00961103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37F8178D" w:rsidR="00961103" w:rsidRPr="0083486C" w:rsidRDefault="0083486C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2,524,991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12F100D6" w:rsidR="00961103" w:rsidRPr="001A7D21" w:rsidRDefault="001A7D21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2,533,514</w:t>
            </w:r>
          </w:p>
        </w:tc>
      </w:tr>
    </w:tbl>
    <w:p w14:paraId="485168E0" w14:textId="77777777" w:rsidR="000353BF" w:rsidRPr="00961103" w:rsidRDefault="000353BF" w:rsidP="000353B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  <w:u w:val="none"/>
        </w:rPr>
      </w:pPr>
    </w:p>
    <w:p w14:paraId="03624D39" w14:textId="37511D8C" w:rsidR="000353BF" w:rsidRPr="00961103" w:rsidRDefault="0083486C" w:rsidP="000353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8207FBD" w14:textId="01168274" w:rsidR="000353BF" w:rsidRPr="00961103" w:rsidRDefault="000353BF" w:rsidP="000353BF">
      <w:pPr>
        <w:rPr>
          <w:rFonts w:asciiTheme="majorBidi" w:hAnsiTheme="majorBidi" w:cstheme="majorBidi"/>
          <w:sz w:val="30"/>
          <w:szCs w:val="30"/>
        </w:rPr>
      </w:pPr>
    </w:p>
    <w:p w14:paraId="42474D8B" w14:textId="0C71C89C" w:rsidR="005A29B2" w:rsidRDefault="000353BF" w:rsidP="0096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110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2FCD" w:rsidRPr="00961103">
        <w:rPr>
          <w:rFonts w:asciiTheme="majorBidi" w:hAnsiTheme="majorBidi" w:cstheme="majorBidi"/>
          <w:sz w:val="30"/>
          <w:szCs w:val="30"/>
        </w:rPr>
        <w:t>24</w:t>
      </w:r>
      <w:r w:rsidRPr="00961103">
        <w:rPr>
          <w:rFonts w:asciiTheme="majorBidi" w:hAnsiTheme="majorBidi" w:cstheme="majorBidi"/>
          <w:sz w:val="30"/>
          <w:szCs w:val="30"/>
        </w:rPr>
        <w:t xml:space="preserve"> </w:t>
      </w:r>
      <w:r w:rsidRPr="0096110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42FCD" w:rsidRPr="00961103">
        <w:rPr>
          <w:rFonts w:asciiTheme="majorBidi" w:hAnsiTheme="majorBidi" w:cstheme="majorBidi"/>
          <w:sz w:val="30"/>
          <w:szCs w:val="30"/>
        </w:rPr>
        <w:t>2566</w:t>
      </w:r>
      <w:r w:rsidRPr="00961103">
        <w:rPr>
          <w:rFonts w:asciiTheme="majorBidi" w:hAnsiTheme="majorBidi" w:cstheme="majorBidi"/>
          <w:sz w:val="30"/>
          <w:szCs w:val="30"/>
        </w:rPr>
        <w:t xml:space="preserve"> </w:t>
      </w:r>
      <w:r w:rsidRPr="00961103">
        <w:rPr>
          <w:rFonts w:asciiTheme="majorBidi" w:hAnsiTheme="majorBidi" w:cstheme="majorBidi"/>
          <w:sz w:val="30"/>
          <w:szCs w:val="30"/>
          <w:cs/>
        </w:rPr>
        <w:t>ที่ประชุมสามัญ</w:t>
      </w:r>
      <w:r w:rsidR="00674093" w:rsidRPr="00961103">
        <w:rPr>
          <w:rFonts w:asciiTheme="majorBidi" w:hAnsiTheme="majorBidi" w:cstheme="majorBidi"/>
          <w:sz w:val="30"/>
          <w:szCs w:val="30"/>
          <w:cs/>
        </w:rPr>
        <w:t>ประจำปีผู้ถือหุ้นของบริษัทได้มีมติอนุมัติจ่ายเงินปันผลในอัตราหุ้นละ</w:t>
      </w:r>
      <w:r w:rsidR="00674093" w:rsidRPr="00961103">
        <w:rPr>
          <w:rFonts w:asciiTheme="majorBidi" w:hAnsiTheme="majorBidi" w:cstheme="majorBidi"/>
          <w:sz w:val="30"/>
          <w:szCs w:val="30"/>
          <w:cs/>
        </w:rPr>
        <w:br/>
      </w:r>
      <w:r w:rsidR="00642FCD" w:rsidRPr="00961103">
        <w:rPr>
          <w:rFonts w:asciiTheme="majorBidi" w:hAnsiTheme="majorBidi" w:cstheme="majorBidi"/>
          <w:sz w:val="30"/>
          <w:szCs w:val="30"/>
        </w:rPr>
        <w:t>0</w:t>
      </w:r>
      <w:r w:rsidR="00674093" w:rsidRPr="00961103">
        <w:rPr>
          <w:rFonts w:asciiTheme="majorBidi" w:hAnsiTheme="majorBidi" w:cstheme="majorBidi"/>
          <w:sz w:val="30"/>
          <w:szCs w:val="30"/>
        </w:rPr>
        <w:t>.</w:t>
      </w:r>
      <w:r w:rsidR="00642FCD" w:rsidRPr="00961103">
        <w:rPr>
          <w:rFonts w:asciiTheme="majorBidi" w:hAnsiTheme="majorBidi" w:cstheme="majorBidi"/>
          <w:sz w:val="30"/>
          <w:szCs w:val="30"/>
        </w:rPr>
        <w:t>1</w:t>
      </w:r>
      <w:r w:rsidR="00674093" w:rsidRPr="00961103">
        <w:rPr>
          <w:rFonts w:asciiTheme="majorBidi" w:hAnsiTheme="majorBidi" w:cstheme="majorBidi"/>
          <w:sz w:val="30"/>
          <w:szCs w:val="30"/>
        </w:rPr>
        <w:t xml:space="preserve"> </w:t>
      </w:r>
      <w:r w:rsidR="00674093" w:rsidRPr="00961103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="00642FCD" w:rsidRPr="00961103">
        <w:rPr>
          <w:rFonts w:asciiTheme="majorBidi" w:hAnsiTheme="majorBidi" w:cstheme="majorBidi"/>
          <w:sz w:val="30"/>
          <w:szCs w:val="30"/>
        </w:rPr>
        <w:t>1</w:t>
      </w:r>
      <w:r w:rsidR="00674093" w:rsidRPr="00961103">
        <w:rPr>
          <w:rFonts w:asciiTheme="majorBidi" w:hAnsiTheme="majorBidi" w:cstheme="majorBidi"/>
          <w:sz w:val="30"/>
          <w:szCs w:val="30"/>
        </w:rPr>
        <w:t>,</w:t>
      </w:r>
      <w:r w:rsidR="00642FCD" w:rsidRPr="00961103">
        <w:rPr>
          <w:rFonts w:asciiTheme="majorBidi" w:hAnsiTheme="majorBidi" w:cstheme="majorBidi"/>
          <w:sz w:val="30"/>
          <w:szCs w:val="30"/>
        </w:rPr>
        <w:t>102</w:t>
      </w:r>
      <w:r w:rsidR="00674093" w:rsidRPr="00961103">
        <w:rPr>
          <w:rFonts w:asciiTheme="majorBidi" w:hAnsiTheme="majorBidi" w:cstheme="majorBidi"/>
          <w:sz w:val="30"/>
          <w:szCs w:val="30"/>
        </w:rPr>
        <w:t>.</w:t>
      </w:r>
      <w:r w:rsidR="00642FCD" w:rsidRPr="00961103">
        <w:rPr>
          <w:rFonts w:asciiTheme="majorBidi" w:hAnsiTheme="majorBidi" w:cstheme="majorBidi"/>
          <w:sz w:val="30"/>
          <w:szCs w:val="30"/>
        </w:rPr>
        <w:t>1</w:t>
      </w:r>
      <w:r w:rsidR="00674093" w:rsidRPr="00961103">
        <w:rPr>
          <w:rFonts w:asciiTheme="majorBidi" w:hAnsiTheme="majorBidi" w:cstheme="majorBidi"/>
          <w:sz w:val="30"/>
          <w:szCs w:val="30"/>
        </w:rPr>
        <w:t xml:space="preserve"> </w:t>
      </w:r>
      <w:r w:rsidR="00674093" w:rsidRPr="00961103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="00642FCD" w:rsidRPr="00961103">
        <w:rPr>
          <w:rFonts w:asciiTheme="majorBidi" w:hAnsiTheme="majorBidi" w:cstheme="majorBidi"/>
          <w:sz w:val="30"/>
          <w:szCs w:val="30"/>
        </w:rPr>
        <w:t>110</w:t>
      </w:r>
      <w:r w:rsidR="00674093" w:rsidRPr="00961103">
        <w:rPr>
          <w:rFonts w:asciiTheme="majorBidi" w:hAnsiTheme="majorBidi" w:cstheme="majorBidi"/>
          <w:sz w:val="30"/>
          <w:szCs w:val="30"/>
        </w:rPr>
        <w:t>.</w:t>
      </w:r>
      <w:r w:rsidR="00642FCD" w:rsidRPr="00961103">
        <w:rPr>
          <w:rFonts w:asciiTheme="majorBidi" w:hAnsiTheme="majorBidi" w:cstheme="majorBidi"/>
          <w:sz w:val="30"/>
          <w:szCs w:val="30"/>
        </w:rPr>
        <w:t>2</w:t>
      </w:r>
      <w:r w:rsidR="00674093" w:rsidRPr="00961103">
        <w:rPr>
          <w:rFonts w:asciiTheme="majorBidi" w:hAnsiTheme="majorBidi" w:cstheme="majorBidi"/>
          <w:sz w:val="30"/>
          <w:szCs w:val="30"/>
        </w:rPr>
        <w:t xml:space="preserve"> </w:t>
      </w:r>
      <w:r w:rsidR="00674093" w:rsidRPr="00961103">
        <w:rPr>
          <w:rFonts w:asciiTheme="majorBidi" w:hAnsiTheme="majorBidi" w:cstheme="majorBidi"/>
          <w:sz w:val="30"/>
          <w:szCs w:val="30"/>
          <w:cs/>
        </w:rPr>
        <w:t xml:space="preserve">ล้านบาท โดยกำหนดจ่ายเงินปันผลในเดือนพฤษภาคม </w:t>
      </w:r>
      <w:r w:rsidR="00642FCD" w:rsidRPr="00961103">
        <w:rPr>
          <w:rFonts w:asciiTheme="majorBidi" w:hAnsiTheme="majorBidi" w:cstheme="majorBidi"/>
          <w:sz w:val="30"/>
          <w:szCs w:val="30"/>
        </w:rPr>
        <w:t>2566</w:t>
      </w:r>
    </w:p>
    <w:p w14:paraId="0429BC74" w14:textId="42648CA4" w:rsidR="004D0EC5" w:rsidRDefault="004D0EC5" w:rsidP="0096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4FC46" w14:textId="233CD3A3" w:rsidR="004D0EC5" w:rsidRDefault="004D0EC5" w:rsidP="004D0E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6F8FCB0F" w14:textId="77777777" w:rsidR="004D0EC5" w:rsidRPr="004D0EC5" w:rsidRDefault="004D0EC5" w:rsidP="004D0EC5">
      <w:pPr>
        <w:rPr>
          <w:rFonts w:cstheme="minorBidi"/>
          <w:cs/>
          <w:lang w:val="th-TH"/>
        </w:rPr>
      </w:pPr>
    </w:p>
    <w:p w14:paraId="6EC3A014" w14:textId="3A876310" w:rsidR="004D0EC5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294D">
        <w:rPr>
          <w:rFonts w:asciiTheme="majorBidi" w:hAnsiTheme="majorBidi" w:cstheme="majorBidi"/>
          <w:sz w:val="30"/>
          <w:szCs w:val="30"/>
        </w:rPr>
        <w:t>31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29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5B7083" w:rsidRPr="0063207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5B7083">
        <w:rPr>
          <w:rFonts w:asciiTheme="majorBidi" w:hAnsiTheme="majorBidi" w:cstheme="majorBidi"/>
          <w:sz w:val="30"/>
          <w:szCs w:val="30"/>
        </w:rPr>
        <w:t xml:space="preserve"> </w:t>
      </w:r>
      <w:r w:rsidR="005B708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B7083">
        <w:rPr>
          <w:rFonts w:asciiTheme="majorBidi" w:hAnsiTheme="majorBidi" w:cstheme="majorBidi"/>
          <w:sz w:val="30"/>
          <w:szCs w:val="30"/>
        </w:rPr>
        <w:t xml:space="preserve">31 </w:t>
      </w:r>
      <w:r w:rsidR="005B708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B7083">
        <w:rPr>
          <w:rFonts w:asciiTheme="majorBidi" w:hAnsiTheme="majorBidi" w:cstheme="majorBidi"/>
          <w:sz w:val="30"/>
          <w:szCs w:val="30"/>
        </w:rPr>
        <w:t xml:space="preserve">2566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550EDE" w14:textId="03283D09" w:rsidR="00795298" w:rsidRDefault="00795298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795298" w:rsidRPr="00632074" w14:paraId="5E77D41C" w14:textId="77777777" w:rsidTr="00C34661">
        <w:tc>
          <w:tcPr>
            <w:tcW w:w="3438" w:type="dxa"/>
            <w:hideMark/>
          </w:tcPr>
          <w:p w14:paraId="34C433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5FAB828" w14:textId="68116429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95298" w:rsidRPr="00632074" w14:paraId="4BE42A85" w14:textId="77777777" w:rsidTr="00C34661">
        <w:tc>
          <w:tcPr>
            <w:tcW w:w="3438" w:type="dxa"/>
          </w:tcPr>
          <w:p w14:paraId="3611207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18784F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7CC562D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12D044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DCCAB54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D57B33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95298" w:rsidRPr="00632074" w14:paraId="6439A6BB" w14:textId="77777777" w:rsidTr="00C34661">
        <w:tc>
          <w:tcPr>
            <w:tcW w:w="3438" w:type="dxa"/>
          </w:tcPr>
          <w:p w14:paraId="0B4005BD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3228D9D6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298" w:rsidRPr="00632074" w14:paraId="647AEA28" w14:textId="77777777" w:rsidTr="00C34661">
        <w:tc>
          <w:tcPr>
            <w:tcW w:w="3438" w:type="dxa"/>
          </w:tcPr>
          <w:p w14:paraId="12BE326C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25A10E96" w14:textId="5C6C19A9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61,974</w:t>
            </w:r>
          </w:p>
        </w:tc>
        <w:tc>
          <w:tcPr>
            <w:tcW w:w="360" w:type="dxa"/>
          </w:tcPr>
          <w:p w14:paraId="2EB950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543D0B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38B6803A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61F182" w14:textId="32B66C9F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18,475</w:t>
            </w:r>
          </w:p>
        </w:tc>
      </w:tr>
      <w:tr w:rsidR="00795298" w:rsidRPr="00632074" w14:paraId="6FE4EB7E" w14:textId="77777777" w:rsidTr="00C34661">
        <w:tc>
          <w:tcPr>
            <w:tcW w:w="3438" w:type="dxa"/>
          </w:tcPr>
          <w:p w14:paraId="5A75E9E1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789A4569" w14:textId="173F0BDB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34,268</w:t>
            </w:r>
          </w:p>
        </w:tc>
        <w:tc>
          <w:tcPr>
            <w:tcW w:w="360" w:type="dxa"/>
          </w:tcPr>
          <w:p w14:paraId="5165C3D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6916E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24D5F4A4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16FC96" w14:textId="2A077C3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77,767</w:t>
            </w:r>
          </w:p>
        </w:tc>
      </w:tr>
      <w:tr w:rsidR="00795298" w:rsidRPr="00632074" w14:paraId="68F6B7D3" w14:textId="77777777" w:rsidTr="00C34661">
        <w:tc>
          <w:tcPr>
            <w:tcW w:w="3438" w:type="dxa"/>
          </w:tcPr>
          <w:p w14:paraId="3C2B3B4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E1265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64935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56AF8" w14:textId="77777777" w:rsidR="00795298" w:rsidRPr="00632074" w:rsidRDefault="00795298" w:rsidP="005B7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550F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4FAEEF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0EC5" w:rsidRPr="00632074" w14:paraId="22438AF3" w14:textId="77777777" w:rsidTr="00301501">
        <w:tc>
          <w:tcPr>
            <w:tcW w:w="3438" w:type="dxa"/>
            <w:hideMark/>
          </w:tcPr>
          <w:p w14:paraId="14F40B2C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715D4596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EC5" w:rsidRPr="00632074" w14:paraId="6AAF7280" w14:textId="77777777" w:rsidTr="00301501">
        <w:tc>
          <w:tcPr>
            <w:tcW w:w="3438" w:type="dxa"/>
          </w:tcPr>
          <w:p w14:paraId="14363EB5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010629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0FA34DF1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F1DF89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81948C2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08EE6C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C5" w:rsidRPr="00632074" w14:paraId="02B7667D" w14:textId="77777777" w:rsidTr="00301501">
        <w:tc>
          <w:tcPr>
            <w:tcW w:w="3438" w:type="dxa"/>
          </w:tcPr>
          <w:p w14:paraId="67C89B3F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15F8BEAB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EC5" w:rsidRPr="00632074" w14:paraId="568E12E2" w14:textId="77777777" w:rsidTr="00301501">
        <w:tc>
          <w:tcPr>
            <w:tcW w:w="3438" w:type="dxa"/>
          </w:tcPr>
          <w:p w14:paraId="50E37E02" w14:textId="0B2BBEF9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2660033" w14:textId="462DF89B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  <w:tc>
          <w:tcPr>
            <w:tcW w:w="360" w:type="dxa"/>
          </w:tcPr>
          <w:p w14:paraId="5E227D7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342F5F" w14:textId="35EF28C3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290A33FE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796115" w14:textId="0C66DEDD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6,201</w:t>
            </w:r>
          </w:p>
        </w:tc>
      </w:tr>
      <w:tr w:rsidR="004D0EC5" w:rsidRPr="00632074" w14:paraId="114846EE" w14:textId="77777777" w:rsidTr="00301501">
        <w:tc>
          <w:tcPr>
            <w:tcW w:w="3438" w:type="dxa"/>
          </w:tcPr>
          <w:p w14:paraId="2377410B" w14:textId="512FE753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31070DC7" w14:textId="53F5FC38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  <w:tc>
          <w:tcPr>
            <w:tcW w:w="360" w:type="dxa"/>
          </w:tcPr>
          <w:p w14:paraId="76A84968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150AE0" w14:textId="0DADE765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0F4F030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33DA3D" w14:textId="5954D6CA" w:rsidR="004D0EC5" w:rsidRPr="00632074" w:rsidRDefault="00A41597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72,395</w:t>
            </w:r>
          </w:p>
        </w:tc>
      </w:tr>
      <w:tr w:rsidR="004D0EC5" w:rsidRPr="00632074" w14:paraId="4468CFE0" w14:textId="77777777" w:rsidTr="00301501">
        <w:tc>
          <w:tcPr>
            <w:tcW w:w="3438" w:type="dxa"/>
          </w:tcPr>
          <w:p w14:paraId="1CD5DA1A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CCF6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4E09A6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4ED9D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C5E61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AD6783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FBA290" w14:textId="77777777" w:rsidR="004D0EC5" w:rsidRPr="005B7083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2E26" w14:textId="77777777" w:rsidR="004D0EC5" w:rsidRPr="00632074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1879CED9" w14:textId="140106F8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06750B0D" w14:textId="5335929E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9468746" w14:textId="31C05409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3A649B50" w14:textId="40A70ED3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</w:p>
    <w:p w14:paraId="63F0886C" w14:textId="1DAE73EC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8A1F2A9" w14:textId="07E713A4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6E930AD" w14:textId="7AFD3C3A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FFC860A" w14:textId="77777777" w:rsidR="005A29B2" w:rsidRPr="00067F21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6C325FE4" w14:textId="3919DB30" w:rsidR="00F7666E" w:rsidRPr="00632074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F411E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7DAB" w14:textId="77777777" w:rsidR="00F31DAB" w:rsidRDefault="00F31DAB">
      <w:r>
        <w:separator/>
      </w:r>
    </w:p>
  </w:endnote>
  <w:endnote w:type="continuationSeparator" w:id="0">
    <w:p w14:paraId="327F6CCA" w14:textId="77777777" w:rsidR="00F31DAB" w:rsidRDefault="00F3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4514" w14:textId="77777777" w:rsidR="00FA063F" w:rsidRDefault="00FA06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847B" w14:textId="737E8202" w:rsidR="003B1C03" w:rsidRPr="003E277A" w:rsidRDefault="003B1C03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2491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BA8274" w14:textId="1CD24D10" w:rsidR="00FA063F" w:rsidRPr="00FA063F" w:rsidRDefault="00FA06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A063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063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063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A063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A063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44392038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F11FF">
      <w:rPr>
        <w:rFonts w:ascii="Angsana New" w:hAnsi="Angsana New"/>
        <w:noProof/>
        <w:sz w:val="30"/>
        <w:szCs w:val="30"/>
        <w:lang w:val="fr-FR"/>
      </w:rPr>
      <w:t>1417453 - 2023 Mar-FSA-The Steel -03t-Q1 V10.docx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7834" w14:textId="77777777" w:rsidR="00F31DAB" w:rsidRDefault="00F31DAB">
      <w:r>
        <w:separator/>
      </w:r>
    </w:p>
  </w:footnote>
  <w:footnote w:type="continuationSeparator" w:id="0">
    <w:p w14:paraId="6F839424" w14:textId="77777777" w:rsidR="00F31DAB" w:rsidRDefault="00F3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DB91" w14:textId="77777777" w:rsidR="00FA063F" w:rsidRDefault="00FA06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3CC4" w14:textId="515F6902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3B326D" w14:textId="60B0FD3D" w:rsidR="00965FE8" w:rsidRPr="001D520A" w:rsidRDefault="00965FE8" w:rsidP="00965FE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3B1C03" w:rsidRPr="00AA7C7B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E282" w14:textId="77777777" w:rsidR="001A7D21" w:rsidRPr="001D520A" w:rsidRDefault="001A7D21" w:rsidP="00D53B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0DE75E3" w14:textId="77777777" w:rsidR="001A7D21" w:rsidRPr="001D520A" w:rsidRDefault="001A7D21" w:rsidP="00D53B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15D4514" w14:textId="77777777" w:rsidR="001A7D21" w:rsidRPr="001D520A" w:rsidRDefault="001A7D21" w:rsidP="00D53BC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22FF245" w14:textId="77777777" w:rsidR="001A7D21" w:rsidRPr="00965FE8" w:rsidRDefault="001A7D21" w:rsidP="00713C50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5DFB97" w14:textId="77777777" w:rsidR="004D547E" w:rsidRPr="001D520A" w:rsidRDefault="004D547E" w:rsidP="004D547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B1C03" w:rsidRDefault="003B1C03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E6C4987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8110EB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12</Pages>
  <Words>2160</Words>
  <Characters>9671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6</cp:revision>
  <cp:lastPrinted>2023-05-11T08:23:00Z</cp:lastPrinted>
  <dcterms:created xsi:type="dcterms:W3CDTF">2023-05-11T05:24:00Z</dcterms:created>
  <dcterms:modified xsi:type="dcterms:W3CDTF">2023-05-15T04:41:00Z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