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EACAD" w14:textId="4E7DEA05" w:rsidR="00783487" w:rsidRPr="00F463CA" w:rsidRDefault="0078348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38332E1" w14:textId="77777777" w:rsidR="001631EF" w:rsidRPr="00F463CA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D669221" w14:textId="6E3A73DF" w:rsidR="00AE0C34" w:rsidRDefault="00AE0C34" w:rsidP="004915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1F23C1E" w14:textId="6F3EEF35" w:rsidR="009D4479" w:rsidRDefault="009D4479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C6BB0AC" w14:textId="77777777" w:rsidR="00EB06F4" w:rsidRPr="00F463CA" w:rsidRDefault="00EB06F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 w:hint="cs"/>
          <w:sz w:val="52"/>
          <w:szCs w:val="52"/>
        </w:rPr>
      </w:pPr>
    </w:p>
    <w:p w14:paraId="6300EE41" w14:textId="77777777" w:rsidR="003E6A5C" w:rsidRPr="00F463CA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463CA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 xml:space="preserve">ซินเน็ค </w:t>
      </w:r>
      <w:r w:rsidR="00BB549B" w:rsidRPr="00F463CA">
        <w:rPr>
          <w:rFonts w:asciiTheme="majorBidi" w:hAnsiTheme="majorBidi" w:cstheme="majorBidi"/>
          <w:sz w:val="52"/>
          <w:szCs w:val="52"/>
        </w:rPr>
        <w:t>(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="00BB549B" w:rsidRPr="00F463CA">
        <w:rPr>
          <w:rFonts w:asciiTheme="majorBidi" w:hAnsiTheme="majorBidi" w:cstheme="majorBidi"/>
          <w:sz w:val="52"/>
          <w:szCs w:val="52"/>
        </w:rPr>
        <w:t>)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F463CA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6F7B2F5" w14:textId="77777777" w:rsidR="00A143B6" w:rsidRPr="00C60B9B" w:rsidRDefault="00A143B6" w:rsidP="00A143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679912FB" w14:textId="770D89C5" w:rsidR="00A143B6" w:rsidRPr="00C60B9B" w:rsidRDefault="00A143B6" w:rsidP="00A143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C60B9B">
        <w:rPr>
          <w:rFonts w:ascii="Angsana New" w:hAnsi="Angsana New"/>
          <w:b w:val="0"/>
          <w:bCs w:val="0"/>
          <w:sz w:val="32"/>
          <w:szCs w:val="32"/>
        </w:rPr>
        <w:t>31</w:t>
      </w: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 xml:space="preserve"> มีนาคม </w:t>
      </w:r>
      <w:r w:rsidRPr="00C60B9B">
        <w:rPr>
          <w:rFonts w:ascii="Angsana New" w:hAnsi="Angsana New"/>
          <w:b w:val="0"/>
          <w:bCs w:val="0"/>
          <w:sz w:val="32"/>
          <w:szCs w:val="32"/>
        </w:rPr>
        <w:t>256</w:t>
      </w:r>
      <w:r w:rsidR="004A3C9C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767A06F0" w14:textId="77777777" w:rsidR="00A143B6" w:rsidRPr="00C60B9B" w:rsidRDefault="00A143B6" w:rsidP="00A143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42692AA3" w14:textId="64F90CE9" w:rsidR="00A143B6" w:rsidRDefault="00A143B6" w:rsidP="00A143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D1B9608" w14:textId="77777777" w:rsidR="003E6A5C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109B1F36" w14:textId="3590550D" w:rsidR="009D4479" w:rsidRPr="00F463CA" w:rsidRDefault="009D4479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9D4479" w:rsidRPr="00F463CA" w:rsidSect="00BE4C50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695E73EA" w:rsidR="0024582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6791C4BA" w14:textId="77777777" w:rsidR="0049155E" w:rsidRPr="00F463CA" w:rsidRDefault="0049155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A0C6DC5" w14:textId="77777777" w:rsidR="00AA79FE" w:rsidRPr="00F463CA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463C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25F44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AA79FE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ซินเน็ค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D43C0" w14:textId="36A74DC4" w:rsidR="008C659C" w:rsidRPr="00F463CA" w:rsidRDefault="004057FF" w:rsidP="0096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ณ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A143B6">
        <w:rPr>
          <w:rFonts w:ascii="Angsana New" w:hAnsi="Angsana New"/>
          <w:sz w:val="30"/>
          <w:szCs w:val="30"/>
        </w:rPr>
        <w:t>31</w:t>
      </w:r>
      <w:r w:rsidR="00A143B6">
        <w:rPr>
          <w:rFonts w:ascii="Angsana New" w:hAnsi="Angsana New"/>
          <w:sz w:val="30"/>
          <w:szCs w:val="30"/>
          <w:cs/>
        </w:rPr>
        <w:t xml:space="preserve"> </w:t>
      </w:r>
      <w:r w:rsidR="00A143B6">
        <w:rPr>
          <w:rFonts w:ascii="Angsana New" w:hAnsi="Angsana New" w:hint="cs"/>
          <w:sz w:val="30"/>
          <w:szCs w:val="30"/>
          <w:cs/>
        </w:rPr>
        <w:t>มีนาคม</w:t>
      </w:r>
      <w:r w:rsidR="00A143B6" w:rsidRPr="00777249">
        <w:rPr>
          <w:rFonts w:ascii="Angsana New" w:hAnsi="Angsana New"/>
          <w:sz w:val="30"/>
          <w:szCs w:val="30"/>
          <w:cs/>
        </w:rPr>
        <w:t xml:space="preserve"> </w:t>
      </w:r>
      <w:r w:rsidR="00A143B6">
        <w:rPr>
          <w:rFonts w:ascii="Angsana New" w:hAnsi="Angsana New"/>
          <w:sz w:val="30"/>
          <w:szCs w:val="30"/>
        </w:rPr>
        <w:t>256</w:t>
      </w:r>
      <w:r w:rsidR="004A3C9C">
        <w:rPr>
          <w:rFonts w:ascii="Angsana New" w:hAnsi="Angsana New"/>
          <w:sz w:val="30"/>
          <w:szCs w:val="30"/>
        </w:rPr>
        <w:t>6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3E774C">
        <w:rPr>
          <w:rFonts w:asciiTheme="majorBidi" w:hAnsiTheme="majorBidi" w:cstheme="majorBidi"/>
          <w:sz w:val="30"/>
          <w:szCs w:val="30"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</w:t>
      </w:r>
      <w:r w:rsidR="00792ED0" w:rsidRPr="00F463CA">
        <w:rPr>
          <w:rFonts w:asciiTheme="majorBidi" w:hAnsiTheme="majorBidi" w:cstheme="majorBidi"/>
          <w:spacing w:val="-2"/>
          <w:sz w:val="30"/>
          <w:szCs w:val="30"/>
          <w:cs/>
        </w:rPr>
        <w:t>ด</w:t>
      </w:r>
      <w:r w:rsidR="00A143B6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615CBC" w:rsidRPr="00F463C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F463CA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A143B6">
        <w:rPr>
          <w:rFonts w:ascii="Angsana New" w:hAnsi="Angsana New"/>
          <w:sz w:val="30"/>
          <w:szCs w:val="30"/>
        </w:rPr>
        <w:t>31</w:t>
      </w:r>
      <w:r w:rsidR="00A143B6">
        <w:rPr>
          <w:rFonts w:ascii="Angsana New" w:hAnsi="Angsana New"/>
          <w:sz w:val="30"/>
          <w:szCs w:val="30"/>
          <w:cs/>
        </w:rPr>
        <w:t xml:space="preserve"> </w:t>
      </w:r>
      <w:r w:rsidR="00A143B6">
        <w:rPr>
          <w:rFonts w:ascii="Angsana New" w:hAnsi="Angsana New" w:hint="cs"/>
          <w:sz w:val="30"/>
          <w:szCs w:val="30"/>
          <w:cs/>
        </w:rPr>
        <w:t>มีนาคม</w:t>
      </w:r>
      <w:r w:rsidR="00A143B6" w:rsidRPr="00777249">
        <w:rPr>
          <w:rFonts w:ascii="Angsana New" w:hAnsi="Angsana New"/>
          <w:sz w:val="30"/>
          <w:szCs w:val="30"/>
          <w:cs/>
        </w:rPr>
        <w:t xml:space="preserve"> </w:t>
      </w:r>
      <w:r w:rsidR="00A143B6">
        <w:rPr>
          <w:rFonts w:ascii="Angsana New" w:hAnsi="Angsana New"/>
          <w:sz w:val="30"/>
          <w:szCs w:val="30"/>
        </w:rPr>
        <w:t>256</w:t>
      </w:r>
      <w:r w:rsidR="004A3C9C">
        <w:rPr>
          <w:rFonts w:ascii="Angsana New" w:hAnsi="Angsana New"/>
          <w:sz w:val="30"/>
          <w:szCs w:val="30"/>
        </w:rPr>
        <w:t>6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="006034D4"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ของบริษัท</w:t>
      </w:r>
      <w:r w:rsidR="006034D4"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ซินเน็ค</w:t>
      </w:r>
      <w:r w:rsidR="006034D4"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6034D4"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="006034D4"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(มหาชน)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และบริษัทย่อยและของเฉพาะบริษัท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ซินเน็ค</w:t>
      </w:r>
      <w:r w:rsidR="006034D4" w:rsidRPr="00F463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</w:rPr>
        <w:t>(</w:t>
      </w:r>
      <w:r w:rsidRPr="00F463CA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463CA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5C03D7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</w:t>
      </w:r>
      <w:r w:rsidRPr="00F463CA">
        <w:rPr>
          <w:rFonts w:asciiTheme="majorBidi" w:hAnsiTheme="majorBidi" w:cstheme="majorBidi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F463CA">
        <w:rPr>
          <w:rFonts w:asciiTheme="majorBidi" w:hAnsiTheme="majorBidi" w:cstheme="majorBidi"/>
          <w:spacing w:val="8"/>
          <w:sz w:val="30"/>
          <w:szCs w:val="30"/>
        </w:rPr>
        <w:t>34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เรื่อง</w:t>
      </w:r>
      <w:r w:rsidR="006034D4"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="008C659C"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504CFED5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4D9024D" w14:textId="77777777" w:rsidR="008C659C" w:rsidRPr="00F463CA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958B4" w14:textId="77777777" w:rsidR="00EF5A14" w:rsidRPr="00F463CA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รหัส</w:t>
      </w:r>
      <w:r w:rsidRPr="00F463CA">
        <w:rPr>
          <w:rFonts w:asciiTheme="majorBidi" w:hAnsiTheme="majorBidi" w:cstheme="majorBidi"/>
          <w:sz w:val="30"/>
          <w:szCs w:val="30"/>
        </w:rPr>
        <w:t xml:space="preserve"> 2410 “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63CA">
        <w:rPr>
          <w:rFonts w:asciiTheme="majorBidi" w:hAnsiTheme="majorBidi" w:cstheme="majorBidi"/>
          <w:sz w:val="30"/>
          <w:szCs w:val="30"/>
        </w:rPr>
        <w:t>”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B94406" w:rsidRPr="00F463CA">
        <w:rPr>
          <w:rFonts w:asciiTheme="majorBidi" w:hAnsiTheme="majorBidi" w:cstheme="majorBidi"/>
          <w:sz w:val="30"/>
          <w:szCs w:val="30"/>
        </w:rPr>
        <w:t xml:space="preserve">  </w:t>
      </w:r>
      <w:r w:rsidRPr="00F463C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28E2" w:rsidRPr="00F463C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463CA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B7B25B8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6D43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CEB91" w14:textId="3E62F450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1427C" w:rsidRPr="00F463CA" w:rsidSect="00BE4C50">
          <w:headerReference w:type="default" r:id="rId16"/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B954E55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9EAFF26" w14:textId="77777777" w:rsidR="006E09A3" w:rsidRPr="00F463CA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4B40C7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463CA">
        <w:rPr>
          <w:rFonts w:asciiTheme="majorBidi" w:hAnsiTheme="majorBidi" w:cstheme="majorBidi"/>
          <w:sz w:val="30"/>
          <w:szCs w:val="30"/>
        </w:rPr>
        <w:t>34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 xml:space="preserve"> เรื่อง กา</w:t>
      </w:r>
      <w:r w:rsidR="00C94BB0" w:rsidRPr="00F463CA">
        <w:rPr>
          <w:rFonts w:asciiTheme="majorBidi" w:hAnsiTheme="majorBidi" w:cstheme="majorBidi"/>
          <w:sz w:val="30"/>
          <w:szCs w:val="30"/>
          <w:cs/>
        </w:rPr>
        <w:t>ร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>รายงานทาง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F716F6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38DDE5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55DDA" w14:textId="77777777" w:rsidR="00105F54" w:rsidRPr="00F463CA" w:rsidRDefault="00105F54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0E4EDB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(บัณฑิต ตั้งภากรณ์)</w:t>
      </w:r>
    </w:p>
    <w:p w14:paraId="05F41F86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6A03D1" w14:textId="77777777" w:rsidR="00783487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140A9B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8509</w:t>
      </w:r>
    </w:p>
    <w:p w14:paraId="5B211BE0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0374E00" w14:textId="77777777" w:rsidR="00783487" w:rsidRPr="00F463CA" w:rsidRDefault="00783487" w:rsidP="00797F2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F463CA" w:rsidRDefault="00783487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กรุงเทพมหาน</w:t>
      </w:r>
      <w:r w:rsidR="005A5A86" w:rsidRPr="00F463CA">
        <w:rPr>
          <w:rFonts w:asciiTheme="majorBidi" w:hAnsiTheme="majorBidi" w:cstheme="majorBidi"/>
          <w:sz w:val="30"/>
          <w:szCs w:val="30"/>
          <w:cs/>
        </w:rPr>
        <w:t>คร</w:t>
      </w:r>
    </w:p>
    <w:p w14:paraId="10F38006" w14:textId="0DDA1782" w:rsidR="005A5A86" w:rsidRPr="00F463CA" w:rsidRDefault="005B3658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CB0E96">
        <w:rPr>
          <w:rFonts w:asciiTheme="majorBidi" w:hAnsiTheme="majorBidi" w:cstheme="majorBidi"/>
          <w:sz w:val="30"/>
          <w:szCs w:val="30"/>
        </w:rPr>
        <w:t xml:space="preserve"> </w:t>
      </w:r>
      <w:r w:rsidR="00CB0E96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CB0E96">
        <w:rPr>
          <w:rFonts w:asciiTheme="majorBidi" w:hAnsiTheme="majorBidi" w:cstheme="majorBidi"/>
          <w:sz w:val="30"/>
          <w:szCs w:val="30"/>
        </w:rPr>
        <w:t>2566</w:t>
      </w:r>
    </w:p>
    <w:p w14:paraId="7775FDB0" w14:textId="77777777" w:rsidR="00A52B97" w:rsidRPr="00727218" w:rsidRDefault="00A52B97" w:rsidP="00C7103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pacing w:val="6"/>
          <w:sz w:val="30"/>
          <w:szCs w:val="30"/>
          <w:lang w:val="en-US"/>
        </w:rPr>
      </w:pPr>
    </w:p>
    <w:sectPr w:rsidR="00A52B97" w:rsidRPr="00727218" w:rsidSect="00C7103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99AB8" w14:textId="77777777" w:rsidR="004205A5" w:rsidRDefault="004205A5">
      <w:r>
        <w:separator/>
      </w:r>
    </w:p>
  </w:endnote>
  <w:endnote w:type="continuationSeparator" w:id="0">
    <w:p w14:paraId="10DA98D3" w14:textId="77777777" w:rsidR="004205A5" w:rsidRDefault="00420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0C64" w14:textId="77777777" w:rsidR="007D50B3" w:rsidRDefault="007D50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56736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2ECBB5" w14:textId="70E04E94" w:rsidR="00C71032" w:rsidRPr="00C71032" w:rsidRDefault="00C710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710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710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710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2D945" w14:textId="77777777" w:rsidR="004205A5" w:rsidRDefault="004205A5">
      <w:r>
        <w:separator/>
      </w:r>
    </w:p>
  </w:footnote>
  <w:footnote w:type="continuationSeparator" w:id="0">
    <w:p w14:paraId="693E3A5A" w14:textId="77777777" w:rsidR="004205A5" w:rsidRDefault="00420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08BF" w14:textId="77777777" w:rsidR="007D50B3" w:rsidRDefault="00EB06F4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F4C35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7D50B3" w:rsidRPr="00005ACB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EE2C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0E1B4" w14:textId="3636533A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D23BB6D" w14:textId="3EDA2747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221B119" w14:textId="77777777" w:rsidR="004A3C9C" w:rsidRP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0429366" w14:textId="77777777" w:rsidR="00C71032" w:rsidRPr="004A3C9C" w:rsidRDefault="00C71032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540672657">
    <w:abstractNumId w:val="0"/>
  </w:num>
  <w:num w:numId="2" w16cid:durableId="2082175545">
    <w:abstractNumId w:val="2"/>
  </w:num>
  <w:num w:numId="3" w16cid:durableId="1161309496">
    <w:abstractNumId w:val="7"/>
  </w:num>
  <w:num w:numId="4" w16cid:durableId="330908324">
    <w:abstractNumId w:val="3"/>
  </w:num>
  <w:num w:numId="5" w16cid:durableId="750541183">
    <w:abstractNumId w:val="8"/>
  </w:num>
  <w:num w:numId="6" w16cid:durableId="1501507258">
    <w:abstractNumId w:val="11"/>
  </w:num>
  <w:num w:numId="7" w16cid:durableId="1452898453">
    <w:abstractNumId w:val="10"/>
  </w:num>
  <w:num w:numId="8" w16cid:durableId="1147865570">
    <w:abstractNumId w:val="1"/>
  </w:num>
  <w:num w:numId="9" w16cid:durableId="1979339836">
    <w:abstractNumId w:val="0"/>
  </w:num>
  <w:num w:numId="10" w16cid:durableId="1359964094">
    <w:abstractNumId w:val="12"/>
  </w:num>
  <w:num w:numId="11" w16cid:durableId="466511084">
    <w:abstractNumId w:val="9"/>
  </w:num>
  <w:num w:numId="12" w16cid:durableId="1077358699">
    <w:abstractNumId w:val="6"/>
  </w:num>
  <w:num w:numId="13" w16cid:durableId="1307197807">
    <w:abstractNumId w:val="5"/>
  </w:num>
  <w:num w:numId="14" w16cid:durableId="1132301">
    <w:abstractNumId w:val="4"/>
  </w:num>
  <w:num w:numId="15" w16cid:durableId="1073890877">
    <w:abstractNumId w:val="0"/>
  </w:num>
  <w:num w:numId="16" w16cid:durableId="15940487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5A5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55E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3C9C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658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479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032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0E96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167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4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1" ma:contentTypeDescription="Create a new document." ma:contentTypeScope="" ma:versionID="a351c38f34fb8163ba32d90b1c96e019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df7e2296346071f5fd26ec66075b2e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A33C68-2768-46E9-AA20-607F90DCF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</TotalTime>
  <Pages>3</Pages>
  <Words>399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Chatchaya, Hiransiriwat</cp:lastModifiedBy>
  <cp:revision>9</cp:revision>
  <cp:lastPrinted>2022-05-06T05:02:00Z</cp:lastPrinted>
  <dcterms:created xsi:type="dcterms:W3CDTF">2022-05-06T05:49:00Z</dcterms:created>
  <dcterms:modified xsi:type="dcterms:W3CDTF">2023-05-04T15:45:00Z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0x0101008DD96FDEB598B2439679D7107D7229AD</vt:lpwstr>
  </property>
</Properties>
</file>