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64CF0220" w:rsidR="003E6A5C" w:rsidRPr="00EF652C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F652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EF652C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753453A6" w14:textId="77777777" w:rsidR="00827272" w:rsidRPr="00EF652C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FC93E67" w14:textId="173314BA" w:rsidR="003659CA" w:rsidRPr="00D60A15" w:rsidRDefault="00111A9D" w:rsidP="00D60A1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EF652C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8068EE"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</w:p>
    <w:p w14:paraId="55526EFB" w14:textId="086BAE47" w:rsidR="00C54544" w:rsidRPr="00EF652C" w:rsidRDefault="00E277C7" w:rsidP="00392D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EF652C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C21B386" w14:textId="77777777" w:rsidR="004B2A44" w:rsidRPr="00EF652C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F10900" w14:textId="1703D763"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96AB59A" w14:textId="509059F0" w:rsidR="00DE417A" w:rsidRDefault="00DE417A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4DD1A15" w14:textId="77777777" w:rsidR="005D2FE9" w:rsidRDefault="005D2FE9" w:rsidP="005D2FE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การ</w:t>
      </w:r>
      <w:r w:rsidRPr="00DB6DF9">
        <w:rPr>
          <w:rFonts w:asciiTheme="majorBidi" w:hAnsiTheme="majorBidi"/>
          <w:sz w:val="30"/>
          <w:szCs w:val="30"/>
          <w:cs/>
          <w:lang w:bidi="th-TH"/>
        </w:rPr>
        <w:t>จัดประเภทรายการใหม่</w:t>
      </w:r>
    </w:p>
    <w:p w14:paraId="4CD71CA9" w14:textId="77777777" w:rsidR="005D2FE9" w:rsidRPr="00EF652C" w:rsidRDefault="005D2FE9" w:rsidP="005D2FE9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4A09EEBE" w14:textId="77777777" w:rsidR="00083D96" w:rsidRPr="00EF652C" w:rsidRDefault="00083D96" w:rsidP="001E2BCB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EF652C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EF652C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EF652C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763756D" w14:textId="0E49FDA0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EF652C">
        <w:rPr>
          <w:rFonts w:asciiTheme="majorBidi" w:hAnsiTheme="majorBidi" w:cstheme="majorBidi"/>
          <w:sz w:val="30"/>
          <w:szCs w:val="30"/>
          <w:cs/>
        </w:rPr>
        <w:t>่</w:t>
      </w:r>
      <w:r w:rsidR="0043697A">
        <w:rPr>
          <w:rFonts w:asciiTheme="majorBidi" w:hAnsiTheme="majorBidi" w:cstheme="majorBidi"/>
          <w:sz w:val="30"/>
          <w:szCs w:val="30"/>
        </w:rPr>
        <w:t xml:space="preserve"> 11 </w:t>
      </w:r>
      <w:r w:rsidR="0043697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43697A">
        <w:rPr>
          <w:rFonts w:asciiTheme="majorBidi" w:hAnsiTheme="majorBidi" w:cstheme="majorBidi"/>
          <w:sz w:val="30"/>
          <w:szCs w:val="30"/>
        </w:rPr>
        <w:t>2566</w:t>
      </w:r>
    </w:p>
    <w:p w14:paraId="2D793AAC" w14:textId="77777777" w:rsidR="005709B2" w:rsidRPr="00EF652C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u w:val="none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EF652C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B82D4" w14:textId="0597D184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43697A">
        <w:rPr>
          <w:rFonts w:asciiTheme="majorBidi" w:hAnsiTheme="majorBidi" w:cstheme="majorBidi"/>
          <w:sz w:val="30"/>
          <w:szCs w:val="30"/>
        </w:rPr>
        <w:t>5</w:t>
      </w:r>
    </w:p>
    <w:p w14:paraId="5766EB89" w14:textId="77777777" w:rsidR="002A3F2B" w:rsidRPr="00EF652C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EC71D3E" w14:textId="6A2516EC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43697A">
        <w:rPr>
          <w:rFonts w:asciiTheme="majorBidi" w:hAnsiTheme="majorBidi" w:cstheme="majorBidi"/>
          <w:sz w:val="30"/>
          <w:szCs w:val="30"/>
        </w:rPr>
        <w:t>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67918ECD" w:rsidR="003E6A5C" w:rsidRPr="00EF652C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F652C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20"/>
          <w:szCs w:val="20"/>
          <w:lang w:val="en-US"/>
        </w:rPr>
      </w:pPr>
    </w:p>
    <w:p w14:paraId="02B9903B" w14:textId="3EAED33B" w:rsidR="0075348D" w:rsidRPr="00EF652C" w:rsidRDefault="00265E0A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EF652C">
        <w:rPr>
          <w:rFonts w:asciiTheme="majorBidi" w:hAnsiTheme="majorBidi" w:cstheme="majorBidi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157CDB" w:rsidRPr="00EF652C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</w:t>
      </w:r>
      <w:r w:rsidRPr="00EF652C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บริษัทร่วมที่มีการเปลี่ยนแปลงอย่างมีสาระสำคัญได้เปิดเผยในหมายเหตุข้อ </w:t>
      </w:r>
      <w:r w:rsidR="00AA715B" w:rsidRPr="00EF652C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6</w:t>
      </w:r>
      <w:r w:rsidR="008068EE" w:rsidRPr="00EF652C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 xml:space="preserve"> </w:t>
      </w:r>
      <w:r w:rsidR="008068EE" w:rsidRPr="00EF652C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2213C776" w14:textId="03DF26D5" w:rsidR="007D50B3" w:rsidRPr="00EF652C" w:rsidRDefault="007D50B3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3"/>
        <w:gridCol w:w="984"/>
        <w:gridCol w:w="11"/>
        <w:gridCol w:w="260"/>
        <w:gridCol w:w="11"/>
        <w:gridCol w:w="979"/>
        <w:gridCol w:w="11"/>
        <w:gridCol w:w="260"/>
        <w:gridCol w:w="11"/>
        <w:gridCol w:w="979"/>
        <w:gridCol w:w="11"/>
        <w:gridCol w:w="260"/>
        <w:gridCol w:w="11"/>
        <w:gridCol w:w="979"/>
      </w:tblGrid>
      <w:tr w:rsidR="009A2B93" w:rsidRPr="00EF652C" w14:paraId="65D004C0" w14:textId="77777777" w:rsidTr="008050E7">
        <w:trPr>
          <w:tblHeader/>
        </w:trPr>
        <w:tc>
          <w:tcPr>
            <w:tcW w:w="2429" w:type="pct"/>
          </w:tcPr>
          <w:p w14:paraId="478CA49F" w14:textId="77777777" w:rsidR="009A2B93" w:rsidRPr="00EF652C" w:rsidRDefault="009A2B9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17" w:type="pct"/>
            <w:gridSpan w:val="6"/>
          </w:tcPr>
          <w:p w14:paraId="79943C34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  <w:gridSpan w:val="2"/>
          </w:tcPr>
          <w:p w14:paraId="46D68BEE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  <w:gridSpan w:val="5"/>
          </w:tcPr>
          <w:p w14:paraId="2FC2F8D0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A2B93" w:rsidRPr="00EF652C" w14:paraId="23B15FC3" w14:textId="77777777" w:rsidTr="008050E7">
        <w:trPr>
          <w:tblHeader/>
        </w:trPr>
        <w:tc>
          <w:tcPr>
            <w:tcW w:w="2429" w:type="pct"/>
          </w:tcPr>
          <w:p w14:paraId="785314A3" w14:textId="386056A8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3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37" w:type="pct"/>
            <w:gridSpan w:val="2"/>
          </w:tcPr>
          <w:p w14:paraId="264B97B8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6" w:type="pct"/>
            <w:gridSpan w:val="2"/>
          </w:tcPr>
          <w:p w14:paraId="3D0833E7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</w:tcPr>
          <w:p w14:paraId="7EBBF862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gridSpan w:val="2"/>
          </w:tcPr>
          <w:p w14:paraId="0C34D525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</w:tcPr>
          <w:p w14:paraId="61E1A490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6" w:type="pct"/>
            <w:gridSpan w:val="2"/>
          </w:tcPr>
          <w:p w14:paraId="28730407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5F6E409B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9A2B93" w:rsidRPr="00EF652C" w14:paraId="34E81FC6" w14:textId="77777777" w:rsidTr="00545CCA">
        <w:trPr>
          <w:tblHeader/>
        </w:trPr>
        <w:tc>
          <w:tcPr>
            <w:tcW w:w="2429" w:type="pct"/>
          </w:tcPr>
          <w:p w14:paraId="66B3936E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1" w:type="pct"/>
            <w:gridSpan w:val="13"/>
          </w:tcPr>
          <w:p w14:paraId="122BC9C4" w14:textId="77777777" w:rsidR="009A2B93" w:rsidRPr="00EF652C" w:rsidRDefault="009A2B9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A2B93" w:rsidRPr="00EF652C" w14:paraId="773577FA" w14:textId="77777777" w:rsidTr="0040071C">
        <w:tc>
          <w:tcPr>
            <w:tcW w:w="2429" w:type="pct"/>
            <w:shd w:val="clear" w:color="auto" w:fill="auto"/>
          </w:tcPr>
          <w:p w14:paraId="4817B1EA" w14:textId="77777777" w:rsidR="009A2B93" w:rsidRPr="00EF652C" w:rsidRDefault="009A2B9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14:paraId="501146AF" w14:textId="77777777" w:rsidR="009A2B93" w:rsidRPr="00EF652C" w:rsidRDefault="009A2B93" w:rsidP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41D177E6" w14:textId="77777777" w:rsidR="009A2B93" w:rsidRPr="00EF652C" w:rsidRDefault="009A2B93" w:rsidP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BF1819B" w14:textId="77777777" w:rsidR="009A2B93" w:rsidRPr="00EF652C" w:rsidRDefault="009A2B93" w:rsidP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B05E2FD" w14:textId="77777777" w:rsidR="009A2B93" w:rsidRPr="00EF652C" w:rsidRDefault="009A2B93" w:rsidP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BE1C8EB" w14:textId="77777777" w:rsidR="009A2B93" w:rsidRPr="00EF652C" w:rsidRDefault="009A2B93" w:rsidP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2FE5C460" w14:textId="77777777" w:rsidR="009A2B93" w:rsidRPr="00EF652C" w:rsidRDefault="009A2B93" w:rsidP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CAB6B06" w14:textId="77777777" w:rsidR="009A2B93" w:rsidRPr="00EF652C" w:rsidRDefault="009A2B93" w:rsidP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0071C" w:rsidRPr="00EF652C" w14:paraId="406B7B5B" w14:textId="77777777" w:rsidTr="0040071C">
        <w:tc>
          <w:tcPr>
            <w:tcW w:w="2429" w:type="pct"/>
            <w:shd w:val="clear" w:color="auto" w:fill="auto"/>
          </w:tcPr>
          <w:p w14:paraId="5948B7DE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1" w:type="pct"/>
            <w:shd w:val="clear" w:color="auto" w:fill="auto"/>
          </w:tcPr>
          <w:p w14:paraId="55C297D7" w14:textId="2D78AACB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547E4E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2263F6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05BFE9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44266A2" w14:textId="4BE8CF71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344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4,172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26819CA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6EB2120D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7,905</w:t>
            </w:r>
          </w:p>
        </w:tc>
      </w:tr>
      <w:tr w:rsidR="0040071C" w:rsidRPr="00EF652C" w14:paraId="2872C026" w14:textId="77777777" w:rsidTr="0040071C">
        <w:tc>
          <w:tcPr>
            <w:tcW w:w="2429" w:type="pct"/>
            <w:shd w:val="clear" w:color="auto" w:fill="auto"/>
          </w:tcPr>
          <w:p w14:paraId="76681B8F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14:paraId="12F6446C" w14:textId="093CF455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CABA64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0177AE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FD24909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1488755" w14:textId="0E05BA3E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344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7,386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67C9009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3AE800A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1,372</w:t>
            </w:r>
          </w:p>
        </w:tc>
      </w:tr>
      <w:tr w:rsidR="0040071C" w:rsidRPr="00EF652C" w14:paraId="2B116412" w14:textId="77777777" w:rsidTr="0040071C">
        <w:tc>
          <w:tcPr>
            <w:tcW w:w="2429" w:type="pct"/>
            <w:shd w:val="clear" w:color="auto" w:fill="auto"/>
          </w:tcPr>
          <w:p w14:paraId="55423457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1" w:type="pct"/>
            <w:shd w:val="clear" w:color="auto" w:fill="auto"/>
          </w:tcPr>
          <w:p w14:paraId="67DED2D5" w14:textId="02761868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A4B1E6D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EDB2EC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99DCFA6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633E0DB" w14:textId="52DE615C" w:rsidR="0040071C" w:rsidRPr="00EF652C" w:rsidRDefault="000775F1" w:rsidP="00077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F460B5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D2D39D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</w:p>
        </w:tc>
      </w:tr>
      <w:tr w:rsidR="001B6191" w:rsidRPr="00EF652C" w14:paraId="1DE630D3" w14:textId="77777777" w:rsidTr="006F7693">
        <w:tc>
          <w:tcPr>
            <w:tcW w:w="2429" w:type="pct"/>
            <w:shd w:val="clear" w:color="auto" w:fill="auto"/>
          </w:tcPr>
          <w:p w14:paraId="6E1D6DE5" w14:textId="77777777" w:rsidR="001B6191" w:rsidRPr="00EF652C" w:rsidRDefault="001B6191" w:rsidP="006F7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1" w:type="pct"/>
            <w:shd w:val="clear" w:color="auto" w:fill="auto"/>
          </w:tcPr>
          <w:p w14:paraId="7A0DEAB1" w14:textId="77777777" w:rsidR="001B6191" w:rsidRPr="00EF652C" w:rsidRDefault="001B6191" w:rsidP="006F7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2F175ED" w14:textId="77777777" w:rsidR="001B6191" w:rsidRPr="00EF652C" w:rsidRDefault="001B6191" w:rsidP="006F7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445AEB0" w14:textId="77777777" w:rsidR="001B6191" w:rsidRPr="00EF652C" w:rsidRDefault="001B6191" w:rsidP="006F7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04B4227" w14:textId="77777777" w:rsidR="001B6191" w:rsidRPr="00EF652C" w:rsidRDefault="001B6191" w:rsidP="006F7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62357CB7" w14:textId="77777777" w:rsidR="001B6191" w:rsidRPr="00EF652C" w:rsidRDefault="001B6191" w:rsidP="006F7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344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8FE7005" w14:textId="77777777" w:rsidR="001B6191" w:rsidRPr="00EF652C" w:rsidRDefault="001B6191" w:rsidP="006F7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41C5499" w14:textId="77777777" w:rsidR="001B6191" w:rsidRPr="00EF652C" w:rsidRDefault="001B6191" w:rsidP="006F7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932</w:t>
            </w:r>
          </w:p>
        </w:tc>
      </w:tr>
      <w:tr w:rsidR="000775F1" w:rsidRPr="00EF652C" w14:paraId="3AF384BA" w14:textId="77777777" w:rsidTr="0040071C">
        <w:tc>
          <w:tcPr>
            <w:tcW w:w="2429" w:type="pct"/>
            <w:shd w:val="clear" w:color="auto" w:fill="auto"/>
          </w:tcPr>
          <w:p w14:paraId="4F525E26" w14:textId="7BE37699" w:rsidR="000775F1" w:rsidRPr="00EF652C" w:rsidRDefault="000775F1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31" w:type="pct"/>
            <w:shd w:val="clear" w:color="auto" w:fill="auto"/>
          </w:tcPr>
          <w:p w14:paraId="25F2C6A0" w14:textId="77777777" w:rsidR="000775F1" w:rsidRPr="00EF652C" w:rsidRDefault="000775F1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DBAB466" w14:textId="77777777" w:rsidR="000775F1" w:rsidRPr="00EF652C" w:rsidRDefault="000775F1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EA7A9D0" w14:textId="77777777" w:rsidR="000775F1" w:rsidRPr="00EF652C" w:rsidRDefault="000775F1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712A54AB" w14:textId="77777777" w:rsidR="000775F1" w:rsidRPr="00EF652C" w:rsidRDefault="000775F1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FFF2897" w14:textId="2B379955" w:rsidR="000775F1" w:rsidRPr="006F3442" w:rsidRDefault="000775F1" w:rsidP="00077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AC52E73" w14:textId="77777777" w:rsidR="000775F1" w:rsidRPr="00EF652C" w:rsidRDefault="000775F1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993ECE2" w14:textId="37E5DBE0" w:rsidR="000775F1" w:rsidRPr="00EF652C" w:rsidRDefault="000775F1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296</w:t>
            </w:r>
          </w:p>
        </w:tc>
      </w:tr>
      <w:tr w:rsidR="0040071C" w:rsidRPr="00EF652C" w14:paraId="2160D3B9" w14:textId="77777777" w:rsidTr="0040071C">
        <w:tc>
          <w:tcPr>
            <w:tcW w:w="2429" w:type="pct"/>
            <w:shd w:val="clear" w:color="auto" w:fill="auto"/>
          </w:tcPr>
          <w:p w14:paraId="4F7132C4" w14:textId="6D3B51CE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31" w:type="pct"/>
            <w:shd w:val="clear" w:color="auto" w:fill="auto"/>
          </w:tcPr>
          <w:p w14:paraId="44B55781" w14:textId="2B510D6C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BEAC29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837BC58" w14:textId="274A690F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D4183A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564E8CD" w14:textId="48963024" w:rsidR="0040071C" w:rsidRPr="006F3442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B43C45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61D0C6A0" w14:textId="6CAD209D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0071C" w:rsidRPr="00EF652C" w14:paraId="379091DF" w14:textId="77777777" w:rsidTr="0040071C">
        <w:tc>
          <w:tcPr>
            <w:tcW w:w="2429" w:type="pct"/>
            <w:shd w:val="clear" w:color="auto" w:fill="auto"/>
          </w:tcPr>
          <w:p w14:paraId="19B95175" w14:textId="3EF165DC" w:rsidR="0040071C" w:rsidRPr="00EF652C" w:rsidRDefault="000775F1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800C4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ความช่วยเหลือทางเทคนิคและ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531" w:type="pct"/>
            <w:shd w:val="clear" w:color="auto" w:fill="auto"/>
          </w:tcPr>
          <w:p w14:paraId="7576AD8C" w14:textId="4F2B143D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4ECDD5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6DF3F37F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2D14560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15F3FA0" w14:textId="7A5D5B5F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07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2,938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E18CF77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8DBE94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4,147</w:t>
            </w:r>
          </w:p>
        </w:tc>
      </w:tr>
      <w:tr w:rsidR="0040071C" w:rsidRPr="00EF652C" w14:paraId="0D1E49B3" w14:textId="77777777" w:rsidTr="0040071C">
        <w:tc>
          <w:tcPr>
            <w:tcW w:w="2429" w:type="pct"/>
            <w:shd w:val="clear" w:color="auto" w:fill="auto"/>
          </w:tcPr>
          <w:p w14:paraId="73CB6A6B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5DBE7891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F24298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9599AC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D946909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18E71D0" w14:textId="77777777" w:rsidR="0040071C" w:rsidRPr="004007A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70B0EF7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EE0475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0071C" w:rsidRPr="00EF652C" w14:paraId="5AFC232E" w14:textId="77777777" w:rsidTr="0040071C">
        <w:tc>
          <w:tcPr>
            <w:tcW w:w="2429" w:type="pct"/>
            <w:shd w:val="clear" w:color="auto" w:fill="auto"/>
          </w:tcPr>
          <w:p w14:paraId="71B96D49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1" w:type="pct"/>
            <w:shd w:val="clear" w:color="auto" w:fill="auto"/>
          </w:tcPr>
          <w:p w14:paraId="71A273B1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003D35F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74C8838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E12A25D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BEB9FB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95B898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7B7A32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0071C" w:rsidRPr="00EF652C" w14:paraId="1EA16B97" w14:textId="77777777" w:rsidTr="0040071C">
        <w:tc>
          <w:tcPr>
            <w:tcW w:w="2429" w:type="pct"/>
            <w:shd w:val="clear" w:color="auto" w:fill="auto"/>
          </w:tcPr>
          <w:p w14:paraId="15DE8523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1" w:type="pct"/>
            <w:shd w:val="clear" w:color="auto" w:fill="auto"/>
          </w:tcPr>
          <w:p w14:paraId="14A658FF" w14:textId="51AF0D78" w:rsidR="0040071C" w:rsidRPr="00EF652C" w:rsidRDefault="005E7457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CB0FAD7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C93D988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94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F0CFE91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08EB115" w14:textId="762D6845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D2C332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3B2D4F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94</w:t>
            </w:r>
          </w:p>
        </w:tc>
      </w:tr>
      <w:tr w:rsidR="0040071C" w:rsidRPr="00EF652C" w14:paraId="0CE66CAD" w14:textId="77777777" w:rsidTr="0040071C">
        <w:tc>
          <w:tcPr>
            <w:tcW w:w="2429" w:type="pct"/>
            <w:shd w:val="clear" w:color="auto" w:fill="auto"/>
          </w:tcPr>
          <w:p w14:paraId="31A9417E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31" w:type="pct"/>
            <w:shd w:val="clear" w:color="auto" w:fill="auto"/>
          </w:tcPr>
          <w:p w14:paraId="45425D1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DFAC8F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8FBDA9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0FD6AD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4F84C0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4488F8BD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5BB48D8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0071C" w:rsidRPr="00EF652C" w14:paraId="4C466DDF" w14:textId="77777777" w:rsidTr="0040071C">
        <w:tc>
          <w:tcPr>
            <w:tcW w:w="2429" w:type="pct"/>
            <w:shd w:val="clear" w:color="auto" w:fill="auto"/>
          </w:tcPr>
          <w:p w14:paraId="7EE3D307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1" w:type="pct"/>
            <w:shd w:val="clear" w:color="auto" w:fill="auto"/>
          </w:tcPr>
          <w:p w14:paraId="0523BDDD" w14:textId="1C9422F8" w:rsidR="0040071C" w:rsidRPr="00EF652C" w:rsidRDefault="005E7457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10,896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73786C0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83947D2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15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647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885157D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49619D9" w14:textId="4C1BE65F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10,896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D6A97F0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D53A0A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15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647</w:t>
            </w:r>
          </w:p>
        </w:tc>
      </w:tr>
      <w:tr w:rsidR="0040071C" w:rsidRPr="00EF652C" w14:paraId="4EEAA5C6" w14:textId="77777777" w:rsidTr="0040071C">
        <w:tc>
          <w:tcPr>
            <w:tcW w:w="2429" w:type="pct"/>
            <w:shd w:val="clear" w:color="auto" w:fill="auto"/>
          </w:tcPr>
          <w:p w14:paraId="44F1E9FD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31" w:type="pct"/>
            <w:shd w:val="clear" w:color="auto" w:fill="auto"/>
          </w:tcPr>
          <w:p w14:paraId="0FAA70EB" w14:textId="3AFF6CD8" w:rsidR="0040071C" w:rsidRPr="00EF652C" w:rsidRDefault="005E7457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8BAB15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D31A1B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651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4156D7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514C6AB" w14:textId="70018A4F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9166B8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C2913D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651</w:t>
            </w:r>
          </w:p>
        </w:tc>
      </w:tr>
      <w:tr w:rsidR="0040071C" w:rsidRPr="00EF652C" w14:paraId="21E3E0EF" w14:textId="77777777" w:rsidTr="0040071C">
        <w:tc>
          <w:tcPr>
            <w:tcW w:w="2429" w:type="pct"/>
            <w:shd w:val="clear" w:color="auto" w:fill="auto"/>
          </w:tcPr>
          <w:p w14:paraId="1AE67D37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E6A1E" w14:textId="449114B4" w:rsidR="0040071C" w:rsidRPr="00EF652C" w:rsidRDefault="005E7457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10,929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C19D126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966E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298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D6CE24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10F57" w14:textId="73AEE9DA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10,929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6263EC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2CDF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298</w:t>
            </w:r>
          </w:p>
        </w:tc>
      </w:tr>
      <w:tr w:rsidR="0040071C" w:rsidRPr="00EF652C" w14:paraId="0BD30764" w14:textId="77777777" w:rsidTr="0040071C">
        <w:tc>
          <w:tcPr>
            <w:tcW w:w="2429" w:type="pct"/>
            <w:shd w:val="clear" w:color="auto" w:fill="auto"/>
          </w:tcPr>
          <w:p w14:paraId="3E38FBC1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2B1EE72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B971E1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6AE892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368FF0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0DAA01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D3FD41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B917C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7C38" w:rsidRPr="00EF652C" w14:paraId="2F94D9B1" w14:textId="77777777" w:rsidTr="0040071C">
        <w:tc>
          <w:tcPr>
            <w:tcW w:w="2429" w:type="pct"/>
            <w:shd w:val="clear" w:color="auto" w:fill="auto"/>
          </w:tcPr>
          <w:p w14:paraId="789AAAF1" w14:textId="0E091E9B" w:rsidR="00CE7C38" w:rsidRPr="00EF652C" w:rsidRDefault="00CE7C38" w:rsidP="00CE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1" w:type="pct"/>
            <w:shd w:val="clear" w:color="auto" w:fill="auto"/>
          </w:tcPr>
          <w:p w14:paraId="609CD842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7C214DCA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4B23B37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4967822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B8B914E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4525F30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71A8609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E7C38" w:rsidRPr="00EF652C" w14:paraId="0C114334" w14:textId="77777777" w:rsidTr="0040071C">
        <w:tc>
          <w:tcPr>
            <w:tcW w:w="2429" w:type="pct"/>
            <w:shd w:val="clear" w:color="auto" w:fill="auto"/>
          </w:tcPr>
          <w:p w14:paraId="122F0692" w14:textId="6591BA14" w:rsidR="00CE7C38" w:rsidRPr="00027904" w:rsidRDefault="00150386" w:rsidP="00CE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1" w:type="pct"/>
            <w:shd w:val="clear" w:color="auto" w:fill="auto"/>
          </w:tcPr>
          <w:p w14:paraId="311BBF85" w14:textId="0802E6E8" w:rsidR="00CE7C38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08F18CD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CB72EE3" w14:textId="4ACBA702" w:rsidR="00CE7C38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A8EA010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C9F91B4" w14:textId="049684DA" w:rsidR="00CE7C38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0A58507" w14:textId="77777777" w:rsidR="00CE7C38" w:rsidRPr="00EF652C" w:rsidRDefault="00CE7C38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8ED20D5" w14:textId="09077E9B" w:rsidR="00CE7C38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470</w:t>
            </w:r>
          </w:p>
        </w:tc>
      </w:tr>
      <w:tr w:rsidR="00150386" w:rsidRPr="00EF652C" w14:paraId="631F6989" w14:textId="77777777" w:rsidTr="0040071C">
        <w:tc>
          <w:tcPr>
            <w:tcW w:w="2429" w:type="pct"/>
            <w:shd w:val="clear" w:color="auto" w:fill="auto"/>
          </w:tcPr>
          <w:p w14:paraId="48874A2A" w14:textId="3852346C" w:rsidR="00150386" w:rsidRPr="00EF652C" w:rsidRDefault="00150386" w:rsidP="00150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790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31" w:type="pct"/>
            <w:shd w:val="clear" w:color="auto" w:fill="auto"/>
          </w:tcPr>
          <w:p w14:paraId="093514BD" w14:textId="44B1D3F9" w:rsidR="00150386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694437" w14:textId="77777777" w:rsidR="00150386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656ADC9A" w14:textId="751DCEE5" w:rsidR="00150386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F9DEBFE" w14:textId="77777777" w:rsidR="00150386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8734643" w14:textId="1397266C" w:rsidR="00150386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95B741E" w14:textId="77777777" w:rsidR="00150386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482A5CC" w14:textId="28A9C132" w:rsidR="00150386" w:rsidRPr="00EF652C" w:rsidRDefault="00150386" w:rsidP="00150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E7C38" w:rsidRPr="00EF652C" w14:paraId="553EDDC0" w14:textId="77777777" w:rsidTr="0040071C">
        <w:tc>
          <w:tcPr>
            <w:tcW w:w="2429" w:type="pct"/>
            <w:shd w:val="clear" w:color="auto" w:fill="auto"/>
          </w:tcPr>
          <w:p w14:paraId="1D4DAE7E" w14:textId="77777777" w:rsidR="00CE7C38" w:rsidRPr="00EF652C" w:rsidRDefault="00CE7C38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482BD12B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4043DB4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1C00F7D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001EF3DF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E7E7419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438C4DE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60E53C15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E7C38" w:rsidRPr="00EF652C" w14:paraId="50EE54EE" w14:textId="77777777" w:rsidTr="0040071C">
        <w:tc>
          <w:tcPr>
            <w:tcW w:w="2429" w:type="pct"/>
            <w:shd w:val="clear" w:color="auto" w:fill="auto"/>
          </w:tcPr>
          <w:p w14:paraId="0994FAC2" w14:textId="77777777" w:rsidR="00CE7C38" w:rsidRPr="00EF652C" w:rsidRDefault="00CE7C38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336498A1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5401C26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784B877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9A5A531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2BF1B4D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8870BED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FE14A5C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E7C38" w:rsidRPr="00EF652C" w14:paraId="4CA102D7" w14:textId="77777777" w:rsidTr="0040071C">
        <w:tc>
          <w:tcPr>
            <w:tcW w:w="2429" w:type="pct"/>
            <w:shd w:val="clear" w:color="auto" w:fill="auto"/>
          </w:tcPr>
          <w:p w14:paraId="05A6861F" w14:textId="77777777" w:rsidR="00CE7C38" w:rsidRPr="00EF652C" w:rsidRDefault="00CE7C38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6074175F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0B1759F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2FA3400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23A9924F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B5E9DEB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7DD0335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4D0E2FE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E7C38" w:rsidRPr="00EF652C" w14:paraId="14690616" w14:textId="77777777" w:rsidTr="0040071C">
        <w:tc>
          <w:tcPr>
            <w:tcW w:w="2429" w:type="pct"/>
            <w:shd w:val="clear" w:color="auto" w:fill="auto"/>
          </w:tcPr>
          <w:p w14:paraId="14E1C04E" w14:textId="77777777" w:rsidR="00CE7C38" w:rsidRPr="00EF652C" w:rsidRDefault="00CE7C38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339B271C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2382E8B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05E6E61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1BD3795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30A3FBF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2B3C5C74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5B38E5B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E7C38" w:rsidRPr="00EF652C" w14:paraId="3BE68551" w14:textId="77777777" w:rsidTr="0040071C">
        <w:tc>
          <w:tcPr>
            <w:tcW w:w="2429" w:type="pct"/>
            <w:shd w:val="clear" w:color="auto" w:fill="auto"/>
          </w:tcPr>
          <w:p w14:paraId="4899FD39" w14:textId="77777777" w:rsidR="00CE7C38" w:rsidRPr="00EF652C" w:rsidRDefault="00CE7C38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56944826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1A0CED9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612C03AB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709590BC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4DE5F6E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1FFBE6D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B392FAA" w14:textId="77777777" w:rsidR="00CE7C38" w:rsidRPr="00EF652C" w:rsidRDefault="00CE7C38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0071C" w:rsidRPr="00EF652C" w14:paraId="358B3649" w14:textId="77777777" w:rsidTr="0040071C">
        <w:tc>
          <w:tcPr>
            <w:tcW w:w="2429" w:type="pct"/>
            <w:shd w:val="clear" w:color="auto" w:fill="auto"/>
          </w:tcPr>
          <w:p w14:paraId="7540CA9F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14:paraId="51AA3B5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0AB40D2B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869EEC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2FB39EA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AE9A120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FD6F74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4DA4B6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0071C" w:rsidRPr="00EF652C" w14:paraId="15468614" w14:textId="77777777" w:rsidTr="0040071C">
        <w:tc>
          <w:tcPr>
            <w:tcW w:w="2429" w:type="pct"/>
            <w:shd w:val="clear" w:color="auto" w:fill="auto"/>
          </w:tcPr>
          <w:p w14:paraId="38AE6B22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31" w:type="pct"/>
            <w:shd w:val="clear" w:color="auto" w:fill="auto"/>
          </w:tcPr>
          <w:p w14:paraId="1650BE50" w14:textId="399A0101" w:rsidR="0040071C" w:rsidRPr="00EF652C" w:rsidRDefault="007060FB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1,359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2A1B710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0F8BCE7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828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173A67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CC5CDB8" w14:textId="3EB5BC8A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B71CA69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76EEB5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828</w:t>
            </w:r>
          </w:p>
        </w:tc>
      </w:tr>
      <w:tr w:rsidR="0040071C" w:rsidRPr="00EF652C" w14:paraId="4F45733B" w14:textId="77777777" w:rsidTr="0040071C">
        <w:tc>
          <w:tcPr>
            <w:tcW w:w="2429" w:type="pct"/>
            <w:shd w:val="clear" w:color="auto" w:fill="auto"/>
          </w:tcPr>
          <w:p w14:paraId="4D926636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1" w:type="pct"/>
            <w:shd w:val="clear" w:color="auto" w:fill="auto"/>
          </w:tcPr>
          <w:p w14:paraId="04680142" w14:textId="7C157063" w:rsidR="0040071C" w:rsidRPr="00EF652C" w:rsidRDefault="007060FB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D3586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5,896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504FA1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AFA6E1D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45F25C1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1382113" w14:textId="540CFE94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D3586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5,896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159A61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17450E62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640</w:t>
            </w:r>
          </w:p>
        </w:tc>
      </w:tr>
      <w:tr w:rsidR="0040071C" w:rsidRPr="00EF652C" w14:paraId="3D9E8C2C" w14:textId="77777777" w:rsidTr="0040071C">
        <w:tc>
          <w:tcPr>
            <w:tcW w:w="2429" w:type="pct"/>
            <w:shd w:val="clear" w:color="auto" w:fill="auto"/>
          </w:tcPr>
          <w:p w14:paraId="36629007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1" w:type="pct"/>
            <w:shd w:val="clear" w:color="auto" w:fill="auto"/>
          </w:tcPr>
          <w:p w14:paraId="7E3C1E1A" w14:textId="2E0847F2" w:rsidR="0040071C" w:rsidRPr="00EF652C" w:rsidRDefault="007060FB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35BC92C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5341956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60D1990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F9A62F0" w14:textId="7BBC710A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0D2387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BCC748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</w:p>
        </w:tc>
      </w:tr>
      <w:tr w:rsidR="0040071C" w:rsidRPr="00EF652C" w14:paraId="613FAF80" w14:textId="77777777" w:rsidTr="0040071C">
        <w:tc>
          <w:tcPr>
            <w:tcW w:w="2429" w:type="pct"/>
            <w:shd w:val="clear" w:color="auto" w:fill="auto"/>
          </w:tcPr>
          <w:p w14:paraId="067451E0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31" w:type="pct"/>
            <w:shd w:val="clear" w:color="auto" w:fill="auto"/>
          </w:tcPr>
          <w:p w14:paraId="3775A257" w14:textId="204EC5F1" w:rsidR="0040071C" w:rsidRPr="00EF652C" w:rsidRDefault="008050E7" w:rsidP="00805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3,420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6E1C4A3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0E4183AD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1,919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2652AE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E2B124A" w14:textId="32D97D0E" w:rsidR="0040071C" w:rsidRPr="00EF652C" w:rsidRDefault="008050E7" w:rsidP="00805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3,383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5699A31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4F4D3D90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1,919</w:t>
            </w:r>
          </w:p>
        </w:tc>
      </w:tr>
      <w:tr w:rsidR="0040071C" w:rsidRPr="00EF652C" w14:paraId="7CE1E139" w14:textId="77777777" w:rsidTr="0040071C">
        <w:tc>
          <w:tcPr>
            <w:tcW w:w="2429" w:type="pct"/>
            <w:shd w:val="clear" w:color="auto" w:fill="auto"/>
          </w:tcPr>
          <w:p w14:paraId="633CBACF" w14:textId="77777777" w:rsidR="0040071C" w:rsidRPr="00EF652C" w:rsidRDefault="0040071C" w:rsidP="004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31" w:type="pct"/>
            <w:shd w:val="clear" w:color="auto" w:fill="auto"/>
          </w:tcPr>
          <w:p w14:paraId="2BD773F6" w14:textId="3C082831" w:rsidR="0040071C" w:rsidRPr="00EF652C" w:rsidRDefault="007060FB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1,656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3887944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25A0D177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59078B5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32736D41" w14:textId="50B224DE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1,656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133249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14:paraId="7210783E" w14:textId="77777777" w:rsidR="0040071C" w:rsidRPr="00EF652C" w:rsidRDefault="0040071C" w:rsidP="00400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6DB4C04A" w14:textId="168DD6BE" w:rsidR="00470803" w:rsidRPr="00EF652C" w:rsidRDefault="00470803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74"/>
        <w:gridCol w:w="7"/>
        <w:gridCol w:w="258"/>
        <w:gridCol w:w="11"/>
        <w:gridCol w:w="1080"/>
        <w:gridCol w:w="9"/>
        <w:gridCol w:w="255"/>
        <w:gridCol w:w="1080"/>
        <w:gridCol w:w="260"/>
        <w:gridCol w:w="1174"/>
        <w:gridCol w:w="6"/>
      </w:tblGrid>
      <w:tr w:rsidR="00663CD7" w:rsidRPr="00EF652C" w14:paraId="3202A59F" w14:textId="77777777" w:rsidTr="00256CB8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 w:rsidP="000C585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6"/>
          </w:tcPr>
          <w:p w14:paraId="6E2608BE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2C5C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6602313F" w:rsidR="00A72C5C" w:rsidRPr="00EF652C" w:rsidRDefault="00A72C5C" w:rsidP="00A72C5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53BECA7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2E32935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2C5C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477DDCA4" w:rsidR="00A72C5C" w:rsidRPr="00EF652C" w:rsidRDefault="00A72C5C" w:rsidP="00A72C5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gridSpan w:val="2"/>
          </w:tcPr>
          <w:p w14:paraId="06B48C2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5AC69F4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11006AA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2C5C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5C" w:rsidRPr="00EF652C" w14:paraId="34B20763" w14:textId="77777777" w:rsidTr="000C5850">
        <w:tc>
          <w:tcPr>
            <w:tcW w:w="2161" w:type="pct"/>
          </w:tcPr>
          <w:p w14:paraId="767F3335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0C833F96" w14:textId="77777777" w:rsidTr="000C5850">
        <w:tc>
          <w:tcPr>
            <w:tcW w:w="2161" w:type="pct"/>
          </w:tcPr>
          <w:p w14:paraId="2CD241A0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68F5A6FA" w:rsidR="00A72C5C" w:rsidRPr="00E54698" w:rsidRDefault="00E54698" w:rsidP="00E5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08D1CCB9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21,458</w:t>
            </w:r>
          </w:p>
        </w:tc>
        <w:tc>
          <w:tcPr>
            <w:tcW w:w="139" w:type="pct"/>
          </w:tcPr>
          <w:p w14:paraId="5188746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16,653</w:t>
            </w:r>
          </w:p>
        </w:tc>
      </w:tr>
      <w:tr w:rsidR="00A72C5C" w:rsidRPr="00EF652C" w14:paraId="312E4960" w14:textId="77777777" w:rsidTr="000C5850">
        <w:tc>
          <w:tcPr>
            <w:tcW w:w="2161" w:type="pct"/>
          </w:tcPr>
          <w:p w14:paraId="222B0AAD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63CCADCF" w:rsidR="00A72C5C" w:rsidRPr="00E54698" w:rsidRDefault="00E54698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44" w:type="pct"/>
            <w:gridSpan w:val="2"/>
          </w:tcPr>
          <w:p w14:paraId="471938C7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6" w:type="pct"/>
          </w:tcPr>
          <w:p w14:paraId="078A462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1421A9C0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139" w:type="pct"/>
          </w:tcPr>
          <w:p w14:paraId="0DDA237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A72C5C" w:rsidRPr="00EF652C" w14:paraId="57EC5F65" w14:textId="77777777" w:rsidTr="000C5850">
        <w:tc>
          <w:tcPr>
            <w:tcW w:w="2161" w:type="pct"/>
          </w:tcPr>
          <w:p w14:paraId="57C1C5D5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0055A39B" w:rsidR="00A72C5C" w:rsidRPr="00771236" w:rsidRDefault="00771236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44" w:type="pct"/>
            <w:gridSpan w:val="2"/>
          </w:tcPr>
          <w:p w14:paraId="14A3808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36" w:type="pct"/>
          </w:tcPr>
          <w:p w14:paraId="61625B6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5179EB12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21,790</w:t>
            </w:r>
          </w:p>
        </w:tc>
        <w:tc>
          <w:tcPr>
            <w:tcW w:w="139" w:type="pct"/>
          </w:tcPr>
          <w:p w14:paraId="14ABEB9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16,832</w:t>
            </w:r>
          </w:p>
        </w:tc>
      </w:tr>
      <w:tr w:rsidR="00A72C5C" w:rsidRPr="00EF652C" w14:paraId="0351A6C3" w14:textId="77777777" w:rsidTr="000C5850">
        <w:tc>
          <w:tcPr>
            <w:tcW w:w="2161" w:type="pct"/>
          </w:tcPr>
          <w:p w14:paraId="2214812E" w14:textId="77777777" w:rsidR="00A72C5C" w:rsidRPr="00EF652C" w:rsidRDefault="00A72C5C" w:rsidP="00A72C5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6E778F10" w14:textId="77777777" w:rsidTr="000C5850">
        <w:tc>
          <w:tcPr>
            <w:tcW w:w="2161" w:type="pct"/>
          </w:tcPr>
          <w:p w14:paraId="6E7732D2" w14:textId="77777777" w:rsidR="00A72C5C" w:rsidRPr="00EF652C" w:rsidRDefault="00A72C5C" w:rsidP="00A72C5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  <w:gridSpan w:val="2"/>
          </w:tcPr>
          <w:p w14:paraId="6DE5940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0DFFC089" w14:textId="77777777" w:rsidTr="000C5850">
        <w:tc>
          <w:tcPr>
            <w:tcW w:w="2161" w:type="pct"/>
          </w:tcPr>
          <w:p w14:paraId="7BB84B73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683377AE" w14:textId="359312FA" w:rsidR="00A72C5C" w:rsidRPr="00333656" w:rsidRDefault="00333656" w:rsidP="0033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5C3917A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D5DFE96" w14:textId="74904253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1,750</w:t>
            </w:r>
          </w:p>
        </w:tc>
        <w:tc>
          <w:tcPr>
            <w:tcW w:w="139" w:type="pct"/>
          </w:tcPr>
          <w:p w14:paraId="09FC7AD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236D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</w:tr>
      <w:tr w:rsidR="00A72C5C" w:rsidRPr="00EF652C" w14:paraId="49303D32" w14:textId="77777777" w:rsidTr="000C5850">
        <w:trPr>
          <w:trHeight w:val="46"/>
        </w:trPr>
        <w:tc>
          <w:tcPr>
            <w:tcW w:w="2161" w:type="pct"/>
          </w:tcPr>
          <w:p w14:paraId="278A121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52A1C" w14:textId="664BD7E3" w:rsidR="00A72C5C" w:rsidRPr="00333656" w:rsidRDefault="00333656" w:rsidP="00333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508D7CF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0E9D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1171D6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5C93" w14:textId="63BAA105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1,750</w:t>
            </w:r>
          </w:p>
        </w:tc>
        <w:tc>
          <w:tcPr>
            <w:tcW w:w="139" w:type="pct"/>
          </w:tcPr>
          <w:p w14:paraId="0A7C50E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8EED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2,300</w:t>
            </w:r>
          </w:p>
        </w:tc>
      </w:tr>
      <w:tr w:rsidR="00A72C5C" w:rsidRPr="00EF652C" w14:paraId="11AFEA40" w14:textId="77777777" w:rsidTr="000C5850">
        <w:trPr>
          <w:trHeight w:val="46"/>
        </w:trPr>
        <w:tc>
          <w:tcPr>
            <w:tcW w:w="2161" w:type="pct"/>
          </w:tcPr>
          <w:p w14:paraId="5AA887B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2C5C" w:rsidRPr="00EF652C" w14:paraId="36F95411" w14:textId="77777777" w:rsidTr="000C5850">
        <w:trPr>
          <w:trHeight w:val="46"/>
        </w:trPr>
        <w:tc>
          <w:tcPr>
            <w:tcW w:w="2161" w:type="pct"/>
          </w:tcPr>
          <w:p w14:paraId="24BA5D1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1" w:type="pct"/>
            <w:gridSpan w:val="2"/>
          </w:tcPr>
          <w:p w14:paraId="1C90F10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7C491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E0C576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A832F2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5B44E8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1361BD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73D7C04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2C5C" w:rsidRPr="00EF652C" w14:paraId="2CA8264F" w14:textId="77777777" w:rsidTr="000C5850">
        <w:trPr>
          <w:trHeight w:val="46"/>
        </w:trPr>
        <w:tc>
          <w:tcPr>
            <w:tcW w:w="2161" w:type="pct"/>
          </w:tcPr>
          <w:p w14:paraId="1A591FA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682039AF" w14:textId="71FECFB7" w:rsidR="00A72C5C" w:rsidRPr="000C773F" w:rsidRDefault="000C773F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  <w:gridSpan w:val="2"/>
          </w:tcPr>
          <w:p w14:paraId="3751DD9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5AAFD794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36" w:type="pct"/>
          </w:tcPr>
          <w:p w14:paraId="26EE392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C139F0E" w14:textId="30B34C8D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39" w:type="pct"/>
          </w:tcPr>
          <w:p w14:paraId="37C9A8A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84DA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A72C5C" w:rsidRPr="00EF652C" w14:paraId="245C6C73" w14:textId="77777777" w:rsidTr="000C5850">
        <w:trPr>
          <w:trHeight w:val="46"/>
        </w:trPr>
        <w:tc>
          <w:tcPr>
            <w:tcW w:w="2161" w:type="pct"/>
          </w:tcPr>
          <w:p w14:paraId="49D27D57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1F47E0" w14:textId="59D4FE98" w:rsidR="00A72C5C" w:rsidRPr="000C773F" w:rsidRDefault="000C773F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  <w:gridSpan w:val="2"/>
          </w:tcPr>
          <w:p w14:paraId="6A152AF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1E810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36" w:type="pct"/>
          </w:tcPr>
          <w:p w14:paraId="3249AD7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04442" w14:textId="4EB96F27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39" w:type="pct"/>
          </w:tcPr>
          <w:p w14:paraId="6C97814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55F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A72C5C" w:rsidRPr="00EF652C" w14:paraId="1B50A8EB" w14:textId="77777777" w:rsidTr="000C5850">
        <w:tc>
          <w:tcPr>
            <w:tcW w:w="2161" w:type="pct"/>
          </w:tcPr>
          <w:p w14:paraId="08B94675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46D09F57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7DA63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B5E957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69928B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BB9B37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3E89A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E33FBD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2E" w:rsidRPr="00EF652C" w14:paraId="3A6F5A3C" w14:textId="77777777" w:rsidTr="000C5850">
        <w:tc>
          <w:tcPr>
            <w:tcW w:w="2161" w:type="pct"/>
          </w:tcPr>
          <w:p w14:paraId="46B5F53B" w14:textId="77777777" w:rsidR="00F8172E" w:rsidRPr="00EF652C" w:rsidRDefault="00F8172E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4D8DC5AE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E5779B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82A5584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B1F8B7D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36E86B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7F1893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BDEB916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2E" w:rsidRPr="00EF652C" w14:paraId="5AC044E0" w14:textId="77777777" w:rsidTr="000C5850">
        <w:tc>
          <w:tcPr>
            <w:tcW w:w="2161" w:type="pct"/>
          </w:tcPr>
          <w:p w14:paraId="1FB3DFF4" w14:textId="77777777" w:rsidR="00F8172E" w:rsidRPr="00EF652C" w:rsidRDefault="00F8172E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52A36649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197E5C5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B569BF2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4A96389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5C69B1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14F8CDB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3DB9A6E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2E" w:rsidRPr="00EF652C" w14:paraId="7F06B65A" w14:textId="77777777" w:rsidTr="000C5850">
        <w:tc>
          <w:tcPr>
            <w:tcW w:w="2161" w:type="pct"/>
          </w:tcPr>
          <w:p w14:paraId="06C7CCB0" w14:textId="77777777" w:rsidR="00F8172E" w:rsidRPr="00EF652C" w:rsidRDefault="00F8172E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3A042D17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D42AB30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1AE367E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36D4262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19895CC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B7980B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F5084E2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72E" w:rsidRPr="00EF652C" w14:paraId="2F0DB14C" w14:textId="77777777" w:rsidTr="000C5850">
        <w:tc>
          <w:tcPr>
            <w:tcW w:w="2161" w:type="pct"/>
          </w:tcPr>
          <w:p w14:paraId="390CA144" w14:textId="77777777" w:rsidR="00F8172E" w:rsidRPr="00EF652C" w:rsidRDefault="00F8172E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34938FB6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FD0313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46BAE18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2029F6B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AA9765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07F017E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36905BB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46179CCE" w14:textId="77777777" w:rsidTr="000C5850">
        <w:tc>
          <w:tcPr>
            <w:tcW w:w="2161" w:type="pct"/>
          </w:tcPr>
          <w:p w14:paraId="006CFBFE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6DF61174" w14:textId="77777777" w:rsidTr="000C5850">
        <w:tc>
          <w:tcPr>
            <w:tcW w:w="2161" w:type="pct"/>
          </w:tcPr>
          <w:p w14:paraId="12E76A86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5B37ED80" w:rsidR="00A72C5C" w:rsidRPr="000C773F" w:rsidRDefault="000C773F" w:rsidP="000C7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446F7EBD" w:rsidR="00A72C5C" w:rsidRPr="0073162E" w:rsidRDefault="000775F1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139" w:type="pct"/>
          </w:tcPr>
          <w:p w14:paraId="306BF93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3163C8" w:rsidRPr="00EF652C" w14:paraId="4296A798" w14:textId="77777777" w:rsidTr="000C5850">
        <w:tc>
          <w:tcPr>
            <w:tcW w:w="2161" w:type="pct"/>
          </w:tcPr>
          <w:p w14:paraId="29205B3A" w14:textId="5D3CC518" w:rsidR="003163C8" w:rsidRPr="00EF652C" w:rsidRDefault="003163C8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9588E25" w14:textId="32154BF4" w:rsidR="003163C8" w:rsidRDefault="003163C8" w:rsidP="00316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5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289</w:t>
            </w:r>
          </w:p>
        </w:tc>
        <w:tc>
          <w:tcPr>
            <w:tcW w:w="144" w:type="pct"/>
            <w:gridSpan w:val="2"/>
          </w:tcPr>
          <w:p w14:paraId="3552059F" w14:textId="77777777" w:rsidR="003163C8" w:rsidRPr="00EF652C" w:rsidRDefault="003163C8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6AE78FC" w14:textId="0D840EFD" w:rsidR="003163C8" w:rsidRPr="003163C8" w:rsidRDefault="003163C8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0E641552" w14:textId="77777777" w:rsidR="003163C8" w:rsidRPr="00EF652C" w:rsidRDefault="003163C8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929FFD" w14:textId="335636E0" w:rsidR="003163C8" w:rsidRDefault="003163C8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139" w:type="pct"/>
          </w:tcPr>
          <w:p w14:paraId="04108568" w14:textId="77777777" w:rsidR="003163C8" w:rsidRPr="00EF652C" w:rsidRDefault="003163C8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DA87C1" w14:textId="1E3FAAB2" w:rsidR="003163C8" w:rsidRPr="003163C8" w:rsidRDefault="003163C8" w:rsidP="00C4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2C5C" w:rsidRPr="00EF652C" w14:paraId="167BD3E4" w14:textId="77777777" w:rsidTr="000C5850">
        <w:tc>
          <w:tcPr>
            <w:tcW w:w="2161" w:type="pct"/>
          </w:tcPr>
          <w:p w14:paraId="1408823C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345529C7" w:rsidR="00A72C5C" w:rsidRPr="000C773F" w:rsidRDefault="000C773F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25,168</w:t>
            </w:r>
          </w:p>
        </w:tc>
        <w:tc>
          <w:tcPr>
            <w:tcW w:w="144" w:type="pct"/>
            <w:gridSpan w:val="2"/>
          </w:tcPr>
          <w:p w14:paraId="2AE6AE1A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21,575</w:t>
            </w:r>
          </w:p>
        </w:tc>
        <w:tc>
          <w:tcPr>
            <w:tcW w:w="136" w:type="pct"/>
          </w:tcPr>
          <w:p w14:paraId="3C0A83F8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70BDEF42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25,168</w:t>
            </w:r>
          </w:p>
        </w:tc>
        <w:tc>
          <w:tcPr>
            <w:tcW w:w="139" w:type="pct"/>
          </w:tcPr>
          <w:p w14:paraId="0AA92CD0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21,575</w:t>
            </w:r>
          </w:p>
        </w:tc>
      </w:tr>
      <w:tr w:rsidR="00A72C5C" w:rsidRPr="00EF652C" w14:paraId="53E74382" w14:textId="77777777" w:rsidTr="000C5850">
        <w:tc>
          <w:tcPr>
            <w:tcW w:w="2161" w:type="pct"/>
          </w:tcPr>
          <w:p w14:paraId="277C9F3B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408E82BB" w:rsidR="00A72C5C" w:rsidRPr="00771236" w:rsidRDefault="00771236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</w:t>
            </w:r>
            <w:r w:rsidR="009558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  <w:tc>
          <w:tcPr>
            <w:tcW w:w="144" w:type="pct"/>
            <w:gridSpan w:val="2"/>
          </w:tcPr>
          <w:p w14:paraId="4B60EB49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21,575</w:t>
            </w:r>
          </w:p>
        </w:tc>
        <w:tc>
          <w:tcPr>
            <w:tcW w:w="136" w:type="pct"/>
          </w:tcPr>
          <w:p w14:paraId="0CC57AED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7CA0B189" w:rsidR="00A72C5C" w:rsidRPr="0073162E" w:rsidRDefault="000775F1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</w:t>
            </w:r>
            <w:r w:rsidR="009558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  <w:tc>
          <w:tcPr>
            <w:tcW w:w="139" w:type="pct"/>
          </w:tcPr>
          <w:p w14:paraId="7A29728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21,620</w:t>
            </w:r>
          </w:p>
        </w:tc>
      </w:tr>
      <w:tr w:rsidR="00F8172E" w:rsidRPr="00EF652C" w14:paraId="63D6979D" w14:textId="77777777" w:rsidTr="000C5850">
        <w:tc>
          <w:tcPr>
            <w:tcW w:w="2161" w:type="pct"/>
          </w:tcPr>
          <w:p w14:paraId="2974C2E1" w14:textId="77777777" w:rsidR="00F8172E" w:rsidRPr="00EF652C" w:rsidRDefault="00F8172E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F8172E" w:rsidRPr="00EF652C" w:rsidRDefault="00F8172E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F8172E" w:rsidRPr="00EF652C" w:rsidRDefault="00F8172E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30CCFAAE" w14:textId="77777777" w:rsidTr="000C5850">
        <w:tc>
          <w:tcPr>
            <w:tcW w:w="2161" w:type="pct"/>
          </w:tcPr>
          <w:p w14:paraId="684E8256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1" w:type="pct"/>
            <w:gridSpan w:val="2"/>
          </w:tcPr>
          <w:p w14:paraId="26EB16B4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A72C5C" w:rsidRPr="00EF652C" w:rsidRDefault="00A72C5C" w:rsidP="00CE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205F620F" w14:textId="77777777" w:rsidTr="000C5850">
        <w:tc>
          <w:tcPr>
            <w:tcW w:w="2161" w:type="pct"/>
          </w:tcPr>
          <w:p w14:paraId="42B9AF51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33326255" w:rsidR="00A72C5C" w:rsidRPr="00840396" w:rsidRDefault="00840396" w:rsidP="00840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78254C9C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2,395</w:t>
            </w:r>
          </w:p>
        </w:tc>
        <w:tc>
          <w:tcPr>
            <w:tcW w:w="139" w:type="pct"/>
          </w:tcPr>
          <w:p w14:paraId="41ECA014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</w:tr>
      <w:tr w:rsidR="00A72C5C" w:rsidRPr="00EF652C" w14:paraId="2412A995" w14:textId="77777777" w:rsidTr="000C5850">
        <w:tc>
          <w:tcPr>
            <w:tcW w:w="2161" w:type="pct"/>
          </w:tcPr>
          <w:p w14:paraId="06419A31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3D9BF2CE" w:rsidR="00A72C5C" w:rsidRPr="00840396" w:rsidRDefault="00840396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1,434</w:t>
            </w:r>
          </w:p>
        </w:tc>
        <w:tc>
          <w:tcPr>
            <w:tcW w:w="144" w:type="pct"/>
            <w:gridSpan w:val="2"/>
          </w:tcPr>
          <w:p w14:paraId="28D9629B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7CE09F7F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5FDD8B91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139" w:type="pct"/>
          </w:tcPr>
          <w:p w14:paraId="373436CE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</w:tr>
      <w:tr w:rsidR="00A72C5C" w:rsidRPr="00EF652C" w14:paraId="7A96B153" w14:textId="77777777" w:rsidTr="000C5850">
        <w:tc>
          <w:tcPr>
            <w:tcW w:w="2161" w:type="pct"/>
          </w:tcPr>
          <w:p w14:paraId="7B008CBF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10382FE9" w:rsidR="00A72C5C" w:rsidRPr="00711688" w:rsidRDefault="00711688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1,434</w:t>
            </w:r>
          </w:p>
        </w:tc>
        <w:tc>
          <w:tcPr>
            <w:tcW w:w="144" w:type="pct"/>
            <w:gridSpan w:val="2"/>
          </w:tcPr>
          <w:p w14:paraId="13FCB4B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2A0EA96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41416728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3,816</w:t>
            </w:r>
          </w:p>
        </w:tc>
        <w:tc>
          <w:tcPr>
            <w:tcW w:w="139" w:type="pct"/>
          </w:tcPr>
          <w:p w14:paraId="40096D04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3,193</w:t>
            </w:r>
          </w:p>
        </w:tc>
      </w:tr>
      <w:tr w:rsidR="00A72C5C" w:rsidRPr="00EF652C" w14:paraId="4AD3800D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3194847B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EE45362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5C" w:rsidRPr="00EF652C" w14:paraId="2CFE2F13" w14:textId="77777777" w:rsidTr="000C5850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51DA2A4F" w:rsidR="00A72C5C" w:rsidRPr="000F7F42" w:rsidRDefault="000F7F42" w:rsidP="000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0D5CF2B1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2,142</w:t>
            </w:r>
          </w:p>
        </w:tc>
        <w:tc>
          <w:tcPr>
            <w:tcW w:w="139" w:type="pct"/>
          </w:tcPr>
          <w:p w14:paraId="26C604D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</w:tr>
      <w:tr w:rsidR="00A72C5C" w:rsidRPr="00EF652C" w14:paraId="330BD57F" w14:textId="77777777" w:rsidTr="00333DE3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A72C5C" w:rsidRPr="00EF652C" w:rsidRDefault="00A72C5C" w:rsidP="00A7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0A3264D" w14:textId="3249FDCB" w:rsidR="00A72C5C" w:rsidRPr="000F7F42" w:rsidRDefault="000F7F42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142" w:type="pct"/>
            <w:gridSpan w:val="2"/>
          </w:tcPr>
          <w:p w14:paraId="1E012A06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B5D7B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1" w:type="pct"/>
            <w:gridSpan w:val="2"/>
          </w:tcPr>
          <w:p w14:paraId="3420348F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8D1F93" w14:textId="2AFA70E6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139" w:type="pct"/>
          </w:tcPr>
          <w:p w14:paraId="0B012B2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E0A44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A72C5C" w:rsidRPr="00EF652C" w14:paraId="60CE0380" w14:textId="77777777" w:rsidTr="00333DE3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A72C5C" w:rsidRPr="00333DE3" w:rsidRDefault="00A72C5C" w:rsidP="009A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283F9780" w:rsidR="00A72C5C" w:rsidRPr="000F7F42" w:rsidRDefault="000F7F42" w:rsidP="0033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142" w:type="pct"/>
            <w:gridSpan w:val="2"/>
          </w:tcPr>
          <w:p w14:paraId="48EC15CC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1" w:type="pct"/>
            <w:gridSpan w:val="2"/>
          </w:tcPr>
          <w:p w14:paraId="21D96D6B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7C0A40C9" w:rsidR="00A72C5C" w:rsidRPr="0073162E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2,745</w:t>
            </w:r>
          </w:p>
        </w:tc>
        <w:tc>
          <w:tcPr>
            <w:tcW w:w="139" w:type="pct"/>
          </w:tcPr>
          <w:p w14:paraId="295952B0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77777777" w:rsidR="00A72C5C" w:rsidRPr="00EF652C" w:rsidRDefault="00A72C5C" w:rsidP="00A72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1,659</w:t>
            </w:r>
          </w:p>
        </w:tc>
      </w:tr>
    </w:tbl>
    <w:p w14:paraId="2461303D" w14:textId="77777777" w:rsidR="00CE7C38" w:rsidRDefault="00CE7C38" w:rsidP="00333D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spacing w:after="0" w:line="240" w:lineRule="auto"/>
        <w:ind w:left="-108" w:right="-81"/>
      </w:pPr>
      <w:r>
        <w:br w:type="page"/>
      </w:r>
    </w:p>
    <w:p w14:paraId="0E2B4E92" w14:textId="5960F7D7" w:rsidR="00497F2F" w:rsidRPr="00EF652C" w:rsidRDefault="003E6A5C" w:rsidP="00497F2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8BCB7E6" w14:textId="288FC1C9" w:rsidR="00DC7A82" w:rsidRPr="00EF652C" w:rsidRDefault="00DC7A82" w:rsidP="00DC7A82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870583" w:rsidRPr="00EF652C" w14:paraId="1C1C7CC0" w14:textId="77777777" w:rsidTr="000C5850">
        <w:trPr>
          <w:tblHeader/>
        </w:trPr>
        <w:tc>
          <w:tcPr>
            <w:tcW w:w="1831" w:type="pct"/>
          </w:tcPr>
          <w:p w14:paraId="3A50C4C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79920B1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887F473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2B9CAEC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5CAAB63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583" w:rsidRPr="00EF652C" w14:paraId="77FACEAB" w14:textId="77777777" w:rsidTr="000C5850">
        <w:trPr>
          <w:tblHeader/>
        </w:trPr>
        <w:tc>
          <w:tcPr>
            <w:tcW w:w="1831" w:type="pct"/>
          </w:tcPr>
          <w:p w14:paraId="0BEA8A66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FCC2AD2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169383DF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436C3BA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FF7583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A4BEC3E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B2F590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5839CDB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56E07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70583" w:rsidRPr="00EF652C" w14:paraId="77A0A7A0" w14:textId="77777777" w:rsidTr="000C5850">
        <w:trPr>
          <w:tblHeader/>
        </w:trPr>
        <w:tc>
          <w:tcPr>
            <w:tcW w:w="1831" w:type="pct"/>
          </w:tcPr>
          <w:p w14:paraId="6BD764F0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1483DE7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0B7BA45B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15CFDF1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6D9F3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B63F91F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558FCCB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1E6CC1D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1629A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70583" w:rsidRPr="00EF652C" w14:paraId="05F0FE83" w14:textId="77777777" w:rsidTr="000C5850">
        <w:trPr>
          <w:tblHeader/>
        </w:trPr>
        <w:tc>
          <w:tcPr>
            <w:tcW w:w="1831" w:type="pct"/>
          </w:tcPr>
          <w:p w14:paraId="694BA4BA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5FB5A4D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66C3F09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583" w:rsidRPr="00EF652C" w14:paraId="668F2B99" w14:textId="77777777" w:rsidTr="000C5850">
        <w:tc>
          <w:tcPr>
            <w:tcW w:w="1831" w:type="pct"/>
          </w:tcPr>
          <w:p w14:paraId="0960A988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5C5473E3" w14:textId="5826D920" w:rsidR="00870583" w:rsidRPr="00340DCF" w:rsidRDefault="00340DCF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EEEAF1F" w14:textId="152F776F" w:rsidR="00870583" w:rsidRPr="00EF652C" w:rsidRDefault="00771236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45" w:type="pct"/>
            <w:shd w:val="clear" w:color="auto" w:fill="auto"/>
          </w:tcPr>
          <w:p w14:paraId="15C10212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91CCB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5" w:type="pct"/>
            <w:shd w:val="clear" w:color="auto" w:fill="auto"/>
          </w:tcPr>
          <w:p w14:paraId="495270B0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B9DAB6" w14:textId="1EFADA08" w:rsidR="00870583" w:rsidRPr="00EF652C" w:rsidRDefault="000B23A2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21,790</w:t>
            </w:r>
          </w:p>
        </w:tc>
        <w:tc>
          <w:tcPr>
            <w:tcW w:w="145" w:type="pct"/>
          </w:tcPr>
          <w:p w14:paraId="470882F6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2C94E12C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</w:tr>
      <w:tr w:rsidR="00870583" w:rsidRPr="00EF652C" w14:paraId="6377D530" w14:textId="77777777" w:rsidTr="000C5850">
        <w:tc>
          <w:tcPr>
            <w:tcW w:w="1831" w:type="pct"/>
          </w:tcPr>
          <w:p w14:paraId="1D888BE3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1A6B4E3F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1A58501" w14:textId="730B033D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6,636,5</w:t>
            </w:r>
            <w:r w:rsidR="00017B1A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5" w:type="pct"/>
            <w:shd w:val="clear" w:color="auto" w:fill="auto"/>
          </w:tcPr>
          <w:p w14:paraId="65EC4117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38A055E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6,145,189</w:t>
            </w:r>
          </w:p>
        </w:tc>
        <w:tc>
          <w:tcPr>
            <w:tcW w:w="145" w:type="pct"/>
            <w:shd w:val="clear" w:color="auto" w:fill="auto"/>
          </w:tcPr>
          <w:p w14:paraId="50FCC435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C001606" w14:textId="775F1141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6,628,858</w:t>
            </w:r>
          </w:p>
        </w:tc>
        <w:tc>
          <w:tcPr>
            <w:tcW w:w="145" w:type="pct"/>
          </w:tcPr>
          <w:p w14:paraId="7A59A5D0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C3B2142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6,133,626</w:t>
            </w:r>
          </w:p>
        </w:tc>
      </w:tr>
      <w:tr w:rsidR="00870583" w:rsidRPr="00EF652C" w14:paraId="1B0CEAD0" w14:textId="77777777" w:rsidTr="000C5850">
        <w:tc>
          <w:tcPr>
            <w:tcW w:w="1831" w:type="pct"/>
          </w:tcPr>
          <w:p w14:paraId="073A8814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6B83217C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20A8710F" w14:textId="69A87B27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6,637,04</w:t>
            </w:r>
            <w:r w:rsidR="00017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79060C36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80F638F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6,145,505</w:t>
            </w:r>
          </w:p>
        </w:tc>
        <w:tc>
          <w:tcPr>
            <w:tcW w:w="145" w:type="pct"/>
            <w:shd w:val="clear" w:color="auto" w:fill="auto"/>
          </w:tcPr>
          <w:p w14:paraId="016B4D2E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C7C844D" w14:textId="5ED0EDAC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6,650,648</w:t>
            </w:r>
          </w:p>
        </w:tc>
        <w:tc>
          <w:tcPr>
            <w:tcW w:w="145" w:type="pct"/>
          </w:tcPr>
          <w:p w14:paraId="1FEC465B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653E1DE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6,150,458</w:t>
            </w:r>
          </w:p>
        </w:tc>
      </w:tr>
      <w:tr w:rsidR="00870583" w:rsidRPr="00EF652C" w14:paraId="4FF0DB8A" w14:textId="77777777" w:rsidTr="000C5850">
        <w:trPr>
          <w:trHeight w:val="803"/>
        </w:trPr>
        <w:tc>
          <w:tcPr>
            <w:tcW w:w="1831" w:type="pct"/>
          </w:tcPr>
          <w:p w14:paraId="5998F199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B7951B9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8410990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468D4F4" w14:textId="77777777" w:rsidR="00870583" w:rsidRPr="00017B1A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8AD9B" w14:textId="44709AC5" w:rsidR="00F32915" w:rsidRPr="00017B1A" w:rsidRDefault="00F32915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7B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6C43" w:rsidRPr="00017B1A">
              <w:rPr>
                <w:rFonts w:asciiTheme="majorBidi" w:hAnsiTheme="majorBidi" w:cstheme="majorBidi"/>
                <w:sz w:val="30"/>
                <w:szCs w:val="30"/>
              </w:rPr>
              <w:t>272,62</w:t>
            </w:r>
            <w:r w:rsidR="00017B1A" w:rsidRPr="00017B1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17B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7C8FA6A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43B6597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B5045B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(227,452)</w:t>
            </w:r>
          </w:p>
        </w:tc>
        <w:tc>
          <w:tcPr>
            <w:tcW w:w="145" w:type="pct"/>
            <w:shd w:val="clear" w:color="auto" w:fill="auto"/>
          </w:tcPr>
          <w:p w14:paraId="4C75013B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601C12A" w14:textId="77777777" w:rsidR="000B23A2" w:rsidRDefault="000B23A2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D1D09" w14:textId="328F9491" w:rsidR="00F46C4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(265,525)</w:t>
            </w:r>
          </w:p>
        </w:tc>
        <w:tc>
          <w:tcPr>
            <w:tcW w:w="145" w:type="pct"/>
          </w:tcPr>
          <w:p w14:paraId="550FABA0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37EC4B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0EAE9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(220,350)</w:t>
            </w:r>
          </w:p>
        </w:tc>
      </w:tr>
      <w:tr w:rsidR="00870583" w:rsidRPr="00EF652C" w14:paraId="37C91A6C" w14:textId="77777777" w:rsidTr="000C5850">
        <w:tc>
          <w:tcPr>
            <w:tcW w:w="1831" w:type="pct"/>
          </w:tcPr>
          <w:p w14:paraId="66231060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6A382B8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A0501" w14:textId="7E0C9848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6,364,415</w:t>
            </w:r>
          </w:p>
        </w:tc>
        <w:tc>
          <w:tcPr>
            <w:tcW w:w="145" w:type="pct"/>
            <w:shd w:val="clear" w:color="auto" w:fill="auto"/>
          </w:tcPr>
          <w:p w14:paraId="37CEA49F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3684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  <w:shd w:val="clear" w:color="auto" w:fill="auto"/>
          </w:tcPr>
          <w:p w14:paraId="23CE15C2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88F9" w14:textId="6FFC51CD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6,385,123</w:t>
            </w:r>
          </w:p>
        </w:tc>
        <w:tc>
          <w:tcPr>
            <w:tcW w:w="145" w:type="pct"/>
          </w:tcPr>
          <w:p w14:paraId="1F04759A" w14:textId="77777777" w:rsidR="00870583" w:rsidRPr="00EF652C" w:rsidRDefault="00870583" w:rsidP="000C5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92050D1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5,930,108</w:t>
            </w:r>
          </w:p>
        </w:tc>
      </w:tr>
      <w:tr w:rsidR="00870583" w:rsidRPr="00EF652C" w14:paraId="311AE2CD" w14:textId="77777777" w:rsidTr="000C5850">
        <w:tc>
          <w:tcPr>
            <w:tcW w:w="1831" w:type="pct"/>
          </w:tcPr>
          <w:p w14:paraId="3907796D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pct"/>
          </w:tcPr>
          <w:p w14:paraId="6ECA1C6B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B11C3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939696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404CBF6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11838B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5F049E8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501E06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9CB6BA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583" w:rsidRPr="00EF652C" w14:paraId="7D1795E9" w14:textId="77777777" w:rsidTr="000C5850">
        <w:tc>
          <w:tcPr>
            <w:tcW w:w="1831" w:type="pct"/>
          </w:tcPr>
          <w:p w14:paraId="6F7B9528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31612B1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D8178C" w14:textId="699690EF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6,226,291</w:t>
            </w:r>
          </w:p>
        </w:tc>
        <w:tc>
          <w:tcPr>
            <w:tcW w:w="145" w:type="pct"/>
          </w:tcPr>
          <w:p w14:paraId="6D0C2A73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C580C1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5,762,413</w:t>
            </w:r>
          </w:p>
        </w:tc>
        <w:tc>
          <w:tcPr>
            <w:tcW w:w="145" w:type="pct"/>
          </w:tcPr>
          <w:p w14:paraId="61E93312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5913E7" w14:textId="0130730A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6,246,999</w:t>
            </w:r>
          </w:p>
        </w:tc>
        <w:tc>
          <w:tcPr>
            <w:tcW w:w="145" w:type="pct"/>
          </w:tcPr>
          <w:p w14:paraId="565D6101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5F4644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5,777,301</w:t>
            </w:r>
          </w:p>
        </w:tc>
      </w:tr>
      <w:tr w:rsidR="00870583" w:rsidRPr="00EF652C" w14:paraId="1991C2DB" w14:textId="77777777" w:rsidTr="000C5850">
        <w:tc>
          <w:tcPr>
            <w:tcW w:w="1831" w:type="pct"/>
          </w:tcPr>
          <w:p w14:paraId="0CDF0B7A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63C7F64C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940BD8B" w14:textId="7B25F466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138,124</w:t>
            </w:r>
          </w:p>
        </w:tc>
        <w:tc>
          <w:tcPr>
            <w:tcW w:w="145" w:type="pct"/>
          </w:tcPr>
          <w:p w14:paraId="13B4419C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45B56C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155,640</w:t>
            </w:r>
          </w:p>
        </w:tc>
        <w:tc>
          <w:tcPr>
            <w:tcW w:w="145" w:type="pct"/>
          </w:tcPr>
          <w:p w14:paraId="5E4DA91A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5D457A" w14:textId="0686FE50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138,124</w:t>
            </w:r>
          </w:p>
        </w:tc>
        <w:tc>
          <w:tcPr>
            <w:tcW w:w="145" w:type="pct"/>
          </w:tcPr>
          <w:p w14:paraId="693F3CE6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102CC1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152,807</w:t>
            </w:r>
          </w:p>
        </w:tc>
      </w:tr>
      <w:tr w:rsidR="00870583" w:rsidRPr="00EF652C" w14:paraId="1FCEAB7E" w14:textId="77777777" w:rsidTr="000C5850">
        <w:tc>
          <w:tcPr>
            <w:tcW w:w="1831" w:type="pct"/>
          </w:tcPr>
          <w:p w14:paraId="07ECFDC4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29CFF024" w14:textId="77777777" w:rsidR="00870583" w:rsidRPr="00EF652C" w:rsidRDefault="00870583" w:rsidP="000C5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93C67CD" w14:textId="6EF59275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6,364,415</w:t>
            </w:r>
          </w:p>
        </w:tc>
        <w:tc>
          <w:tcPr>
            <w:tcW w:w="145" w:type="pct"/>
          </w:tcPr>
          <w:p w14:paraId="0D66EB55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5ED6C6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5" w:type="pct"/>
          </w:tcPr>
          <w:p w14:paraId="11623AEE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7B7D81" w14:textId="6CEFCC5C" w:rsidR="00870583" w:rsidRPr="00EF652C" w:rsidRDefault="00F46C4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6,385,123</w:t>
            </w:r>
          </w:p>
        </w:tc>
        <w:tc>
          <w:tcPr>
            <w:tcW w:w="145" w:type="pct"/>
          </w:tcPr>
          <w:p w14:paraId="1C8A6474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43C7E87" w14:textId="77777777" w:rsidR="00870583" w:rsidRPr="00EF652C" w:rsidRDefault="00870583" w:rsidP="000C58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5,930,108</w:t>
            </w:r>
          </w:p>
        </w:tc>
      </w:tr>
    </w:tbl>
    <w:p w14:paraId="54BD0DC7" w14:textId="77777777" w:rsidR="00107DFE" w:rsidRPr="00EF652C" w:rsidRDefault="00107DFE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31004F" w:rsidRPr="00EF652C" w14:paraId="4FF054E7" w14:textId="77777777" w:rsidTr="0031004F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CC35AAE" w14:textId="77777777" w:rsidR="0031004F" w:rsidRPr="00EF652C" w:rsidRDefault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D7ABED2" w14:textId="77777777" w:rsidR="0031004F" w:rsidRPr="00EF652C" w:rsidRDefault="0031004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8F7508F" w14:textId="77777777" w:rsidR="0031004F" w:rsidRPr="00EF652C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2DA68B9" w14:textId="77777777" w:rsidR="0031004F" w:rsidRPr="00EF652C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1004F" w:rsidRPr="00EF652C" w14:paraId="0375D5A3" w14:textId="77777777" w:rsidTr="00915E28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1F5F7A3" w14:textId="1B6B38A0" w:rsidR="0031004F" w:rsidRPr="00EF652C" w:rsidRDefault="0031004F" w:rsidP="00015AC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70583"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70583"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870583"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hideMark/>
          </w:tcPr>
          <w:p w14:paraId="6429FA42" w14:textId="597EC18B" w:rsidR="0031004F" w:rsidRPr="00EF652C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lang w:bidi="th-TH"/>
              </w:rPr>
            </w:pPr>
            <w:r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870583"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972B235" w14:textId="77777777" w:rsidR="0031004F" w:rsidRPr="00EF652C" w:rsidRDefault="0031004F" w:rsidP="0031004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02B7B3E" w14:textId="4ED04C8B" w:rsidR="0031004F" w:rsidRPr="00EF652C" w:rsidRDefault="0031004F" w:rsidP="0031004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870583"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F23A0CA" w14:textId="77777777" w:rsidR="0031004F" w:rsidRPr="00EF652C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hideMark/>
          </w:tcPr>
          <w:p w14:paraId="34DC1FC1" w14:textId="530E1FB5" w:rsidR="0031004F" w:rsidRPr="00EF652C" w:rsidRDefault="0031004F" w:rsidP="0031004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70583" w:rsidRPr="00EF652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7BBB0414" w14:textId="77777777" w:rsidR="0031004F" w:rsidRPr="00EF652C" w:rsidRDefault="0031004F" w:rsidP="003100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hideMark/>
          </w:tcPr>
          <w:p w14:paraId="509872B8" w14:textId="2D47917E" w:rsidR="0031004F" w:rsidRPr="00EF652C" w:rsidRDefault="0031004F" w:rsidP="0031004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870583" w:rsidRPr="00EF65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31004F" w:rsidRPr="00EF652C" w14:paraId="6F43C22D" w14:textId="77777777" w:rsidTr="0031004F">
        <w:trPr>
          <w:cantSplit/>
          <w:tblHeader/>
        </w:trPr>
        <w:tc>
          <w:tcPr>
            <w:tcW w:w="4140" w:type="dxa"/>
            <w:vAlign w:val="bottom"/>
          </w:tcPr>
          <w:p w14:paraId="5A918B0E" w14:textId="77777777" w:rsidR="0031004F" w:rsidRPr="00EF652C" w:rsidRDefault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C9084CF" w14:textId="77777777" w:rsidR="0031004F" w:rsidRPr="00EF652C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004F" w:rsidRPr="00EF652C" w14:paraId="15DD74C4" w14:textId="77777777" w:rsidTr="00C47258">
        <w:trPr>
          <w:cantSplit/>
          <w:trHeight w:val="60"/>
        </w:trPr>
        <w:tc>
          <w:tcPr>
            <w:tcW w:w="4140" w:type="dxa"/>
            <w:hideMark/>
          </w:tcPr>
          <w:p w14:paraId="157D3568" w14:textId="77777777" w:rsidR="0031004F" w:rsidRPr="00EF652C" w:rsidRDefault="0031004F" w:rsidP="0031004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F769066" w14:textId="01011123" w:rsidR="0031004F" w:rsidRPr="00EF652C" w:rsidRDefault="00F46C43" w:rsidP="00F3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45,175</w:t>
            </w:r>
          </w:p>
        </w:tc>
        <w:tc>
          <w:tcPr>
            <w:tcW w:w="270" w:type="dxa"/>
          </w:tcPr>
          <w:p w14:paraId="028E8D0C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C5BFBB" w14:textId="1007A569" w:rsidR="0031004F" w:rsidRPr="00EF652C" w:rsidRDefault="0077367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15,388</w:t>
            </w:r>
          </w:p>
        </w:tc>
        <w:tc>
          <w:tcPr>
            <w:tcW w:w="180" w:type="dxa"/>
          </w:tcPr>
          <w:p w14:paraId="0A592F86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1A80CFD8" w14:textId="0D624F87" w:rsidR="0031004F" w:rsidRPr="00EF652C" w:rsidRDefault="00F46C43" w:rsidP="00C760E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C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45,175</w:t>
            </w:r>
          </w:p>
        </w:tc>
        <w:tc>
          <w:tcPr>
            <w:tcW w:w="178" w:type="dxa"/>
          </w:tcPr>
          <w:p w14:paraId="5AB252BB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hideMark/>
          </w:tcPr>
          <w:p w14:paraId="061CB1CB" w14:textId="6B861EF4" w:rsidR="0031004F" w:rsidRPr="00EF652C" w:rsidRDefault="00773675" w:rsidP="0031004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15,387</w:t>
            </w:r>
          </w:p>
        </w:tc>
      </w:tr>
      <w:tr w:rsidR="0031004F" w:rsidRPr="00EF652C" w14:paraId="17A5B62D" w14:textId="77777777" w:rsidTr="00C47258">
        <w:trPr>
          <w:cantSplit/>
        </w:trPr>
        <w:tc>
          <w:tcPr>
            <w:tcW w:w="4140" w:type="dxa"/>
            <w:hideMark/>
          </w:tcPr>
          <w:p w14:paraId="6BD549A2" w14:textId="77777777" w:rsidR="0031004F" w:rsidRPr="00EF652C" w:rsidRDefault="0031004F" w:rsidP="0031004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C229" w14:textId="2F44F9BB" w:rsidR="0031004F" w:rsidRPr="00EF652C" w:rsidRDefault="00F32915" w:rsidP="00F3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0397E8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7603E" w14:textId="0BC3E14F" w:rsidR="0031004F" w:rsidRPr="00EF652C" w:rsidRDefault="00C4725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73675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A6416DE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E35AA" w14:textId="69FCC562" w:rsidR="0031004F" w:rsidRPr="00EF652C" w:rsidRDefault="00FC21D8" w:rsidP="00FC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DED8DA1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F2F49" w14:textId="7E6CE0D4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004F" w:rsidRPr="00EF652C" w14:paraId="540021BD" w14:textId="77777777" w:rsidTr="00C47258">
        <w:trPr>
          <w:cantSplit/>
        </w:trPr>
        <w:tc>
          <w:tcPr>
            <w:tcW w:w="4140" w:type="dxa"/>
            <w:hideMark/>
          </w:tcPr>
          <w:p w14:paraId="4B4A87BB" w14:textId="77777777" w:rsidR="0031004F" w:rsidRPr="00EF652C" w:rsidRDefault="0031004F" w:rsidP="0031004F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5F14C" w14:textId="20295969" w:rsidR="0031004F" w:rsidRPr="00017B1A" w:rsidRDefault="00F46C43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17B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45,175</w:t>
            </w:r>
          </w:p>
        </w:tc>
        <w:tc>
          <w:tcPr>
            <w:tcW w:w="270" w:type="dxa"/>
          </w:tcPr>
          <w:p w14:paraId="67469459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60CD3" w14:textId="0F06B466" w:rsidR="0031004F" w:rsidRPr="00EF652C" w:rsidRDefault="0077367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15,308</w:t>
            </w:r>
          </w:p>
        </w:tc>
        <w:tc>
          <w:tcPr>
            <w:tcW w:w="180" w:type="dxa"/>
          </w:tcPr>
          <w:p w14:paraId="7816C31B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7D574" w14:textId="572D1F99" w:rsidR="0031004F" w:rsidRPr="00EF652C" w:rsidRDefault="00F46C43" w:rsidP="00C76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6C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45,175</w:t>
            </w:r>
          </w:p>
        </w:tc>
        <w:tc>
          <w:tcPr>
            <w:tcW w:w="178" w:type="dxa"/>
          </w:tcPr>
          <w:p w14:paraId="0AD47353" w14:textId="77777777" w:rsidR="0031004F" w:rsidRPr="00EF652C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58E2C3" w14:textId="4C275E2C" w:rsidR="0031004F" w:rsidRPr="00EF652C" w:rsidRDefault="0077367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15,387</w:t>
            </w:r>
          </w:p>
        </w:tc>
      </w:tr>
    </w:tbl>
    <w:p w14:paraId="187D9510" w14:textId="1EB48FF1" w:rsidR="0043697A" w:rsidRDefault="0043697A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002D410" w14:textId="578E368A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5CF25FA" w14:textId="76F09320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6493262" w14:textId="411E818A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5C5DDA" w14:textId="5489626A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5915DC4" w14:textId="24C6F934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05300EF" w14:textId="0B57776A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58CE5E4" w14:textId="795C2F83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097A162" w14:textId="341722EA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3CCC406" w14:textId="77777777" w:rsidR="00340DCF" w:rsidRDefault="00340DC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43697A" w:rsidRPr="00D033CA" w14:paraId="68CC16C8" w14:textId="77777777" w:rsidTr="00742A90">
        <w:trPr>
          <w:trHeight w:val="299"/>
        </w:trPr>
        <w:tc>
          <w:tcPr>
            <w:tcW w:w="2069" w:type="pct"/>
          </w:tcPr>
          <w:p w14:paraId="43B7934A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749A44C3" w14:textId="77777777" w:rsidR="0043697A" w:rsidRPr="00D033CA" w:rsidRDefault="0043697A" w:rsidP="00742A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D4CE699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6A375BDD" w14:textId="77777777" w:rsidR="0043697A" w:rsidRPr="00D033CA" w:rsidRDefault="0043697A" w:rsidP="00742A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697A" w:rsidRPr="00D033CA" w14:paraId="1B095D94" w14:textId="77777777" w:rsidTr="00742A90">
        <w:trPr>
          <w:trHeight w:val="299"/>
        </w:trPr>
        <w:tc>
          <w:tcPr>
            <w:tcW w:w="2069" w:type="pct"/>
          </w:tcPr>
          <w:p w14:paraId="00DE554D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6C7B208B" w14:textId="03392E5A" w:rsidR="0043697A" w:rsidRPr="0043697A" w:rsidRDefault="0043697A" w:rsidP="0043697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sz w:val="30"/>
                <w:szCs w:val="30"/>
                <w:lang w:val="x-none" w:eastAsia="x-none" w:bidi="th-TH"/>
              </w:rPr>
            </w:pPr>
            <w:r w:rsidRPr="000F039F">
              <w:rPr>
                <w:rFonts w:asciiTheme="majorBidi" w:hAnsiTheme="majorBidi" w:cstheme="majorBidi"/>
                <w:b w:val="0"/>
                <w:sz w:val="30"/>
                <w:szCs w:val="30"/>
                <w:lang w:val="x-none" w:eastAsia="x-none" w:bidi="th-TH"/>
              </w:rPr>
              <w:t xml:space="preserve">31 </w:t>
            </w:r>
            <w:r w:rsidRPr="000F039F">
              <w:rPr>
                <w:rFonts w:asciiTheme="majorBidi" w:hAnsiTheme="majorBidi"/>
                <w:b w:val="0"/>
                <w:sz w:val="30"/>
                <w:szCs w:val="30"/>
                <w:cs/>
                <w:lang w:val="x-none" w:eastAsia="x-none" w:bidi="th-TH"/>
              </w:rPr>
              <w:t>มีนาคม</w:t>
            </w:r>
          </w:p>
        </w:tc>
        <w:tc>
          <w:tcPr>
            <w:tcW w:w="146" w:type="pct"/>
          </w:tcPr>
          <w:p w14:paraId="4A9C6FD4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E7AFCA4" w14:textId="64813AF6" w:rsidR="0043697A" w:rsidRPr="00D033CA" w:rsidRDefault="0043697A" w:rsidP="00742A9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</w:pPr>
            <w:r w:rsidRPr="000F039F">
              <w:rPr>
                <w:rFonts w:asciiTheme="majorBidi" w:hAnsiTheme="majorBidi" w:cstheme="majorBidi" w:hint="cs"/>
                <w:b w:val="0"/>
                <w:sz w:val="30"/>
                <w:szCs w:val="30"/>
                <w:lang w:val="x-none" w:eastAsia="x-none" w:bidi="th-TH"/>
              </w:rPr>
              <w:t xml:space="preserve">31 </w:t>
            </w:r>
            <w:r w:rsidRPr="000F039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x-none" w:eastAsia="x-none"/>
              </w:rPr>
              <w:t>ธันวาคม</w:t>
            </w:r>
          </w:p>
        </w:tc>
        <w:tc>
          <w:tcPr>
            <w:tcW w:w="146" w:type="pct"/>
          </w:tcPr>
          <w:p w14:paraId="7F3B1D9B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9EBB13B" w14:textId="3BB53A6B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3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039F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1FAE9E5" w14:textId="77777777" w:rsidR="0043697A" w:rsidRPr="00D033CA" w:rsidRDefault="0043697A" w:rsidP="00742A90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11EBB848" w14:textId="03E2C238" w:rsidR="0043697A" w:rsidRPr="00D033CA" w:rsidRDefault="0043697A" w:rsidP="00742A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  <w:r w:rsidRPr="000F039F">
              <w:rPr>
                <w:rFonts w:asciiTheme="majorBidi" w:hAnsiTheme="majorBidi" w:cstheme="majorBidi" w:hint="cs"/>
                <w:sz w:val="30"/>
                <w:szCs w:val="30"/>
                <w:lang w:val="x-none" w:eastAsia="x-none" w:bidi="th-TH"/>
              </w:rPr>
              <w:t xml:space="preserve">31 </w:t>
            </w:r>
            <w:r w:rsidRPr="000F039F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ธันวาคม</w:t>
            </w:r>
          </w:p>
        </w:tc>
      </w:tr>
      <w:tr w:rsidR="0043697A" w:rsidRPr="00D033CA" w14:paraId="00F43F20" w14:textId="77777777" w:rsidTr="00742A90">
        <w:trPr>
          <w:trHeight w:val="299"/>
        </w:trPr>
        <w:tc>
          <w:tcPr>
            <w:tcW w:w="2069" w:type="pct"/>
          </w:tcPr>
          <w:p w14:paraId="7892ED44" w14:textId="2767F876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7A53826" w14:textId="054F309C" w:rsidR="0043697A" w:rsidRPr="0043697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5867D9C1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31993B0" w14:textId="42EDC10C" w:rsidR="0043697A" w:rsidRPr="0043697A" w:rsidRDefault="0043697A" w:rsidP="00742A9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 w:val="0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5</w:t>
            </w:r>
          </w:p>
        </w:tc>
        <w:tc>
          <w:tcPr>
            <w:tcW w:w="146" w:type="pct"/>
          </w:tcPr>
          <w:p w14:paraId="274380DC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3B33B0E" w14:textId="4556500D" w:rsidR="0043697A" w:rsidRPr="0043697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DED7EB2" w14:textId="77777777" w:rsidR="0043697A" w:rsidRPr="00D033CA" w:rsidRDefault="0043697A" w:rsidP="00742A90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4B22611C" w14:textId="7AA25D5D" w:rsidR="0043697A" w:rsidRPr="0043697A" w:rsidRDefault="0043697A" w:rsidP="00742A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x-none" w:bidi="th-TH"/>
              </w:rPr>
              <w:t>5</w:t>
            </w:r>
          </w:p>
        </w:tc>
      </w:tr>
      <w:tr w:rsidR="0043697A" w:rsidRPr="00D033CA" w14:paraId="521CB165" w14:textId="77777777" w:rsidTr="00742A90">
        <w:trPr>
          <w:trHeight w:val="299"/>
        </w:trPr>
        <w:tc>
          <w:tcPr>
            <w:tcW w:w="2069" w:type="pct"/>
          </w:tcPr>
          <w:p w14:paraId="35265AD5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1B777DAA" w14:textId="77777777" w:rsidR="0043697A" w:rsidRPr="00D033CA" w:rsidRDefault="0043697A" w:rsidP="00742A90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3697A" w:rsidRPr="00D033CA" w14:paraId="292030C6" w14:textId="77777777" w:rsidTr="00742A90">
        <w:trPr>
          <w:trHeight w:val="299"/>
        </w:trPr>
        <w:tc>
          <w:tcPr>
            <w:tcW w:w="2069" w:type="pct"/>
          </w:tcPr>
          <w:p w14:paraId="31CE4E97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2A9BF63" w14:textId="77777777" w:rsidR="0043697A" w:rsidRPr="00D033CA" w:rsidRDefault="0043697A" w:rsidP="00742A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5200C36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98145E3" w14:textId="77777777" w:rsidR="0043697A" w:rsidRPr="00D033CA" w:rsidRDefault="0043697A" w:rsidP="00742A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63003C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40CF7C8" w14:textId="77777777" w:rsidR="0043697A" w:rsidRPr="00D033CA" w:rsidRDefault="0043697A" w:rsidP="00742A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8A8268" w14:textId="77777777" w:rsidR="0043697A" w:rsidRPr="00D033CA" w:rsidRDefault="0043697A" w:rsidP="00742A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CB9A5F2" w14:textId="77777777" w:rsidR="0043697A" w:rsidRPr="00D033CA" w:rsidRDefault="0043697A" w:rsidP="00742A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557" w:rsidRPr="00D033CA" w14:paraId="27BCA68D" w14:textId="77777777" w:rsidTr="00742A90">
        <w:trPr>
          <w:trHeight w:val="299"/>
        </w:trPr>
        <w:tc>
          <w:tcPr>
            <w:tcW w:w="2069" w:type="pct"/>
          </w:tcPr>
          <w:p w14:paraId="52FBD925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22C649A5" w14:textId="691D3544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D7176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6" w:type="pct"/>
          </w:tcPr>
          <w:p w14:paraId="2C03F351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E9A42FE" w14:textId="203D3EE8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6" w:type="pct"/>
          </w:tcPr>
          <w:p w14:paraId="6F08D892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1695220" w14:textId="71FCD01C" w:rsidR="00FC4557" w:rsidRPr="00FC21D8" w:rsidRDefault="00FC21D8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3D7176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146" w:type="pct"/>
          </w:tcPr>
          <w:p w14:paraId="00805D7C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78F18F0" w14:textId="1D7872BB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9,24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C4557" w:rsidRPr="00D033CA" w14:paraId="7DE46F79" w14:textId="77777777" w:rsidTr="00742A90">
        <w:tc>
          <w:tcPr>
            <w:tcW w:w="2069" w:type="pct"/>
          </w:tcPr>
          <w:p w14:paraId="0B4E3BBA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53561381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3719E6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4E964D1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CDA514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442D379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B78F52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701DF68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557" w:rsidRPr="00D033CA" w14:paraId="363B28F2" w14:textId="77777777" w:rsidTr="00742A90">
        <w:tc>
          <w:tcPr>
            <w:tcW w:w="2069" w:type="pct"/>
          </w:tcPr>
          <w:p w14:paraId="3F956BDE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625807AD" w14:textId="16BF2F2D" w:rsidR="00FC4557" w:rsidRPr="00F32915" w:rsidRDefault="003D7176" w:rsidP="003D71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62B647E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9BB1E26" w14:textId="5055487E" w:rsidR="00FC4557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0A80729F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CB9F6EE" w14:textId="21CBAD9F" w:rsidR="00FC4557" w:rsidRPr="00FC21D8" w:rsidRDefault="00FC21D8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</w:t>
            </w:r>
            <w:r w:rsidR="003D7176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146" w:type="pct"/>
          </w:tcPr>
          <w:p w14:paraId="0542F902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5576E9B" w14:textId="243B6C3F" w:rsidR="00FC4557" w:rsidRPr="001D70E3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2,933</w:t>
            </w:r>
          </w:p>
        </w:tc>
      </w:tr>
      <w:tr w:rsidR="00FC4557" w:rsidRPr="00D033CA" w14:paraId="7BB5EC37" w14:textId="77777777" w:rsidTr="00742A90">
        <w:tc>
          <w:tcPr>
            <w:tcW w:w="2069" w:type="pct"/>
          </w:tcPr>
          <w:p w14:paraId="169E907A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C195383" w14:textId="53EA596A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2A5B576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2F46C9" w14:textId="6D3D07B0" w:rsidR="00FC4557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BB5B78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8B0EB41" w14:textId="4F3FC288" w:rsidR="00FC4557" w:rsidRPr="00FC21D8" w:rsidRDefault="00FC21D8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3,665</w:t>
            </w:r>
          </w:p>
        </w:tc>
        <w:tc>
          <w:tcPr>
            <w:tcW w:w="146" w:type="pct"/>
          </w:tcPr>
          <w:p w14:paraId="263DDC3B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E367F14" w14:textId="24347B2E" w:rsidR="00FC4557" w:rsidRPr="001D70E3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  <w:tr w:rsidR="00FC4557" w:rsidRPr="00D033CA" w14:paraId="742D7AFE" w14:textId="77777777" w:rsidTr="00742A90">
        <w:tc>
          <w:tcPr>
            <w:tcW w:w="2069" w:type="pct"/>
          </w:tcPr>
          <w:p w14:paraId="0D3404E7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FACBC68" w14:textId="607509A1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0C494E2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090774B" w14:textId="58D8C250" w:rsidR="00FC4557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13D663D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B8824E0" w14:textId="328F36B8" w:rsidR="00FC4557" w:rsidRPr="00FC21D8" w:rsidRDefault="00FC21D8" w:rsidP="00FC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1,743</w:t>
            </w:r>
          </w:p>
        </w:tc>
        <w:tc>
          <w:tcPr>
            <w:tcW w:w="146" w:type="pct"/>
          </w:tcPr>
          <w:p w14:paraId="70FB82BC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BD34C92" w14:textId="4BDF816F" w:rsidR="00FC4557" w:rsidRPr="001D70E3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4557" w:rsidRPr="00D033CA" w14:paraId="3885E87C" w14:textId="77777777" w:rsidTr="00742A90">
        <w:tc>
          <w:tcPr>
            <w:tcW w:w="2069" w:type="pct"/>
          </w:tcPr>
          <w:p w14:paraId="0FD44927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5E071FC7" w14:textId="04FF4254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25B017D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854FD58" w14:textId="2B189772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87BFC8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5D538F1" w14:textId="61453887" w:rsidR="00FC4557" w:rsidRPr="00FC21D8" w:rsidRDefault="00FC21D8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1,284</w:t>
            </w:r>
          </w:p>
        </w:tc>
        <w:tc>
          <w:tcPr>
            <w:tcW w:w="146" w:type="pct"/>
          </w:tcPr>
          <w:p w14:paraId="6FF654DB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822578F" w14:textId="2B90D369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</w:tr>
      <w:tr w:rsidR="00FC21D8" w:rsidRPr="00D033CA" w14:paraId="651C989F" w14:textId="77777777" w:rsidTr="00742A90">
        <w:tc>
          <w:tcPr>
            <w:tcW w:w="2069" w:type="pct"/>
          </w:tcPr>
          <w:p w14:paraId="11676381" w14:textId="3B440A3B" w:rsidR="00FC21D8" w:rsidRPr="00D033CA" w:rsidRDefault="00FC21D8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3C23EF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25" w:type="pct"/>
            <w:shd w:val="clear" w:color="auto" w:fill="auto"/>
          </w:tcPr>
          <w:p w14:paraId="466112D2" w14:textId="4FA04604" w:rsidR="00FC21D8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51BDCA8" w14:textId="77777777" w:rsidR="00FC21D8" w:rsidRPr="00D033CA" w:rsidRDefault="00FC21D8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8ECCEC1" w14:textId="52AAD574" w:rsidR="00FC21D8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FC4A504" w14:textId="77777777" w:rsidR="00FC21D8" w:rsidRPr="00D033CA" w:rsidRDefault="00FC21D8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5FB81AB" w14:textId="7DBF375F" w:rsidR="00FC21D8" w:rsidRPr="00FC21D8" w:rsidRDefault="00FC21D8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1,339</w:t>
            </w:r>
          </w:p>
        </w:tc>
        <w:tc>
          <w:tcPr>
            <w:tcW w:w="146" w:type="pct"/>
          </w:tcPr>
          <w:p w14:paraId="6CAA3038" w14:textId="77777777" w:rsidR="00FC21D8" w:rsidRPr="00D033CA" w:rsidRDefault="00FC21D8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808CFE6" w14:textId="46D34A48" w:rsidR="00FC21D8" w:rsidRPr="00F32915" w:rsidRDefault="00F32915" w:rsidP="00F3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3697A" w:rsidRPr="00D033CA" w14:paraId="29DB1F55" w14:textId="77777777" w:rsidTr="00742A90">
        <w:tc>
          <w:tcPr>
            <w:tcW w:w="2069" w:type="pct"/>
          </w:tcPr>
          <w:p w14:paraId="0434A73B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02F2A" w14:textId="1F3DBA1B" w:rsidR="0043697A" w:rsidRPr="00F32915" w:rsidRDefault="00F32915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46" w:type="pct"/>
          </w:tcPr>
          <w:p w14:paraId="691E48F4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9E1ABA8" w14:textId="232B4C89" w:rsidR="0043697A" w:rsidRPr="00D033CA" w:rsidRDefault="00FC4557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6" w:type="pct"/>
          </w:tcPr>
          <w:p w14:paraId="71831EE6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E4559B6" w14:textId="51E0C3C1" w:rsidR="0043697A" w:rsidRPr="00DC46CF" w:rsidRDefault="00DC46CF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21,790</w:t>
            </w:r>
          </w:p>
        </w:tc>
        <w:tc>
          <w:tcPr>
            <w:tcW w:w="146" w:type="pct"/>
          </w:tcPr>
          <w:p w14:paraId="558F7435" w14:textId="77777777" w:rsidR="0043697A" w:rsidRPr="00D033CA" w:rsidRDefault="0043697A" w:rsidP="00742A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7B69EDF7" w14:textId="7B1CC77E" w:rsidR="0043697A" w:rsidRPr="00D033CA" w:rsidRDefault="00FC4557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16,832</w:t>
            </w:r>
          </w:p>
        </w:tc>
      </w:tr>
      <w:tr w:rsidR="0043697A" w:rsidRPr="00D033CA" w14:paraId="580ED39A" w14:textId="77777777" w:rsidTr="00742A90">
        <w:tc>
          <w:tcPr>
            <w:tcW w:w="2069" w:type="pct"/>
          </w:tcPr>
          <w:p w14:paraId="564DCA6E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15BD3E7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DCF4A6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9A252D5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7350821A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29C1FA5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76F50D" w14:textId="77777777" w:rsidR="0043697A" w:rsidRPr="00D033CA" w:rsidRDefault="0043697A" w:rsidP="00742A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0A3D427" w14:textId="77777777" w:rsidR="0043697A" w:rsidRPr="00D033CA" w:rsidRDefault="0043697A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557" w:rsidRPr="00D033CA" w14:paraId="33D2AF09" w14:textId="77777777" w:rsidTr="00742A90">
        <w:tc>
          <w:tcPr>
            <w:tcW w:w="2069" w:type="pct"/>
          </w:tcPr>
          <w:p w14:paraId="4BD8A977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51EA10FF" w14:textId="69D685E0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5,278,458</w:t>
            </w:r>
          </w:p>
        </w:tc>
        <w:tc>
          <w:tcPr>
            <w:tcW w:w="146" w:type="pct"/>
          </w:tcPr>
          <w:p w14:paraId="1B9AED84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196A37E" w14:textId="4E51889E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4,782,779</w:t>
            </w:r>
          </w:p>
        </w:tc>
        <w:tc>
          <w:tcPr>
            <w:tcW w:w="146" w:type="pct"/>
          </w:tcPr>
          <w:p w14:paraId="2B0AD7A4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9FF7143" w14:textId="78C80B45" w:rsidR="00FC4557" w:rsidRP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5,278,359</w:t>
            </w:r>
          </w:p>
        </w:tc>
        <w:tc>
          <w:tcPr>
            <w:tcW w:w="146" w:type="pct"/>
          </w:tcPr>
          <w:p w14:paraId="37A90A81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B04D7AB" w14:textId="3721A678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4,778,835</w:t>
            </w:r>
          </w:p>
        </w:tc>
      </w:tr>
      <w:tr w:rsidR="00FC4557" w:rsidRPr="00D033CA" w14:paraId="409BFC09" w14:textId="77777777" w:rsidTr="00742A90">
        <w:tc>
          <w:tcPr>
            <w:tcW w:w="2069" w:type="pct"/>
          </w:tcPr>
          <w:p w14:paraId="3491C61C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5769F1D8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6FC4DC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8DFFA25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8C4F8F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8D4ECED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9220FA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300811B4" w14:textId="777777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557" w:rsidRPr="00D033CA" w14:paraId="5421BEEF" w14:textId="77777777" w:rsidTr="00742A90">
        <w:tc>
          <w:tcPr>
            <w:tcW w:w="2069" w:type="pct"/>
          </w:tcPr>
          <w:p w14:paraId="3B20B059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701A2051" w14:textId="37A043B7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729,94</w:t>
            </w:r>
            <w:r w:rsidR="009506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3556C966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D791F33" w14:textId="0D6BAAD5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817,923</w:t>
            </w:r>
          </w:p>
        </w:tc>
        <w:tc>
          <w:tcPr>
            <w:tcW w:w="146" w:type="pct"/>
          </w:tcPr>
          <w:p w14:paraId="0AAEDCDE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15BF55B" w14:textId="1BBDA42A" w:rsidR="00FC4557" w:rsidRP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729,635</w:t>
            </w:r>
          </w:p>
        </w:tc>
        <w:tc>
          <w:tcPr>
            <w:tcW w:w="146" w:type="pct"/>
          </w:tcPr>
          <w:p w14:paraId="6FE0938D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5896CDB" w14:textId="017E26CE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817,604</w:t>
            </w:r>
          </w:p>
        </w:tc>
      </w:tr>
      <w:tr w:rsidR="00FC4557" w:rsidRPr="00D033CA" w14:paraId="744F90D5" w14:textId="77777777" w:rsidTr="00742A90">
        <w:tc>
          <w:tcPr>
            <w:tcW w:w="2069" w:type="pct"/>
          </w:tcPr>
          <w:p w14:paraId="2DA6CB90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2DC2D00" w14:textId="18A3510B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80,683</w:t>
            </w:r>
          </w:p>
        </w:tc>
        <w:tc>
          <w:tcPr>
            <w:tcW w:w="146" w:type="pct"/>
          </w:tcPr>
          <w:p w14:paraId="03B7431A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895F7B7" w14:textId="76433ED5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145,943</w:t>
            </w:r>
          </w:p>
        </w:tc>
        <w:tc>
          <w:tcPr>
            <w:tcW w:w="146" w:type="pct"/>
          </w:tcPr>
          <w:p w14:paraId="1C4CF4F5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F5E2DCD" w14:textId="489CD393" w:rsidR="00FC4557" w:rsidRP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80,518</w:t>
            </w:r>
          </w:p>
        </w:tc>
        <w:tc>
          <w:tcPr>
            <w:tcW w:w="146" w:type="pct"/>
          </w:tcPr>
          <w:p w14:paraId="6B0FE04B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B1CA0BE" w14:textId="1A2E492D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145,879</w:t>
            </w:r>
          </w:p>
        </w:tc>
      </w:tr>
      <w:tr w:rsidR="00FC4557" w:rsidRPr="00D033CA" w14:paraId="0CEA7A9A" w14:textId="77777777" w:rsidTr="00742A90">
        <w:tc>
          <w:tcPr>
            <w:tcW w:w="2069" w:type="pct"/>
          </w:tcPr>
          <w:p w14:paraId="2B74263A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1EB59D0" w14:textId="0E9F2C30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77,23</w:t>
            </w:r>
            <w:r w:rsidR="0095067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5CE132C3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6655781" w14:textId="6316DED8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96,195</w:t>
            </w:r>
          </w:p>
        </w:tc>
        <w:tc>
          <w:tcPr>
            <w:tcW w:w="146" w:type="pct"/>
          </w:tcPr>
          <w:p w14:paraId="38DAC296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B67BC59" w14:textId="22C1244B" w:rsidR="00FC4557" w:rsidRP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70,125</w:t>
            </w:r>
          </w:p>
        </w:tc>
        <w:tc>
          <w:tcPr>
            <w:tcW w:w="146" w:type="pct"/>
          </w:tcPr>
          <w:p w14:paraId="15B18398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61208DA" w14:textId="0915E219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96,136</w:t>
            </w:r>
          </w:p>
        </w:tc>
      </w:tr>
      <w:tr w:rsidR="00FC4557" w:rsidRPr="00D033CA" w14:paraId="7EDD7C1E" w14:textId="77777777" w:rsidTr="00742A90">
        <w:tc>
          <w:tcPr>
            <w:tcW w:w="2069" w:type="pct"/>
          </w:tcPr>
          <w:p w14:paraId="1A6E0C89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AE3AC27" w14:textId="612C2B77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159,995</w:t>
            </w:r>
          </w:p>
        </w:tc>
        <w:tc>
          <w:tcPr>
            <w:tcW w:w="146" w:type="pct"/>
          </w:tcPr>
          <w:p w14:paraId="5B50197A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EE37D6" w14:textId="05ACC077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36,738</w:t>
            </w:r>
          </w:p>
        </w:tc>
        <w:tc>
          <w:tcPr>
            <w:tcW w:w="146" w:type="pct"/>
          </w:tcPr>
          <w:p w14:paraId="0FE0D068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EA7DA15" w14:textId="2706B2EC" w:rsidR="00FC4557" w:rsidRP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159,994</w:t>
            </w:r>
          </w:p>
        </w:tc>
        <w:tc>
          <w:tcPr>
            <w:tcW w:w="146" w:type="pct"/>
          </w:tcPr>
          <w:p w14:paraId="4866293A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248687F" w14:textId="4A800B11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36,696</w:t>
            </w:r>
          </w:p>
        </w:tc>
      </w:tr>
      <w:tr w:rsidR="00FC4557" w:rsidRPr="00D033CA" w14:paraId="13D03066" w14:textId="77777777" w:rsidTr="00742A90">
        <w:tc>
          <w:tcPr>
            <w:tcW w:w="2069" w:type="pct"/>
          </w:tcPr>
          <w:p w14:paraId="11EF7CA5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B8D6F3A" w14:textId="2C8D2872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102,306</w:t>
            </w:r>
          </w:p>
        </w:tc>
        <w:tc>
          <w:tcPr>
            <w:tcW w:w="146" w:type="pct"/>
          </w:tcPr>
          <w:p w14:paraId="6BF0E121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F99FC2" w14:textId="3AFD62FF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4,347</w:t>
            </w:r>
          </w:p>
        </w:tc>
        <w:tc>
          <w:tcPr>
            <w:tcW w:w="146" w:type="pct"/>
          </w:tcPr>
          <w:p w14:paraId="0D729731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01EF1BF" w14:textId="0EE1B371" w:rsidR="00FC4557" w:rsidRP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102,285</w:t>
            </w:r>
          </w:p>
        </w:tc>
        <w:tc>
          <w:tcPr>
            <w:tcW w:w="146" w:type="pct"/>
          </w:tcPr>
          <w:p w14:paraId="3E2CCFAE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58280EE4" w14:textId="75CFCC58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FC4557" w:rsidRPr="00D033CA" w14:paraId="4227841E" w14:textId="77777777" w:rsidTr="00742A90">
        <w:tc>
          <w:tcPr>
            <w:tcW w:w="2069" w:type="pct"/>
          </w:tcPr>
          <w:p w14:paraId="34DD7E4A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3042B06E" w14:textId="0164B0A7" w:rsidR="00FC4557" w:rsidRP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4,622</w:t>
            </w:r>
          </w:p>
        </w:tc>
        <w:tc>
          <w:tcPr>
            <w:tcW w:w="146" w:type="pct"/>
          </w:tcPr>
          <w:p w14:paraId="097733BF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D08DA50" w14:textId="10FBE022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  <w:tc>
          <w:tcPr>
            <w:tcW w:w="146" w:type="pct"/>
          </w:tcPr>
          <w:p w14:paraId="17AC042F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D293FBD" w14:textId="53EBBB06" w:rsidR="00FC4557" w:rsidRP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4,620</w:t>
            </w:r>
          </w:p>
        </w:tc>
        <w:tc>
          <w:tcPr>
            <w:tcW w:w="146" w:type="pct"/>
          </w:tcPr>
          <w:p w14:paraId="727F0621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E1B2357" w14:textId="73CD8D7D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</w:tr>
      <w:tr w:rsidR="00FC4557" w:rsidRPr="00D033CA" w14:paraId="0853F27F" w14:textId="77777777" w:rsidTr="00742A90">
        <w:tc>
          <w:tcPr>
            <w:tcW w:w="2069" w:type="pct"/>
          </w:tcPr>
          <w:p w14:paraId="01043FA1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B09B6F7" w14:textId="14945F0A" w:rsidR="00FC4557" w:rsidRPr="00F32915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203,337</w:t>
            </w:r>
          </w:p>
        </w:tc>
        <w:tc>
          <w:tcPr>
            <w:tcW w:w="146" w:type="pct"/>
          </w:tcPr>
          <w:p w14:paraId="5EBCF367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1D29B50" w14:textId="015AD980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243,800</w:t>
            </w:r>
          </w:p>
        </w:tc>
        <w:tc>
          <w:tcPr>
            <w:tcW w:w="146" w:type="pct"/>
          </w:tcPr>
          <w:p w14:paraId="579D029C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D79FD81" w14:textId="4D52B8D7" w:rsidR="00FC4557" w:rsidRPr="00DC46CF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203,322</w:t>
            </w:r>
          </w:p>
        </w:tc>
        <w:tc>
          <w:tcPr>
            <w:tcW w:w="146" w:type="pct"/>
          </w:tcPr>
          <w:p w14:paraId="0BFF07BF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D8E19C" w14:textId="09B3B656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236,702</w:t>
            </w:r>
          </w:p>
        </w:tc>
      </w:tr>
      <w:tr w:rsidR="0043697A" w:rsidRPr="00D033CA" w14:paraId="2AC083BC" w14:textId="77777777" w:rsidTr="00742A90">
        <w:tc>
          <w:tcPr>
            <w:tcW w:w="2069" w:type="pct"/>
          </w:tcPr>
          <w:p w14:paraId="178A96EE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CE30E" w14:textId="687AF673" w:rsidR="0043697A" w:rsidRPr="0095067C" w:rsidRDefault="0095067C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6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</w:t>
            </w:r>
            <w:r w:rsidRPr="009506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,580</w:t>
            </w:r>
          </w:p>
        </w:tc>
        <w:tc>
          <w:tcPr>
            <w:tcW w:w="146" w:type="pct"/>
          </w:tcPr>
          <w:p w14:paraId="612F6B92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33EB7EC" w14:textId="31A39A14" w:rsidR="0043697A" w:rsidRPr="00D033CA" w:rsidRDefault="00FC4557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40B3">
              <w:rPr>
                <w:rFonts w:ascii="Angsana New" w:hAnsi="Angsana New"/>
                <w:b/>
                <w:bCs/>
                <w:sz w:val="30"/>
                <w:szCs w:val="30"/>
              </w:rPr>
              <w:t>6,145,18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822CA8D" w14:textId="77777777" w:rsidR="0043697A" w:rsidRPr="00D033CA" w:rsidRDefault="0043697A" w:rsidP="0074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9C159C3" w14:textId="6D54B705" w:rsidR="0043697A" w:rsidRPr="00DC46CF" w:rsidRDefault="0095067C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6,628,858</w:t>
            </w:r>
          </w:p>
        </w:tc>
        <w:tc>
          <w:tcPr>
            <w:tcW w:w="146" w:type="pct"/>
          </w:tcPr>
          <w:p w14:paraId="099D862E" w14:textId="77777777" w:rsidR="0043697A" w:rsidRPr="00D033CA" w:rsidRDefault="0043697A" w:rsidP="00742A9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7B313B65" w14:textId="25A7D1C3" w:rsidR="0043697A" w:rsidRPr="00D033CA" w:rsidRDefault="00FC4557" w:rsidP="00742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133,626</w:t>
            </w:r>
          </w:p>
        </w:tc>
      </w:tr>
      <w:tr w:rsidR="00FC4557" w:rsidRPr="00D033CA" w14:paraId="06D59B99" w14:textId="77777777" w:rsidTr="00742A90">
        <w:tc>
          <w:tcPr>
            <w:tcW w:w="2069" w:type="pct"/>
          </w:tcPr>
          <w:p w14:paraId="368A8875" w14:textId="77777777" w:rsidR="00FC4557" w:rsidRPr="00D033CA" w:rsidRDefault="00FC4557" w:rsidP="00FC4557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7BA1BD14" w14:textId="77777777" w:rsidR="00FC4557" w:rsidRPr="00D033CA" w:rsidRDefault="00FC4557" w:rsidP="00FC455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D132F" w14:textId="77777777" w:rsidR="00F32915" w:rsidRDefault="00F32915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382D65" w14:textId="38E0FA7B" w:rsidR="0095067C" w:rsidRPr="00F32915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(272,627)</w:t>
            </w:r>
          </w:p>
        </w:tc>
        <w:tc>
          <w:tcPr>
            <w:tcW w:w="146" w:type="pct"/>
          </w:tcPr>
          <w:p w14:paraId="45325B4D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4FA946A" w14:textId="77777777" w:rsidR="00FC4557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24F63C" w14:textId="2C1C819F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4D17">
              <w:rPr>
                <w:rFonts w:ascii="Angsana New" w:hAnsi="Angsana New"/>
                <w:sz w:val="30"/>
                <w:szCs w:val="30"/>
              </w:rPr>
              <w:t>(227,452)</w:t>
            </w:r>
          </w:p>
        </w:tc>
        <w:tc>
          <w:tcPr>
            <w:tcW w:w="146" w:type="pct"/>
          </w:tcPr>
          <w:p w14:paraId="600746DE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ED5A6C7" w14:textId="77777777" w:rsidR="00DC46CF" w:rsidRDefault="00DC46CF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FA0394" w14:textId="382803B7" w:rsidR="0095067C" w:rsidRPr="00DC46CF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(265,525)</w:t>
            </w:r>
          </w:p>
        </w:tc>
        <w:tc>
          <w:tcPr>
            <w:tcW w:w="146" w:type="pct"/>
          </w:tcPr>
          <w:p w14:paraId="16681850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CD4354C" w14:textId="77777777" w:rsidR="00FC4557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B744C1" w14:textId="340D80EC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7D39">
              <w:rPr>
                <w:rFonts w:ascii="Angsana New" w:hAnsi="Angsana New"/>
                <w:sz w:val="30"/>
                <w:szCs w:val="30"/>
              </w:rPr>
              <w:t>(220,350)</w:t>
            </w:r>
          </w:p>
        </w:tc>
      </w:tr>
      <w:tr w:rsidR="00FC4557" w:rsidRPr="00D033CA" w14:paraId="00C87CB5" w14:textId="77777777" w:rsidTr="00742A90">
        <w:tc>
          <w:tcPr>
            <w:tcW w:w="2069" w:type="pct"/>
          </w:tcPr>
          <w:p w14:paraId="4BBEFD3F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62A5B" w14:textId="17BFAFEA" w:rsidR="00FC4557" w:rsidRPr="00F32915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6,363,953</w:t>
            </w:r>
          </w:p>
        </w:tc>
        <w:tc>
          <w:tcPr>
            <w:tcW w:w="146" w:type="pct"/>
          </w:tcPr>
          <w:p w14:paraId="7C93E868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7C7A7" w14:textId="5CA585CE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5,917,737</w:t>
            </w:r>
          </w:p>
        </w:tc>
        <w:tc>
          <w:tcPr>
            <w:tcW w:w="146" w:type="pct"/>
          </w:tcPr>
          <w:p w14:paraId="49C344D5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334802F" w14:textId="448A5F2D" w:rsidR="00FC4557" w:rsidRPr="00DC46CF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6,363,333</w:t>
            </w:r>
          </w:p>
        </w:tc>
        <w:tc>
          <w:tcPr>
            <w:tcW w:w="146" w:type="pct"/>
          </w:tcPr>
          <w:p w14:paraId="70267EFC" w14:textId="77777777" w:rsidR="00FC4557" w:rsidRPr="00D033CA" w:rsidRDefault="00FC4557" w:rsidP="00FC45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FE289AD" w14:textId="0517AF2F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7D39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13,276</w:t>
            </w:r>
          </w:p>
        </w:tc>
      </w:tr>
      <w:tr w:rsidR="00FC4557" w:rsidRPr="00D033CA" w14:paraId="6414EDEC" w14:textId="77777777" w:rsidTr="00742A90">
        <w:tc>
          <w:tcPr>
            <w:tcW w:w="2069" w:type="pct"/>
          </w:tcPr>
          <w:p w14:paraId="2664CA7A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86FEF" w14:textId="493107C6" w:rsidR="00FC4557" w:rsidRPr="00F32915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6,364,415</w:t>
            </w:r>
          </w:p>
        </w:tc>
        <w:tc>
          <w:tcPr>
            <w:tcW w:w="146" w:type="pct"/>
          </w:tcPr>
          <w:p w14:paraId="55AAD8FC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65323BD" w14:textId="550B0FE5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5,918,053</w:t>
            </w:r>
          </w:p>
        </w:tc>
        <w:tc>
          <w:tcPr>
            <w:tcW w:w="146" w:type="pct"/>
          </w:tcPr>
          <w:p w14:paraId="0E8EBFE9" w14:textId="77777777" w:rsidR="00FC4557" w:rsidRPr="00D033CA" w:rsidRDefault="00FC4557" w:rsidP="00FC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65149B" w14:textId="0C868E4D" w:rsidR="00FC4557" w:rsidRPr="00DC46CF" w:rsidRDefault="0095067C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6,385,123</w:t>
            </w:r>
          </w:p>
        </w:tc>
        <w:tc>
          <w:tcPr>
            <w:tcW w:w="146" w:type="pct"/>
          </w:tcPr>
          <w:p w14:paraId="61D4324F" w14:textId="77777777" w:rsidR="00FC4557" w:rsidRPr="00D033CA" w:rsidRDefault="00FC4557" w:rsidP="00FC4557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49ADCCA" w14:textId="78A8628E" w:rsidR="00FC4557" w:rsidRPr="00D033CA" w:rsidRDefault="00FC4557" w:rsidP="00FC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17">
              <w:rPr>
                <w:rFonts w:ascii="Angsana New" w:hAnsi="Angsana New"/>
                <w:b/>
                <w:bCs/>
                <w:sz w:val="30"/>
                <w:szCs w:val="30"/>
              </w:rPr>
              <w:t>5,9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30,108</w:t>
            </w:r>
          </w:p>
        </w:tc>
      </w:tr>
    </w:tbl>
    <w:p w14:paraId="42459B4B" w14:textId="68551407" w:rsidR="00A72C5C" w:rsidRDefault="00A72C5C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AB52B" w14:textId="44503366" w:rsidR="0043697A" w:rsidRPr="00EF652C" w:rsidRDefault="00A72C5C" w:rsidP="00A7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D188651" w14:textId="5F5C35A8" w:rsidR="00C52B01" w:rsidRPr="00EF652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84"/>
        <w:gridCol w:w="298"/>
        <w:gridCol w:w="958"/>
      </w:tblGrid>
      <w:tr w:rsidR="00FA2A1E" w:rsidRPr="00EF652C" w14:paraId="376848AE" w14:textId="77777777" w:rsidTr="00753C22">
        <w:tc>
          <w:tcPr>
            <w:tcW w:w="1020" w:type="pct"/>
          </w:tcPr>
          <w:p w14:paraId="035718FA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3F65D6D5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40EF8311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3F840D46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7FE1810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14:paraId="79EDEB49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A1E" w:rsidRPr="00EF652C" w14:paraId="11B56C74" w14:textId="77777777" w:rsidTr="00753C22">
        <w:tc>
          <w:tcPr>
            <w:tcW w:w="1020" w:type="pct"/>
          </w:tcPr>
          <w:p w14:paraId="36B90A1C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3C5B846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033B490C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146E0F54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D4EC54F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31F45698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7" w:type="pct"/>
          </w:tcPr>
          <w:p w14:paraId="05AAD878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63F1F81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EA85C46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5BE8BD0C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AA96A7A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20667A20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1667F31F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61" w:type="pct"/>
          </w:tcPr>
          <w:p w14:paraId="2CE6A968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7FDB6A7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B54DD2A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A2A1E" w:rsidRPr="00EF652C" w14:paraId="42D46ED1" w14:textId="77777777" w:rsidTr="00753C22">
        <w:tc>
          <w:tcPr>
            <w:tcW w:w="1020" w:type="pct"/>
          </w:tcPr>
          <w:p w14:paraId="780E4999" w14:textId="77777777" w:rsidR="00FA2A1E" w:rsidRPr="00EF652C" w:rsidRDefault="00FA2A1E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572A59E8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EC805B5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A8F9DDD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A7E819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07" w:type="pct"/>
          </w:tcPr>
          <w:p w14:paraId="5E7FE57D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6B93E784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24259D81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2181CBA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0212F4A0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1" w:type="pct"/>
          </w:tcPr>
          <w:p w14:paraId="2C3F4491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362920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A2A1E" w:rsidRPr="00EF652C" w14:paraId="4A4B18B2" w14:textId="77777777" w:rsidTr="00753C22">
        <w:tc>
          <w:tcPr>
            <w:tcW w:w="1020" w:type="pct"/>
          </w:tcPr>
          <w:p w14:paraId="6AAC189F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7397DA7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23964D1B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7"/>
          </w:tcPr>
          <w:p w14:paraId="5818CBB1" w14:textId="77777777" w:rsidR="00FA2A1E" w:rsidRPr="00EF652C" w:rsidRDefault="00FA2A1E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3442" w:rsidRPr="00EF652C" w14:paraId="709E1B8F" w14:textId="77777777" w:rsidTr="00753C22">
        <w:tc>
          <w:tcPr>
            <w:tcW w:w="1020" w:type="pct"/>
          </w:tcPr>
          <w:p w14:paraId="63B268CC" w14:textId="77777777" w:rsidR="006F3442" w:rsidRPr="00EF652C" w:rsidRDefault="006F3442" w:rsidP="006F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4E6B4C60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055DD8CB" w14:textId="6AE959BC" w:rsidR="006F3442" w:rsidRPr="006F3442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="00DF21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7.7</w:t>
            </w:r>
          </w:p>
        </w:tc>
        <w:tc>
          <w:tcPr>
            <w:tcW w:w="147" w:type="pct"/>
          </w:tcPr>
          <w:p w14:paraId="7C529605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7523974" w14:textId="31360387" w:rsidR="006F3442" w:rsidRPr="006F3442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="00DF21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8.0</w:t>
            </w:r>
          </w:p>
        </w:tc>
        <w:tc>
          <w:tcPr>
            <w:tcW w:w="507" w:type="pct"/>
          </w:tcPr>
          <w:p w14:paraId="7872BF86" w14:textId="7EC59F2E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148,164</w:t>
            </w:r>
          </w:p>
        </w:tc>
        <w:tc>
          <w:tcPr>
            <w:tcW w:w="129" w:type="pct"/>
          </w:tcPr>
          <w:p w14:paraId="652A7435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28B91143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121,623</w:t>
            </w:r>
          </w:p>
        </w:tc>
        <w:tc>
          <w:tcPr>
            <w:tcW w:w="147" w:type="pct"/>
          </w:tcPr>
          <w:p w14:paraId="5ED8026B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1FE19CDD" w14:textId="1E1CA6A3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148,164</w:t>
            </w:r>
          </w:p>
        </w:tc>
        <w:tc>
          <w:tcPr>
            <w:tcW w:w="161" w:type="pct"/>
          </w:tcPr>
          <w:p w14:paraId="2D4B8388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501C98E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121,623</w:t>
            </w:r>
          </w:p>
        </w:tc>
      </w:tr>
      <w:tr w:rsidR="006F3442" w:rsidRPr="00EF652C" w14:paraId="40672F6B" w14:textId="77777777" w:rsidTr="00753C22">
        <w:tc>
          <w:tcPr>
            <w:tcW w:w="1020" w:type="pct"/>
          </w:tcPr>
          <w:p w14:paraId="7C942805" w14:textId="77777777" w:rsidR="006F3442" w:rsidRPr="00EF652C" w:rsidRDefault="006F3442" w:rsidP="006F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9" w:type="pct"/>
          </w:tcPr>
          <w:p w14:paraId="5AD03762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E99647" w14:textId="428B2A44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1C36D5F2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7EBA6892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507" w:type="pct"/>
          </w:tcPr>
          <w:p w14:paraId="504AB591" w14:textId="7E789F98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29" w:type="pct"/>
          </w:tcPr>
          <w:p w14:paraId="5D245BF5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56E8AF80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7" w:type="pct"/>
          </w:tcPr>
          <w:p w14:paraId="37A1B81D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5220F89E" w14:textId="34722405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61" w:type="pct"/>
          </w:tcPr>
          <w:p w14:paraId="55EE9532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CDE8A2A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6F3442" w:rsidRPr="00EF652C" w14:paraId="4041159F" w14:textId="77777777" w:rsidTr="00753C22">
        <w:tc>
          <w:tcPr>
            <w:tcW w:w="1020" w:type="pct"/>
          </w:tcPr>
          <w:p w14:paraId="5193049F" w14:textId="77777777" w:rsidR="006F3442" w:rsidRPr="00EF652C" w:rsidRDefault="006F3442" w:rsidP="006F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9" w:type="pct"/>
          </w:tcPr>
          <w:p w14:paraId="10251F0E" w14:textId="56598A42" w:rsidR="006F3442" w:rsidRPr="00340DCF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85" w:type="pct"/>
          </w:tcPr>
          <w:p w14:paraId="7B252703" w14:textId="6FE14FC3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5B569081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22F28CCA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E0FF8C0" w14:textId="748F7C08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29" w:type="pct"/>
          </w:tcPr>
          <w:p w14:paraId="55C6AFA5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24D3B3C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7" w:type="pct"/>
          </w:tcPr>
          <w:p w14:paraId="27E65506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A58940E" w14:textId="2E21D695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61" w:type="pct"/>
          </w:tcPr>
          <w:p w14:paraId="4334C4DD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A711BB7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6F3442" w:rsidRPr="00EF652C" w14:paraId="0ACB2EFE" w14:textId="77777777" w:rsidTr="00753C22">
        <w:tc>
          <w:tcPr>
            <w:tcW w:w="1020" w:type="pct"/>
          </w:tcPr>
          <w:p w14:paraId="1BE73BF2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10F37BD3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E1F703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CE121E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1699F58C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3F963BD0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149,154</w:t>
            </w:r>
          </w:p>
        </w:tc>
        <w:tc>
          <w:tcPr>
            <w:tcW w:w="129" w:type="pct"/>
          </w:tcPr>
          <w:p w14:paraId="2C19EED4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  <w:tc>
          <w:tcPr>
            <w:tcW w:w="147" w:type="pct"/>
          </w:tcPr>
          <w:p w14:paraId="6C039F9D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620F43A4" w14:textId="6C9F4115" w:rsidR="006F3442" w:rsidRPr="00F83707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149,154</w:t>
            </w:r>
          </w:p>
        </w:tc>
        <w:tc>
          <w:tcPr>
            <w:tcW w:w="161" w:type="pct"/>
          </w:tcPr>
          <w:p w14:paraId="7EA2E349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9F65943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122,613</w:t>
            </w:r>
          </w:p>
        </w:tc>
      </w:tr>
      <w:tr w:rsidR="006F3442" w:rsidRPr="00EF652C" w14:paraId="4AEBA0FA" w14:textId="77777777" w:rsidTr="00753C22">
        <w:tc>
          <w:tcPr>
            <w:tcW w:w="1020" w:type="pct"/>
          </w:tcPr>
          <w:p w14:paraId="2FD67CF9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9" w:type="pct"/>
          </w:tcPr>
          <w:p w14:paraId="528526DC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5" w:type="pct"/>
          </w:tcPr>
          <w:p w14:paraId="5930ADEC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B8D1512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85" w:type="pct"/>
          </w:tcPr>
          <w:p w14:paraId="2E6E2151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5200E8BB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07ED32A4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31BC75DA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601EF7C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</w:tcPr>
          <w:p w14:paraId="334D1FDF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" w:type="pct"/>
          </w:tcPr>
          <w:p w14:paraId="30CC6DDA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2D9F14BF" w14:textId="77777777" w:rsidR="006F3442" w:rsidRPr="00EF652C" w:rsidRDefault="006F3442" w:rsidP="006F3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1128CD96" w14:textId="77777777" w:rsidR="005068CF" w:rsidRPr="00EF652C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2FF6092" w14:textId="100D4D4B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FA2A1E" w:rsidRPr="00EF652C">
        <w:rPr>
          <w:rFonts w:asciiTheme="majorBidi" w:hAnsiTheme="majorBidi" w:cstheme="majorBidi"/>
          <w:sz w:val="30"/>
          <w:szCs w:val="30"/>
          <w:cs/>
        </w:rPr>
        <w:t>สาม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67B43" w:rsidRPr="00EF652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A2A1E" w:rsidRPr="00EF652C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FA2A1E" w:rsidRPr="00EF65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EF652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11BDDE" w14:textId="1D364C24" w:rsidR="00CA10D8" w:rsidRPr="00EF652C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032"/>
        <w:gridCol w:w="270"/>
        <w:gridCol w:w="1003"/>
        <w:gridCol w:w="275"/>
        <w:gridCol w:w="1076"/>
        <w:gridCol w:w="243"/>
        <w:gridCol w:w="1093"/>
      </w:tblGrid>
      <w:tr w:rsidR="000D2E8C" w:rsidRPr="00EF652C" w14:paraId="765EDB20" w14:textId="77777777" w:rsidTr="00767B43">
        <w:tc>
          <w:tcPr>
            <w:tcW w:w="2333" w:type="pct"/>
          </w:tcPr>
          <w:p w14:paraId="5CE4097C" w14:textId="77777777" w:rsidR="000D2E8C" w:rsidRPr="00EF652C" w:rsidRDefault="000D2E8C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334CC139" w14:textId="77777777" w:rsidR="000D2E8C" w:rsidRPr="00EF652C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29D861E" w14:textId="77777777" w:rsidR="000D2E8C" w:rsidRPr="00EF652C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3"/>
          </w:tcPr>
          <w:p w14:paraId="102F01A5" w14:textId="77777777" w:rsidR="000D2E8C" w:rsidRPr="00EF652C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D50B3" w:rsidRPr="00EF652C" w14:paraId="04F3FCB1" w14:textId="77777777" w:rsidTr="00767B43">
        <w:tc>
          <w:tcPr>
            <w:tcW w:w="2333" w:type="pct"/>
          </w:tcPr>
          <w:p w14:paraId="6DDDB793" w14:textId="77777777" w:rsidR="007D50B3" w:rsidRPr="00EF652C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6DD884C6" w14:textId="319762DA" w:rsidR="007D50B3" w:rsidRPr="00EF652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A2A1E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144" w:type="pct"/>
          </w:tcPr>
          <w:p w14:paraId="266AA23B" w14:textId="77777777" w:rsidR="007D50B3" w:rsidRPr="00EF652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3DE867A" w14:textId="0AC84DC2" w:rsidR="007D50B3" w:rsidRPr="00EF652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2A1E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6AD9D660" w14:textId="77777777" w:rsidR="007D50B3" w:rsidRPr="00EF652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021BD5" w14:textId="7A1ACCE4" w:rsidR="007D50B3" w:rsidRPr="00EF652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2A1E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</w:tcPr>
          <w:p w14:paraId="65F29710" w14:textId="77777777" w:rsidR="007D50B3" w:rsidRPr="00EF652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69A351A" w14:textId="5875016D" w:rsidR="007D50B3" w:rsidRPr="00EF652C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A2A1E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D2E8C" w:rsidRPr="00EF652C" w14:paraId="4AE74914" w14:textId="77777777" w:rsidTr="00767B43">
        <w:trPr>
          <w:trHeight w:val="299"/>
        </w:trPr>
        <w:tc>
          <w:tcPr>
            <w:tcW w:w="2333" w:type="pct"/>
          </w:tcPr>
          <w:p w14:paraId="19063B4C" w14:textId="77777777" w:rsidR="000D2E8C" w:rsidRPr="00EF652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7" w:type="pct"/>
            <w:gridSpan w:val="7"/>
          </w:tcPr>
          <w:p w14:paraId="1F1D8796" w14:textId="77777777" w:rsidR="000D2E8C" w:rsidRPr="00EF652C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D4FAD" w:rsidRPr="00EF652C" w14:paraId="1AA157D7" w14:textId="77777777" w:rsidTr="00767B43">
        <w:tc>
          <w:tcPr>
            <w:tcW w:w="2333" w:type="pct"/>
          </w:tcPr>
          <w:p w14:paraId="01B4037D" w14:textId="34DE10F9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71F679AB" w14:textId="5E6D5867" w:rsidR="009D4FAD" w:rsidRPr="00EF652C" w:rsidRDefault="008F14A5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122,613</w:t>
            </w:r>
          </w:p>
        </w:tc>
        <w:tc>
          <w:tcPr>
            <w:tcW w:w="144" w:type="pct"/>
          </w:tcPr>
          <w:p w14:paraId="17A69C39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DC3EDED" w14:textId="194C3101" w:rsidR="009D4FAD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65,536</w:t>
            </w:r>
          </w:p>
        </w:tc>
        <w:tc>
          <w:tcPr>
            <w:tcW w:w="147" w:type="pct"/>
          </w:tcPr>
          <w:p w14:paraId="108B9848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565DCD4F" w14:textId="7EAC48EE" w:rsidR="009D4FAD" w:rsidRPr="00EF652C" w:rsidRDefault="00F8015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122,613</w:t>
            </w:r>
          </w:p>
        </w:tc>
        <w:tc>
          <w:tcPr>
            <w:tcW w:w="130" w:type="pct"/>
          </w:tcPr>
          <w:p w14:paraId="679A30A8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21497885" w14:textId="4E1D9CB4" w:rsidR="009D4FAD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79,536</w:t>
            </w:r>
          </w:p>
        </w:tc>
      </w:tr>
      <w:tr w:rsidR="009D4FAD" w:rsidRPr="00EF652C" w14:paraId="750CC444" w14:textId="77777777" w:rsidTr="00767B43">
        <w:tc>
          <w:tcPr>
            <w:tcW w:w="2333" w:type="pct"/>
          </w:tcPr>
          <w:p w14:paraId="2638576C" w14:textId="2396838A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5A7E9B01" w14:textId="586BB939" w:rsidR="009D4FAD" w:rsidRPr="00EF652C" w:rsidRDefault="008F14A5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57,076</w:t>
            </w:r>
          </w:p>
        </w:tc>
        <w:tc>
          <w:tcPr>
            <w:tcW w:w="144" w:type="pct"/>
          </w:tcPr>
          <w:p w14:paraId="460D6E39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C4A5A06" w14:textId="19A4BEAD" w:rsidR="009D4FAD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294,409</w:t>
            </w:r>
          </w:p>
        </w:tc>
        <w:tc>
          <w:tcPr>
            <w:tcW w:w="147" w:type="pct"/>
          </w:tcPr>
          <w:p w14:paraId="1B6C5F70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7961B90" w14:textId="3211F4A7" w:rsidR="009D4FAD" w:rsidRPr="00EF652C" w:rsidRDefault="00F8015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57,076</w:t>
            </w:r>
          </w:p>
        </w:tc>
        <w:tc>
          <w:tcPr>
            <w:tcW w:w="130" w:type="pct"/>
          </w:tcPr>
          <w:p w14:paraId="44AC2EEA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C90AB6A" w14:textId="59393881" w:rsidR="009D4FAD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294,409</w:t>
            </w:r>
          </w:p>
        </w:tc>
      </w:tr>
      <w:tr w:rsidR="009D4FAD" w:rsidRPr="00EF652C" w14:paraId="17036A88" w14:textId="77777777" w:rsidTr="00767B43">
        <w:tc>
          <w:tcPr>
            <w:tcW w:w="2333" w:type="pct"/>
          </w:tcPr>
          <w:p w14:paraId="466C435D" w14:textId="3BC7E741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426116E2" w14:textId="72086D45" w:rsidR="009D4FAD" w:rsidRPr="00EF652C" w:rsidRDefault="008F14A5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(30,535)</w:t>
            </w:r>
          </w:p>
        </w:tc>
        <w:tc>
          <w:tcPr>
            <w:tcW w:w="144" w:type="pct"/>
          </w:tcPr>
          <w:p w14:paraId="21B7BC9D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CB84B7" w14:textId="2D18F719" w:rsidR="009D4FAD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(15,191)</w:t>
            </w:r>
          </w:p>
        </w:tc>
        <w:tc>
          <w:tcPr>
            <w:tcW w:w="147" w:type="pct"/>
          </w:tcPr>
          <w:p w14:paraId="3AAF245E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6C12F35A" w14:textId="6E6654A7" w:rsidR="009D4FAD" w:rsidRPr="00EF652C" w:rsidRDefault="00F8015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(30,535)</w:t>
            </w:r>
          </w:p>
        </w:tc>
        <w:tc>
          <w:tcPr>
            <w:tcW w:w="130" w:type="pct"/>
          </w:tcPr>
          <w:p w14:paraId="2E0EAF4B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0467A3CC" w14:textId="6A50EB78" w:rsidR="009D4FAD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(18,191)</w:t>
            </w:r>
          </w:p>
        </w:tc>
      </w:tr>
      <w:tr w:rsidR="009D4FAD" w:rsidRPr="00EF652C" w14:paraId="64AD56F5" w14:textId="77777777" w:rsidTr="005271CC">
        <w:tc>
          <w:tcPr>
            <w:tcW w:w="2333" w:type="pct"/>
          </w:tcPr>
          <w:p w14:paraId="56C3776B" w14:textId="22907BE5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A2A1E"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FA2A1E"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3C92DAC" w14:textId="35A900DD" w:rsidR="009D4FAD" w:rsidRPr="00EF652C" w:rsidRDefault="008F14A5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149,154</w:t>
            </w:r>
          </w:p>
        </w:tc>
        <w:tc>
          <w:tcPr>
            <w:tcW w:w="144" w:type="pct"/>
          </w:tcPr>
          <w:p w14:paraId="77E9F0B4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4C425B2" w14:textId="074B41E8" w:rsidR="009D4FAD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344,754</w:t>
            </w:r>
          </w:p>
        </w:tc>
        <w:tc>
          <w:tcPr>
            <w:tcW w:w="147" w:type="pct"/>
          </w:tcPr>
          <w:p w14:paraId="53E704B1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CAC6" w14:textId="03838649" w:rsidR="009D4FAD" w:rsidRPr="00EF652C" w:rsidRDefault="00F8015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149,154</w:t>
            </w:r>
          </w:p>
        </w:tc>
        <w:tc>
          <w:tcPr>
            <w:tcW w:w="130" w:type="pct"/>
          </w:tcPr>
          <w:p w14:paraId="398EEAEB" w14:textId="77777777" w:rsidR="009D4FAD" w:rsidRPr="00EF652C" w:rsidRDefault="009D4FAD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FCCF" w14:textId="1CD6A401" w:rsidR="005271CC" w:rsidRPr="00EF652C" w:rsidRDefault="00FA2A1E" w:rsidP="009D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355,754</w:t>
            </w:r>
          </w:p>
        </w:tc>
      </w:tr>
    </w:tbl>
    <w:p w14:paraId="33F36768" w14:textId="77777777" w:rsidR="000F4876" w:rsidRDefault="000F4876">
      <w:r>
        <w:br w:type="page"/>
      </w:r>
    </w:p>
    <w:p w14:paraId="377490EA" w14:textId="24C02391" w:rsidR="003222A8" w:rsidRPr="008B0406" w:rsidRDefault="00AD06D8" w:rsidP="008B040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B040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สินค้าคงเหลือ   </w:t>
      </w:r>
    </w:p>
    <w:p w14:paraId="44E21696" w14:textId="60E80EAE" w:rsidR="00EB3C4C" w:rsidRPr="00EF652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F15815" w:rsidRPr="00EF652C" w14:paraId="68D6AF4E" w14:textId="77777777" w:rsidTr="00753C22">
        <w:trPr>
          <w:tblHeader/>
        </w:trPr>
        <w:tc>
          <w:tcPr>
            <w:tcW w:w="4050" w:type="dxa"/>
          </w:tcPr>
          <w:p w14:paraId="35D4479D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CC34DE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14F287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2A902A1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5815" w:rsidRPr="00EF652C" w14:paraId="728200BE" w14:textId="77777777" w:rsidTr="00753C22">
        <w:trPr>
          <w:tblHeader/>
        </w:trPr>
        <w:tc>
          <w:tcPr>
            <w:tcW w:w="4050" w:type="dxa"/>
          </w:tcPr>
          <w:p w14:paraId="0F1034DB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87026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14:paraId="538363A8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292F5A0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E5F3EA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B03FE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3164F2A7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8BDC02C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15815" w:rsidRPr="00EF652C" w14:paraId="7C8D40DB" w14:textId="77777777" w:rsidTr="00753C22">
        <w:trPr>
          <w:tblHeader/>
        </w:trPr>
        <w:tc>
          <w:tcPr>
            <w:tcW w:w="4050" w:type="dxa"/>
          </w:tcPr>
          <w:p w14:paraId="00637209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A843D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4E4FB7C8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4A4E88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4B39DFC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09992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1CD06BC1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2C28C4E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15815" w:rsidRPr="00EF652C" w14:paraId="28DBB5AC" w14:textId="77777777" w:rsidTr="00753C22">
        <w:tc>
          <w:tcPr>
            <w:tcW w:w="4050" w:type="dxa"/>
          </w:tcPr>
          <w:p w14:paraId="51FE1E6D" w14:textId="77777777" w:rsidR="00F15815" w:rsidRPr="00EF652C" w:rsidRDefault="00F15815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130" w:type="dxa"/>
            <w:gridSpan w:val="8"/>
          </w:tcPr>
          <w:p w14:paraId="1CE218BC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5815" w:rsidRPr="00EF652C" w14:paraId="570AB20B" w14:textId="77777777" w:rsidTr="00753C22">
        <w:tc>
          <w:tcPr>
            <w:tcW w:w="4050" w:type="dxa"/>
          </w:tcPr>
          <w:p w14:paraId="0FD54501" w14:textId="77777777" w:rsidR="00F15815" w:rsidRPr="00EF652C" w:rsidRDefault="00F15815" w:rsidP="00753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3C4EFB7" w14:textId="5B2CC791" w:rsidR="00F15815" w:rsidRPr="00EF652C" w:rsidRDefault="0023697D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9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3,698,62</w:t>
            </w:r>
            <w:r w:rsidR="00ED48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4" w:type="dxa"/>
          </w:tcPr>
          <w:p w14:paraId="352CE35F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61B8D94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3,589,295</w:t>
            </w:r>
          </w:p>
        </w:tc>
        <w:tc>
          <w:tcPr>
            <w:tcW w:w="270" w:type="dxa"/>
          </w:tcPr>
          <w:p w14:paraId="3A1326FB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B3837" w14:textId="322922C4" w:rsidR="00F15815" w:rsidRPr="00EF652C" w:rsidRDefault="00B25F56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5F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3,695,023</w:t>
            </w:r>
          </w:p>
        </w:tc>
        <w:tc>
          <w:tcPr>
            <w:tcW w:w="265" w:type="dxa"/>
            <w:gridSpan w:val="2"/>
          </w:tcPr>
          <w:p w14:paraId="0E383EF8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D47149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3,586,879</w:t>
            </w:r>
          </w:p>
        </w:tc>
      </w:tr>
      <w:tr w:rsidR="00F15815" w:rsidRPr="00EF652C" w14:paraId="1EA857D8" w14:textId="77777777" w:rsidTr="00753C22">
        <w:tc>
          <w:tcPr>
            <w:tcW w:w="4050" w:type="dxa"/>
          </w:tcPr>
          <w:p w14:paraId="505D367F" w14:textId="77777777" w:rsidR="00F15815" w:rsidRPr="00EF652C" w:rsidRDefault="00F15815" w:rsidP="00753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0928F" w14:textId="5C1B0448" w:rsidR="00F15815" w:rsidRPr="00EF652C" w:rsidRDefault="0023697D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697D">
              <w:rPr>
                <w:rFonts w:asciiTheme="majorBidi" w:hAnsiTheme="majorBidi" w:cstheme="majorBidi"/>
                <w:sz w:val="30"/>
                <w:szCs w:val="30"/>
              </w:rPr>
              <w:t>140,322</w:t>
            </w:r>
          </w:p>
        </w:tc>
        <w:tc>
          <w:tcPr>
            <w:tcW w:w="264" w:type="dxa"/>
          </w:tcPr>
          <w:p w14:paraId="68034B6B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F0C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89,370</w:t>
            </w:r>
          </w:p>
        </w:tc>
        <w:tc>
          <w:tcPr>
            <w:tcW w:w="270" w:type="dxa"/>
          </w:tcPr>
          <w:p w14:paraId="4E26BDC5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B0350" w14:textId="223828F0" w:rsidR="00F15815" w:rsidRPr="00EF652C" w:rsidRDefault="00B25F56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5F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140,322</w:t>
            </w:r>
          </w:p>
        </w:tc>
        <w:tc>
          <w:tcPr>
            <w:tcW w:w="265" w:type="dxa"/>
            <w:gridSpan w:val="2"/>
          </w:tcPr>
          <w:p w14:paraId="3BCAD83F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6CDF6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89,370</w:t>
            </w:r>
          </w:p>
        </w:tc>
      </w:tr>
      <w:tr w:rsidR="00F15815" w:rsidRPr="00EF652C" w14:paraId="6B7C2107" w14:textId="77777777" w:rsidTr="00753C22">
        <w:tc>
          <w:tcPr>
            <w:tcW w:w="4050" w:type="dxa"/>
          </w:tcPr>
          <w:p w14:paraId="3B3ECE83" w14:textId="77777777" w:rsidR="00F15815" w:rsidRPr="00EF652C" w:rsidRDefault="00F15815" w:rsidP="00753C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557A5" w14:textId="55FA90BC" w:rsidR="00F15815" w:rsidRPr="00EF652C" w:rsidRDefault="0023697D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3,838,9</w:t>
            </w:r>
            <w:r w:rsidR="00ED4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4" w:type="dxa"/>
          </w:tcPr>
          <w:p w14:paraId="5D804FE6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6073E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3,678,665</w:t>
            </w:r>
          </w:p>
        </w:tc>
        <w:tc>
          <w:tcPr>
            <w:tcW w:w="270" w:type="dxa"/>
          </w:tcPr>
          <w:p w14:paraId="16D0A374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B4905" w14:textId="2AE07D2D" w:rsidR="00F15815" w:rsidRPr="00EF652C" w:rsidRDefault="00B25F56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5F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3,835,34</w:t>
            </w:r>
            <w:r w:rsidR="00FB3C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  <w:gridSpan w:val="2"/>
          </w:tcPr>
          <w:p w14:paraId="7ACD2146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802E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3,676,249</w:t>
            </w:r>
          </w:p>
        </w:tc>
      </w:tr>
      <w:tr w:rsidR="00F15815" w:rsidRPr="00EF652C" w14:paraId="3F2C2066" w14:textId="77777777" w:rsidTr="00753C22">
        <w:tc>
          <w:tcPr>
            <w:tcW w:w="4050" w:type="dxa"/>
          </w:tcPr>
          <w:p w14:paraId="140BEBDA" w14:textId="77777777" w:rsidR="00F15815" w:rsidRPr="00EF652C" w:rsidRDefault="00F15815" w:rsidP="00753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3C9A9" w14:textId="00AB6E94" w:rsidR="00F15815" w:rsidRPr="00EF652C" w:rsidRDefault="0023697D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697D">
              <w:rPr>
                <w:rFonts w:asciiTheme="majorBidi" w:hAnsiTheme="majorBidi" w:cstheme="majorBidi"/>
                <w:sz w:val="30"/>
                <w:szCs w:val="30"/>
              </w:rPr>
              <w:t>(160,92</w:t>
            </w:r>
            <w:r w:rsidR="00ED48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369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73C2C78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2A36C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(131,255)</w:t>
            </w:r>
          </w:p>
        </w:tc>
        <w:tc>
          <w:tcPr>
            <w:tcW w:w="270" w:type="dxa"/>
          </w:tcPr>
          <w:p w14:paraId="00C47068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F72A" w14:textId="7535B85D" w:rsidR="00F15815" w:rsidRPr="00EF652C" w:rsidRDefault="00B25F56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5F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(160,922)</w:t>
            </w:r>
          </w:p>
        </w:tc>
        <w:tc>
          <w:tcPr>
            <w:tcW w:w="265" w:type="dxa"/>
            <w:gridSpan w:val="2"/>
          </w:tcPr>
          <w:p w14:paraId="57CEAE45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07242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(131,255)</w:t>
            </w:r>
          </w:p>
        </w:tc>
      </w:tr>
      <w:tr w:rsidR="00F15815" w:rsidRPr="00EF652C" w14:paraId="7C0CCAA9" w14:textId="77777777" w:rsidTr="00753C22">
        <w:tc>
          <w:tcPr>
            <w:tcW w:w="4050" w:type="dxa"/>
          </w:tcPr>
          <w:p w14:paraId="1AE3BB67" w14:textId="77777777" w:rsidR="00F15815" w:rsidRPr="00EF652C" w:rsidRDefault="00F15815" w:rsidP="00753C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929CC" w14:textId="2022F486" w:rsidR="00F15815" w:rsidRPr="00EF652C" w:rsidRDefault="0023697D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3,678,02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67E5469B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29DCB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3,547,410</w:t>
            </w:r>
          </w:p>
        </w:tc>
        <w:tc>
          <w:tcPr>
            <w:tcW w:w="270" w:type="dxa"/>
          </w:tcPr>
          <w:p w14:paraId="67FC6DC1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B6C5D" w14:textId="10B5F374" w:rsidR="00F15815" w:rsidRPr="00EF652C" w:rsidRDefault="00B25F56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5F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3,674,42</w:t>
            </w:r>
            <w:r w:rsidR="00FB3C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  <w:gridSpan w:val="2"/>
          </w:tcPr>
          <w:p w14:paraId="0349112B" w14:textId="77777777" w:rsidR="00F15815" w:rsidRPr="00EF652C" w:rsidRDefault="00F15815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448E2" w14:textId="77777777" w:rsidR="00F15815" w:rsidRPr="00EF652C" w:rsidRDefault="00F15815" w:rsidP="00753C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3,544,994</w:t>
            </w:r>
          </w:p>
        </w:tc>
      </w:tr>
    </w:tbl>
    <w:p w14:paraId="64E589E7" w14:textId="54A0428C" w:rsidR="003222A8" w:rsidRPr="00EF652C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50525D" w:rsidRPr="00EF652C" w14:paraId="7F6B5A11" w14:textId="77777777" w:rsidTr="00F15815">
        <w:trPr>
          <w:tblHeader/>
        </w:trPr>
        <w:tc>
          <w:tcPr>
            <w:tcW w:w="4050" w:type="dxa"/>
          </w:tcPr>
          <w:p w14:paraId="6E7400FF" w14:textId="77777777" w:rsidR="0050525D" w:rsidRPr="00EF652C" w:rsidRDefault="0050525D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571737" w14:textId="77777777" w:rsidR="0050525D" w:rsidRPr="00EF652C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229E6D" w14:textId="77777777" w:rsidR="0050525D" w:rsidRPr="00EF652C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1E24A8C5" w14:textId="77777777" w:rsidR="0050525D" w:rsidRPr="00EF652C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0525D" w:rsidRPr="00EF652C" w14:paraId="639965D5" w14:textId="77777777" w:rsidTr="00F15815">
        <w:trPr>
          <w:tblHeader/>
        </w:trPr>
        <w:tc>
          <w:tcPr>
            <w:tcW w:w="4050" w:type="dxa"/>
          </w:tcPr>
          <w:p w14:paraId="546B2979" w14:textId="77777777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2E4FE" w14:textId="2C0C62D2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15815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0BB7BC8B" w14:textId="77777777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C8D2ED" w14:textId="65790A86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="00F15815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14:paraId="0D508AF1" w14:textId="77777777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F05E8" w14:textId="57ED0EF4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15815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0" w:type="dxa"/>
          </w:tcPr>
          <w:p w14:paraId="1DC284A1" w14:textId="77777777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A66C4D1" w14:textId="51083790" w:rsidR="0050525D" w:rsidRPr="00EF652C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="00F15815"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0525D" w:rsidRPr="00EF652C" w14:paraId="44AE9ADA" w14:textId="77777777" w:rsidTr="00F15815">
        <w:trPr>
          <w:trHeight w:val="20"/>
        </w:trPr>
        <w:tc>
          <w:tcPr>
            <w:tcW w:w="4050" w:type="dxa"/>
          </w:tcPr>
          <w:p w14:paraId="0EE48967" w14:textId="77777777" w:rsidR="0050525D" w:rsidRPr="00EF652C" w:rsidRDefault="0050525D" w:rsidP="00915E28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7077F2E8" w14:textId="77777777" w:rsidR="0050525D" w:rsidRPr="00EF652C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25D" w:rsidRPr="00EF652C" w14:paraId="3D79CB8E" w14:textId="77777777" w:rsidTr="00F15815">
        <w:trPr>
          <w:trHeight w:val="20"/>
        </w:trPr>
        <w:tc>
          <w:tcPr>
            <w:tcW w:w="4050" w:type="dxa"/>
          </w:tcPr>
          <w:p w14:paraId="79777EAD" w14:textId="77777777" w:rsidR="0050525D" w:rsidRPr="00EF652C" w:rsidRDefault="0050525D" w:rsidP="00915E28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784398BF" w14:textId="77777777" w:rsidR="0050525D" w:rsidRPr="00EF652C" w:rsidRDefault="0050525D" w:rsidP="00915E28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proofErr w:type="gramStart"/>
            <w:r w:rsidRPr="00EF652C">
              <w:rPr>
                <w:rFonts w:asciiTheme="majorBidi" w:hAnsiTheme="majorBidi" w:cstheme="majorBidi"/>
                <w:b/>
                <w:color w:val="FFFFFF" w:themeColor="background1"/>
                <w:sz w:val="10"/>
                <w:szCs w:val="10"/>
              </w:rPr>
              <w:t>.</w:t>
            </w:r>
            <w:r w:rsidRPr="00EF652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  <w:proofErr w:type="gramEnd"/>
          </w:p>
          <w:p w14:paraId="5447D8C9" w14:textId="239ADA84" w:rsidR="0050525D" w:rsidRPr="00EF652C" w:rsidRDefault="0050525D" w:rsidP="00915E28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 w:rsidRPr="00EF652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</w:t>
            </w:r>
            <w:r w:rsidR="001C3A59" w:rsidRPr="00EF652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สาม</w:t>
            </w:r>
            <w:r w:rsidRPr="00EF652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1C3A59" w:rsidRPr="00EF652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1C3A59" w:rsidRPr="00EF652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1C3A59" w:rsidRPr="00EF652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63548B88" w14:textId="77777777" w:rsidR="0050525D" w:rsidRPr="00EF652C" w:rsidRDefault="0050525D" w:rsidP="00915E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5BE" w:rsidRPr="00EF652C" w14:paraId="0B6E2F43" w14:textId="77777777" w:rsidTr="00F15815">
        <w:trPr>
          <w:trHeight w:val="20"/>
        </w:trPr>
        <w:tc>
          <w:tcPr>
            <w:tcW w:w="4050" w:type="dxa"/>
          </w:tcPr>
          <w:p w14:paraId="0482D6B0" w14:textId="77777777" w:rsidR="007A15BE" w:rsidRPr="00EF652C" w:rsidRDefault="007A15BE" w:rsidP="007A15BE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2D815" w14:textId="5A624C69" w:rsidR="007A15BE" w:rsidRPr="00EF652C" w:rsidRDefault="0023697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9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8,721,384</w:t>
            </w:r>
          </w:p>
        </w:tc>
        <w:tc>
          <w:tcPr>
            <w:tcW w:w="264" w:type="dxa"/>
          </w:tcPr>
          <w:p w14:paraId="12D875AC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5270B5F" w14:textId="31FEA36D" w:rsidR="007A15BE" w:rsidRPr="00EF652C" w:rsidRDefault="00F15815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9,483,786</w:t>
            </w:r>
          </w:p>
        </w:tc>
        <w:tc>
          <w:tcPr>
            <w:tcW w:w="266" w:type="dxa"/>
          </w:tcPr>
          <w:p w14:paraId="15EC04B8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7DCC15" w14:textId="63258E1F" w:rsidR="007A15BE" w:rsidRPr="00EF652C" w:rsidRDefault="00503A5C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3A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8,726,17</w:t>
            </w:r>
            <w:r w:rsidR="004A1C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5" w:type="dxa"/>
            <w:gridSpan w:val="2"/>
          </w:tcPr>
          <w:p w14:paraId="670AEECF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9786958" w14:textId="1E792048" w:rsidR="007A15BE" w:rsidRPr="00EF652C" w:rsidRDefault="00F15815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9,484,980</w:t>
            </w:r>
          </w:p>
        </w:tc>
      </w:tr>
      <w:tr w:rsidR="007A15BE" w:rsidRPr="00EF652C" w14:paraId="78E42334" w14:textId="77777777" w:rsidTr="00F15815">
        <w:tc>
          <w:tcPr>
            <w:tcW w:w="4050" w:type="dxa"/>
          </w:tcPr>
          <w:p w14:paraId="286451DB" w14:textId="77777777" w:rsidR="00F15815" w:rsidRPr="00EF652C" w:rsidRDefault="007A15BE" w:rsidP="00F15815">
            <w:pPr>
              <w:numPr>
                <w:ilvl w:val="0"/>
                <w:numId w:val="4"/>
              </w:numPr>
              <w:tabs>
                <w:tab w:val="clear" w:pos="227"/>
                <w:tab w:val="clear" w:pos="680"/>
                <w:tab w:val="left" w:pos="612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  <w:r w:rsidR="00590DB0"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</w:t>
            </w:r>
          </w:p>
          <w:p w14:paraId="34FD9BBF" w14:textId="5CD56C43" w:rsidR="007A15BE" w:rsidRPr="00EF652C" w:rsidRDefault="00F15815" w:rsidP="00F15815">
            <w:pPr>
              <w:tabs>
                <w:tab w:val="clear" w:pos="227"/>
                <w:tab w:val="clear" w:pos="680"/>
                <w:tab w:val="left" w:pos="612"/>
              </w:tabs>
              <w:spacing w:line="240" w:lineRule="auto"/>
              <w:ind w:left="256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จะ</w:t>
            </w:r>
            <w:r w:rsidR="007A15BE"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F28281" w14:textId="77777777" w:rsidR="00C958F2" w:rsidRDefault="00C958F2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42DAE9" w14:textId="3F7872F4" w:rsidR="00F811C4" w:rsidRPr="00EF652C" w:rsidRDefault="0023697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697D">
              <w:rPr>
                <w:rFonts w:asciiTheme="majorBidi" w:hAnsiTheme="majorBidi" w:cstheme="majorBidi"/>
                <w:sz w:val="30"/>
                <w:szCs w:val="30"/>
              </w:rPr>
              <w:t>29,667</w:t>
            </w:r>
          </w:p>
        </w:tc>
        <w:tc>
          <w:tcPr>
            <w:tcW w:w="264" w:type="dxa"/>
          </w:tcPr>
          <w:p w14:paraId="6ED4E014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FDF6460" w14:textId="77777777" w:rsidR="009D4FAD" w:rsidRPr="00EF652C" w:rsidRDefault="009D4FAD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D71DA2C" w14:textId="47E6EF73" w:rsidR="00F15815" w:rsidRPr="00EF652C" w:rsidRDefault="00F15815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266" w:type="dxa"/>
          </w:tcPr>
          <w:p w14:paraId="33CB8A59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64221C" w14:textId="77777777" w:rsidR="00503A5C" w:rsidRDefault="00503A5C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9351B8" w14:textId="2C20CCF8" w:rsidR="00C958F2" w:rsidRPr="00EF652C" w:rsidRDefault="00503A5C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3A5C">
              <w:rPr>
                <w:rFonts w:asciiTheme="majorBidi" w:hAnsiTheme="majorBidi" w:cstheme="majorBidi"/>
                <w:sz w:val="30"/>
                <w:szCs w:val="30"/>
              </w:rPr>
              <w:t>29,667</w:t>
            </w:r>
          </w:p>
        </w:tc>
        <w:tc>
          <w:tcPr>
            <w:tcW w:w="265" w:type="dxa"/>
            <w:gridSpan w:val="2"/>
          </w:tcPr>
          <w:p w14:paraId="7AB2C1C7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8485C0F" w14:textId="77777777" w:rsidR="001C3A59" w:rsidRPr="00EF652C" w:rsidRDefault="001C3A59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CAB73B" w14:textId="5ECD627E" w:rsidR="009D4FAD" w:rsidRPr="00EF652C" w:rsidRDefault="001C3A59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</w:tr>
      <w:tr w:rsidR="007A15BE" w:rsidRPr="00EF652C" w14:paraId="3B38B249" w14:textId="77777777" w:rsidTr="00F15815">
        <w:tc>
          <w:tcPr>
            <w:tcW w:w="4050" w:type="dxa"/>
          </w:tcPr>
          <w:p w14:paraId="63277AC0" w14:textId="7BB5D70D" w:rsidR="007A15BE" w:rsidRPr="00EF652C" w:rsidRDefault="00B944BF" w:rsidP="007A15BE">
            <w:pPr>
              <w:spacing w:line="240" w:lineRule="auto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CF123" w14:textId="70370E12" w:rsidR="007A15BE" w:rsidRPr="00EF652C" w:rsidRDefault="00F811C4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8,751,051</w:t>
            </w:r>
          </w:p>
        </w:tc>
        <w:tc>
          <w:tcPr>
            <w:tcW w:w="264" w:type="dxa"/>
          </w:tcPr>
          <w:p w14:paraId="2BDBC04E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D3C17" w14:textId="2C9E5072" w:rsidR="007A15BE" w:rsidRPr="00EF652C" w:rsidRDefault="00F15815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9,484,342</w:t>
            </w:r>
          </w:p>
        </w:tc>
        <w:tc>
          <w:tcPr>
            <w:tcW w:w="266" w:type="dxa"/>
          </w:tcPr>
          <w:p w14:paraId="01A70A56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43FC4" w14:textId="7DC28921" w:rsidR="007A15BE" w:rsidRPr="008C2DD1" w:rsidRDefault="00503A5C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3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8,755,83</w:t>
            </w:r>
            <w:r w:rsidR="008C2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5" w:type="dxa"/>
            <w:gridSpan w:val="2"/>
          </w:tcPr>
          <w:p w14:paraId="554EF05C" w14:textId="77777777" w:rsidR="007A15BE" w:rsidRPr="00EF652C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7DA90" w14:textId="45F5EFEE" w:rsidR="007A15BE" w:rsidRPr="00EF652C" w:rsidRDefault="001C3A59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9,485,536</w:t>
            </w:r>
          </w:p>
        </w:tc>
      </w:tr>
    </w:tbl>
    <w:p w14:paraId="2325E5B4" w14:textId="7FE9F2FE" w:rsidR="0050525D" w:rsidRPr="00EF652C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28714BF5" w14:textId="2F5D801C" w:rsidR="00CD766E" w:rsidRPr="00EF652C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2D783E4C" w14:textId="3164A7ED" w:rsidR="00603F2D" w:rsidRPr="00EF652C" w:rsidRDefault="00E53A76" w:rsidP="00D411DA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</w:t>
      </w:r>
      <w:r w:rsidR="00FF5D8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  <w:r w:rsidR="008F4383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บริษัทร่ว</w:t>
      </w:r>
      <w:r w:rsidR="00D06A6A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</w:t>
      </w:r>
    </w:p>
    <w:p w14:paraId="468397B0" w14:textId="77777777" w:rsidR="009D4FAD" w:rsidRPr="000F4876" w:rsidRDefault="009D4FAD" w:rsidP="009D4FA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86AE015" w14:textId="77777777" w:rsidR="00861037" w:rsidRPr="00EF652C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EF652C">
        <w:rPr>
          <w:rFonts w:asciiTheme="majorBidi" w:hAnsiTheme="majorBidi" w:cstheme="majorBidi"/>
          <w:sz w:val="30"/>
          <w:szCs w:val="30"/>
        </w:rPr>
        <w:t xml:space="preserve"> 22 </w:t>
      </w:r>
      <w:r w:rsidRPr="00EF652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F652C">
        <w:rPr>
          <w:rFonts w:asciiTheme="majorBidi" w:hAnsiTheme="majorBidi" w:cstheme="majorBidi"/>
          <w:sz w:val="30"/>
          <w:szCs w:val="30"/>
        </w:rPr>
        <w:t xml:space="preserve"> 2565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บริษัท เน็คซ์ แคปปิตอล จำกัด (มหาชน) ซึ่งเป็นบริษัทร่วมของกลุ่มบริษัทออก</w:t>
      </w:r>
      <w:r w:rsidRPr="00EF652C">
        <w:rPr>
          <w:rFonts w:asciiTheme="majorBidi" w:hAnsiTheme="majorBidi" w:cstheme="majorBidi"/>
          <w:sz w:val="30"/>
          <w:szCs w:val="30"/>
        </w:rPr>
        <w:br/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หุ้นสามัญเพิ่มทุนเป็นจำนวน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225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450 </w:t>
      </w:r>
      <w:r w:rsidRPr="00EF652C">
        <w:rPr>
          <w:rFonts w:asciiTheme="majorBidi" w:hAnsiTheme="majorBidi" w:cstheme="majorBidi"/>
          <w:sz w:val="30"/>
          <w:szCs w:val="30"/>
          <w:cs/>
        </w:rPr>
        <w:t>ล้านหุ้น มูลค่าหุ้นละ</w:t>
      </w:r>
      <w:r w:rsidRPr="00EF652C">
        <w:rPr>
          <w:rFonts w:asciiTheme="majorBidi" w:hAnsiTheme="majorBidi" w:cstheme="majorBidi"/>
          <w:sz w:val="30"/>
          <w:szCs w:val="30"/>
        </w:rPr>
        <w:t xml:space="preserve"> 0.5 </w:t>
      </w:r>
      <w:r w:rsidRPr="00EF652C">
        <w:rPr>
          <w:rFonts w:asciiTheme="majorBidi" w:hAnsiTheme="majorBidi" w:cstheme="majorBidi"/>
          <w:sz w:val="30"/>
          <w:szCs w:val="30"/>
          <w:cs/>
        </w:rPr>
        <w:t>บาท) โดยจัดสรรแก่</w:t>
      </w:r>
      <w:r w:rsidRPr="00EF652C">
        <w:rPr>
          <w:rFonts w:asciiTheme="majorBidi" w:hAnsiTheme="majorBidi" w:cstheme="majorBidi"/>
          <w:sz w:val="30"/>
          <w:szCs w:val="30"/>
          <w:cs/>
        </w:rPr>
        <w:br/>
        <w:t xml:space="preserve">ผู้ถือหุ้นเดิมตามสัดส่วน ในการประชุมคณะกรรมการของบริษัทเมื่อวันที่  </w:t>
      </w:r>
      <w:r w:rsidRPr="00EF652C">
        <w:rPr>
          <w:rFonts w:asciiTheme="majorBidi" w:hAnsiTheme="majorBidi" w:cstheme="majorBidi"/>
          <w:sz w:val="30"/>
          <w:szCs w:val="30"/>
        </w:rPr>
        <w:t xml:space="preserve">6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F652C">
        <w:rPr>
          <w:rFonts w:asciiTheme="majorBidi" w:hAnsiTheme="majorBidi" w:cstheme="majorBidi"/>
          <w:sz w:val="30"/>
          <w:szCs w:val="30"/>
        </w:rPr>
        <w:t>2565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ที่ประชุมมีมติอนุมัติให้บริษัทเข้าทำการซื้อหุ้นเพิ่มทุนเกินสิทธิจำนวนไม่เกิน </w:t>
      </w:r>
      <w:r w:rsidRPr="00EF652C">
        <w:rPr>
          <w:rFonts w:asciiTheme="majorBidi" w:hAnsiTheme="majorBidi" w:cstheme="majorBidi"/>
          <w:sz w:val="30"/>
          <w:szCs w:val="30"/>
        </w:rPr>
        <w:t xml:space="preserve">78.03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ล้านหุ้นคิดเป็นจำนวนเงินไม่เกิน </w:t>
      </w:r>
      <w:r w:rsidRPr="00EF652C">
        <w:rPr>
          <w:rFonts w:asciiTheme="majorBidi" w:hAnsiTheme="majorBidi" w:cstheme="majorBidi"/>
          <w:sz w:val="30"/>
          <w:szCs w:val="30"/>
        </w:rPr>
        <w:t xml:space="preserve">351.13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บริษัทได้ซื้อหุ้นเพิ่มทุนดังกล่าวจำนวน </w:t>
      </w:r>
      <w:r w:rsidRPr="00EF652C">
        <w:rPr>
          <w:rFonts w:asciiTheme="majorBidi" w:hAnsiTheme="majorBidi" w:cstheme="majorBidi"/>
          <w:sz w:val="30"/>
          <w:szCs w:val="30"/>
        </w:rPr>
        <w:t xml:space="preserve">124.17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EF652C">
        <w:rPr>
          <w:rFonts w:asciiTheme="majorBidi" w:hAnsiTheme="majorBidi" w:cstheme="majorBidi"/>
          <w:sz w:val="30"/>
          <w:szCs w:val="30"/>
        </w:rPr>
        <w:t xml:space="preserve">4.5 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เป็นจำนวนเงินรวมทั้งสิ้น </w:t>
      </w:r>
      <w:r w:rsidRPr="00EF652C">
        <w:rPr>
          <w:rFonts w:asciiTheme="majorBidi" w:hAnsiTheme="majorBidi" w:cstheme="majorBidi"/>
          <w:sz w:val="30"/>
          <w:szCs w:val="30"/>
        </w:rPr>
        <w:t xml:space="preserve">558.77 </w:t>
      </w:r>
      <w:r w:rsidRPr="00EF652C">
        <w:rPr>
          <w:rFonts w:asciiTheme="majorBidi" w:hAnsiTheme="majorBidi" w:cstheme="majorBidi"/>
          <w:sz w:val="30"/>
          <w:szCs w:val="30"/>
          <w:cs/>
        </w:rPr>
        <w:t>ล้านบาท ทำให้กลุ่มบริษัทมีส่วนได้เสียในบริษัทนี้เพิ่มขึ้นจากร้อยละ</w:t>
      </w:r>
      <w:r w:rsidRPr="00EF652C">
        <w:rPr>
          <w:rFonts w:asciiTheme="majorBidi" w:hAnsiTheme="majorBidi" w:cstheme="majorBidi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26.67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เป็นร้อยละ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26.98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ผลต่างระหว่างจำนวนเงินที่จ่ายกับมูลค่าตามบัญชีของสินทรัพย์สุทธิส่วนที่เป็นของกลุ่มบริษัทที่ได้มา ณ วันที่ซื้อเงินลงทุน รวมอยู่ในมูลค่าตามบัญชีของเงินลงทุนในบริษัทร่วมในงบการเงินรวมเป็นจำนวนเงิน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>558.77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</w:t>
      </w:r>
    </w:p>
    <w:p w14:paraId="772353DA" w14:textId="77777777" w:rsidR="00861037" w:rsidRPr="00EF652C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154C450" w14:textId="1418C139" w:rsidR="00861037" w:rsidRDefault="00861037" w:rsidP="0086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BD00E0" w:rsidRPr="00EF652C">
        <w:rPr>
          <w:rFonts w:asciiTheme="majorBidi" w:hAnsiTheme="majorBidi" w:cstheme="majorBidi"/>
          <w:spacing w:val="2"/>
          <w:sz w:val="30"/>
          <w:szCs w:val="30"/>
        </w:rPr>
        <w:t xml:space="preserve">1 </w:t>
      </w:r>
      <w:r w:rsidR="00BD00E0"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BD00E0" w:rsidRPr="00EF652C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ลุ่มบริษัทอยู่ระหว่างการดำเนินการเพื่อระบุและวัดมูลค่ายุติธรรมของสินทรัพย์สุทธิส่วนที่เป็นของกลุ่มบริษัทที่ได้มา ณ วันที่ซื้อเงินลงทุน กลุ่มบริษัทอาจทำการปรับปรุงมูลค่ายุติธรรมดังกล่าว </w:t>
      </w:r>
      <w:r w:rsidR="00321BC9" w:rsidRPr="00EF652C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หากกลุ่มบริษัทได้รับข้อมูลใหม่เพิ่มเติมภายในหนึ่งปีนับจากวันที่มีการซื้อเงินลงทุนเกี่ยวกับข้อเท็จจริงและข้อมูลที่สะท้อนเหตุการณ์แวดล้อมที่มีอยู่ ณ วันที่ซื้อเงินลงทุน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720337F6" w14:textId="77777777" w:rsidR="004F4ADE" w:rsidRPr="007909FF" w:rsidRDefault="004F4ADE" w:rsidP="00790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111C1" w14:textId="537C0E8E" w:rsidR="00AC591F" w:rsidRPr="00EF652C" w:rsidRDefault="00C674EF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EF652C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4094C" w14:textId="77777777" w:rsidR="000F4876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950A13">
        <w:rPr>
          <w:rFonts w:ascii="Angsana New" w:hAnsi="Angsana New"/>
          <w:sz w:val="30"/>
          <w:szCs w:val="30"/>
          <w:cs/>
        </w:rPr>
        <w:t>กลุ่มบริษัทมี</w:t>
      </w:r>
      <w:r>
        <w:rPr>
          <w:rFonts w:ascii="Angsana New" w:hAnsi="Angsana New"/>
          <w:sz w:val="30"/>
          <w:szCs w:val="30"/>
        </w:rPr>
        <w:t xml:space="preserve"> 2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ซึ่งเป็นหน่วยงานธุรกิจที่สำคัญของกลุ่มบริษัทที่</w:t>
      </w:r>
      <w:r w:rsidRPr="00950A13">
        <w:rPr>
          <w:rFonts w:ascii="Angsana New" w:hAnsi="Angsana New" w:hint="cs"/>
          <w:sz w:val="30"/>
          <w:szCs w:val="30"/>
          <w:cs/>
        </w:rPr>
        <w:t>มี</w:t>
      </w:r>
      <w:r w:rsidRPr="00950A13">
        <w:rPr>
          <w:rFonts w:ascii="Angsana New" w:hAnsi="Angsana New"/>
          <w:sz w:val="30"/>
          <w:szCs w:val="30"/>
          <w:cs/>
        </w:rPr>
        <w:t>สินค้าและ</w:t>
      </w:r>
      <w:r w:rsidRPr="00950A13">
        <w:rPr>
          <w:rFonts w:ascii="Angsana New" w:hAnsi="Angsana New" w:hint="cs"/>
          <w:sz w:val="30"/>
          <w:szCs w:val="30"/>
          <w:cs/>
        </w:rPr>
        <w:t>การ</w:t>
      </w:r>
      <w:r w:rsidRPr="00950A13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1657749" w14:textId="77777777" w:rsidR="000F4876" w:rsidRPr="00950A13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C9DFAB8" w14:textId="77777777" w:rsidR="000F4876" w:rsidRPr="00E96C75" w:rsidRDefault="000F4876" w:rsidP="000F4876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1</w:t>
      </w:r>
      <w:r w:rsidRPr="00E96C75">
        <w:rPr>
          <w:rFonts w:ascii="Angsana New" w:hAnsi="Angsana New"/>
          <w:sz w:val="30"/>
          <w:szCs w:val="30"/>
          <w:cs/>
        </w:rPr>
        <w:t xml:space="preserve"> ขายอุปกรณ์คอมพิวเตอร์</w:t>
      </w:r>
      <w:r w:rsidRPr="00E96C75">
        <w:rPr>
          <w:rFonts w:ascii="Angsana New" w:hAnsi="Angsana New" w:hint="cs"/>
          <w:sz w:val="30"/>
          <w:szCs w:val="30"/>
          <w:cs/>
        </w:rPr>
        <w:t xml:space="preserve"> อุปกรณ์สื่อสาร และให้บริการ</w:t>
      </w:r>
    </w:p>
    <w:p w14:paraId="13A83E76" w14:textId="77777777" w:rsidR="000F4876" w:rsidRPr="00E96C75" w:rsidRDefault="000F4876" w:rsidP="000F4876">
      <w:pPr>
        <w:pStyle w:val="ListParagraph"/>
        <w:numPr>
          <w:ilvl w:val="0"/>
          <w:numId w:val="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2</w:t>
      </w:r>
      <w:r w:rsidRPr="00E96C75">
        <w:rPr>
          <w:rFonts w:ascii="Angsana New" w:hAnsi="Angsana New"/>
          <w:sz w:val="30"/>
          <w:szCs w:val="30"/>
          <w:cs/>
        </w:rPr>
        <w:t xml:space="preserve"> </w:t>
      </w:r>
      <w:r w:rsidRPr="00E96C75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3870F1A3" w14:textId="77777777" w:rsidR="000F4876" w:rsidRPr="00950A13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5FF2B99A" w14:textId="77777777" w:rsidR="000F4876" w:rsidRDefault="000F4876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950A13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950A13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950A13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448A6C" w14:textId="4C7F388F" w:rsidR="00E7616D" w:rsidRPr="00EF652C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EF652C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EF652C" w:rsidSect="003570C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51"/>
        <w:gridCol w:w="1556"/>
        <w:gridCol w:w="271"/>
        <w:gridCol w:w="1538"/>
        <w:gridCol w:w="271"/>
        <w:gridCol w:w="1538"/>
        <w:gridCol w:w="271"/>
        <w:gridCol w:w="1538"/>
        <w:gridCol w:w="271"/>
        <w:gridCol w:w="1538"/>
        <w:gridCol w:w="362"/>
        <w:gridCol w:w="1538"/>
      </w:tblGrid>
      <w:tr w:rsidR="00BB2317" w:rsidRPr="00EF652C" w14:paraId="21D1FF09" w14:textId="77777777" w:rsidTr="000101A7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41949F" w14:textId="77777777" w:rsidR="00BB2317" w:rsidRPr="00EF652C" w:rsidRDefault="00BB231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638" w:type="dxa"/>
            <w:gridSpan w:val="11"/>
            <w:tcBorders>
              <w:top w:val="nil"/>
              <w:left w:val="nil"/>
              <w:right w:val="nil"/>
            </w:tcBorders>
          </w:tcPr>
          <w:p w14:paraId="5EEF6A68" w14:textId="77777777" w:rsidR="00BB2317" w:rsidRPr="00EF652C" w:rsidRDefault="00BB2317" w:rsidP="00CF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17267" w:rsidRPr="00EF652C" w14:paraId="4715E7EC" w14:textId="77777777" w:rsidTr="000101A7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999DA7" w14:textId="77777777" w:rsidR="00F17267" w:rsidRPr="00EF652C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0741D295" w14:textId="6DF33BD3" w:rsidR="00F17267" w:rsidRPr="00EF652C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0338597A" w14:textId="56CDC7B6" w:rsidR="00F17267" w:rsidRPr="00EF652C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CD4B67" w14:textId="77777777" w:rsidR="00F17267" w:rsidRPr="00EF652C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right w:val="nil"/>
            </w:tcBorders>
          </w:tcPr>
          <w:p w14:paraId="15D27D19" w14:textId="07963C84" w:rsidR="00F17267" w:rsidRPr="00EF652C" w:rsidRDefault="00F17267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BD00E0" w:rsidRPr="00EF652C" w14:paraId="3B68D701" w14:textId="77777777" w:rsidTr="000101A7">
        <w:trPr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1D3513F7" w14:textId="720A3CDD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8" w:type="dxa"/>
            <w:tcBorders>
              <w:top w:val="nil"/>
            </w:tcBorders>
          </w:tcPr>
          <w:p w14:paraId="184BB895" w14:textId="7AEA2DE9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BF4FB6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05D7EFF" w14:textId="1064CDC9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4DDE020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8FFECDA" w14:textId="63107F22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6D2E572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5D1C1CB" w14:textId="5449A74C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7B0447C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E41D476" w14:textId="4F6406EA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60" w:type="dxa"/>
            <w:tcBorders>
              <w:top w:val="nil"/>
            </w:tcBorders>
          </w:tcPr>
          <w:p w14:paraId="6E809DC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7323003" w14:textId="3F119C79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BD00E0" w:rsidRPr="00EF652C" w14:paraId="2EB9E2D0" w14:textId="77777777" w:rsidTr="000101A7">
        <w:trPr>
          <w:tblHeader/>
        </w:trPr>
        <w:tc>
          <w:tcPr>
            <w:tcW w:w="4032" w:type="dxa"/>
            <w:tcBorders>
              <w:left w:val="nil"/>
            </w:tcBorders>
          </w:tcPr>
          <w:p w14:paraId="400D1B2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38" w:type="dxa"/>
            <w:gridSpan w:val="11"/>
            <w:shd w:val="clear" w:color="auto" w:fill="auto"/>
          </w:tcPr>
          <w:p w14:paraId="51D68BB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00E0" w:rsidRPr="00EF652C" w14:paraId="46F3B363" w14:textId="77777777" w:rsidTr="000101A7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2C3F136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0AD898C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6A113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A24302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8C7C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DF3DA5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0BB09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E82763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FEAC6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E296FC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</w:tcBorders>
            <w:vAlign w:val="bottom"/>
          </w:tcPr>
          <w:p w14:paraId="36B2A04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DBC96D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6786A72A" w14:textId="77777777" w:rsidTr="000101A7"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0E35AB6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3BFDE22A" w14:textId="05856F90" w:rsidR="00BD00E0" w:rsidRPr="00EF652C" w:rsidRDefault="00731C81" w:rsidP="00092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DA4B3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2851ECD" w14:textId="6A4B8D16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9,944,233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7FB8EC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8A1C004" w14:textId="7CEE3B72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0500AD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9BC5BC1" w14:textId="78ECCA3D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18D4C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5A8A693" w14:textId="0F57A5B0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9,150,922</w:t>
            </w:r>
          </w:p>
        </w:tc>
        <w:tc>
          <w:tcPr>
            <w:tcW w:w="360" w:type="dxa"/>
            <w:tcBorders>
              <w:top w:val="nil"/>
            </w:tcBorders>
            <w:vAlign w:val="bottom"/>
          </w:tcPr>
          <w:p w14:paraId="020B10A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D8B63F5" w14:textId="169A01E8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9,958,883</w:t>
            </w:r>
          </w:p>
        </w:tc>
      </w:tr>
      <w:tr w:rsidR="00BD00E0" w:rsidRPr="00EF652C" w14:paraId="632730B4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C7DC1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530C11" w14:textId="6A17103A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02940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F4F488" w14:textId="485CBBBC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55DD2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1C92F" w14:textId="66FAE3C6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10,120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5FC36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D80A27" w14:textId="33EF3684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0A5BC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7094F4" w14:textId="3AA1BD2E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14,292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320F011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A904BB" w14:textId="46B366BE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9,4</w:t>
            </w:r>
            <w:r w:rsidR="001311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BD00E0" w:rsidRPr="00EF652C" w14:paraId="3E90298C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84612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EEC80" w14:textId="3BA01C2F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9,134,986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EFA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D849A" w14:textId="5DA97B24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9,944,336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E4D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C8864" w14:textId="279891BB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2E3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E84D7" w14:textId="7970025B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B00E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F4F40" w14:textId="392E60C7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9,165,214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2B3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66BBE" w14:textId="2C0C7855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9,968,308</w:t>
            </w:r>
          </w:p>
        </w:tc>
      </w:tr>
      <w:tr w:rsidR="00BD00E0" w:rsidRPr="00EF652C" w14:paraId="374B9768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96AB5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36F288" w14:textId="1AEF1E8B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731C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4,172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166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F8D2A" w14:textId="17D6402A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67F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D25B0" w14:textId="2B671F24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731C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10,120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B7D1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9F4DA" w14:textId="6E173F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(9,322)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3CD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0EDDF" w14:textId="5EB26E5B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731C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14,292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7CF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003059" w14:textId="0EC740CD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(9,425)</w:t>
            </w:r>
          </w:p>
        </w:tc>
      </w:tr>
      <w:tr w:rsidR="00BD00E0" w:rsidRPr="00EF652C" w14:paraId="56C06A86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38C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1B6637" w14:textId="090EDB93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1C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2D14B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15872" w14:textId="66558E50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9,944,233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2AF9B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99A79" w14:textId="6FF3CB7B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31C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7DD0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9699C0" w14:textId="242DE696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95368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A1329" w14:textId="4E945C3E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1C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9,150,922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559E139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26B70" w14:textId="5F53E8EA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9,958,883</w:t>
            </w:r>
          </w:p>
        </w:tc>
      </w:tr>
      <w:tr w:rsidR="00BD00E0" w:rsidRPr="00EF652C" w14:paraId="10EBF444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EC3716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E2EE7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E20CF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1918A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D2C6B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DEF0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67171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ED8E6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7C85A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1FD35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6FADC7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E8756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30209C50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890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0C2BCF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D7FBC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DE346B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1D3F4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12AF9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E5F68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2ED93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4F830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623C9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24BA7A2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0EC9BC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7513C280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196CA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06B5FE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4C3AB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174CDE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0CE25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53733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775EB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8788D1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CA38B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EEEAF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3BB91D2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A08B7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20D55D63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199A0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366C7B" w14:textId="47B8E7F3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1C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ECB38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F296B" w14:textId="1B54450E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9,944,233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D4A15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A501" w14:textId="729B2084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1C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4CF0E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2AA15" w14:textId="18B4DA45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03AB2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4C950D0" w14:textId="42C9D415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1C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9,150,922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3A2DDFA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AA555" w14:textId="7EDE9972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9,958,883</w:t>
            </w:r>
          </w:p>
        </w:tc>
      </w:tr>
      <w:tr w:rsidR="00BD00E0" w:rsidRPr="00EF652C" w14:paraId="757AAD27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589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F401E" w14:textId="492B3302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1C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9B9FA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7D06F" w14:textId="48C33089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9,944,233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14103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EBD69" w14:textId="2770DBEA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31C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753E2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E7CA4" w14:textId="72FB237B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607FE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8E44B" w14:textId="45441E1A" w:rsidR="00BD00E0" w:rsidRPr="00EF652C" w:rsidRDefault="00731C81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1C8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9,150,922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3CFADD6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B7454" w14:textId="04505F2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9,958,883</w:t>
            </w:r>
          </w:p>
        </w:tc>
      </w:tr>
      <w:tr w:rsidR="00BD00E0" w:rsidRPr="00EF652C" w14:paraId="0F4E00FA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51AE1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8FE0F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5A03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D06B4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B10C1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2A95A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B9E0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A955A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7672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CC5D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04F9DC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65BE9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6544D0CE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8820E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764277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4A2A3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4245B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419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34420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D7165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81AA4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6D497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A9445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FB0523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4FDFA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5655A51B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0B4A7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7834E36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05431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EB53E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FF4FA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9FF8D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19050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E3941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B63F4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A674B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CD855D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62E0C4" w14:textId="72C228BE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6C1FFCBB" w14:textId="77777777" w:rsidTr="000101A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03661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755A02AD" w14:textId="222F8B65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925AAF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BE8B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ABCB14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E95B4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5FFAB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21968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99337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57C4A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81F260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E020C8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A806F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38EFAE94" w14:textId="77777777" w:rsidTr="000101A7">
        <w:trPr>
          <w:trHeight w:val="14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EABD7D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1846DE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79417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6D1201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C8CC1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4BC33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8BE11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46918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4A035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701BBD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3AE525C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E6665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390E2781" w14:textId="77777777" w:rsidTr="000101A7">
        <w:trPr>
          <w:trHeight w:val="43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09415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</w:t>
            </w: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41CEE84" w14:textId="41EF3014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9,128,673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F7091C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3016F0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42531C5" w14:textId="790D71BA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9,931,955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F307B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37AE2D3" w14:textId="57C4B0CC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C5C841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444D647" w14:textId="72902C61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DD2CF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1220DE" w14:textId="4E8B9A01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9,128,673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1983E68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2E8E18" w14:textId="6B3F5F22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9,931,955</w:t>
            </w:r>
          </w:p>
        </w:tc>
      </w:tr>
      <w:tr w:rsidR="00BD00E0" w:rsidRPr="00EF652C" w14:paraId="1EFC39A3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F0E5235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4AD00" w14:textId="321481CF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1D824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1C0794" w14:textId="4D8902BF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12,278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5BA9A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96E26" w14:textId="21DAEE0E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537DE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1AF14" w14:textId="430627A8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7679E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2F01AF" w14:textId="401DFA4A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22,249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4E6078F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D156F" w14:textId="7C5DA89B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26,928</w:t>
            </w:r>
          </w:p>
        </w:tc>
      </w:tr>
      <w:tr w:rsidR="00BD00E0" w:rsidRPr="00EF652C" w14:paraId="4781BBCD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F4C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AA34E" w14:textId="7FC75F3A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C7AA7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3B434" w14:textId="287C0EF9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9,944,233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851D5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33C0A" w14:textId="412B2DB7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84E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E336A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3A704" w14:textId="5FBBB29B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1B06E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51D44" w14:textId="1AA1EB09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9,150,922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38A0A6E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EABCE" w14:textId="7B0BE69C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9,958,883</w:t>
            </w:r>
          </w:p>
        </w:tc>
      </w:tr>
      <w:tr w:rsidR="00BD00E0" w:rsidRPr="00EF652C" w14:paraId="4B5E54A6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70E89A1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C2BD61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80E8D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8308AC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F072F8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776EAF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DFA34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D4736E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D3B4C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B8A1A9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D1E9C12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5649EA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00E0" w:rsidRPr="00EF652C" w14:paraId="18E2AA38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E2387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D9C6CF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0C396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1024AA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F6D1A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D56CC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BAD85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09AD5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4AA2B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B51195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2146677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FCFF8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0E0" w:rsidRPr="00EF652C" w14:paraId="1558C808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A8DC38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B151AD2" w14:textId="7EB4A138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B2D943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459330" w14:textId="3EDD65B5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9,944,233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2C8CF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28317F" w14:textId="3CF616EB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FFD29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3DE10F" w14:textId="5F3BCEF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EFFB3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185C6CC" w14:textId="488279EA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64285B12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3AAF02" w14:textId="5A6694BE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9,944,233</w:t>
            </w:r>
          </w:p>
        </w:tc>
      </w:tr>
      <w:tr w:rsidR="00BD00E0" w:rsidRPr="00EF652C" w14:paraId="1F920AB0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FE886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ตลอดช่วงระยะเวลาหนึ่ง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4C321A0" w14:textId="47DA180D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ED9A9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24F834B" w14:textId="0FE51356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6CAD2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3CD538" w14:textId="26B65C0D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08" w:firstLine="60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CC8376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DC0F99" w14:textId="01E7DBEA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4F303B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FA247F" w14:textId="42FF0DB7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108" w:firstLine="60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6F56E68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D72421" w14:textId="3E80FE91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14,650</w:t>
            </w:r>
          </w:p>
        </w:tc>
      </w:tr>
      <w:tr w:rsidR="00BD00E0" w:rsidRPr="00EF652C" w14:paraId="18E2B709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B0CFC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047A8" w14:textId="64739C3C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9,130,814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69D89E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7DE0C" w14:textId="08471A40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9,944,233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FE321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5BF34" w14:textId="67B75EFE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15161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FE49C7" w14:textId="223A7A02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14,650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6118B4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DA12E" w14:textId="53112DB2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84E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9,150,922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121D6237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D9F3E" w14:textId="6AA39E0B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9,958,883</w:t>
            </w:r>
          </w:p>
        </w:tc>
      </w:tr>
      <w:tr w:rsidR="00BD00E0" w:rsidRPr="00EF652C" w14:paraId="70BF1A38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9FDF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C6126A" w14:textId="77777777" w:rsidR="00BD00E0" w:rsidRPr="00CE62DB" w:rsidRDefault="00BD00E0" w:rsidP="00CE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BD55A2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8AFBB2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E6BF51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467699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407BE9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DE798D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EA033F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8B4661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14:paraId="0517BD73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CB9FD1" w14:textId="77777777" w:rsidR="00BD00E0" w:rsidRPr="00CE62DB" w:rsidRDefault="00BD00E0" w:rsidP="000F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BD00E0" w:rsidRPr="00EF652C" w14:paraId="5CFB6783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DDBF0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 (ขาดทุน) ตามส่วนงาน</w:t>
            </w: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1CB814C" w14:textId="3905ED7C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122,752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04DF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EC3A4B3" w14:textId="25291E68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273,739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17A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9A25D73" w14:textId="2B4115F8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E151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EBBB76A" w14:textId="7358720E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(16,104)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594A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E06486B" w14:textId="2EACD5D7" w:rsidR="00BD00E0" w:rsidRPr="00EF652C" w:rsidRDefault="00084ECC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124,008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1739" w14:textId="77777777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E28C431" w14:textId="027E6558" w:rsidR="00BD00E0" w:rsidRPr="00EF652C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257,635</w:t>
            </w:r>
          </w:p>
        </w:tc>
      </w:tr>
      <w:tr w:rsidR="00BD00E0" w:rsidRPr="00EF652C" w14:paraId="26AF714D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BEF305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C5E8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2CDF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4DD0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067E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F920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02EF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8183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4DA3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5842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A122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884B" w14:textId="77777777" w:rsidR="00BD00E0" w:rsidRPr="00CE62DB" w:rsidRDefault="00BD00E0" w:rsidP="00BD0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4A0C" w:rsidRPr="00EF652C" w14:paraId="0A078FC0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39240F" w14:textId="68C5C3F9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4604" w14:textId="46669743" w:rsidR="001A4A0C" w:rsidRPr="004B231C" w:rsidRDefault="001A4A0C" w:rsidP="00F23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D6E1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3DE5" w14:textId="38AC55DB" w:rsidR="001A4A0C" w:rsidRPr="00CE62DB" w:rsidRDefault="001A4A0C" w:rsidP="007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50F6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0ADE2" w14:textId="36D230F1" w:rsidR="001A4A0C" w:rsidRPr="001A4A0C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</w:tabs>
              <w:spacing w:line="240" w:lineRule="auto"/>
              <w:ind w:left="794" w:right="-289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B79A4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4771" w14:textId="406D2932" w:rsidR="001A4A0C" w:rsidRPr="00CE62DB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A31B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E93E" w14:textId="0523908D" w:rsidR="001A4A0C" w:rsidRPr="001A4A0C" w:rsidRDefault="001A4A0C" w:rsidP="008E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F6B1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D836" w14:textId="7B12390D" w:rsidR="001A4A0C" w:rsidRPr="00CE62DB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A4A0C" w:rsidRPr="00EF652C" w14:paraId="232FABA4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3C61F2" w14:textId="1F59B327" w:rsidR="001A4A0C" w:rsidRPr="00AC0D5E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3ECE" w14:textId="5290FD7E" w:rsidR="001A4A0C" w:rsidRPr="004B231C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4006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0230" w14:textId="4DA874AD" w:rsidR="001A4A0C" w:rsidRPr="00CE62DB" w:rsidRDefault="001A4A0C" w:rsidP="007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EDBD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E40B3" w14:textId="2EA6BCDF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4" w:right="-469" w:firstLine="18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1973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2586" w14:textId="6D63F479" w:rsidR="001A4A0C" w:rsidRPr="00CE62DB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249DD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8885E" w14:textId="322916FF" w:rsidR="001A4A0C" w:rsidRPr="001A4A0C" w:rsidRDefault="001A4A0C" w:rsidP="008E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firstLine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432E6" w14:textId="77777777" w:rsidR="001A4A0C" w:rsidRPr="000F4876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769A" w14:textId="05FC111C" w:rsidR="001A4A0C" w:rsidRPr="00CE62DB" w:rsidRDefault="001A4A0C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938D4" w:rsidRPr="00EF652C" w14:paraId="58B734A0" w14:textId="77777777" w:rsidTr="000101A7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D157E8" w14:textId="77777777" w:rsidR="00F938D4" w:rsidRPr="00EF652C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64AF4" w14:textId="77777777" w:rsidR="00F938D4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4D3A" w14:textId="77777777" w:rsidR="00F938D4" w:rsidRPr="000F4876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9B10" w14:textId="77777777" w:rsidR="00F938D4" w:rsidRPr="00EF652C" w:rsidRDefault="00F938D4" w:rsidP="0074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8B5B" w14:textId="77777777" w:rsidR="00F938D4" w:rsidRPr="000F4876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F408" w14:textId="77777777" w:rsidR="00F938D4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4" w:right="-469" w:firstLine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A5CE" w14:textId="77777777" w:rsidR="00F938D4" w:rsidRPr="000F4876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3B3F0" w14:textId="77777777" w:rsidR="00F938D4" w:rsidRPr="00EF652C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AF1CE" w14:textId="77777777" w:rsidR="00F938D4" w:rsidRPr="000F4876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29CE" w14:textId="77777777" w:rsidR="00F938D4" w:rsidRDefault="00F938D4" w:rsidP="008E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firstLine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F7FA0" w14:textId="77777777" w:rsidR="00F938D4" w:rsidRPr="000F4876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1B61" w14:textId="77777777" w:rsidR="00F938D4" w:rsidRPr="00EF652C" w:rsidRDefault="00F938D4" w:rsidP="001A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tbl>
      <w:tblPr>
        <w:tblpPr w:leftFromText="180" w:rightFromText="180" w:vertAnchor="text" w:tblpY="-10"/>
        <w:tblW w:w="14580" w:type="dxa"/>
        <w:tblLayout w:type="fixed"/>
        <w:tblLook w:val="00A0" w:firstRow="1" w:lastRow="0" w:firstColumn="1" w:lastColumn="0" w:noHBand="0" w:noVBand="0"/>
      </w:tblPr>
      <w:tblGrid>
        <w:gridCol w:w="3960"/>
        <w:gridCol w:w="1530"/>
        <w:gridCol w:w="270"/>
        <w:gridCol w:w="1530"/>
        <w:gridCol w:w="270"/>
        <w:gridCol w:w="1530"/>
        <w:gridCol w:w="270"/>
        <w:gridCol w:w="1530"/>
        <w:gridCol w:w="360"/>
        <w:gridCol w:w="1530"/>
        <w:gridCol w:w="270"/>
        <w:gridCol w:w="1530"/>
      </w:tblGrid>
      <w:tr w:rsidR="000101A7" w:rsidRPr="00625DE9" w14:paraId="0B901564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1E96A6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620" w:type="dxa"/>
            <w:gridSpan w:val="11"/>
            <w:tcBorders>
              <w:top w:val="nil"/>
              <w:left w:val="nil"/>
              <w:right w:val="nil"/>
            </w:tcBorders>
          </w:tcPr>
          <w:p w14:paraId="2D8612E8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101A7" w:rsidRPr="00625DE9" w14:paraId="475A5C87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915F44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100878D" w14:textId="77777777" w:rsidR="000101A7" w:rsidRPr="00D60BD8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C5CE98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137736C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7C872B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0101A7" w:rsidRPr="00625DE9" w14:paraId="36864E50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</w:tcBorders>
            <w:noWrap/>
            <w:vAlign w:val="bottom"/>
          </w:tcPr>
          <w:p w14:paraId="709C9410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1E90EAB" w14:textId="757E70A3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4E47C7B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C8843A9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298A77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55CC6C2" w14:textId="25B65128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0341F478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4C59F7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tcBorders>
              <w:top w:val="nil"/>
            </w:tcBorders>
          </w:tcPr>
          <w:p w14:paraId="50241F51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D234F4" w14:textId="5E21EB48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5F4635E7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38EC0C7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101A7" w:rsidRPr="00625DE9" w14:paraId="5581E4FF" w14:textId="77777777" w:rsidTr="000101A7">
        <w:trPr>
          <w:trHeight w:val="420"/>
          <w:tblHeader/>
        </w:trPr>
        <w:tc>
          <w:tcPr>
            <w:tcW w:w="3960" w:type="dxa"/>
            <w:tcBorders>
              <w:top w:val="nil"/>
              <w:left w:val="nil"/>
            </w:tcBorders>
            <w:noWrap/>
            <w:vAlign w:val="bottom"/>
          </w:tcPr>
          <w:p w14:paraId="5977197E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919ED16" w14:textId="4A9FC5F0" w:rsidR="000101A7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02A93791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0C56F99" w14:textId="3E80B4F8" w:rsidR="000101A7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15703B9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2369119" w14:textId="69ACD2DB" w:rsidR="000101A7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2692B19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7A72EB5" w14:textId="4D4000F7" w:rsidR="000101A7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60" w:type="dxa"/>
            <w:tcBorders>
              <w:top w:val="nil"/>
            </w:tcBorders>
          </w:tcPr>
          <w:p w14:paraId="23B79A51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5A7D09E" w14:textId="02E3B84C" w:rsidR="000101A7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1FB2A45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B916FFC" w14:textId="4D0B5C28" w:rsidR="000101A7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0101A7" w:rsidRPr="00625DE9" w14:paraId="55CDA6CA" w14:textId="77777777" w:rsidTr="000101A7">
        <w:trPr>
          <w:trHeight w:val="362"/>
          <w:tblHeader/>
        </w:trPr>
        <w:tc>
          <w:tcPr>
            <w:tcW w:w="3960" w:type="dxa"/>
            <w:tcBorders>
              <w:left w:val="nil"/>
            </w:tcBorders>
          </w:tcPr>
          <w:p w14:paraId="733AEB4B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20" w:type="dxa"/>
            <w:gridSpan w:val="11"/>
            <w:shd w:val="clear" w:color="auto" w:fill="auto"/>
          </w:tcPr>
          <w:p w14:paraId="36618239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101A7" w:rsidRPr="00625DE9" w14:paraId="45A85D92" w14:textId="77777777" w:rsidTr="000101A7">
        <w:trPr>
          <w:trHeight w:val="42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4D84644E" w14:textId="77777777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B08E4C4" w14:textId="38353F5B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</w:t>
            </w:r>
            <w:r w:rsidR="00AD79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471,851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3D2AA3" w14:textId="77777777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8999DBB" w14:textId="154385C5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450C11" w14:textId="77777777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BECA8D7" w14:textId="013937D6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20,531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61094" w14:textId="77777777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686DAC0" w14:textId="0CC18815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21,863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0E82E18D" w14:textId="77777777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E13A3FB" w14:textId="34F366B8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4A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</w:t>
            </w:r>
            <w:r w:rsidR="00AD79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492,382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86B224" w14:textId="77777777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46D06BD" w14:textId="10F5D7D4" w:rsidR="000101A7" w:rsidRPr="000A798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9,953,894</w:t>
            </w:r>
          </w:p>
        </w:tc>
      </w:tr>
      <w:tr w:rsidR="000101A7" w:rsidRPr="00625DE9" w14:paraId="76D5153C" w14:textId="77777777" w:rsidTr="000101A7">
        <w:trPr>
          <w:trHeight w:val="420"/>
        </w:trPr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671A8CDE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9B10E5" w14:textId="5EF388A2" w:rsidR="000101A7" w:rsidRPr="00625DE9" w:rsidRDefault="00AD7993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9,397,703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E3D86A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AF22F54" w14:textId="0451B6B3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8,759,232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0E8023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F56714A" w14:textId="42B7B1A0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</w:t>
            </w:r>
            <w:r w:rsidR="00AD79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451507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F446BD0" w14:textId="266785DD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14:paraId="1EE8BBDE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7BFB0E" w14:textId="2467179F" w:rsidR="000101A7" w:rsidRPr="00625DE9" w:rsidRDefault="00AD7993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9,397,792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5B25E5" w14:textId="77777777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FC9ABE9" w14:textId="4FD203AF" w:rsidR="000101A7" w:rsidRPr="00625DE9" w:rsidRDefault="000101A7" w:rsidP="0001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8,759,718</w:t>
            </w:r>
          </w:p>
        </w:tc>
      </w:tr>
    </w:tbl>
    <w:p w14:paraId="273F0A98" w14:textId="77777777" w:rsidR="004D2056" w:rsidRDefault="004D2056" w:rsidP="00251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763370" w14:textId="6A38FC97" w:rsidR="000101A7" w:rsidRPr="00EF652C" w:rsidRDefault="000101A7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101A7" w:rsidRPr="00EF652C" w:rsidSect="00BE4C50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75DB365" w14:textId="7B3E2F01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6505"/>
        <w:gridCol w:w="1240"/>
        <w:gridCol w:w="242"/>
        <w:gridCol w:w="1242"/>
      </w:tblGrid>
      <w:tr w:rsidR="00051C4E" w:rsidRPr="00EF652C" w14:paraId="438F3F94" w14:textId="77777777" w:rsidTr="00CC5CC8">
        <w:trPr>
          <w:tblHeader/>
        </w:trPr>
        <w:tc>
          <w:tcPr>
            <w:tcW w:w="6505" w:type="dxa"/>
            <w:shd w:val="clear" w:color="auto" w:fill="auto"/>
          </w:tcPr>
          <w:p w14:paraId="50136BF3" w14:textId="73D27FF0" w:rsidR="00051C4E" w:rsidRPr="00051C4E" w:rsidRDefault="00C4051A" w:rsidP="00C40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1C4E"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2724" w:type="dxa"/>
            <w:gridSpan w:val="3"/>
          </w:tcPr>
          <w:p w14:paraId="11D2157E" w14:textId="549DDAF8" w:rsidR="00051C4E" w:rsidRPr="00EF652C" w:rsidRDefault="00051C4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1C4E" w:rsidRPr="00EF652C" w14:paraId="1FB33042" w14:textId="77777777" w:rsidTr="005D288E">
        <w:trPr>
          <w:tblHeader/>
        </w:trPr>
        <w:tc>
          <w:tcPr>
            <w:tcW w:w="6505" w:type="dxa"/>
          </w:tcPr>
          <w:p w14:paraId="50C1F488" w14:textId="7FCCE6A1" w:rsidR="00051C4E" w:rsidRPr="00051C4E" w:rsidRDefault="00C4051A" w:rsidP="00C40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1C4E"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1C4E" w:rsidRPr="00051C4E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สามเ</w:t>
            </w:r>
            <w:r w:rsidR="00051C4E" w:rsidRPr="00051C4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051C4E" w:rsidRPr="00AC0D5E">
              <w:rPr>
                <w:rFonts w:asciiTheme="majorBidi" w:hAnsi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051C4E" w:rsidRPr="00AC0D5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051C4E" w:rsidRPr="00051C4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051C4E" w:rsidRPr="00051C4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0" w:type="dxa"/>
          </w:tcPr>
          <w:p w14:paraId="3BCEE551" w14:textId="0DCF3F64" w:rsidR="00051C4E" w:rsidRPr="00EF652C" w:rsidRDefault="00051C4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0B401B16" w14:textId="77777777" w:rsidR="00051C4E" w:rsidRPr="00EF652C" w:rsidRDefault="00051C4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5BD97C" w14:textId="6B896DD5" w:rsidR="00051C4E" w:rsidRPr="00EF652C" w:rsidRDefault="00051C4E" w:rsidP="0091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51C4E" w:rsidRPr="00EF652C" w14:paraId="0F42A559" w14:textId="77777777" w:rsidTr="00D87895">
        <w:trPr>
          <w:tblHeader/>
        </w:trPr>
        <w:tc>
          <w:tcPr>
            <w:tcW w:w="6505" w:type="dxa"/>
          </w:tcPr>
          <w:p w14:paraId="03580C66" w14:textId="69704EC6" w:rsidR="00051C4E" w:rsidRPr="00EF652C" w:rsidRDefault="00051C4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24" w:type="dxa"/>
            <w:gridSpan w:val="3"/>
          </w:tcPr>
          <w:p w14:paraId="39B5D1E9" w14:textId="3F4DA637" w:rsidR="00051C4E" w:rsidRPr="00EF652C" w:rsidRDefault="00051C4E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C4E" w:rsidRPr="00EF652C" w14:paraId="01254B7D" w14:textId="77777777" w:rsidTr="005B3AFB">
        <w:trPr>
          <w:trHeight w:val="227"/>
        </w:trPr>
        <w:tc>
          <w:tcPr>
            <w:tcW w:w="6505" w:type="dxa"/>
          </w:tcPr>
          <w:p w14:paraId="7BD58454" w14:textId="5FE1D4E2" w:rsidR="00051C4E" w:rsidRPr="00EF652C" w:rsidRDefault="00051C4E" w:rsidP="00051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 w:firstLine="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40" w:type="dxa"/>
            <w:shd w:val="clear" w:color="auto" w:fill="auto"/>
          </w:tcPr>
          <w:p w14:paraId="49429309" w14:textId="42BB1501" w:rsidR="00051C4E" w:rsidRPr="00EF652C" w:rsidRDefault="00AD7993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124,008</w:t>
            </w:r>
          </w:p>
        </w:tc>
        <w:tc>
          <w:tcPr>
            <w:tcW w:w="242" w:type="dxa"/>
          </w:tcPr>
          <w:p w14:paraId="1A0F9850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52F8F2" w14:textId="08654F0A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257,635</w:t>
            </w:r>
          </w:p>
        </w:tc>
      </w:tr>
      <w:tr w:rsidR="00051C4E" w:rsidRPr="00EF652C" w14:paraId="36221F0D" w14:textId="77777777" w:rsidTr="0007383B">
        <w:trPr>
          <w:trHeight w:val="182"/>
        </w:trPr>
        <w:tc>
          <w:tcPr>
            <w:tcW w:w="6505" w:type="dxa"/>
          </w:tcPr>
          <w:p w14:paraId="66E3EA27" w14:textId="7574B1CB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240" w:type="dxa"/>
            <w:shd w:val="clear" w:color="auto" w:fill="auto"/>
          </w:tcPr>
          <w:p w14:paraId="509AB9B3" w14:textId="6D2DE5DE" w:rsidR="00051C4E" w:rsidRPr="00EF652C" w:rsidRDefault="00EF52AB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C51C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5AD2F891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96CC22" w14:textId="61B76EAA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051C4E" w:rsidRPr="00EF652C" w14:paraId="68771FB1" w14:textId="77777777" w:rsidTr="00EF7043">
        <w:trPr>
          <w:trHeight w:val="281"/>
        </w:trPr>
        <w:tc>
          <w:tcPr>
            <w:tcW w:w="6505" w:type="dxa"/>
          </w:tcPr>
          <w:p w14:paraId="7A057A27" w14:textId="07A1CF4E" w:rsidR="00051C4E" w:rsidRPr="00EF652C" w:rsidRDefault="00051C4E" w:rsidP="00051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 w:firstLine="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40" w:type="dxa"/>
            <w:shd w:val="clear" w:color="auto" w:fill="auto"/>
          </w:tcPr>
          <w:p w14:paraId="3F2C15C4" w14:textId="77777777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94BD3C0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073489" w14:textId="77777777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51C4E" w:rsidRPr="00EF652C" w14:paraId="16BA2B61" w14:textId="77777777" w:rsidTr="00525834">
        <w:trPr>
          <w:trHeight w:val="227"/>
        </w:trPr>
        <w:tc>
          <w:tcPr>
            <w:tcW w:w="6505" w:type="dxa"/>
          </w:tcPr>
          <w:p w14:paraId="159D5967" w14:textId="032DA9DD" w:rsidR="00051C4E" w:rsidRPr="00051C4E" w:rsidRDefault="00051C4E" w:rsidP="00051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- ส่วนแบ่งกำไรในเงินลงทุนในบริษัทร่วม</w:t>
            </w:r>
          </w:p>
        </w:tc>
        <w:tc>
          <w:tcPr>
            <w:tcW w:w="1240" w:type="dxa"/>
            <w:shd w:val="clear" w:color="auto" w:fill="auto"/>
          </w:tcPr>
          <w:p w14:paraId="2C9C3364" w14:textId="5F246EE1" w:rsidR="00051C4E" w:rsidRPr="00EF652C" w:rsidRDefault="00EF52AB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36,579</w:t>
            </w:r>
          </w:p>
        </w:tc>
        <w:tc>
          <w:tcPr>
            <w:tcW w:w="242" w:type="dxa"/>
          </w:tcPr>
          <w:p w14:paraId="7F6C41D1" w14:textId="77777777" w:rsidR="00051C4E" w:rsidRPr="00EF652C" w:rsidRDefault="00051C4E" w:rsidP="00F7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62789F" w14:textId="71056AFD" w:rsidR="00051C4E" w:rsidRPr="00EF652C" w:rsidRDefault="00051C4E" w:rsidP="00051C4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15,606</w:t>
            </w:r>
          </w:p>
        </w:tc>
      </w:tr>
      <w:tr w:rsidR="00051C4E" w:rsidRPr="00EF652C" w14:paraId="1DDE42A2" w14:textId="77777777" w:rsidTr="0069612B">
        <w:tc>
          <w:tcPr>
            <w:tcW w:w="6505" w:type="dxa"/>
          </w:tcPr>
          <w:p w14:paraId="50AF24E9" w14:textId="753504DB" w:rsidR="00051C4E" w:rsidRPr="00EF652C" w:rsidRDefault="00051C4E" w:rsidP="00051C4E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7E8F7" w14:textId="3CFB5FF9" w:rsidR="00051C4E" w:rsidRPr="00EF652C" w:rsidRDefault="00AD7993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161,020</w:t>
            </w:r>
          </w:p>
        </w:tc>
        <w:tc>
          <w:tcPr>
            <w:tcW w:w="242" w:type="dxa"/>
          </w:tcPr>
          <w:p w14:paraId="18214245" w14:textId="77777777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EF8122E" w14:textId="5DE8450B" w:rsidR="00051C4E" w:rsidRPr="00EF652C" w:rsidRDefault="00051C4E" w:rsidP="00F732F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273,232</w:t>
            </w:r>
          </w:p>
        </w:tc>
      </w:tr>
    </w:tbl>
    <w:p w14:paraId="72AF051C" w14:textId="77777777" w:rsidR="003176A2" w:rsidRPr="00EF652C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3176A2" w:rsidRPr="00EF652C" w14:paraId="6340D9DC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3F63EF38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DD0E7B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6818E66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EF652C" w14:paraId="5421E9A0" w14:textId="77777777" w:rsidTr="00915E28">
        <w:trPr>
          <w:tblHeader/>
        </w:trPr>
        <w:tc>
          <w:tcPr>
            <w:tcW w:w="2880" w:type="dxa"/>
            <w:shd w:val="clear" w:color="auto" w:fill="auto"/>
          </w:tcPr>
          <w:p w14:paraId="49F2C209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0AA971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113032F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16DDF38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0F192EB7" w14:textId="77777777" w:rsidR="003176A2" w:rsidRPr="00EF652C" w:rsidRDefault="003176A2" w:rsidP="0091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A05C1" w:rsidRPr="00EF652C" w14:paraId="55AF3C3A" w14:textId="77777777" w:rsidTr="00915E28">
        <w:trPr>
          <w:tblHeader/>
        </w:trPr>
        <w:tc>
          <w:tcPr>
            <w:tcW w:w="2880" w:type="dxa"/>
          </w:tcPr>
          <w:p w14:paraId="340C77BB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D59FF92" w14:textId="77777777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880A7EC" w14:textId="2AB6F7B4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</w:p>
          <w:p w14:paraId="60AE7E8C" w14:textId="3D40581A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21399A07" w14:textId="77777777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D6B7DD" w14:textId="48F09E75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7D587166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162CDF" w14:textId="77777777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</w:p>
          <w:p w14:paraId="45034745" w14:textId="1DC4572F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29D20D97" w14:textId="77777777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A60266E" w14:textId="1B6C8D54" w:rsidR="00AA05C1" w:rsidRPr="00EF652C" w:rsidRDefault="00AA05C1" w:rsidP="00AA0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F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A05C1" w:rsidRPr="00EF652C" w14:paraId="17F6968F" w14:textId="77777777" w:rsidTr="00915E28">
        <w:trPr>
          <w:tblHeader/>
        </w:trPr>
        <w:tc>
          <w:tcPr>
            <w:tcW w:w="2880" w:type="dxa"/>
          </w:tcPr>
          <w:p w14:paraId="3EA6570F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E66BA10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15FCA299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5C1" w:rsidRPr="00EF652C" w14:paraId="24155A10" w14:textId="77777777" w:rsidTr="00915E28">
        <w:trPr>
          <w:trHeight w:val="227"/>
        </w:trPr>
        <w:tc>
          <w:tcPr>
            <w:tcW w:w="2880" w:type="dxa"/>
          </w:tcPr>
          <w:p w14:paraId="69FAB0A8" w14:textId="77777777" w:rsidR="00AA05C1" w:rsidRPr="00EF652C" w:rsidRDefault="00AA05C1" w:rsidP="00AA0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51580C86" w14:textId="77777777" w:rsidR="00AA05C1" w:rsidRPr="00EF652C" w:rsidRDefault="00AA05C1" w:rsidP="00AA05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9E5554F" w14:textId="5EC38B95" w:rsidR="00AA05C1" w:rsidRPr="00EF652C" w:rsidRDefault="00B22AB5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</w:t>
            </w:r>
            <w:r w:rsidR="00AD79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492,382</w:t>
            </w:r>
          </w:p>
        </w:tc>
        <w:tc>
          <w:tcPr>
            <w:tcW w:w="242" w:type="dxa"/>
            <w:shd w:val="clear" w:color="auto" w:fill="auto"/>
          </w:tcPr>
          <w:p w14:paraId="2E068F5E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CB6D08E" w14:textId="5F950112" w:rsidR="00AA05C1" w:rsidRPr="00EF652C" w:rsidRDefault="00AA05C1" w:rsidP="003D58A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9,953,894</w:t>
            </w:r>
          </w:p>
        </w:tc>
        <w:tc>
          <w:tcPr>
            <w:tcW w:w="242" w:type="dxa"/>
            <w:shd w:val="clear" w:color="auto" w:fill="auto"/>
          </w:tcPr>
          <w:p w14:paraId="1C6BB566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1ACD6A" w14:textId="45429B55" w:rsidR="00AA05C1" w:rsidRPr="00EF652C" w:rsidRDefault="00AD7993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9,397,792</w:t>
            </w:r>
          </w:p>
        </w:tc>
        <w:tc>
          <w:tcPr>
            <w:tcW w:w="242" w:type="dxa"/>
          </w:tcPr>
          <w:p w14:paraId="7E4740A8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8875A1" w14:textId="17809795" w:rsidR="00AA05C1" w:rsidRPr="00EF652C" w:rsidRDefault="00AA05C1" w:rsidP="003D58A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8,759,718</w:t>
            </w:r>
          </w:p>
        </w:tc>
      </w:tr>
      <w:tr w:rsidR="00AA05C1" w:rsidRPr="00EF652C" w14:paraId="56553D90" w14:textId="77777777" w:rsidTr="00915E28">
        <w:trPr>
          <w:trHeight w:val="182"/>
        </w:trPr>
        <w:tc>
          <w:tcPr>
            <w:tcW w:w="2880" w:type="dxa"/>
          </w:tcPr>
          <w:p w14:paraId="622CD09B" w14:textId="77777777" w:rsidR="00AA05C1" w:rsidRPr="00EF652C" w:rsidRDefault="00AA05C1" w:rsidP="00AA0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6C4BBE5F" w14:textId="77777777" w:rsidR="00AA05C1" w:rsidRPr="00EF652C" w:rsidRDefault="00AA05C1" w:rsidP="00AA05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D32A37" w14:textId="4606095A" w:rsidR="00AA05C1" w:rsidRPr="00EF652C" w:rsidRDefault="00B22AB5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158,388</w:t>
            </w:r>
          </w:p>
        </w:tc>
        <w:tc>
          <w:tcPr>
            <w:tcW w:w="242" w:type="dxa"/>
            <w:shd w:val="clear" w:color="auto" w:fill="auto"/>
          </w:tcPr>
          <w:p w14:paraId="30074271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18CC750" w14:textId="4DC6274A" w:rsidR="00AA05C1" w:rsidRPr="00EF652C" w:rsidRDefault="003D58A1" w:rsidP="003D58A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AA05C1"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102,127</w:t>
            </w:r>
          </w:p>
        </w:tc>
        <w:tc>
          <w:tcPr>
            <w:tcW w:w="242" w:type="dxa"/>
            <w:shd w:val="clear" w:color="auto" w:fill="auto"/>
          </w:tcPr>
          <w:p w14:paraId="30C70EDF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F924D70" w14:textId="1CB308D9" w:rsidR="00AA05C1" w:rsidRPr="00EF652C" w:rsidRDefault="009D5617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096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0AB1A605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C3AC99C" w14:textId="38F6E7D9" w:rsidR="00AA05C1" w:rsidRPr="00EF652C" w:rsidRDefault="00AA05C1" w:rsidP="003D58A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AA05C1" w:rsidRPr="00EF652C" w14:paraId="13C0F69D" w14:textId="77777777" w:rsidTr="00915E28">
        <w:trPr>
          <w:trHeight w:val="281"/>
        </w:trPr>
        <w:tc>
          <w:tcPr>
            <w:tcW w:w="2880" w:type="dxa"/>
          </w:tcPr>
          <w:p w14:paraId="1F2799A0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4D3D6092" w14:textId="77777777" w:rsidR="00AA05C1" w:rsidRPr="00EF652C" w:rsidRDefault="00AA05C1" w:rsidP="00AA05C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46AEABE3" w14:textId="2DCC99CF" w:rsidR="00AA05C1" w:rsidRPr="00EF652C" w:rsidRDefault="00B22AB5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</w:t>
            </w:r>
            <w:r w:rsidR="00AD79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1E1B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42" w:type="dxa"/>
            <w:shd w:val="clear" w:color="auto" w:fill="auto"/>
          </w:tcPr>
          <w:p w14:paraId="3604FE0E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789329B6" w14:textId="630F31AA" w:rsidR="00AA05C1" w:rsidRPr="00EF652C" w:rsidRDefault="00AA05C1" w:rsidP="003D58A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3,189,37</w:t>
            </w:r>
            <w:r w:rsidR="005E09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2" w:type="dxa"/>
            <w:shd w:val="clear" w:color="auto" w:fill="auto"/>
          </w:tcPr>
          <w:p w14:paraId="40B42806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70403A" w14:textId="19E14C90" w:rsidR="00AA05C1" w:rsidRPr="00EF652C" w:rsidRDefault="009D5617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AD79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1,635</w:t>
            </w:r>
          </w:p>
        </w:tc>
        <w:tc>
          <w:tcPr>
            <w:tcW w:w="242" w:type="dxa"/>
          </w:tcPr>
          <w:p w14:paraId="1F5CC6F1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548C52C" w14:textId="11BFBFE0" w:rsidR="00AA05C1" w:rsidRPr="00EF652C" w:rsidRDefault="00AA05C1" w:rsidP="003D58A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380,839</w:t>
            </w:r>
          </w:p>
        </w:tc>
      </w:tr>
      <w:tr w:rsidR="00AA05C1" w:rsidRPr="00EF652C" w14:paraId="4F3729F7" w14:textId="77777777" w:rsidTr="00915E28">
        <w:tc>
          <w:tcPr>
            <w:tcW w:w="2880" w:type="dxa"/>
          </w:tcPr>
          <w:p w14:paraId="6CC19F67" w14:textId="77777777" w:rsidR="00AA05C1" w:rsidRPr="00EF652C" w:rsidRDefault="00AA05C1" w:rsidP="00AA0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5B0D1F5D" w14:textId="77777777" w:rsidR="00AA05C1" w:rsidRPr="00EF652C" w:rsidRDefault="00AA05C1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10D3" w14:textId="3D40275A" w:rsidR="00AA05C1" w:rsidRPr="00AD7993" w:rsidRDefault="00AD7993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13,972,889</w:t>
            </w:r>
          </w:p>
        </w:tc>
        <w:tc>
          <w:tcPr>
            <w:tcW w:w="242" w:type="dxa"/>
            <w:shd w:val="clear" w:color="auto" w:fill="auto"/>
          </w:tcPr>
          <w:p w14:paraId="3C87208E" w14:textId="77777777" w:rsidR="00AA05C1" w:rsidRPr="00EF652C" w:rsidRDefault="00AA05C1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C061" w14:textId="38A41AEA" w:rsidR="00AA05C1" w:rsidRPr="00EF652C" w:rsidRDefault="00AA05C1" w:rsidP="003D58A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13,245,39</w:t>
            </w:r>
            <w:r w:rsidR="005E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2FF90615" w14:textId="77777777" w:rsidR="00AA05C1" w:rsidRPr="00EF652C" w:rsidRDefault="00AA05C1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B19FC" w14:textId="1D396F91" w:rsidR="00AA05C1" w:rsidRPr="00EF652C" w:rsidRDefault="00AD7993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9,739,46</w:t>
            </w:r>
            <w:r w:rsidR="005E0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4AD0C7E4" w14:textId="77777777" w:rsidR="00AA05C1" w:rsidRPr="00EF652C" w:rsidRDefault="00AA05C1" w:rsidP="00AA05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14CAC" w14:textId="5B0E5792" w:rsidR="00AA05C1" w:rsidRPr="00EF652C" w:rsidRDefault="00AA05C1" w:rsidP="003D58A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9,140,599</w:t>
            </w:r>
          </w:p>
        </w:tc>
      </w:tr>
    </w:tbl>
    <w:p w14:paraId="706C9F92" w14:textId="702F0B5A" w:rsidR="003176A2" w:rsidRPr="00EF652C" w:rsidRDefault="003176A2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7EC7F02C" w14:textId="0605AF75" w:rsidR="00FF6F71" w:rsidRPr="004F4ADE" w:rsidRDefault="00FF6F71" w:rsidP="004F4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3D3CE8" w14:textId="409021A3" w:rsidR="006A60C8" w:rsidRDefault="00B245AD" w:rsidP="00051C4E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46735AA" w14:textId="77777777" w:rsidR="00051C4E" w:rsidRPr="00051C4E" w:rsidRDefault="00051C4E" w:rsidP="00051C4E">
      <w:pPr>
        <w:rPr>
          <w:sz w:val="30"/>
          <w:szCs w:val="30"/>
          <w:lang w:eastAsia="x-none"/>
        </w:rPr>
      </w:pPr>
    </w:p>
    <w:p w14:paraId="56694484" w14:textId="3CA90709" w:rsidR="00A837DE" w:rsidRPr="00DB7C7F" w:rsidRDefault="00A837DE" w:rsidP="00DB7C7F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EF652C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EF652C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EF652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EF652C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051C4E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4"/>
        <w:gridCol w:w="1084"/>
        <w:gridCol w:w="236"/>
        <w:gridCol w:w="1290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2442A9" w:rsidRPr="00EF652C" w14:paraId="0055607F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075A4C87" w14:textId="5755D42D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870" w:type="dxa"/>
            <w:gridSpan w:val="12"/>
          </w:tcPr>
          <w:p w14:paraId="2E369DE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442A9" w:rsidRPr="00EF652C" w14:paraId="2D99723F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6663A1FB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1749FCB8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C70DB3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60977612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2A9" w:rsidRPr="00EF652C" w14:paraId="424C5F5E" w14:textId="77777777" w:rsidTr="00753C22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72C0AF54" w14:textId="61C99DA8" w:rsidR="002442A9" w:rsidRPr="00EF652C" w:rsidRDefault="002442A9" w:rsidP="00753C2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5131E8D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87FCF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0FF446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3BEEF1C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58BDAC5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7F897206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84A03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86C3C6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B569ADA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47F901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CC67AB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55FCF6B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7A53A7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18C21971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956CEE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2A9" w:rsidRPr="00EF652C" w14:paraId="745DF009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</w:tcPr>
          <w:p w14:paraId="06F35EC3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0" w:type="dxa"/>
            <w:gridSpan w:val="12"/>
          </w:tcPr>
          <w:p w14:paraId="41870880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442A9" w:rsidRPr="00EF652C" w14:paraId="292854CC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52CE8BCB" w14:textId="17B8C0BF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4" w:type="dxa"/>
          </w:tcPr>
          <w:p w14:paraId="58D5D4C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0643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D21FD0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F4EE53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2E67DEDD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DD8FB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BE01C2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3E8F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E2E2B4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FBFF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4B4AA9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2015B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2395A162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B49DD5F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2BBE2F06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EC4C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970110F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4B559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41EBC2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5C0D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63142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8EA2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0C50D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5D3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218199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19B082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77549C9D" w14:textId="77777777" w:rsidTr="00753C22">
        <w:trPr>
          <w:trHeight w:val="227"/>
        </w:trPr>
        <w:tc>
          <w:tcPr>
            <w:tcW w:w="2064" w:type="dxa"/>
            <w:shd w:val="clear" w:color="auto" w:fill="auto"/>
          </w:tcPr>
          <w:p w14:paraId="3E5CE9D2" w14:textId="77777777" w:rsidR="002442A9" w:rsidRPr="00EF652C" w:rsidRDefault="002442A9" w:rsidP="00753C2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0D82E02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DD065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A49F65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7CA92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371D11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6F920F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432B8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9D16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1343D3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1DB33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2B723734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7BC8C06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22E5B9A1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4093C75" w14:textId="77777777" w:rsidR="005C0358" w:rsidRPr="00EF652C" w:rsidRDefault="005C0358" w:rsidP="005C035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4" w:type="dxa"/>
          </w:tcPr>
          <w:p w14:paraId="71610D12" w14:textId="20247452" w:rsidR="005C0358" w:rsidRPr="00EF652C" w:rsidRDefault="005C0358" w:rsidP="005C035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3F7110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3E140AA" w14:textId="318F2563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  <w:tc>
          <w:tcPr>
            <w:tcW w:w="236" w:type="dxa"/>
            <w:shd w:val="clear" w:color="auto" w:fill="auto"/>
          </w:tcPr>
          <w:p w14:paraId="137A890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EE7D87D" w14:textId="5B9A1843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  <w:tc>
          <w:tcPr>
            <w:tcW w:w="236" w:type="dxa"/>
          </w:tcPr>
          <w:p w14:paraId="7F69126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CF478FF" w14:textId="41A19F40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  <w:tc>
          <w:tcPr>
            <w:tcW w:w="236" w:type="dxa"/>
          </w:tcPr>
          <w:p w14:paraId="49D2BEA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E8FBCA" w14:textId="70673D14" w:rsidR="005C0358" w:rsidRPr="00EF652C" w:rsidRDefault="005C0358" w:rsidP="005C03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0362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2DFAFBE5" w14:textId="439F1882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109E45BA" w14:textId="497C10F6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</w:tr>
      <w:tr w:rsidR="005C0358" w:rsidRPr="00EF652C" w14:paraId="3E480226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5758496D" w14:textId="77777777" w:rsidR="005C0358" w:rsidRPr="00EF652C" w:rsidRDefault="005C0358" w:rsidP="005C03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105C11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CDC88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91D068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F513EE" w14:textId="77777777" w:rsidR="005C0358" w:rsidRPr="00EF652C" w:rsidRDefault="005C0358" w:rsidP="005C03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60A4563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14BC16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8058A8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5F58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E3832D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398A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E03449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E6BF2A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706E2A45" w14:textId="77777777" w:rsidTr="00441A0A">
        <w:trPr>
          <w:trHeight w:val="261"/>
        </w:trPr>
        <w:tc>
          <w:tcPr>
            <w:tcW w:w="2064" w:type="dxa"/>
            <w:shd w:val="clear" w:color="auto" w:fill="auto"/>
          </w:tcPr>
          <w:p w14:paraId="6B8748CA" w14:textId="77777777" w:rsidR="005C0358" w:rsidRPr="00EF652C" w:rsidRDefault="005C0358" w:rsidP="005C03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4" w:type="dxa"/>
            <w:vAlign w:val="bottom"/>
          </w:tcPr>
          <w:p w14:paraId="4000572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1D6BD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BBEA85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4CE2E6" w14:textId="77777777" w:rsidR="005C0358" w:rsidRPr="00EF652C" w:rsidRDefault="005C0358" w:rsidP="005C03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CA994D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BF6BD8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A992DB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7B7CD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9719A06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2EC86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BCBB4D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0E4B12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14FD6C4B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4D587CDF" w14:textId="77777777" w:rsidR="005C0358" w:rsidRPr="00EF652C" w:rsidRDefault="005C0358" w:rsidP="005C03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4" w:type="dxa"/>
          </w:tcPr>
          <w:p w14:paraId="56BB4EC0" w14:textId="37A39020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  <w:tc>
          <w:tcPr>
            <w:tcW w:w="236" w:type="dxa"/>
          </w:tcPr>
          <w:p w14:paraId="6AC9107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E8A651A" w14:textId="18DCDE8A" w:rsidR="005C0358" w:rsidRPr="00EF652C" w:rsidRDefault="005C0358" w:rsidP="005C035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555A41" w14:textId="77777777" w:rsidR="005C0358" w:rsidRPr="00EF652C" w:rsidRDefault="005C0358" w:rsidP="005C03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B745837" w14:textId="6C520F79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  <w:tc>
          <w:tcPr>
            <w:tcW w:w="236" w:type="dxa"/>
          </w:tcPr>
          <w:p w14:paraId="0968FF5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18596A" w14:textId="23288FC4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2B02C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617AE18" w14:textId="662020F3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  <w:tc>
          <w:tcPr>
            <w:tcW w:w="236" w:type="dxa"/>
          </w:tcPr>
          <w:p w14:paraId="757EA1F6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6185301" w14:textId="799D06CE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E3511EC" w14:textId="181B08B2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</w:tr>
      <w:tr w:rsidR="005C0358" w:rsidRPr="00EF652C" w14:paraId="73E8A81F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3F104C96" w14:textId="77777777" w:rsidR="005C0358" w:rsidRPr="00EF652C" w:rsidRDefault="005C0358" w:rsidP="005C03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6F56EB7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3E6F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9101DC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53D80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D9351D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B89CD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66EE28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B3186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37B5F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CF88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8E85D63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5539E3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3A2A7F01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141DF375" w14:textId="13DF058B" w:rsidR="005C0358" w:rsidRPr="00EF652C" w:rsidRDefault="005C0358" w:rsidP="005C03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4" w:type="dxa"/>
          </w:tcPr>
          <w:p w14:paraId="5C1190E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F150CD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CB5A29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2C283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C0FB54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9280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723F5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56E9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0A032E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CB92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4E8F29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7AEDB93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38F32EA4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B5712B9" w14:textId="77777777" w:rsidR="005C0358" w:rsidRPr="00EF652C" w:rsidRDefault="005C0358" w:rsidP="005C03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2675F00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594C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0A89F0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E8E2F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4583CB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E965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87A819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A4C9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1E9AC7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A99D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C3BA41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7120268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5E236D0B" w14:textId="77777777" w:rsidTr="00753C22">
        <w:trPr>
          <w:trHeight w:val="227"/>
        </w:trPr>
        <w:tc>
          <w:tcPr>
            <w:tcW w:w="2064" w:type="dxa"/>
            <w:shd w:val="clear" w:color="auto" w:fill="auto"/>
          </w:tcPr>
          <w:p w14:paraId="645121C4" w14:textId="77777777" w:rsidR="005C0358" w:rsidRPr="00EF652C" w:rsidRDefault="005C0358" w:rsidP="005C035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1789546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7414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C10A03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DFC3E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76C931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4EA4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3AD3DE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B935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ABF553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49060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093563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F60582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49CB1AA5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101B2FEB" w14:textId="77777777" w:rsidR="005C0358" w:rsidRPr="00EF652C" w:rsidRDefault="005C0358" w:rsidP="005C035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4" w:type="dxa"/>
          </w:tcPr>
          <w:p w14:paraId="7E09F39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D27138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A4E664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3CB7ACE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D72043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4A17D4E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5024C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10A06F6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DE1B8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D2FFD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0DAD568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4DDD9C8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</w:tr>
      <w:tr w:rsidR="005C0358" w:rsidRPr="00EF652C" w14:paraId="26CED05A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0FCA14D8" w14:textId="77777777" w:rsidR="005C0358" w:rsidRPr="00EF652C" w:rsidRDefault="005C0358" w:rsidP="005C035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084" w:type="dxa"/>
          </w:tcPr>
          <w:p w14:paraId="568E615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2F38E2E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4669143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F982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5DCB75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5F72F7D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89A245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71949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5D72E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  <w:tc>
          <w:tcPr>
            <w:tcW w:w="236" w:type="dxa"/>
          </w:tcPr>
          <w:p w14:paraId="480D641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4C61A07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7EE15D8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55,832</w:t>
            </w:r>
          </w:p>
        </w:tc>
      </w:tr>
      <w:tr w:rsidR="005C0358" w:rsidRPr="00EF652C" w14:paraId="314FBA8D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671BD659" w14:textId="77777777" w:rsidR="005C0358" w:rsidRPr="00EF652C" w:rsidRDefault="005C0358" w:rsidP="005C03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31FB0360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5BD5B10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C5B187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6EBD7" w14:textId="77777777" w:rsidR="005C0358" w:rsidRPr="00EF652C" w:rsidRDefault="005C0358" w:rsidP="005C03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3528A0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086BA4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BA4764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97440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5CDC25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596FD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289E4CC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BF3C16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60192628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5AB49228" w14:textId="77777777" w:rsidR="005C0358" w:rsidRPr="00EF652C" w:rsidRDefault="005C0358" w:rsidP="005C03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4" w:type="dxa"/>
          </w:tcPr>
          <w:p w14:paraId="5C57E7B0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603F0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E5DCAB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361DDA" w14:textId="77777777" w:rsidR="005C0358" w:rsidRPr="00EF652C" w:rsidRDefault="005C0358" w:rsidP="005C03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A24127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E4D94F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719E7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DA05BD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1B05D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AFAD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5935003C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156F59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358" w:rsidRPr="00EF652C" w14:paraId="1518F3E8" w14:textId="77777777" w:rsidTr="00753C22">
        <w:trPr>
          <w:trHeight w:val="261"/>
        </w:trPr>
        <w:tc>
          <w:tcPr>
            <w:tcW w:w="2064" w:type="dxa"/>
            <w:shd w:val="clear" w:color="auto" w:fill="auto"/>
          </w:tcPr>
          <w:p w14:paraId="3FD9A71F" w14:textId="77777777" w:rsidR="005C0358" w:rsidRPr="00EF652C" w:rsidRDefault="005C0358" w:rsidP="005C03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4" w:type="dxa"/>
          </w:tcPr>
          <w:p w14:paraId="1BED1AE5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722D735E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4AFD57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DC518" w14:textId="77777777" w:rsidR="005C0358" w:rsidRPr="00EF652C" w:rsidRDefault="005C0358" w:rsidP="005C035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79F1BC2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DF8CD01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DD4594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30AA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7D1C09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62A95DE8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68488EA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7585479B" w14:textId="77777777" w:rsidR="005C0358" w:rsidRPr="00EF652C" w:rsidRDefault="005C0358" w:rsidP="005C03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</w:tr>
    </w:tbl>
    <w:p w14:paraId="161A60C5" w14:textId="1084E74D" w:rsidR="000568A7" w:rsidRPr="00EF652C" w:rsidRDefault="000568A7" w:rsidP="0070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4"/>
        <w:gridCol w:w="1080"/>
        <w:gridCol w:w="240"/>
        <w:gridCol w:w="1290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2442A9" w:rsidRPr="00EF652C" w14:paraId="2701EDF1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3E45DA8F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870" w:type="dxa"/>
            <w:gridSpan w:val="12"/>
          </w:tcPr>
          <w:p w14:paraId="18DE6629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442A9" w:rsidRPr="00EF652C" w14:paraId="23366482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1011EF20" w14:textId="77777777" w:rsidR="002442A9" w:rsidRPr="00EF652C" w:rsidRDefault="002442A9" w:rsidP="00753C2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1B0F576C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9997F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3D669387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2A9" w:rsidRPr="00EF652C" w14:paraId="75CD6812" w14:textId="77777777" w:rsidTr="003C2DDA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78BA871F" w14:textId="79F9D344" w:rsidR="002442A9" w:rsidRPr="00EF652C" w:rsidRDefault="002442A9" w:rsidP="00753C2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E9D6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454A77D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4E3C4F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41077C50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5738E154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3C292C4E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58F8B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EB08DD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63ED38A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3462BD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60C1D8F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9D6E3F8" w14:textId="77777777" w:rsidR="002442A9" w:rsidRPr="00EF652C" w:rsidRDefault="002442A9" w:rsidP="00753C2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23F485F3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76C3817B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65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65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454B5374" w14:textId="77777777" w:rsidR="002442A9" w:rsidRPr="00EF652C" w:rsidRDefault="002442A9" w:rsidP="00753C2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2A9" w:rsidRPr="00EF652C" w14:paraId="51B05008" w14:textId="77777777" w:rsidTr="00753C22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</w:tcPr>
          <w:p w14:paraId="641E800F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0" w:type="dxa"/>
            <w:gridSpan w:val="12"/>
          </w:tcPr>
          <w:p w14:paraId="0123B3A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F652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442A9" w:rsidRPr="00EF652C" w14:paraId="07D345A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73FB237D" w14:textId="5CAEDA00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048D5CE3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31284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EE35E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B5AFC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C24632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C48CD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81A973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4E9DD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09D45D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4C16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41CB9E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D13B353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67737A67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F24E579" w14:textId="77777777" w:rsidR="002442A9" w:rsidRPr="00EF652C" w:rsidRDefault="002442A9" w:rsidP="00753C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58434D0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BEAF1F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F50975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CB014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3FCF9B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0534D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C978B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2814E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B71D1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3CB2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5F5822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68F6DC9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2A9" w:rsidRPr="00EF652C" w14:paraId="3E7599F5" w14:textId="77777777" w:rsidTr="003C2DDA">
        <w:trPr>
          <w:trHeight w:val="227"/>
        </w:trPr>
        <w:tc>
          <w:tcPr>
            <w:tcW w:w="2064" w:type="dxa"/>
            <w:shd w:val="clear" w:color="auto" w:fill="auto"/>
          </w:tcPr>
          <w:p w14:paraId="542BBF12" w14:textId="77777777" w:rsidR="002442A9" w:rsidRPr="00EF652C" w:rsidRDefault="002442A9" w:rsidP="00753C2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2D4E06D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568E56F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43694D0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F7BFF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78C1662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439B8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B22911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E2C4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F561F25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CFD7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52335F9E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7E81B8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6497432D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0A02C83" w14:textId="77777777" w:rsidR="003C2DDA" w:rsidRPr="00EF652C" w:rsidRDefault="003C2DDA" w:rsidP="003C2DD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0" w:type="dxa"/>
          </w:tcPr>
          <w:p w14:paraId="5BD875A1" w14:textId="0DC240AE" w:rsidR="003C2DDA" w:rsidRPr="00EF652C" w:rsidRDefault="003C2DDA" w:rsidP="003C2DD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A258BB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D6E9ADE" w14:textId="5C121A30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  <w:tc>
          <w:tcPr>
            <w:tcW w:w="236" w:type="dxa"/>
            <w:shd w:val="clear" w:color="auto" w:fill="auto"/>
          </w:tcPr>
          <w:p w14:paraId="0737FBE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9C6E0A6" w14:textId="08B095FE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  <w:tc>
          <w:tcPr>
            <w:tcW w:w="236" w:type="dxa"/>
          </w:tcPr>
          <w:p w14:paraId="2DA5081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F340E48" w14:textId="2FAE5D20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  <w:tc>
          <w:tcPr>
            <w:tcW w:w="236" w:type="dxa"/>
          </w:tcPr>
          <w:p w14:paraId="7B14B54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7B2574" w14:textId="163A058A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58CA0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604C38AD" w14:textId="4AF33335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67272A86" w14:textId="7289E1F1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</w:rPr>
              <w:t>90,190</w:t>
            </w:r>
          </w:p>
        </w:tc>
      </w:tr>
      <w:tr w:rsidR="003C2DDA" w:rsidRPr="00EF652C" w14:paraId="29D1B7C2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19F8EFCA" w14:textId="77777777" w:rsidR="003C2DDA" w:rsidRPr="00EF652C" w:rsidRDefault="003C2DDA" w:rsidP="003C2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13D51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59E218A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1D9E93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D57FB6" w14:textId="77777777" w:rsidR="003C2DDA" w:rsidRPr="00EF652C" w:rsidRDefault="003C2DDA" w:rsidP="003C2DD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C91259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5BB55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49DB18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722E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B2C31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F26A8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9EC65A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D037CA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69FE6FF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6D8363F1" w14:textId="77777777" w:rsidR="003C2DDA" w:rsidRPr="00EF652C" w:rsidRDefault="003C2DDA" w:rsidP="003C2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49E05EA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1D55DB78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1D14EE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CDCD1D" w14:textId="77777777" w:rsidR="003C2DDA" w:rsidRPr="00EF652C" w:rsidRDefault="003C2DDA" w:rsidP="003C2DD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342A468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AA169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E30FBB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356E0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4CBC90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B14D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D8C328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267B79DA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0D825727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611B4E45" w14:textId="77777777" w:rsidR="003C2DDA" w:rsidRPr="00EF652C" w:rsidRDefault="003C2DDA" w:rsidP="003C2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0" w:type="dxa"/>
          </w:tcPr>
          <w:p w14:paraId="6F969597" w14:textId="6B6CD835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  <w:tc>
          <w:tcPr>
            <w:tcW w:w="240" w:type="dxa"/>
          </w:tcPr>
          <w:p w14:paraId="7EF5AA9A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19ED3C0" w14:textId="7F0B3056" w:rsidR="003C2DDA" w:rsidRPr="00EF652C" w:rsidRDefault="003C2DDA" w:rsidP="003C2DD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2E45B1" w14:textId="77777777" w:rsidR="003C2DDA" w:rsidRPr="00EF652C" w:rsidRDefault="003C2DDA" w:rsidP="003C2DD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B346214" w14:textId="69C05881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  <w:tc>
          <w:tcPr>
            <w:tcW w:w="236" w:type="dxa"/>
          </w:tcPr>
          <w:p w14:paraId="33A37DB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21BD21E" w14:textId="2FD1EA68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58988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E10FED" w14:textId="3E564E3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  <w:tc>
          <w:tcPr>
            <w:tcW w:w="236" w:type="dxa"/>
          </w:tcPr>
          <w:p w14:paraId="322C9B2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44875B7" w14:textId="231A68A2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AD8E2D2" w14:textId="3CBD1360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C2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41,957</w:t>
            </w:r>
          </w:p>
        </w:tc>
      </w:tr>
      <w:tr w:rsidR="003C2DDA" w:rsidRPr="00EF652C" w14:paraId="241139FF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509AC30" w14:textId="77777777" w:rsidR="003C2DDA" w:rsidRPr="00EF652C" w:rsidRDefault="003C2DDA" w:rsidP="003C2DD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1F979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08244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5645AC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FBA431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1D6B71B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B4F5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F5F8FD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E708B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AD04FF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7F3B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46EB18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59DDC1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62E9F2D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3603220" w14:textId="77777777" w:rsidR="003C2DDA" w:rsidRPr="00EF652C" w:rsidRDefault="003C2DDA" w:rsidP="003C2DD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C6FCE5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4BBBD8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C7217F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0D8DE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0308F15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E7E9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EAB88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6E05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C84BB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E29A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36030DA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C3EDE7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0B2D25A3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41714DA" w14:textId="77777777" w:rsidR="003C2DDA" w:rsidRPr="00EF652C" w:rsidRDefault="003C2DDA" w:rsidP="003C2DD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487BFBE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6D3BFFB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478BF8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5757A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CC9BC4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4945F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0CE71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0B6F6B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BE4FF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D6B9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8E5BC6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078890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73E79DCE" w14:textId="77777777" w:rsidTr="003C2DDA">
        <w:trPr>
          <w:trHeight w:val="227"/>
        </w:trPr>
        <w:tc>
          <w:tcPr>
            <w:tcW w:w="2064" w:type="dxa"/>
            <w:shd w:val="clear" w:color="auto" w:fill="auto"/>
          </w:tcPr>
          <w:p w14:paraId="5E09A71E" w14:textId="77777777" w:rsidR="003C2DDA" w:rsidRPr="00EF652C" w:rsidRDefault="003C2DDA" w:rsidP="003C2DD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335D1FF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6A0EA9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653F60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1312B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CC2911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5BEB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1B1EFF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E76EB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735001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07F31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462C4DA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AC954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092B2996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179DDFF3" w14:textId="77777777" w:rsidR="003C2DDA" w:rsidRPr="00EF652C" w:rsidRDefault="003C2DDA" w:rsidP="003C2DDA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080" w:type="dxa"/>
          </w:tcPr>
          <w:p w14:paraId="1EA5275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0E35268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BDD27C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  <w:shd w:val="clear" w:color="auto" w:fill="auto"/>
          </w:tcPr>
          <w:p w14:paraId="1E4C393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D3BBBB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279E037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3F718D5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  <w:tc>
          <w:tcPr>
            <w:tcW w:w="236" w:type="dxa"/>
          </w:tcPr>
          <w:p w14:paraId="69809D3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1C07F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6994E5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982080E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0C7BEC76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99,785</w:t>
            </w:r>
          </w:p>
        </w:tc>
      </w:tr>
      <w:tr w:rsidR="003C2DDA" w:rsidRPr="00EF652C" w14:paraId="083A60DC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57E7143E" w14:textId="77777777" w:rsidR="003C2DDA" w:rsidRPr="00EF652C" w:rsidRDefault="003C2DDA" w:rsidP="003C2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006391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4F891B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EFBADE5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4AE070" w14:textId="77777777" w:rsidR="003C2DDA" w:rsidRPr="00EF652C" w:rsidRDefault="003C2DDA" w:rsidP="003C2DD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B91160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8062518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EC9BF7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C234F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766BD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463B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442FF89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951F53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18C3408F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42A28BC6" w14:textId="77777777" w:rsidR="003C2DDA" w:rsidRPr="00EF652C" w:rsidRDefault="003C2DDA" w:rsidP="003C2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0D8F91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ED85F6A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DD135C1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081B8F" w14:textId="77777777" w:rsidR="003C2DDA" w:rsidRPr="00EF652C" w:rsidRDefault="003C2DDA" w:rsidP="003C2DD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8160CB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F3E662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DA2621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58260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97742B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0608E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1A94CD4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993DE4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DDA" w:rsidRPr="00EF652C" w14:paraId="1402E4CE" w14:textId="77777777" w:rsidTr="003C2DDA">
        <w:trPr>
          <w:trHeight w:val="261"/>
        </w:trPr>
        <w:tc>
          <w:tcPr>
            <w:tcW w:w="2064" w:type="dxa"/>
            <w:shd w:val="clear" w:color="auto" w:fill="auto"/>
          </w:tcPr>
          <w:p w14:paraId="15905D9B" w14:textId="77777777" w:rsidR="003C2DDA" w:rsidRPr="00EF652C" w:rsidRDefault="003C2DDA" w:rsidP="003C2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0" w:type="dxa"/>
          </w:tcPr>
          <w:p w14:paraId="5E63CADD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40" w:type="dxa"/>
          </w:tcPr>
          <w:p w14:paraId="356A6C08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EBF5063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BCBDF" w14:textId="77777777" w:rsidR="003C2DDA" w:rsidRPr="00EF652C" w:rsidRDefault="003C2DDA" w:rsidP="003C2DD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448DEAF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0A93D40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395B44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F3A4A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1BE2A7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236" w:type="dxa"/>
          </w:tcPr>
          <w:p w14:paraId="35D2FC3B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7A233BEC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34BEBA6E" w14:textId="77777777" w:rsidR="003C2DDA" w:rsidRPr="00EF652C" w:rsidRDefault="003C2DDA" w:rsidP="003C2D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652C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</w:tr>
    </w:tbl>
    <w:p w14:paraId="7DC1C6E0" w14:textId="77777777" w:rsidR="001359B7" w:rsidRPr="00EF652C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928D107" w14:textId="77777777" w:rsidR="00FF6F71" w:rsidRDefault="00FF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A8A9513" w14:textId="2601CF1F" w:rsidR="00EA4CF0" w:rsidRPr="00EA4CF0" w:rsidRDefault="00D42CF2" w:rsidP="001B7EE5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  <w:tab w:val="left" w:pos="630"/>
        </w:tabs>
        <w:ind w:left="63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EF65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 w:rsidTr="00753C22">
        <w:tc>
          <w:tcPr>
            <w:tcW w:w="2045" w:type="pct"/>
          </w:tcPr>
          <w:p w14:paraId="54C225E5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2A9" w:rsidRPr="00EF652C" w14:paraId="54B88FE5" w14:textId="77777777" w:rsidTr="00753C22">
        <w:tc>
          <w:tcPr>
            <w:tcW w:w="2045" w:type="pct"/>
          </w:tcPr>
          <w:p w14:paraId="0B647D18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416E45B7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2442A9" w:rsidRPr="00EF652C" w:rsidRDefault="002442A9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651DE63F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442A9" w:rsidRPr="00EF652C" w14:paraId="2B79C5B8" w14:textId="77777777" w:rsidTr="00753C22">
        <w:tc>
          <w:tcPr>
            <w:tcW w:w="2045" w:type="pct"/>
          </w:tcPr>
          <w:p w14:paraId="47751B7C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2AC2EF9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5292F8DF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9AD508E" w14:textId="77777777" w:rsidR="002442A9" w:rsidRPr="00EF652C" w:rsidRDefault="002442A9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36201B7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442A9" w:rsidRPr="00EF652C" w14:paraId="00B7AC1C" w14:textId="77777777" w:rsidTr="00753C22">
        <w:tc>
          <w:tcPr>
            <w:tcW w:w="2045" w:type="pct"/>
          </w:tcPr>
          <w:p w14:paraId="79A2E52E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2442A9" w:rsidRPr="00EF652C" w:rsidRDefault="002442A9" w:rsidP="00753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42A9" w:rsidRPr="00EF652C" w14:paraId="7810119B" w14:textId="77777777" w:rsidTr="00753C22">
        <w:tc>
          <w:tcPr>
            <w:tcW w:w="2045" w:type="pct"/>
          </w:tcPr>
          <w:p w14:paraId="215255A9" w14:textId="77777777" w:rsidR="002442A9" w:rsidRPr="00EF652C" w:rsidRDefault="002442A9" w:rsidP="001B7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EAD03AB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2442A9" w:rsidRPr="00EF652C" w:rsidRDefault="002442A9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2442A9" w:rsidRPr="00EF652C" w:rsidRDefault="002442A9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2442A9" w:rsidRPr="00EF652C" w:rsidRDefault="002442A9" w:rsidP="00753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2442A9" w:rsidRPr="00EF652C" w:rsidRDefault="002442A9" w:rsidP="00753C2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0FE" w:rsidRPr="00EF652C" w14:paraId="023E1C58" w14:textId="77777777" w:rsidTr="00753C22">
        <w:tc>
          <w:tcPr>
            <w:tcW w:w="2045" w:type="pct"/>
          </w:tcPr>
          <w:p w14:paraId="1B805994" w14:textId="77777777" w:rsidR="003670FE" w:rsidRPr="00EF652C" w:rsidRDefault="003670FE" w:rsidP="001B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72ECBFAA" w:rsidR="003670FE" w:rsidRPr="009E5AA6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1,575,098</w:t>
            </w:r>
          </w:p>
        </w:tc>
        <w:tc>
          <w:tcPr>
            <w:tcW w:w="128" w:type="pct"/>
          </w:tcPr>
          <w:p w14:paraId="64A879EF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BD56" w14:textId="77777777" w:rsidR="003670FE" w:rsidRPr="00EF652C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1,875,755</w:t>
            </w:r>
          </w:p>
        </w:tc>
        <w:tc>
          <w:tcPr>
            <w:tcW w:w="147" w:type="pct"/>
          </w:tcPr>
          <w:p w14:paraId="6A1E5B37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06F39D10" w:rsidR="003670FE" w:rsidRPr="00EF652C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1,575,098</w:t>
            </w:r>
          </w:p>
        </w:tc>
        <w:tc>
          <w:tcPr>
            <w:tcW w:w="147" w:type="pct"/>
          </w:tcPr>
          <w:p w14:paraId="35D93A38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B349B" w14:textId="77777777" w:rsidR="003670FE" w:rsidRPr="00EF652C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1,875,755</w:t>
            </w:r>
          </w:p>
        </w:tc>
      </w:tr>
      <w:tr w:rsidR="003670FE" w:rsidRPr="00EF652C" w14:paraId="0F6E4846" w14:textId="77777777" w:rsidTr="00753C22">
        <w:tc>
          <w:tcPr>
            <w:tcW w:w="2045" w:type="pct"/>
          </w:tcPr>
          <w:p w14:paraId="23D1FD04" w14:textId="77777777" w:rsidR="003670FE" w:rsidRPr="00EF652C" w:rsidRDefault="003670FE" w:rsidP="001B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0FFB3D94" w:rsidR="003670FE" w:rsidRPr="00EF652C" w:rsidRDefault="004F7AE2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5,120</w:t>
            </w:r>
          </w:p>
        </w:tc>
        <w:tc>
          <w:tcPr>
            <w:tcW w:w="128" w:type="pct"/>
          </w:tcPr>
          <w:p w14:paraId="538E2D48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06BFF3F" w14:textId="77777777" w:rsidR="003670FE" w:rsidRPr="00EF652C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  <w:tc>
          <w:tcPr>
            <w:tcW w:w="147" w:type="pct"/>
          </w:tcPr>
          <w:p w14:paraId="1A2BD06E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11B6DB6E" w:rsidR="003670FE" w:rsidRPr="00EF652C" w:rsidRDefault="004F7AE2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5,120</w:t>
            </w:r>
          </w:p>
        </w:tc>
        <w:tc>
          <w:tcPr>
            <w:tcW w:w="147" w:type="pct"/>
          </w:tcPr>
          <w:p w14:paraId="630ECAA9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81B0F3" w14:textId="77777777" w:rsidR="003670FE" w:rsidRPr="00EF652C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</w:tr>
      <w:tr w:rsidR="003670FE" w:rsidRPr="00EF652C" w14:paraId="559F7335" w14:textId="77777777" w:rsidTr="00753C22">
        <w:tc>
          <w:tcPr>
            <w:tcW w:w="2045" w:type="pct"/>
          </w:tcPr>
          <w:p w14:paraId="14D771C9" w14:textId="77777777" w:rsidR="003670FE" w:rsidRPr="00EF652C" w:rsidRDefault="003670FE" w:rsidP="001B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5EE2269E" w:rsidR="003670FE" w:rsidRPr="00EF652C" w:rsidRDefault="004F7AE2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1,580,218</w:t>
            </w:r>
          </w:p>
        </w:tc>
        <w:tc>
          <w:tcPr>
            <w:tcW w:w="128" w:type="pct"/>
          </w:tcPr>
          <w:p w14:paraId="0FF5F6BC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A073B73" w14:textId="77777777" w:rsidR="003670FE" w:rsidRPr="00EF652C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1,87</w:t>
            </w: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8,944</w:t>
            </w:r>
          </w:p>
        </w:tc>
        <w:tc>
          <w:tcPr>
            <w:tcW w:w="147" w:type="pct"/>
          </w:tcPr>
          <w:p w14:paraId="32808A9D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3E8EA890" w:rsidR="003670FE" w:rsidRPr="00EF652C" w:rsidRDefault="004F7AE2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1,580,218</w:t>
            </w:r>
          </w:p>
        </w:tc>
        <w:tc>
          <w:tcPr>
            <w:tcW w:w="147" w:type="pct"/>
          </w:tcPr>
          <w:p w14:paraId="5C886A2E" w14:textId="77777777" w:rsidR="003670FE" w:rsidRPr="00EF652C" w:rsidRDefault="003670FE" w:rsidP="0036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5E52E7" w14:textId="77777777" w:rsidR="003670FE" w:rsidRPr="00EF652C" w:rsidRDefault="003670FE" w:rsidP="003670F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1,878,944</w:t>
            </w:r>
          </w:p>
        </w:tc>
      </w:tr>
    </w:tbl>
    <w:p w14:paraId="4E661496" w14:textId="77777777" w:rsidR="009B03EC" w:rsidRDefault="009B03EC" w:rsidP="005D2FE9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16EAE81D" w14:textId="17C5C72F" w:rsidR="005D2FE9" w:rsidRDefault="00EA4CF0" w:rsidP="003F2EE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45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5D2FE9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4154FF4" w14:textId="20A93A08" w:rsidR="005D2FE9" w:rsidRDefault="005D2FE9" w:rsidP="005D2FE9">
      <w:pPr>
        <w:rPr>
          <w:lang w:val="th-TH" w:eastAsia="x-none"/>
        </w:rPr>
      </w:pPr>
    </w:p>
    <w:p w14:paraId="11774442" w14:textId="34E24B9E" w:rsidR="005D2FE9" w:rsidRDefault="005D2FE9" w:rsidP="00026E32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EA4CAA">
        <w:rPr>
          <w:rFonts w:ascii="Angsana New" w:hAnsi="Angsana New"/>
          <w:sz w:val="30"/>
          <w:szCs w:val="30"/>
          <w:cs/>
        </w:rPr>
        <w:t>ในการประชุม</w:t>
      </w:r>
      <w:r w:rsidRPr="00EA4CAA">
        <w:rPr>
          <w:rFonts w:ascii="Angsana New" w:hAnsi="Angsana New" w:hint="cs"/>
          <w:sz w:val="30"/>
          <w:szCs w:val="30"/>
          <w:cs/>
        </w:rPr>
        <w:t>สามัญ</w:t>
      </w:r>
      <w:r w:rsidRPr="00EA4CAA">
        <w:rPr>
          <w:rFonts w:ascii="Angsana New" w:hAnsi="Angsana New"/>
          <w:sz w:val="30"/>
          <w:szCs w:val="30"/>
          <w:cs/>
        </w:rPr>
        <w:t xml:space="preserve">ประจำปีของบริษัทเมื่อวันที่ </w:t>
      </w:r>
      <w:r w:rsidRPr="00EA4CA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Pr="00EA4CAA">
        <w:rPr>
          <w:rFonts w:ascii="Angsana New" w:hAnsi="Angsana New"/>
          <w:sz w:val="30"/>
          <w:szCs w:val="30"/>
          <w:cs/>
        </w:rPr>
        <w:t xml:space="preserve"> เมษายน </w:t>
      </w:r>
      <w:r w:rsidRPr="00EA4C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A4CAA">
        <w:rPr>
          <w:rFonts w:ascii="Angsana New" w:hAnsi="Angsana New"/>
          <w:sz w:val="30"/>
          <w:szCs w:val="30"/>
          <w:cs/>
        </w:rPr>
        <w:t xml:space="preserve"> </w:t>
      </w:r>
      <w:r w:rsidR="003670FE">
        <w:rPr>
          <w:rFonts w:ascii="Angsana New" w:hAnsi="Angsana New" w:hint="cs"/>
          <w:sz w:val="30"/>
          <w:szCs w:val="30"/>
          <w:cs/>
          <w:lang w:bidi="th-TH"/>
        </w:rPr>
        <w:t>ที่ประชุม</w:t>
      </w:r>
      <w:r w:rsidRPr="00EA4CAA">
        <w:rPr>
          <w:rFonts w:ascii="Angsana New" w:hAnsi="Angsana New"/>
          <w:sz w:val="30"/>
          <w:szCs w:val="30"/>
          <w:cs/>
        </w:rPr>
        <w:t>มีมติอนุมัติ</w:t>
      </w:r>
      <w:r w:rsidR="003670FE">
        <w:rPr>
          <w:rFonts w:ascii="Angsana New" w:hAnsi="Angsana New" w:hint="cs"/>
          <w:sz w:val="30"/>
          <w:szCs w:val="30"/>
          <w:cs/>
          <w:lang w:bidi="th-TH"/>
        </w:rPr>
        <w:t>จัดสรร</w:t>
      </w:r>
      <w:r w:rsidRPr="00EA4CAA">
        <w:rPr>
          <w:rFonts w:ascii="Angsana New" w:hAnsi="Angsana New"/>
          <w:sz w:val="30"/>
          <w:szCs w:val="30"/>
          <w:cs/>
        </w:rPr>
        <w:t>เงินปันผล</w:t>
      </w:r>
      <w:r w:rsidR="004F7AE2">
        <w:rPr>
          <w:rFonts w:ascii="Angsana New" w:hAnsi="Angsana New" w:hint="cs"/>
          <w:sz w:val="30"/>
          <w:szCs w:val="30"/>
          <w:cs/>
          <w:lang w:bidi="th-TH"/>
        </w:rPr>
        <w:t>จากกำไรสำหรับปี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BA1329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0621C0">
        <w:rPr>
          <w:rFonts w:asciiTheme="majorBidi" w:hAnsiTheme="majorBidi" w:cstheme="majorBidi"/>
          <w:sz w:val="30"/>
          <w:szCs w:val="30"/>
        </w:rPr>
        <w:t>0.70</w:t>
      </w:r>
      <w:r w:rsidRPr="000621C0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เป็นจำนวนทั้งสิ้น </w:t>
      </w:r>
      <w:r w:rsidRPr="000621C0">
        <w:rPr>
          <w:rFonts w:asciiTheme="majorBidi" w:hAnsiTheme="majorBidi" w:cstheme="majorBidi"/>
          <w:sz w:val="30"/>
          <w:szCs w:val="30"/>
        </w:rPr>
        <w:t>593.15</w:t>
      </w:r>
      <w:r w:rsidRPr="000621C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ซึ่งบริษัทได้จ่ายเงินปันผลระหว่างกาลสำหรับผลประกอบการงวดหกเดือนแรกของปี </w:t>
      </w:r>
      <w:r w:rsidRPr="000621C0">
        <w:rPr>
          <w:rFonts w:asciiTheme="majorBidi" w:hAnsiTheme="majorBidi" w:cstheme="majorBidi"/>
          <w:sz w:val="30"/>
          <w:szCs w:val="30"/>
        </w:rPr>
        <w:t>2565</w:t>
      </w:r>
      <w:r w:rsidRPr="000621C0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0621C0">
        <w:rPr>
          <w:rFonts w:asciiTheme="majorBidi" w:hAnsiTheme="majorBidi" w:cstheme="majorBidi"/>
          <w:sz w:val="30"/>
          <w:szCs w:val="30"/>
        </w:rPr>
        <w:t>0.18</w:t>
      </w:r>
      <w:r w:rsidRPr="000621C0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3670FE" w:rsidRPr="000621C0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="00026E32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</w:t>
      </w:r>
      <w:r w:rsidR="003670FE" w:rsidRPr="000621C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จำนวน </w:t>
      </w:r>
      <w:r w:rsidR="003670FE" w:rsidRPr="000621C0">
        <w:rPr>
          <w:rFonts w:asciiTheme="majorBidi" w:hAnsiTheme="majorBidi" w:cstheme="majorBidi"/>
          <w:sz w:val="30"/>
          <w:szCs w:val="30"/>
          <w:lang w:val="en-US" w:bidi="th-TH"/>
        </w:rPr>
        <w:t xml:space="preserve">152.52 </w:t>
      </w:r>
      <w:r w:rsidR="003670FE" w:rsidRPr="000621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เมื่อวันที่</w:t>
      </w:r>
      <w:r w:rsidR="000621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72707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0621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621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="000621C0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3670FE" w:rsidRPr="000621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0621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คงเหลือเป็นเงินปันผลที่</w:t>
      </w:r>
      <w:r w:rsidR="0002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จะจ่ายสำหรับผลการดำเนินงานงวดหกเดือนหลังของปี </w:t>
      </w:r>
      <w:r w:rsidR="00026E32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026E3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0621C0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ในอัตราหุ้นละ </w:t>
      </w:r>
      <w:r w:rsidRPr="000621C0">
        <w:rPr>
          <w:rFonts w:asciiTheme="majorBidi" w:hAnsiTheme="majorBidi" w:cstheme="majorBidi"/>
          <w:spacing w:val="6"/>
          <w:sz w:val="30"/>
          <w:szCs w:val="30"/>
        </w:rPr>
        <w:t>0.</w:t>
      </w:r>
      <w:r w:rsidRPr="000621C0"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>52</w:t>
      </w:r>
      <w:r w:rsidRPr="000621C0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</w:t>
      </w:r>
      <w:r w:rsidRPr="000621C0">
        <w:rPr>
          <w:rFonts w:asciiTheme="majorBidi" w:hAnsiTheme="majorBidi" w:cstheme="majorBidi" w:hint="cs"/>
          <w:spacing w:val="6"/>
          <w:sz w:val="30"/>
          <w:szCs w:val="30"/>
          <w:cs/>
          <w:lang w:bidi="th-TH"/>
        </w:rPr>
        <w:t>ท</w:t>
      </w:r>
      <w:r w:rsidR="000621C0">
        <w:rPr>
          <w:rFonts w:asciiTheme="majorBidi" w:hAnsiTheme="majorBidi" w:cstheme="majorBidi" w:hint="cs"/>
          <w:spacing w:val="6"/>
          <w:sz w:val="30"/>
          <w:szCs w:val="30"/>
          <w:cs/>
          <w:lang w:bidi="th-TH"/>
        </w:rPr>
        <w:t xml:space="preserve"> เป็น</w:t>
      </w:r>
      <w:r w:rsidR="00026E32">
        <w:rPr>
          <w:rFonts w:asciiTheme="majorBidi" w:hAnsiTheme="majorBidi" w:cstheme="majorBidi" w:hint="cs"/>
          <w:spacing w:val="6"/>
          <w:sz w:val="30"/>
          <w:szCs w:val="30"/>
          <w:cs/>
          <w:lang w:bidi="th-TH"/>
        </w:rPr>
        <w:t>เงิน</w:t>
      </w:r>
      <w:r w:rsidR="000621C0">
        <w:rPr>
          <w:rFonts w:asciiTheme="majorBidi" w:hAnsiTheme="majorBidi" w:cstheme="majorBidi" w:hint="cs"/>
          <w:spacing w:val="6"/>
          <w:sz w:val="30"/>
          <w:szCs w:val="30"/>
          <w:cs/>
          <w:lang w:bidi="th-TH"/>
        </w:rPr>
        <w:t xml:space="preserve">จำนวน </w:t>
      </w:r>
      <w:r w:rsidR="000621C0"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 xml:space="preserve">440.63 </w:t>
      </w:r>
      <w:r w:rsidR="000621C0">
        <w:rPr>
          <w:rFonts w:asciiTheme="majorBidi" w:hAnsiTheme="majorBidi" w:cstheme="majorBidi" w:hint="cs"/>
          <w:spacing w:val="6"/>
          <w:sz w:val="30"/>
          <w:szCs w:val="30"/>
          <w:cs/>
          <w:lang w:val="en-US" w:bidi="th-TH"/>
        </w:rPr>
        <w:t xml:space="preserve">ล้านบาท </w:t>
      </w:r>
      <w:r w:rsidRPr="000621C0">
        <w:rPr>
          <w:rFonts w:asciiTheme="majorBidi" w:hAnsiTheme="majorBidi" w:cstheme="majorBidi"/>
          <w:spacing w:val="6"/>
          <w:sz w:val="30"/>
          <w:szCs w:val="30"/>
          <w:cs/>
        </w:rPr>
        <w:t>เงิน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>ปันผลดังกล่าว</w:t>
      </w:r>
      <w:r w:rsidR="000621C0">
        <w:rPr>
          <w:rFonts w:asciiTheme="majorBidi" w:hAnsiTheme="majorBidi" w:cstheme="majorBidi" w:hint="cs"/>
          <w:spacing w:val="6"/>
          <w:sz w:val="30"/>
          <w:szCs w:val="30"/>
          <w:cs/>
          <w:lang w:bidi="th-TH"/>
        </w:rPr>
        <w:t>ได้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จ่ายให้แก่ผู้ถือหุ้นในวันที่ </w:t>
      </w:r>
      <w:r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>2</w:t>
      </w:r>
      <w:r w:rsidRPr="00AD7354">
        <w:rPr>
          <w:rFonts w:asciiTheme="majorBidi" w:hAnsiTheme="majorBidi" w:cstheme="majorBidi"/>
          <w:spacing w:val="6"/>
          <w:sz w:val="30"/>
          <w:szCs w:val="30"/>
          <w:cs/>
        </w:rPr>
        <w:t xml:space="preserve"> พฤษภาคม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2566</w:t>
      </w:r>
    </w:p>
    <w:p w14:paraId="1723F816" w14:textId="737FF456" w:rsidR="005D2FE9" w:rsidRPr="004F2F21" w:rsidRDefault="005D2FE9" w:rsidP="004F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6"/>
          <w:sz w:val="30"/>
          <w:szCs w:val="30"/>
          <w:cs/>
          <w:lang w:val="en-GB" w:eastAsia="x-none" w:bidi="ar-SA"/>
        </w:rPr>
      </w:pPr>
      <w:r>
        <w:rPr>
          <w:rFonts w:asciiTheme="majorBidi" w:hAnsiTheme="majorBidi" w:cstheme="majorBidi"/>
          <w:spacing w:val="6"/>
          <w:sz w:val="30"/>
          <w:szCs w:val="30"/>
        </w:rPr>
        <w:br w:type="page"/>
      </w:r>
    </w:p>
    <w:p w14:paraId="21F88643" w14:textId="53D4C604" w:rsidR="005D2FE9" w:rsidRPr="005D2FE9" w:rsidRDefault="00ED10F4" w:rsidP="00ED10F4">
      <w:pPr>
        <w:pStyle w:val="ListParagraph"/>
        <w:numPr>
          <w:ilvl w:val="0"/>
          <w:numId w:val="5"/>
        </w:numPr>
        <w:tabs>
          <w:tab w:val="clear" w:pos="680"/>
          <w:tab w:val="left" w:pos="630"/>
        </w:tabs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 xml:space="preserve">      </w:t>
      </w:r>
      <w:r w:rsidR="005D2FE9" w:rsidRPr="005D2FE9">
        <w:rPr>
          <w:rFonts w:asciiTheme="majorBidi" w:hAnsiTheme="majorBidi"/>
          <w:b/>
          <w:bCs/>
          <w:sz w:val="30"/>
          <w:szCs w:val="30"/>
          <w:cs/>
          <w:lang w:val="th-TH" w:eastAsia="x-none"/>
        </w:rPr>
        <w:t>การจัดประเภทรายการใหม่</w:t>
      </w:r>
    </w:p>
    <w:p w14:paraId="5FF1E97D" w14:textId="5E97487C" w:rsidR="00EA4CF0" w:rsidRDefault="00EA4CF0" w:rsidP="00EA4CF0">
      <w:pPr>
        <w:rPr>
          <w:lang w:val="th-TH" w:eastAsia="x-none"/>
        </w:rPr>
      </w:pPr>
    </w:p>
    <w:p w14:paraId="59EF6DC8" w14:textId="702EA7FB" w:rsidR="005D2FE9" w:rsidRDefault="005D2FE9" w:rsidP="005D2FE9">
      <w:pPr>
        <w:ind w:left="540"/>
        <w:rPr>
          <w:rFonts w:asciiTheme="majorBidi" w:hAnsiTheme="majorBidi"/>
          <w:sz w:val="30"/>
          <w:szCs w:val="30"/>
        </w:rPr>
      </w:pPr>
      <w:r w:rsidRPr="00DB6DF9">
        <w:rPr>
          <w:rFonts w:asciiTheme="majorBidi" w:hAnsiTheme="majorBidi" w:hint="cs"/>
          <w:sz w:val="30"/>
          <w:szCs w:val="30"/>
          <w:cs/>
        </w:rPr>
        <w:t xml:space="preserve">รายการในงบการเงินของ </w:t>
      </w:r>
      <w:r w:rsidRPr="00DB6D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DB6DF9">
        <w:rPr>
          <w:rFonts w:asciiTheme="majorBidi" w:hAnsiTheme="majorBidi"/>
          <w:sz w:val="30"/>
          <w:szCs w:val="30"/>
          <w:cs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 xml:space="preserve">บางรายการซึ่งรวมอยู่ในงบการเงินปี </w:t>
      </w:r>
      <w:r w:rsidRPr="00DB6DF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DB6DF9">
        <w:rPr>
          <w:rFonts w:asciiTheme="majorBidi" w:hAnsiTheme="majorBidi"/>
          <w:sz w:val="30"/>
          <w:szCs w:val="30"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>เพื่อวัตถุประสงค์ในการเปรียบเทียบได้มีการจัดประเภทใหม่เพื่อให้สอดคล้องกับการนำเสนองบการเงินปี</w:t>
      </w:r>
      <w:r w:rsidRPr="00DB6DF9">
        <w:rPr>
          <w:rFonts w:asciiTheme="majorBidi" w:hAnsiTheme="majorBidi"/>
          <w:sz w:val="30"/>
          <w:szCs w:val="30"/>
        </w:rPr>
        <w:t xml:space="preserve"> 256</w:t>
      </w:r>
      <w:r>
        <w:rPr>
          <w:rFonts w:asciiTheme="majorBidi" w:hAnsiTheme="majorBidi"/>
          <w:sz w:val="30"/>
          <w:szCs w:val="30"/>
        </w:rPr>
        <w:t>6</w:t>
      </w:r>
      <w:r w:rsidRPr="00DB6DF9">
        <w:rPr>
          <w:rFonts w:asciiTheme="majorBidi" w:hAnsiTheme="majorBidi"/>
          <w:sz w:val="30"/>
          <w:szCs w:val="30"/>
          <w:cs/>
        </w:rPr>
        <w:t xml:space="preserve"> </w:t>
      </w:r>
      <w:r w:rsidRPr="00DB6DF9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51536A39" w14:textId="77777777" w:rsidR="005D2FE9" w:rsidRDefault="005D2FE9" w:rsidP="005D2FE9">
      <w:pPr>
        <w:ind w:left="540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5D2FE9" w:rsidRPr="003C6D0E" w14:paraId="6E6539A2" w14:textId="77777777" w:rsidTr="00926694">
        <w:tc>
          <w:tcPr>
            <w:tcW w:w="4289" w:type="dxa"/>
          </w:tcPr>
          <w:p w14:paraId="081EDB0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6" w:type="dxa"/>
            <w:gridSpan w:val="5"/>
          </w:tcPr>
          <w:p w14:paraId="22C4AE7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2FE9" w:rsidRPr="003C6D0E" w14:paraId="00482C0B" w14:textId="77777777" w:rsidTr="00926694">
        <w:tc>
          <w:tcPr>
            <w:tcW w:w="4289" w:type="dxa"/>
          </w:tcPr>
          <w:p w14:paraId="3C60DD1C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6B0F4C5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4EFB4C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3AF68810" w14:textId="1F3FE9B6" w:rsidR="005D2FE9" w:rsidRPr="005D2FE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ECEA4E2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898281F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FE9" w:rsidRPr="003C6D0E" w14:paraId="56DE3258" w14:textId="77777777" w:rsidTr="00926694">
        <w:tc>
          <w:tcPr>
            <w:tcW w:w="4289" w:type="dxa"/>
          </w:tcPr>
          <w:p w14:paraId="6BCE625B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67A03E62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86317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7C24390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ABE3F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1550CF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5D2FE9" w:rsidRPr="003C6D0E" w14:paraId="5A74D14D" w14:textId="77777777" w:rsidTr="00926694">
        <w:tc>
          <w:tcPr>
            <w:tcW w:w="4289" w:type="dxa"/>
          </w:tcPr>
          <w:p w14:paraId="253E4E09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6244709B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6A0D32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2D09D9D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683B56FD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78528A3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5D2FE9" w:rsidRPr="003C6D0E" w14:paraId="6240BF3F" w14:textId="77777777" w:rsidTr="00926694">
        <w:tc>
          <w:tcPr>
            <w:tcW w:w="4289" w:type="dxa"/>
          </w:tcPr>
          <w:p w14:paraId="4E8E59E1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61ADD9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39CF6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8993832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B6D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290DC429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02B2540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FE9" w:rsidRPr="003C6D0E" w14:paraId="520EB90C" w14:textId="77777777" w:rsidTr="00926694">
        <w:tc>
          <w:tcPr>
            <w:tcW w:w="4289" w:type="dxa"/>
          </w:tcPr>
          <w:p w14:paraId="68F5BA29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B6D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35F3B4C6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AEFC3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E7CF1E4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58A0CD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51DC4AC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FE9" w:rsidRPr="003C6D0E" w14:paraId="62E35534" w14:textId="77777777" w:rsidTr="00926694">
        <w:tc>
          <w:tcPr>
            <w:tcW w:w="4289" w:type="dxa"/>
          </w:tcPr>
          <w:p w14:paraId="19DDF4E7" w14:textId="047D2EE4" w:rsidR="005D2FE9" w:rsidRPr="00797BEC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16" w:type="dxa"/>
          </w:tcPr>
          <w:p w14:paraId="7308F8D6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3F2F6A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50AD126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657E7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D66FC21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FE9" w:rsidRPr="003C6D0E" w14:paraId="398C29A3" w14:textId="77777777" w:rsidTr="00926694">
        <w:tc>
          <w:tcPr>
            <w:tcW w:w="4289" w:type="dxa"/>
          </w:tcPr>
          <w:p w14:paraId="46489637" w14:textId="77777777" w:rsidR="005D2FE9" w:rsidRPr="00DB6DF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69B78C27" w14:textId="6AD5849D" w:rsidR="005D2FE9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1E407B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14:paraId="41889BA5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0C7DCDD" w14:textId="7A0366C3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(</w:t>
            </w:r>
            <w:r w:rsidR="004F2F21">
              <w:rPr>
                <w:rFonts w:ascii="Angsana New" w:hAnsi="Angsana New"/>
                <w:sz w:val="30"/>
                <w:szCs w:val="30"/>
              </w:rPr>
              <w:t>5,817</w:t>
            </w:r>
            <w:r w:rsidRPr="00DB6D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70CE8B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8B0968B" w14:textId="661C6554" w:rsidR="005D2FE9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</w:t>
            </w:r>
            <w:r w:rsidR="001E407B"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5D2FE9" w:rsidRPr="003C6D0E" w14:paraId="7DE5CE5B" w14:textId="77777777" w:rsidTr="00926694">
        <w:tc>
          <w:tcPr>
            <w:tcW w:w="4289" w:type="dxa"/>
          </w:tcPr>
          <w:p w14:paraId="51263592" w14:textId="77777777" w:rsidR="005D2FE9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41E1F655" w14:textId="658A683A" w:rsidR="005D2FE9" w:rsidRPr="00797BEC" w:rsidRDefault="005D2FE9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="002768AF">
              <w:rPr>
                <w:rFonts w:asciiTheme="majorBidi" w:hAnsiTheme="majorBidi" w:hint="cs"/>
                <w:sz w:val="30"/>
                <w:szCs w:val="30"/>
                <w:cs/>
              </w:rPr>
              <w:t>และหนี้สิน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14B401FC" w14:textId="77777777" w:rsidR="005D2FE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BCD1A0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C2BFFD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04C3715" w14:textId="77777777" w:rsidR="005D2FE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EA093B" w14:textId="21E31288" w:rsidR="005D2FE9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5,817</w:t>
            </w:r>
          </w:p>
        </w:tc>
        <w:tc>
          <w:tcPr>
            <w:tcW w:w="236" w:type="dxa"/>
          </w:tcPr>
          <w:p w14:paraId="4B70E5CA" w14:textId="77777777" w:rsidR="005D2FE9" w:rsidRPr="00DB6DF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52C498E" w14:textId="77777777" w:rsidR="005D2FE9" w:rsidRDefault="005D2FE9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0E97E3" w14:textId="5A6CAA2F" w:rsidR="005D2FE9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5,817</w:t>
            </w:r>
          </w:p>
        </w:tc>
      </w:tr>
    </w:tbl>
    <w:p w14:paraId="05E8F479" w14:textId="77777777" w:rsidR="005D2FE9" w:rsidRDefault="005D2FE9" w:rsidP="005D2FE9">
      <w:pPr>
        <w:ind w:left="540"/>
        <w:rPr>
          <w:sz w:val="30"/>
          <w:szCs w:val="30"/>
          <w:cs/>
          <w:lang w:val="th-TH" w:eastAsia="x-none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4F2F21" w:rsidRPr="003C6D0E" w14:paraId="4C202D0A" w14:textId="77777777" w:rsidTr="00926694">
        <w:tc>
          <w:tcPr>
            <w:tcW w:w="4289" w:type="dxa"/>
          </w:tcPr>
          <w:p w14:paraId="240CF951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6" w:type="dxa"/>
            <w:gridSpan w:val="5"/>
          </w:tcPr>
          <w:p w14:paraId="20C54CC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F21" w:rsidRPr="003C6D0E" w14:paraId="02D42E48" w14:textId="77777777" w:rsidTr="00926694">
        <w:tc>
          <w:tcPr>
            <w:tcW w:w="4289" w:type="dxa"/>
          </w:tcPr>
          <w:p w14:paraId="096CA6F0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84CF18C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ADB4FB8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3A8E00BD" w14:textId="17F7BA07" w:rsidR="004F2F21" w:rsidRPr="004F2F21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D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4BF23A8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63C7CB6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F21" w:rsidRPr="003C6D0E" w14:paraId="66F5155B" w14:textId="77777777" w:rsidTr="00926694">
        <w:tc>
          <w:tcPr>
            <w:tcW w:w="4289" w:type="dxa"/>
          </w:tcPr>
          <w:p w14:paraId="2100222D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1D2BDDA9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E3678C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4D0846D1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919B6A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A040307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4F2F21" w:rsidRPr="003C6D0E" w14:paraId="1CD25BD7" w14:textId="77777777" w:rsidTr="00926694">
        <w:tc>
          <w:tcPr>
            <w:tcW w:w="4289" w:type="dxa"/>
          </w:tcPr>
          <w:p w14:paraId="634140E3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96335D5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4E14FF66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696CFC9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32AE22CB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D79983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4F2F21" w:rsidRPr="003C6D0E" w14:paraId="2B1109DA" w14:textId="77777777" w:rsidTr="00926694">
        <w:tc>
          <w:tcPr>
            <w:tcW w:w="4289" w:type="dxa"/>
          </w:tcPr>
          <w:p w14:paraId="4D1A0E5D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BA5D5A8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28000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F53E1E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B6D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B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715CCEA0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06FC624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F21" w:rsidRPr="003C6D0E" w14:paraId="0F0D41AD" w14:textId="77777777" w:rsidTr="00926694">
        <w:tc>
          <w:tcPr>
            <w:tcW w:w="4289" w:type="dxa"/>
          </w:tcPr>
          <w:p w14:paraId="47B3C191" w14:textId="77777777" w:rsidR="004F2F21" w:rsidRPr="00DB6DF9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D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DB6D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5615BB8E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9154C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F42CEDD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6CE5A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D2712E8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F21" w:rsidRPr="003C6D0E" w14:paraId="27C75FBB" w14:textId="77777777" w:rsidTr="00926694">
        <w:tc>
          <w:tcPr>
            <w:tcW w:w="4289" w:type="dxa"/>
          </w:tcPr>
          <w:p w14:paraId="0A9D32D6" w14:textId="667D645B" w:rsidR="004F2F21" w:rsidRPr="004F2F21" w:rsidRDefault="004F2F21" w:rsidP="0092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16" w:type="dxa"/>
          </w:tcPr>
          <w:p w14:paraId="4BB3FCEE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FB1159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4D569D6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9FCCE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37417F1" w14:textId="77777777" w:rsidR="004F2F21" w:rsidRPr="00DB6DF9" w:rsidRDefault="004F2F21" w:rsidP="009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F21" w:rsidRPr="003C6D0E" w14:paraId="069D07ED" w14:textId="77777777" w:rsidTr="00926694">
        <w:tc>
          <w:tcPr>
            <w:tcW w:w="4289" w:type="dxa"/>
          </w:tcPr>
          <w:p w14:paraId="26B040FB" w14:textId="77777777" w:rsidR="004F2F21" w:rsidRPr="00DB6DF9" w:rsidRDefault="004F2F21" w:rsidP="004F2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 จากอัตราแลกเปลี่ยน</w:t>
            </w:r>
          </w:p>
        </w:tc>
        <w:tc>
          <w:tcPr>
            <w:tcW w:w="1516" w:type="dxa"/>
          </w:tcPr>
          <w:p w14:paraId="52B9B1ED" w14:textId="0F820729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1E407B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36" w:type="dxa"/>
          </w:tcPr>
          <w:p w14:paraId="38EBBBA5" w14:textId="77777777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68A8E05" w14:textId="296D4111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5,817</w:t>
            </w:r>
            <w:r w:rsidRPr="00DB6D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C7730EE" w14:textId="77777777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39CEF82" w14:textId="756E4F16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</w:t>
            </w:r>
            <w:r w:rsidR="001E407B"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4F2F21" w:rsidRPr="003C6D0E" w14:paraId="193EF8B3" w14:textId="77777777" w:rsidTr="00926694">
        <w:tc>
          <w:tcPr>
            <w:tcW w:w="4289" w:type="dxa"/>
          </w:tcPr>
          <w:p w14:paraId="5145BD54" w14:textId="77777777" w:rsidR="004F2F21" w:rsidRDefault="004F2F21" w:rsidP="004F2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กำไรจากการวัดมูลค่ายุติธรรมของ</w:t>
            </w:r>
          </w:p>
          <w:p w14:paraId="7B7D1C20" w14:textId="6D9F7AAA" w:rsidR="004F2F21" w:rsidRPr="00797BEC" w:rsidRDefault="004F2F21" w:rsidP="004F2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="002768AF">
              <w:rPr>
                <w:rFonts w:asciiTheme="majorBidi" w:hAnsiTheme="majorBidi" w:hint="cs"/>
                <w:sz w:val="30"/>
                <w:szCs w:val="30"/>
                <w:cs/>
              </w:rPr>
              <w:t>และหนี้สิน</w:t>
            </w:r>
            <w:r w:rsidRPr="00797BEC">
              <w:rPr>
                <w:rFonts w:asciiTheme="majorBidi" w:hAnsiTheme="majorBidi"/>
                <w:sz w:val="30"/>
                <w:szCs w:val="30"/>
                <w:cs/>
              </w:rPr>
              <w:t>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16" w:type="dxa"/>
          </w:tcPr>
          <w:p w14:paraId="09ACE4F3" w14:textId="77777777" w:rsidR="004F2F21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D7F25A" w14:textId="77777777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6D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7949C1" w14:textId="77777777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2757CD6" w14:textId="77777777" w:rsidR="004F2F21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B93DFD" w14:textId="504314A7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5,817</w:t>
            </w:r>
          </w:p>
        </w:tc>
        <w:tc>
          <w:tcPr>
            <w:tcW w:w="236" w:type="dxa"/>
          </w:tcPr>
          <w:p w14:paraId="608C0F37" w14:textId="77777777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983CD83" w14:textId="77777777" w:rsidR="004F2F21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17553" w14:textId="306FFDA5" w:rsidR="004F2F21" w:rsidRPr="00DB6DF9" w:rsidRDefault="004F2F21" w:rsidP="004F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5,817</w:t>
            </w:r>
          </w:p>
        </w:tc>
      </w:tr>
    </w:tbl>
    <w:p w14:paraId="0AA6F72D" w14:textId="77777777" w:rsidR="004F2F21" w:rsidRPr="00DF6F06" w:rsidRDefault="004F2F21" w:rsidP="004F2F21">
      <w:pPr>
        <w:ind w:left="540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2653657" w14:textId="77777777" w:rsidR="004F2F21" w:rsidRPr="00DF6F06" w:rsidRDefault="004F2F21" w:rsidP="004F2F21">
      <w:pPr>
        <w:ind w:left="540"/>
        <w:rPr>
          <w:sz w:val="30"/>
          <w:szCs w:val="30"/>
          <w:lang w:eastAsia="x-none"/>
        </w:rPr>
      </w:pPr>
      <w:r w:rsidRPr="00DF6F06">
        <w:rPr>
          <w:sz w:val="30"/>
          <w:szCs w:val="30"/>
          <w:cs/>
          <w:lang w:eastAsia="x-none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3C1D488C" w14:textId="77777777" w:rsidR="00EA4CF0" w:rsidRPr="00EA4CF0" w:rsidRDefault="00EA4CF0" w:rsidP="004F2F2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6"/>
          <w:sz w:val="30"/>
          <w:szCs w:val="30"/>
          <w:lang w:bidi="th-TH"/>
        </w:rPr>
      </w:pPr>
    </w:p>
    <w:p w14:paraId="6CC4A259" w14:textId="0AB0894B" w:rsidR="00EA4CF0" w:rsidRPr="00EA4CF0" w:rsidRDefault="00EA4CF0" w:rsidP="00EA4CF0">
      <w:pPr>
        <w:rPr>
          <w:sz w:val="30"/>
          <w:szCs w:val="30"/>
          <w:cs/>
          <w:lang w:val="th-TH" w:eastAsia="x-none" w:bidi="ar-SA"/>
        </w:rPr>
      </w:pPr>
    </w:p>
    <w:p w14:paraId="40FA522F" w14:textId="437B24E4" w:rsidR="00DE417A" w:rsidRPr="00EF652C" w:rsidRDefault="00DE417A" w:rsidP="00DE417A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581AB366" w14:textId="2E73AE35" w:rsidR="00DB6DF9" w:rsidRDefault="00DB6DF9" w:rsidP="00AB32A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5313615C" w14:textId="6BA8CAF4" w:rsidR="00DE417A" w:rsidRPr="00EA4CF0" w:rsidRDefault="00DE417A" w:rsidP="00DE417A">
      <w:pPr>
        <w:rPr>
          <w:lang w:eastAsia="x-none"/>
        </w:rPr>
      </w:pPr>
    </w:p>
    <w:sectPr w:rsidR="00DE417A" w:rsidRPr="00EA4CF0" w:rsidSect="00D42CF2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4F1D5" w14:textId="77777777" w:rsidR="00487860" w:rsidRDefault="00487860">
      <w:r>
        <w:separator/>
      </w:r>
    </w:p>
  </w:endnote>
  <w:endnote w:type="continuationSeparator" w:id="0">
    <w:p w14:paraId="62556796" w14:textId="77777777" w:rsidR="00487860" w:rsidRDefault="0048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5266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7C15A" w14:textId="08BF2CFF" w:rsidR="007D50B3" w:rsidRPr="00603F2D" w:rsidRDefault="007D50B3" w:rsidP="00603F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F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F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F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DD0F" w14:textId="171F2B8D" w:rsidR="007D50B3" w:rsidRPr="00005ACB" w:rsidRDefault="007D50B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612B" w14:textId="77777777" w:rsidR="009A2B93" w:rsidRPr="00005AC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5B2D1" w14:textId="77777777" w:rsidR="00487860" w:rsidRDefault="00487860">
      <w:r>
        <w:separator/>
      </w:r>
    </w:p>
  </w:footnote>
  <w:footnote w:type="continuationSeparator" w:id="0">
    <w:p w14:paraId="0E7B2310" w14:textId="77777777" w:rsidR="00487860" w:rsidRDefault="00487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18FC" w14:textId="77777777" w:rsidR="00B04FE9" w:rsidRPr="00BB549B" w:rsidRDefault="00B04FE9" w:rsidP="00B04F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E054D25" w14:textId="77777777" w:rsidR="00B04FE9" w:rsidRDefault="00B04FE9" w:rsidP="00B04FE9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C6D56DD" w14:textId="77777777" w:rsidR="00B04FE9" w:rsidRDefault="00B04FE9" w:rsidP="00B04FE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149AA793" w14:textId="77777777" w:rsidR="00297773" w:rsidRPr="00B04FE9" w:rsidRDefault="00297773" w:rsidP="006D701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6A44B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239D677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FE591EF" w14:textId="18051E8E" w:rsidR="00CD7123" w:rsidRDefault="009A2B93" w:rsidP="00CD712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7404901E" w14:textId="77777777" w:rsidR="007D50B3" w:rsidRPr="00CD7123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8E06746" w14:textId="0AF8A4C4" w:rsidR="00CD7123" w:rsidRDefault="009A2B93" w:rsidP="00CD712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bidi="th-TH"/>
      </w:rPr>
      <w:t>1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CD7123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3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4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234635257">
    <w:abstractNumId w:val="0"/>
  </w:num>
  <w:num w:numId="2" w16cid:durableId="863977198">
    <w:abstractNumId w:val="4"/>
  </w:num>
  <w:num w:numId="3" w16cid:durableId="689572162">
    <w:abstractNumId w:val="10"/>
  </w:num>
  <w:num w:numId="4" w16cid:durableId="878129818">
    <w:abstractNumId w:val="5"/>
  </w:num>
  <w:num w:numId="5" w16cid:durableId="2121413711">
    <w:abstractNumId w:val="11"/>
  </w:num>
  <w:num w:numId="6" w16cid:durableId="938635456">
    <w:abstractNumId w:val="14"/>
  </w:num>
  <w:num w:numId="7" w16cid:durableId="1208447595">
    <w:abstractNumId w:val="13"/>
  </w:num>
  <w:num w:numId="8" w16cid:durableId="1290362393">
    <w:abstractNumId w:val="3"/>
  </w:num>
  <w:num w:numId="9" w16cid:durableId="1216695317">
    <w:abstractNumId w:val="0"/>
  </w:num>
  <w:num w:numId="10" w16cid:durableId="1973755745">
    <w:abstractNumId w:val="15"/>
  </w:num>
  <w:num w:numId="11" w16cid:durableId="569655264">
    <w:abstractNumId w:val="12"/>
  </w:num>
  <w:num w:numId="12" w16cid:durableId="1929848894">
    <w:abstractNumId w:val="9"/>
  </w:num>
  <w:num w:numId="13" w16cid:durableId="1470898675">
    <w:abstractNumId w:val="8"/>
  </w:num>
  <w:num w:numId="14" w16cid:durableId="60713464">
    <w:abstractNumId w:val="6"/>
  </w:num>
  <w:num w:numId="15" w16cid:durableId="1593472818">
    <w:abstractNumId w:val="0"/>
  </w:num>
  <w:num w:numId="16" w16cid:durableId="871655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1094168">
    <w:abstractNumId w:val="13"/>
  </w:num>
  <w:num w:numId="18" w16cid:durableId="1305813262">
    <w:abstractNumId w:val="1"/>
  </w:num>
  <w:num w:numId="19" w16cid:durableId="358163021">
    <w:abstractNumId w:val="2"/>
  </w:num>
  <w:num w:numId="20" w16cid:durableId="19565487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AF3"/>
    <w:rsid w:val="00006DD5"/>
    <w:rsid w:val="00006F2E"/>
    <w:rsid w:val="00007613"/>
    <w:rsid w:val="00007962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C4E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43F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3A2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3E9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0C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191"/>
    <w:rsid w:val="001B62E6"/>
    <w:rsid w:val="001B632F"/>
    <w:rsid w:val="001B662B"/>
    <w:rsid w:val="001B78A9"/>
    <w:rsid w:val="001B7900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5C1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5AFA"/>
    <w:rsid w:val="002A5DB7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46EC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0C7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AB1"/>
    <w:rsid w:val="00366B19"/>
    <w:rsid w:val="003670FE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8A1"/>
    <w:rsid w:val="003D5C6C"/>
    <w:rsid w:val="003D5CBB"/>
    <w:rsid w:val="003D5E7A"/>
    <w:rsid w:val="003D603D"/>
    <w:rsid w:val="003D6616"/>
    <w:rsid w:val="003D69BA"/>
    <w:rsid w:val="003D6BA4"/>
    <w:rsid w:val="003D7176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44C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A8B"/>
    <w:rsid w:val="00406E17"/>
    <w:rsid w:val="0040718D"/>
    <w:rsid w:val="0040719A"/>
    <w:rsid w:val="0040767B"/>
    <w:rsid w:val="00410143"/>
    <w:rsid w:val="00410414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1E1A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977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7B9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978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2F21"/>
    <w:rsid w:val="004F3823"/>
    <w:rsid w:val="004F3D3D"/>
    <w:rsid w:val="004F3E00"/>
    <w:rsid w:val="004F3FA9"/>
    <w:rsid w:val="004F4014"/>
    <w:rsid w:val="004F435D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AE2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A5C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DB0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79F"/>
    <w:rsid w:val="005F7812"/>
    <w:rsid w:val="005F791A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342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586B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42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8B8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339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158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BEC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908"/>
    <w:rsid w:val="00800C45"/>
    <w:rsid w:val="008019EC"/>
    <w:rsid w:val="00801CA7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0E7"/>
    <w:rsid w:val="00805169"/>
    <w:rsid w:val="00805351"/>
    <w:rsid w:val="008054C4"/>
    <w:rsid w:val="008058DB"/>
    <w:rsid w:val="00805B54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583"/>
    <w:rsid w:val="0087099E"/>
    <w:rsid w:val="00870DA6"/>
    <w:rsid w:val="00870F3B"/>
    <w:rsid w:val="00871184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2DD1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40A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B8B"/>
    <w:rsid w:val="009A3C8F"/>
    <w:rsid w:val="009A3DC0"/>
    <w:rsid w:val="009A3E05"/>
    <w:rsid w:val="009A482A"/>
    <w:rsid w:val="009A4A72"/>
    <w:rsid w:val="009A4CD3"/>
    <w:rsid w:val="009A4E2A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5B0"/>
    <w:rsid w:val="009D5617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AA6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317B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5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6CD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2A0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BF5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2CF7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95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2A2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831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7D8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51B"/>
    <w:rsid w:val="00C17651"/>
    <w:rsid w:val="00C17E95"/>
    <w:rsid w:val="00C2127F"/>
    <w:rsid w:val="00C21314"/>
    <w:rsid w:val="00C21531"/>
    <w:rsid w:val="00C21752"/>
    <w:rsid w:val="00C21ABA"/>
    <w:rsid w:val="00C21B93"/>
    <w:rsid w:val="00C21BEE"/>
    <w:rsid w:val="00C21ED9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C8A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D6"/>
    <w:rsid w:val="00CC26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860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7AA"/>
    <w:rsid w:val="00D55910"/>
    <w:rsid w:val="00D5631A"/>
    <w:rsid w:val="00D57016"/>
    <w:rsid w:val="00D571BF"/>
    <w:rsid w:val="00D576D5"/>
    <w:rsid w:val="00D57795"/>
    <w:rsid w:val="00D579B7"/>
    <w:rsid w:val="00D57B56"/>
    <w:rsid w:val="00D60533"/>
    <w:rsid w:val="00D606EC"/>
    <w:rsid w:val="00D60999"/>
    <w:rsid w:val="00D60A15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6CF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F0E"/>
    <w:rsid w:val="00E00267"/>
    <w:rsid w:val="00E005AB"/>
    <w:rsid w:val="00E00AEA"/>
    <w:rsid w:val="00E00C4C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2F73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698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67D"/>
    <w:rsid w:val="00E74CFC"/>
    <w:rsid w:val="00E75011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29F"/>
    <w:rsid w:val="00E8440A"/>
    <w:rsid w:val="00E84461"/>
    <w:rsid w:val="00E844C8"/>
    <w:rsid w:val="00E84957"/>
    <w:rsid w:val="00E84CA0"/>
    <w:rsid w:val="00E84D6A"/>
    <w:rsid w:val="00E85AB7"/>
    <w:rsid w:val="00E85B59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4CC4"/>
    <w:rsid w:val="00EA4CF0"/>
    <w:rsid w:val="00EA50D3"/>
    <w:rsid w:val="00EA5DEB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3109"/>
    <w:rsid w:val="00EF322D"/>
    <w:rsid w:val="00EF35B4"/>
    <w:rsid w:val="00EF392D"/>
    <w:rsid w:val="00EF3B86"/>
    <w:rsid w:val="00EF416F"/>
    <w:rsid w:val="00EF4513"/>
    <w:rsid w:val="00EF4720"/>
    <w:rsid w:val="00EF4B01"/>
    <w:rsid w:val="00EF4C16"/>
    <w:rsid w:val="00EF52AB"/>
    <w:rsid w:val="00EF57F3"/>
    <w:rsid w:val="00EF58AA"/>
    <w:rsid w:val="00EF5978"/>
    <w:rsid w:val="00EF5A14"/>
    <w:rsid w:val="00EF621C"/>
    <w:rsid w:val="00EF652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6E4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915"/>
    <w:rsid w:val="00F32D4E"/>
    <w:rsid w:val="00F3371C"/>
    <w:rsid w:val="00F33AF5"/>
    <w:rsid w:val="00F33E4C"/>
    <w:rsid w:val="00F341C8"/>
    <w:rsid w:val="00F34AC6"/>
    <w:rsid w:val="00F34E40"/>
    <w:rsid w:val="00F34EE8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6C43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15E"/>
    <w:rsid w:val="00F80439"/>
    <w:rsid w:val="00F80590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194D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5D8C"/>
    <w:rsid w:val="00FF6411"/>
    <w:rsid w:val="00FF6560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F9269F5C-2BC2-4FBD-8B54-596EB985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175</TotalTime>
  <Pages>18</Pages>
  <Words>2730</Words>
  <Characters>13140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Puntakan, Chaipayom</cp:lastModifiedBy>
  <cp:revision>31</cp:revision>
  <cp:lastPrinted>2023-05-04T18:39:00Z</cp:lastPrinted>
  <dcterms:created xsi:type="dcterms:W3CDTF">2023-05-06T06:44:00Z</dcterms:created>
  <dcterms:modified xsi:type="dcterms:W3CDTF">2023-05-09T08:16:00Z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