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34B8BD25" w:rsidR="005753E0" w:rsidRPr="004D4C3A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</w:t>
      </w:r>
      <w:r w:rsidR="00AF76E1"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>ม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>(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4D4C3A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5C6BE05" w14:textId="0F393B3E" w:rsidR="00C61F2B" w:rsidRPr="004D4C3A" w:rsidRDefault="005D0C3A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AE3466">
        <w:rPr>
          <w:rFonts w:ascii="BrowalliaUPC" w:hAnsi="BrowalliaUPC" w:cs="BrowalliaUPC"/>
          <w:b/>
          <w:bCs/>
          <w:sz w:val="28"/>
          <w:szCs w:val="28"/>
          <w:lang w:val="en-GB"/>
        </w:rPr>
        <w:t>31</w:t>
      </w:r>
      <w:r w:rsidR="00AE3466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 xml:space="preserve"> มีนาคม </w:t>
      </w:r>
      <w:r w:rsidR="00AE3466">
        <w:rPr>
          <w:rFonts w:ascii="BrowalliaUPC" w:hAnsi="BrowalliaUPC" w:cs="BrowalliaUPC"/>
          <w:b/>
          <w:bCs/>
          <w:sz w:val="28"/>
          <w:szCs w:val="28"/>
        </w:rPr>
        <w:t>2566</w:t>
      </w:r>
      <w:r w:rsidR="003917AE" w:rsidRPr="004D4C3A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4D4C3A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85B624" w14:textId="77777777" w:rsidR="00E5182D" w:rsidRPr="00255B98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4"/>
          <w:szCs w:val="24"/>
          <w:cs/>
        </w:rPr>
      </w:pPr>
    </w:p>
    <w:p w14:paraId="7346DB45" w14:textId="4E103365" w:rsidR="00002897" w:rsidRPr="004D4C3A" w:rsidRDefault="0000289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255B98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cs/>
          <w:lang w:val="th-TH"/>
        </w:rPr>
      </w:pPr>
    </w:p>
    <w:p w14:paraId="58508061" w14:textId="7480107B" w:rsidR="005246BF" w:rsidRPr="00B06024" w:rsidRDefault="005246BF" w:rsidP="00110ED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B06024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 อี ฟอร์ แอล เอม จำกัด (มหาชน) จดทะเบียนในประเทศไทย</w:t>
      </w:r>
      <w:r w:rsidRPr="00B06024">
        <w:rPr>
          <w:rFonts w:ascii="Browallia New" w:hAnsi="Browallia New" w:cs="Browallia New"/>
          <w:sz w:val="28"/>
          <w:szCs w:val="28"/>
          <w:lang w:val="th-TH" w:eastAsia="th-TH"/>
        </w:rPr>
        <w:t> </w:t>
      </w:r>
      <w:r w:rsidRPr="00B06024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="001C714C" w:rsidRPr="00B06024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B06024">
        <w:rPr>
          <w:rFonts w:ascii="Browallia New" w:hAnsi="Browallia New" w:cs="Browallia New"/>
          <w:sz w:val="28"/>
          <w:szCs w:val="28"/>
          <w:lang w:val="th-TH" w:eastAsia="th-TH"/>
        </w:rPr>
        <w:t>432</w:t>
      </w:r>
      <w:r w:rsidR="001C714C" w:rsidRPr="00B06024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B06024">
        <w:rPr>
          <w:rFonts w:ascii="Browallia New" w:hAnsi="Browallia New" w:cs="Browallia New"/>
          <w:sz w:val="28"/>
          <w:szCs w:val="28"/>
          <w:cs/>
          <w:lang w:val="th-TH" w:eastAsia="th-TH"/>
        </w:rPr>
        <w:t>ถนนราชวิถี แขวงบางยี่ขัน</w:t>
      </w:r>
      <w:r w:rsidR="00B82118" w:rsidRPr="00B06024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B06024">
        <w:rPr>
          <w:rFonts w:ascii="Browallia New" w:hAnsi="Browallia New" w:cs="Browallia New"/>
          <w:sz w:val="28"/>
          <w:szCs w:val="28"/>
          <w:cs/>
          <w:lang w:val="th-TH" w:eastAsia="th-TH"/>
        </w:rPr>
        <w:t>เขตบางพลัด กรุงเทพมหานคร</w:t>
      </w:r>
      <w:r w:rsidR="0071246B" w:rsidRPr="00B06024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B06024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202AA2B8" w14:textId="77777777" w:rsidR="006026F4" w:rsidRPr="0089001E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282A101A" w14:textId="4660AA4D" w:rsidR="00DB3387" w:rsidRPr="004D4C3A" w:rsidRDefault="00DB338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  <w:r w:rsidR="001D417B"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ระหว่างกาล</w:t>
      </w:r>
    </w:p>
    <w:p w14:paraId="02B1C5B4" w14:textId="77777777" w:rsidR="00D83661" w:rsidRPr="00EC304E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</w:rPr>
      </w:pPr>
    </w:p>
    <w:p w14:paraId="2CCA7833" w14:textId="28092A8A" w:rsidR="00D2198D" w:rsidRPr="004D4C3A" w:rsidRDefault="00D2198D" w:rsidP="00517FC8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B16AEA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p w14:paraId="23CBC012" w14:textId="2613A436" w:rsidR="00C8288C" w:rsidRPr="000F48A9" w:rsidRDefault="003A7DC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งบการเงินระหว่างกาลสำหรับงวดสามเดือนสิ้นสุดวันที่ </w:t>
      </w:r>
      <w:r w:rsidR="006E4864" w:rsidRPr="006E4864">
        <w:rPr>
          <w:rFonts w:ascii="BrowalliaUPC" w:hAnsi="BrowalliaUPC" w:cs="BrowalliaUPC"/>
          <w:sz w:val="28"/>
          <w:szCs w:val="28"/>
          <w:lang w:val="en-GB"/>
        </w:rPr>
        <w:t>31</w:t>
      </w:r>
      <w:r w:rsidR="006E4864" w:rsidRPr="006E4864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มีนาคม </w:t>
      </w:r>
      <w:r w:rsidR="006E4864" w:rsidRPr="006E4864">
        <w:rPr>
          <w:rFonts w:ascii="BrowalliaUPC" w:hAnsi="BrowalliaUPC" w:cs="BrowalliaUPC"/>
          <w:sz w:val="28"/>
          <w:szCs w:val="28"/>
        </w:rPr>
        <w:t>2566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จัดทำขึ้นตามมาตรฐานการบัญชี </w:t>
      </w:r>
      <w:r w:rsidR="00C56E5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br/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ฉบับที่ </w:t>
      </w:r>
      <w:r w:rsid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34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เรื่อง </w:t>
      </w:r>
      <w:r w:rsidR="005A7660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“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การรายงานทางการเงินระหว่างกาล</w:t>
      </w:r>
      <w:r w:rsidR="005A7660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"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</w:t>
      </w:r>
      <w:r w:rsidR="00C56E5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br/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สกุลเงินบาท</w:t>
      </w:r>
      <w:r w:rsidR="00F43F24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ไทย</w:t>
      </w:r>
      <w:r w:rsidR="00942474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โดยไม่ได้รวมข้อมูลทั้งหมดในงบการเงินประจำปีที่ได้จัดทำตามมาตรฐานการรายงานทางการเงิน</w:t>
      </w:r>
      <w:r w:rsidR="00C56E5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br/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ของไทย ผู้ใช้งบการเงินควรใช้งบการเงินระหว่างกาลนี้ควบคู่กับงบการเงิน</w:t>
      </w:r>
      <w:r w:rsidR="00942474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ฉบับเต็ม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สำหรับปีสิ้นสุดวันที่ 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31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ธันวาคม 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256</w:t>
      </w:r>
      <w:r w:rsidR="00C56E5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5</w:t>
      </w:r>
    </w:p>
    <w:p w14:paraId="5338753C" w14:textId="77777777" w:rsidR="003660B0" w:rsidRPr="00B16AEA" w:rsidRDefault="003660B0" w:rsidP="006E132E">
      <w:pPr>
        <w:pStyle w:val="CordiaNew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A943287" w14:textId="53465B68" w:rsidR="00C8288C" w:rsidRPr="000F48A9" w:rsidRDefault="00943BF2" w:rsidP="00943BF2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F48A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419B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F43F2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ให้</w:t>
      </w:r>
      <w:r w:rsidR="002E72E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ยึดถือ</w:t>
      </w:r>
      <w:r w:rsidRPr="000F48A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งบการเงินที่จัดทำขึ้นเป็นภาษาไท</w:t>
      </w:r>
      <w:r w:rsidR="000E70A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</w:t>
      </w:r>
      <w:r w:rsidR="002E72E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เป็นเกณฑ์</w:t>
      </w:r>
    </w:p>
    <w:p w14:paraId="2AB92352" w14:textId="77777777" w:rsidR="0029437F" w:rsidRPr="004D4C3A" w:rsidRDefault="0029437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50C4E646" w:rsidR="006C1F99" w:rsidRPr="004D4C3A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คณะ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กรรมการ</w:t>
      </w:r>
      <w:r w:rsidR="00E90A5E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 เมื่อ</w:t>
      </w:r>
      <w:r w:rsidRPr="0032616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วันที่ </w:t>
      </w:r>
      <w:r w:rsidR="00D0119A" w:rsidRPr="0032616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11</w:t>
      </w:r>
      <w:r w:rsidR="008B6077" w:rsidRPr="0032616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DF1CC2" w:rsidRPr="0032616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พฤษภาคม</w:t>
      </w:r>
      <w:r w:rsidR="00CA24BB" w:rsidRPr="0032616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CA24BB" w:rsidRPr="0032616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="00063407" w:rsidRPr="0032616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56</w:t>
      </w:r>
      <w:r w:rsidR="00DF1CC2" w:rsidRPr="0032616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6</w:t>
      </w:r>
    </w:p>
    <w:p w14:paraId="680253D5" w14:textId="77777777" w:rsidR="00C8288C" w:rsidRPr="004D4C3A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5DAF769" w14:textId="4793CB0B" w:rsidR="00A4477D" w:rsidRPr="004D4C3A" w:rsidRDefault="00515E47" w:rsidP="00517FC8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ab/>
      </w:r>
      <w:r w:rsidR="00A4477D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4D4C3A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A477B91" w14:textId="4D31D600" w:rsidR="003A04E7" w:rsidRDefault="00B77ABD" w:rsidP="006724EA">
      <w:pPr>
        <w:pStyle w:val="CordiaNew"/>
        <w:ind w:left="85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77AB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 w:eastAsia="en-US"/>
        </w:rPr>
        <w:t>งบการเงินรวมระหว่างกาลได้จัดทำขึ้นโดยรวมงบการเงินของบริษัท</w:t>
      </w:r>
      <w:r w:rsidR="001859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572F4B" w:rsidRPr="00572F4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572F4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="00572F4B" w:rsidRPr="00572F4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="00572F4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="00572F4B" w:rsidRPr="00572F4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โดยไม่มีการเปลี่ยนแปลงในบริษัทย่อยในระหว่างงวด</w:t>
      </w:r>
    </w:p>
    <w:p w14:paraId="4A868B5B" w14:textId="5DD7EC8D" w:rsidR="001C484E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cs/>
          <w:lang w:eastAsia="th-TH"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280F6D64" w14:textId="77777777" w:rsidR="009253B8" w:rsidRPr="004D4C3A" w:rsidRDefault="009253B8" w:rsidP="009253B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72E45E75" w14:textId="77777777" w:rsidR="009253B8" w:rsidRPr="004D4C3A" w:rsidRDefault="009253B8" w:rsidP="009253B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u w:val="single"/>
          <w:lang w:val="th-TH"/>
        </w:rPr>
      </w:pPr>
    </w:p>
    <w:p w14:paraId="3E089322" w14:textId="2EBE6BF7" w:rsidR="009253B8" w:rsidRDefault="009253B8" w:rsidP="005712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ถูกจัดทำขึ้นโดยใช้นโยบายการบัญชีเช่นเดียวกับที่ใช้สำหรับการจัดทำงบการเงินของ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  <w:t>กลุ่มบริษัทสำหรับปีสิ้นสุดวันที่</w:t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Pr="004D4C3A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="00C50FBE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ยกเว้นการป</w:t>
      </w:r>
      <w:r w:rsidR="0044396F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ฏิบัติ</w:t>
      </w:r>
      <w:r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ตาม</w:t>
      </w:r>
      <w:r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</w:t>
      </w:r>
      <w:r w:rsidR="00C231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ซึ่งมีผลบังคับใช้</w:t>
      </w:r>
      <w:r w:rsidR="00C031A6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สำหรับรอบระยะเวลาบัญชีที่เริ่มในหรือหลัง</w:t>
      </w:r>
      <w:r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วันที่ </w:t>
      </w:r>
      <w:r w:rsidRPr="004D4C3A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4D4C3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Pr="004D4C3A">
        <w:rPr>
          <w:rFonts w:ascii="Browallia New" w:hAnsi="Browallia New" w:cs="Browallia New"/>
          <w:color w:val="auto"/>
          <w:sz w:val="28"/>
          <w:szCs w:val="28"/>
        </w:rPr>
        <w:t>256</w:t>
      </w:r>
      <w:r>
        <w:rPr>
          <w:rFonts w:ascii="Browallia New" w:hAnsi="Browallia New" w:cs="Browallia New"/>
          <w:color w:val="auto"/>
          <w:sz w:val="28"/>
          <w:szCs w:val="28"/>
        </w:rPr>
        <w:t>6</w:t>
      </w:r>
      <w:r w:rsidRPr="004D4C3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A015717" w14:textId="77777777" w:rsidR="009253B8" w:rsidRPr="007967A5" w:rsidRDefault="009253B8" w:rsidP="009253B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</w:rPr>
      </w:pPr>
    </w:p>
    <w:p w14:paraId="50770218" w14:textId="7F336E58" w:rsidR="009253B8" w:rsidRPr="004D4C3A" w:rsidRDefault="009253B8" w:rsidP="00D449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00217">
        <w:rPr>
          <w:rFonts w:ascii="Browallia New" w:hAnsi="Browallia New" w:cs="Browallia New"/>
          <w:color w:val="auto"/>
          <w:sz w:val="28"/>
          <w:szCs w:val="28"/>
          <w:cs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F00217">
        <w:rPr>
          <w:rFonts w:ascii="Browallia New" w:hAnsi="Browallia New" w:cs="Browallia New"/>
          <w:color w:val="auto"/>
          <w:sz w:val="28"/>
          <w:szCs w:val="28"/>
          <w:cs/>
        </w:rPr>
        <w:t>ต่องบการเงิน</w:t>
      </w:r>
    </w:p>
    <w:p w14:paraId="6A17A485" w14:textId="77777777" w:rsidR="009253B8" w:rsidRPr="009253B8" w:rsidRDefault="009253B8" w:rsidP="009253B8">
      <w:pPr>
        <w:pStyle w:val="ListParagraph"/>
        <w:tabs>
          <w:tab w:val="clear" w:pos="227"/>
          <w:tab w:val="left" w:pos="426"/>
        </w:tabs>
        <w:ind w:left="360"/>
        <w:rPr>
          <w:rFonts w:ascii="BrowalliaUPC" w:eastAsia="Cordia New" w:hAnsi="BrowalliaUPC" w:cs="BrowalliaUPC"/>
          <w:b/>
          <w:bCs/>
          <w:sz w:val="28"/>
          <w:szCs w:val="28"/>
          <w:highlight w:val="yellow"/>
          <w:lang w:val="th-TH" w:eastAsia="th-TH"/>
        </w:rPr>
      </w:pPr>
    </w:p>
    <w:p w14:paraId="4C95356A" w14:textId="7884F9A8" w:rsidR="009253B8" w:rsidRPr="009253B8" w:rsidRDefault="009253B8" w:rsidP="009253B8">
      <w:pPr>
        <w:pStyle w:val="ListParagraph"/>
        <w:numPr>
          <w:ilvl w:val="0"/>
          <w:numId w:val="17"/>
        </w:numPr>
        <w:tabs>
          <w:tab w:val="clear" w:pos="227"/>
          <w:tab w:val="left" w:pos="426"/>
        </w:tabs>
        <w:rPr>
          <w:rFonts w:ascii="BrowalliaUPC" w:eastAsia="Cordia New" w:hAnsi="BrowalliaUPC" w:cs="BrowalliaUPC"/>
          <w:b/>
          <w:bCs/>
          <w:sz w:val="28"/>
          <w:szCs w:val="28"/>
          <w:cs/>
          <w:lang w:val="th-TH" w:eastAsia="th-TH"/>
        </w:rPr>
      </w:pPr>
      <w:r w:rsidRPr="002047C7">
        <w:rPr>
          <w:rFonts w:ascii="BrowalliaUPC" w:eastAsia="Cordia New" w:hAnsi="BrowalliaUPC" w:cs="BrowalliaUPC"/>
          <w:b/>
          <w:bCs/>
          <w:sz w:val="28"/>
          <w:szCs w:val="28"/>
          <w:cs/>
          <w:lang w:val="th-TH" w:eastAsia="th-TH"/>
        </w:rPr>
        <w:t>มาตรฐานการรายงานทางการเงินที่มีการเปลี่ยนแปลง</w:t>
      </w:r>
    </w:p>
    <w:p w14:paraId="20859101" w14:textId="77777777" w:rsidR="007D4707" w:rsidRDefault="007D4707" w:rsidP="00A54437">
      <w:pPr>
        <w:pStyle w:val="ListParagraph"/>
        <w:tabs>
          <w:tab w:val="clear" w:pos="227"/>
          <w:tab w:val="clear" w:pos="454"/>
          <w:tab w:val="clear" w:pos="680"/>
          <w:tab w:val="left" w:pos="490"/>
        </w:tabs>
        <w:ind w:left="518" w:hanging="28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3EAF060" w14:textId="015B2420" w:rsidR="00A54437" w:rsidRDefault="00A54437" w:rsidP="003508F6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>มาตรฐานการรายงานทาง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การเงินฉบับที่</w:t>
      </w: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>มีการเปลี่ยนแปลง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และมีผลบังคับใช้สำหรับรอบระยะเวลาบัญชี</w:t>
      </w: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ที่เริ่มในหรื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อ</w:t>
      </w: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หลังวันที่ </w:t>
      </w:r>
      <w:r>
        <w:rPr>
          <w:rFonts w:ascii="Browallia New" w:hAnsi="Browallia New" w:cs="Browallia New"/>
          <w:sz w:val="28"/>
          <w:szCs w:val="28"/>
          <w:lang w:eastAsia="th-TH"/>
        </w:rPr>
        <w:t>1</w:t>
      </w: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มกรา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คม </w:t>
      </w:r>
      <w:r>
        <w:rPr>
          <w:rFonts w:ascii="Browallia New" w:hAnsi="Browallia New" w:cs="Browallia New"/>
          <w:sz w:val="28"/>
          <w:szCs w:val="28"/>
          <w:lang w:eastAsia="th-TH"/>
        </w:rPr>
        <w:t>2566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มีดังนี้</w:t>
      </w:r>
    </w:p>
    <w:p w14:paraId="47148D3C" w14:textId="77777777" w:rsidR="00A54437" w:rsidRDefault="00A54437" w:rsidP="00A54437">
      <w:pPr>
        <w:pStyle w:val="ListParagraph"/>
        <w:rPr>
          <w:rFonts w:ascii="Browallia New" w:hAnsi="Browallia New" w:cs="Browallia New"/>
          <w:sz w:val="28"/>
          <w:szCs w:val="28"/>
          <w:highlight w:val="yellow"/>
          <w:lang w:val="th-TH" w:eastAsia="th-TH"/>
        </w:rPr>
      </w:pPr>
    </w:p>
    <w:p w14:paraId="7A7B0206" w14:textId="3EB9A937" w:rsidR="00A54437" w:rsidRPr="005276E8" w:rsidRDefault="00A54437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5276E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5276E8">
        <w:rPr>
          <w:rFonts w:ascii="Browallia New" w:hAnsi="Browallia New" w:cs="Browallia New"/>
          <w:sz w:val="28"/>
          <w:szCs w:val="28"/>
          <w:lang w:eastAsia="th-TH"/>
        </w:rPr>
        <w:t>16</w:t>
      </w:r>
      <w:r w:rsidRPr="005276E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5C09881B" w14:textId="77777777" w:rsidR="00A54437" w:rsidRPr="00496C56" w:rsidRDefault="00A54437" w:rsidP="00A54437">
      <w:pPr>
        <w:ind w:left="1224"/>
        <w:rPr>
          <w:rFonts w:ascii="Browallia New" w:hAnsi="Browallia New" w:cs="Browallia New"/>
          <w:sz w:val="28"/>
          <w:szCs w:val="28"/>
          <w:lang w:eastAsia="th-TH"/>
        </w:rPr>
      </w:pPr>
    </w:p>
    <w:p w14:paraId="446DFA8C" w14:textId="77777777" w:rsidR="005276E8" w:rsidRDefault="00A54437" w:rsidP="003508F6">
      <w:pPr>
        <w:tabs>
          <w:tab w:val="clear" w:pos="907"/>
          <w:tab w:val="left" w:pos="1386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การปรับปรุง</w:t>
      </w:r>
      <w:r w:rsidRPr="00A34E9E">
        <w:rPr>
          <w:rFonts w:ascii="Browallia New" w:hAnsi="Browallia New" w:cs="Browallia New"/>
          <w:sz w:val="28"/>
          <w:szCs w:val="28"/>
          <w:cs/>
          <w:lang w:val="th-TH" w:eastAsia="th-TH"/>
        </w:rPr>
        <w:t>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ให้</w:t>
      </w:r>
      <w:r w:rsidRPr="00A34E9E">
        <w:rPr>
          <w:rFonts w:ascii="Browallia New" w:hAnsi="Browallia New" w:cs="Browallia New"/>
          <w:sz w:val="28"/>
          <w:szCs w:val="28"/>
          <w:cs/>
          <w:lang w:val="th-TH" w:eastAsia="th-TH"/>
        </w:rPr>
        <w:t>อยู่ในสภาพพร้อมใช้งานตาม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ความ</w:t>
      </w:r>
      <w:r w:rsidRPr="00A34E9E">
        <w:rPr>
          <w:rFonts w:ascii="Browallia New" w:hAnsi="Browallia New" w:cs="Browallia New"/>
          <w:sz w:val="28"/>
          <w:szCs w:val="28"/>
          <w:cs/>
          <w:lang w:val="th-TH" w:eastAsia="th-TH"/>
        </w:rPr>
        <w:t>ประสงค์ของฝ่ายบริหาร เป็นรายได้แทนการนำไปห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ั</w:t>
      </w:r>
      <w:r w:rsidRPr="00A34E9E">
        <w:rPr>
          <w:rFonts w:ascii="Browallia New" w:hAnsi="Browallia New" w:cs="Browallia New"/>
          <w:sz w:val="28"/>
          <w:szCs w:val="28"/>
          <w:cs/>
          <w:lang w:val="th-TH" w:eastAsia="th-TH"/>
        </w:rPr>
        <w:t>กออกจากต้นทุนของที่ดิน อาคารและอุปกรณ์นั้น</w:t>
      </w:r>
    </w:p>
    <w:p w14:paraId="3A1451ED" w14:textId="77777777" w:rsidR="005276E8" w:rsidRDefault="005276E8" w:rsidP="005276E8">
      <w:pPr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3220D5DC" w14:textId="7EEC25AB" w:rsidR="00A54437" w:rsidRPr="005276E8" w:rsidRDefault="00A54437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5276E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5276E8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5276E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</w:t>
      </w:r>
      <w:r w:rsidRPr="005276E8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Pr="005276E8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และสินทรัพย์ที่อาจเกิดขึ้น</w:t>
      </w:r>
      <w:r w:rsidRPr="005276E8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</w:p>
    <w:p w14:paraId="30B92919" w14:textId="77777777" w:rsidR="00A54437" w:rsidRDefault="00A54437" w:rsidP="00A54437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CE395A6" w14:textId="4A6A6532" w:rsidR="00753D05" w:rsidRDefault="00A54437" w:rsidP="003508F6">
      <w:pPr>
        <w:pStyle w:val="CordiaNew"/>
        <w:tabs>
          <w:tab w:val="clear" w:pos="4153"/>
        </w:tabs>
        <w:ind w:left="84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1308E7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0A567BBE" w14:textId="77777777" w:rsidR="00EA0AF2" w:rsidRDefault="00EA0AF2" w:rsidP="001308E7">
      <w:pPr>
        <w:pStyle w:val="CordiaNew"/>
        <w:tabs>
          <w:tab w:val="clear" w:pos="4153"/>
        </w:tabs>
        <w:ind w:left="993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</w:p>
    <w:p w14:paraId="34F0F9CA" w14:textId="77777777" w:rsidR="009A281B" w:rsidRPr="00DF160F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065549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1BAB9400" w14:textId="77777777" w:rsidR="009A281B" w:rsidRPr="00DF160F" w:rsidRDefault="009A281B" w:rsidP="009A281B">
      <w:pPr>
        <w:rPr>
          <w:rFonts w:ascii="Browallia New" w:hAnsi="Browallia New" w:cs="Browallia New"/>
          <w:sz w:val="28"/>
          <w:szCs w:val="28"/>
          <w:lang w:eastAsia="th-TH"/>
        </w:rPr>
      </w:pPr>
    </w:p>
    <w:p w14:paraId="205980C5" w14:textId="77777777" w:rsidR="009A281B" w:rsidRDefault="009A281B" w:rsidP="003508F6">
      <w:pPr>
        <w:tabs>
          <w:tab w:val="clear" w:pos="907"/>
          <w:tab w:val="left" w:pos="1350"/>
        </w:tabs>
        <w:ind w:left="846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486C57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24ADC4F5" w14:textId="77777777" w:rsidR="009A281B" w:rsidRDefault="009A281B" w:rsidP="009A281B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3969B81B" w14:textId="77777777" w:rsidR="009A281B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065549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DF160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27C8BA21" w14:textId="77777777" w:rsidR="009A281B" w:rsidRDefault="009A281B" w:rsidP="009A281B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5A99410E" w14:textId="77777777" w:rsidR="009A281B" w:rsidRDefault="009A281B" w:rsidP="003508F6">
      <w:pPr>
        <w:tabs>
          <w:tab w:val="clear" w:pos="907"/>
          <w:tab w:val="left" w:pos="1368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การ</w:t>
      </w:r>
      <w:r w:rsidRPr="009B58F7">
        <w:rPr>
          <w:rFonts w:ascii="Browallia New" w:hAnsi="Browallia New" w:cs="Browallia New"/>
          <w:sz w:val="28"/>
          <w:szCs w:val="28"/>
          <w:cs/>
          <w:lang w:val="th-TH" w:eastAsia="th-TH"/>
        </w:rPr>
        <w:t>ปรับปรุงให้ทางเลือกแก่บริษัทย่อยที่นำมาตรฐานกา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ร</w:t>
      </w:r>
      <w:r w:rsidRPr="009B58F7">
        <w:rPr>
          <w:rFonts w:ascii="Browallia New" w:hAnsi="Browallia New" w:cs="Browallia New"/>
          <w:sz w:val="28"/>
          <w:szCs w:val="28"/>
          <w:cs/>
          <w:lang w:val="th-TH" w:eastAsia="th-TH"/>
        </w:rPr>
        <w:t>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619CC4A1" w14:textId="77777777" w:rsidR="00AF3288" w:rsidRDefault="00AF3288" w:rsidP="009A281B">
      <w:pPr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6E11E64F" w14:textId="77777777" w:rsidR="009A281B" w:rsidRPr="00966C65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065549">
        <w:rPr>
          <w:rFonts w:ascii="Browallia New" w:hAnsi="Browallia New" w:cs="Browallia New"/>
          <w:sz w:val="28"/>
          <w:szCs w:val="28"/>
          <w:lang w:val="th-TH" w:eastAsia="th-TH"/>
        </w:rPr>
        <w:t xml:space="preserve">3 </w:t>
      </w:r>
      <w:r w:rsidRPr="00065549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เรื่อง การรวมธุรกิจ</w:t>
      </w:r>
    </w:p>
    <w:p w14:paraId="3FBD62E1" w14:textId="77777777" w:rsidR="009A281B" w:rsidRDefault="009A281B" w:rsidP="009A281B">
      <w:pPr>
        <w:pStyle w:val="ListParagraph"/>
        <w:ind w:left="1080"/>
        <w:rPr>
          <w:rFonts w:ascii="Browallia New" w:hAnsi="Browallia New" w:cs="Browallia New"/>
          <w:sz w:val="28"/>
          <w:szCs w:val="28"/>
          <w:lang w:eastAsia="th-TH"/>
        </w:rPr>
      </w:pPr>
    </w:p>
    <w:p w14:paraId="43A63CBE" w14:textId="77777777" w:rsidR="007D4707" w:rsidRDefault="009A281B" w:rsidP="003508F6">
      <w:pPr>
        <w:tabs>
          <w:tab w:val="clear" w:pos="907"/>
          <w:tab w:val="left" w:pos="1170"/>
          <w:tab w:val="left" w:pos="1530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1212B2">
        <w:rPr>
          <w:rFonts w:ascii="Browallia New" w:hAnsi="Browallia New" w:cs="Browallia New"/>
          <w:sz w:val="28"/>
          <w:szCs w:val="28"/>
          <w:cs/>
          <w:lang w:val="th-TH" w:eastAsia="th-TH"/>
        </w:rPr>
        <w:t>ปรับปรุงการอ้างอิงกรอบแนวคิด</w:t>
      </w:r>
      <w:r w:rsidRPr="00962CCF">
        <w:rPr>
          <w:rFonts w:ascii="Browallia New" w:hAnsi="Browallia New" w:cs="Browallia New"/>
          <w:sz w:val="28"/>
          <w:szCs w:val="28"/>
          <w:cs/>
          <w:lang w:val="th-TH" w:eastAsia="th-TH"/>
        </w:rPr>
        <w:t>สำหรับการ</w:t>
      </w:r>
      <w:r w:rsidRPr="001212B2">
        <w:rPr>
          <w:rFonts w:ascii="Browallia New" w:hAnsi="Browallia New" w:cs="Browallia New"/>
          <w:sz w:val="28"/>
          <w:szCs w:val="28"/>
          <w:cs/>
          <w:lang w:val="th-TH" w:eastAsia="th-TH"/>
        </w:rPr>
        <w:t>รายงานทางการเงินให้เป็นปัจจุบัน เพิ่มเนื้อหาการรับรู้รายการหนี้สินและ</w:t>
      </w:r>
      <w:r w:rsidRPr="00966C65">
        <w:rPr>
          <w:rFonts w:ascii="Browallia New" w:hAnsi="Browallia New" w:cs="Browallia New"/>
          <w:sz w:val="28"/>
          <w:szCs w:val="28"/>
          <w:cs/>
          <w:lang w:val="th-TH" w:eastAsia="th-TH"/>
        </w:rPr>
        <w:t>หนี้สินที่อาจเกิดขึ้นที่รับมาจากการรวมธุรกิจ และสินทรัพย์ที่อาจเกิดขึ้น</w:t>
      </w:r>
      <w:r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ที่</w:t>
      </w:r>
      <w:r w:rsidRPr="00966C65">
        <w:rPr>
          <w:rFonts w:ascii="Browallia New" w:hAnsi="Browallia New" w:cs="Browallia New"/>
          <w:sz w:val="28"/>
          <w:szCs w:val="28"/>
          <w:cs/>
          <w:lang w:val="th-TH" w:eastAsia="th-TH"/>
        </w:rPr>
        <w:t>ไม่สามารถรับรู้รายการได้</w:t>
      </w:r>
    </w:p>
    <w:p w14:paraId="33BC42B4" w14:textId="77777777" w:rsidR="00AB02F4" w:rsidRDefault="00AB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>
        <w:rPr>
          <w:rFonts w:ascii="Browallia New" w:hAnsi="Browallia New" w:cs="Browallia New"/>
          <w:sz w:val="28"/>
          <w:szCs w:val="28"/>
          <w:cs/>
          <w:lang w:val="th-TH" w:eastAsia="th-TH"/>
        </w:rPr>
        <w:br w:type="page"/>
      </w:r>
    </w:p>
    <w:p w14:paraId="4C204EA2" w14:textId="6B90F963" w:rsidR="009A281B" w:rsidRPr="007D4707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D4707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 xml:space="preserve">มาตรฐานการรายงานทางการเงินฉบับที่ </w:t>
      </w:r>
      <w:r w:rsidRPr="007D4707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7D4707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0E75806F" w14:textId="77777777" w:rsidR="009A281B" w:rsidRPr="003C5B19" w:rsidRDefault="009A281B" w:rsidP="009A281B">
      <w:pPr>
        <w:rPr>
          <w:rFonts w:ascii="Browallia New" w:hAnsi="Browallia New" w:cs="Browallia New"/>
          <w:sz w:val="22"/>
          <w:szCs w:val="22"/>
          <w:lang w:val="th-TH" w:eastAsia="th-TH"/>
        </w:rPr>
      </w:pPr>
    </w:p>
    <w:p w14:paraId="2B1360F0" w14:textId="57FDFC28" w:rsidR="007D4707" w:rsidRDefault="009A281B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75A6C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 </w:t>
      </w:r>
      <w:r w:rsidRPr="00065549">
        <w:rPr>
          <w:rFonts w:ascii="Browallia New" w:hAnsi="Browallia New" w:cs="Browallia New"/>
          <w:sz w:val="28"/>
          <w:szCs w:val="28"/>
          <w:lang w:val="th-TH"/>
        </w:rPr>
        <w:t>10</w:t>
      </w:r>
      <w:r w:rsidRPr="00775A6C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โดย</w:t>
      </w:r>
      <w:r w:rsidRPr="00775A6C">
        <w:rPr>
          <w:rFonts w:ascii="Browallia New" w:hAnsi="Browallia New" w:cs="Browallia New"/>
          <w:sz w:val="28"/>
          <w:szCs w:val="28"/>
          <w:cs/>
          <w:lang w:val="th-TH"/>
        </w:rPr>
        <w:t>ต้องมีการนำค่าธรรมเนียมจ่ายสุทธิ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ด้วย</w:t>
      </w:r>
      <w:r w:rsidRPr="00775A6C">
        <w:rPr>
          <w:rFonts w:ascii="Browallia New" w:hAnsi="Browallia New" w:cs="Browallia New"/>
          <w:sz w:val="28"/>
          <w:szCs w:val="28"/>
          <w:cs/>
          <w:lang w:val="th-TH"/>
        </w:rPr>
        <w:t xml:space="preserve">ค่าธรรมเนียมรับมาคำนวณ </w:t>
      </w:r>
      <w:r w:rsidRPr="00962CCF">
        <w:rPr>
          <w:rFonts w:ascii="Browallia New" w:hAnsi="Browallia New" w:cs="Browallia New"/>
          <w:sz w:val="28"/>
          <w:szCs w:val="28"/>
          <w:lang w:val="th-TH"/>
        </w:rPr>
        <w:t>(</w:t>
      </w:r>
      <w:r w:rsidRPr="00775A6C">
        <w:rPr>
          <w:rFonts w:ascii="Browallia New" w:hAnsi="Browallia New" w:cs="Browallia New"/>
          <w:sz w:val="28"/>
          <w:szCs w:val="28"/>
          <w:cs/>
          <w:lang w:val="th-TH"/>
        </w:rPr>
        <w:t>รวมเฉพาะค่าธรรมเนียมที่เกิดระหว่าง</w:t>
      </w:r>
      <w:r w:rsidR="003508F6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775A6C">
        <w:rPr>
          <w:rFonts w:ascii="Browallia New" w:hAnsi="Browallia New" w:cs="Browallia New"/>
          <w:sz w:val="28"/>
          <w:szCs w:val="28"/>
          <w:cs/>
          <w:lang w:val="th-TH"/>
        </w:rPr>
        <w:t>ผู้กู้ยืมและผู้ให้กู้ยืม รวมถึงค่าธรรมเนียมจ่ายหรือรับที่ออกให้ในนามของอีกฝ่ายหนึ่งเท่านั้</w:t>
      </w:r>
      <w:r w:rsidRPr="00065549">
        <w:rPr>
          <w:rFonts w:ascii="Browallia New" w:hAnsi="Browallia New" w:cs="Browallia New" w:hint="cs"/>
          <w:sz w:val="28"/>
          <w:szCs w:val="28"/>
          <w:cs/>
          <w:lang w:val="th-TH"/>
        </w:rPr>
        <w:t>น</w:t>
      </w:r>
      <w:r w:rsidRPr="00962CCF">
        <w:rPr>
          <w:rFonts w:ascii="Browallia New" w:hAnsi="Browallia New" w:cs="Browallia New"/>
          <w:sz w:val="28"/>
          <w:szCs w:val="28"/>
          <w:lang w:val="th-TH"/>
        </w:rPr>
        <w:t>)</w:t>
      </w:r>
    </w:p>
    <w:p w14:paraId="5B1E3AD0" w14:textId="77777777" w:rsidR="009253B8" w:rsidRPr="003C5B19" w:rsidRDefault="009253B8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31C74C04" w14:textId="77777777" w:rsidR="0057343A" w:rsidRPr="004D4C3A" w:rsidRDefault="0024493A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3C5B19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  <w:lang w:val="th-TH"/>
        </w:rPr>
      </w:pPr>
    </w:p>
    <w:p w14:paraId="5C2092A3" w14:textId="567929AD" w:rsidR="0057343A" w:rsidRPr="004D4C3A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3C5B19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2BB055C4" w14:textId="286862C3" w:rsidR="0024493A" w:rsidRPr="004D4C3A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25</w:t>
      </w:r>
      <w:r w:rsidR="00D80C19" w:rsidRPr="004D4C3A">
        <w:rPr>
          <w:rFonts w:ascii="BrowalliaUPC" w:hAnsi="BrowalliaUPC" w:cs="BrowalliaUPC"/>
          <w:color w:val="auto"/>
          <w:sz w:val="28"/>
          <w:szCs w:val="28"/>
        </w:rPr>
        <w:t>6</w:t>
      </w:r>
      <w:r w:rsidR="00C27355">
        <w:rPr>
          <w:rFonts w:ascii="BrowalliaUPC" w:hAnsi="BrowalliaUPC" w:cs="BrowalliaUPC"/>
          <w:color w:val="auto"/>
          <w:sz w:val="28"/>
          <w:szCs w:val="28"/>
        </w:rPr>
        <w:t>5</w:t>
      </w:r>
    </w:p>
    <w:p w14:paraId="71374C3D" w14:textId="77777777" w:rsidR="00D80C19" w:rsidRPr="003C5B19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</w:rPr>
      </w:pPr>
    </w:p>
    <w:p w14:paraId="7FA24356" w14:textId="71D45377" w:rsidR="005753E0" w:rsidRPr="004D4C3A" w:rsidRDefault="005753E0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3C5B19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2"/>
          <w:szCs w:val="22"/>
          <w:cs/>
        </w:rPr>
      </w:pPr>
    </w:p>
    <w:p w14:paraId="495D0170" w14:textId="6E5B1238" w:rsidR="00ED0B2B" w:rsidRPr="004D4C3A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="00BD2AE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โดยการมี</w:t>
      </w:r>
      <w:r w:rsidR="00813CB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รที่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7AF01B62" w14:textId="59FE4E81" w:rsidR="001C484E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2"/>
          <w:szCs w:val="22"/>
          <w:cs/>
          <w:lang w:val="th-TH" w:eastAsia="th-TH"/>
        </w:rPr>
      </w:pPr>
    </w:p>
    <w:p w14:paraId="292243D5" w14:textId="298E4252" w:rsidR="00641C2A" w:rsidRPr="004D4C3A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2B1F94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รายการ</w:t>
      </w:r>
      <w:r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บัญชีที่</w:t>
      </w:r>
      <w:r w:rsidR="00864008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มีสาระ</w:t>
      </w:r>
      <w:r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780C07">
        <w:rPr>
          <w:rFonts w:ascii="BrowalliaUPC" w:hAnsi="BrowalliaUPC" w:cs="BrowalliaUPC" w:hint="cs"/>
          <w:color w:val="auto"/>
          <w:spacing w:val="-4"/>
          <w:sz w:val="28"/>
          <w:szCs w:val="28"/>
          <w:cs/>
          <w:lang w:val="th-TH"/>
        </w:rPr>
        <w:t>กัน</w:t>
      </w:r>
      <w:r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สำหรับ</w:t>
      </w:r>
      <w:r w:rsidR="006C7D69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งวด</w:t>
      </w:r>
      <w:r w:rsidR="00A82B21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สามเดือนสิ้นสุดวันที่</w:t>
      </w:r>
      <w:r w:rsidR="00A82B21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</w:t>
      </w:r>
      <w:r w:rsidR="00A82B21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A82B21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>มีนาคม</w:t>
      </w:r>
      <w:r w:rsidR="002A050B" w:rsidRPr="004D4C3A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color w:val="auto"/>
          <w:sz w:val="28"/>
          <w:szCs w:val="28"/>
        </w:rPr>
        <w:t>256</w:t>
      </w:r>
      <w:r w:rsidR="00A82B21">
        <w:rPr>
          <w:rFonts w:ascii="BrowalliaUPC" w:hAnsi="BrowalliaUPC" w:cs="BrowalliaUPC"/>
          <w:color w:val="auto"/>
          <w:sz w:val="28"/>
          <w:szCs w:val="28"/>
        </w:rPr>
        <w:t>6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9B7904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25</w:t>
      </w:r>
      <w:r w:rsidR="009B7904" w:rsidRPr="004D4C3A">
        <w:rPr>
          <w:rFonts w:ascii="BrowalliaUPC" w:hAnsi="BrowalliaUPC" w:cs="BrowalliaUPC"/>
          <w:color w:val="auto"/>
          <w:sz w:val="28"/>
          <w:szCs w:val="28"/>
        </w:rPr>
        <w:t>6</w:t>
      </w:r>
      <w:r w:rsidR="009B7904">
        <w:rPr>
          <w:rFonts w:ascii="BrowalliaUPC" w:hAnsi="BrowalliaUPC" w:cs="BrowalliaUPC"/>
          <w:color w:val="auto"/>
          <w:sz w:val="28"/>
          <w:szCs w:val="28"/>
        </w:rPr>
        <w:t>5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196317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</w:rPr>
      </w:pPr>
    </w:p>
    <w:tbl>
      <w:tblPr>
        <w:tblW w:w="9351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66"/>
        <w:gridCol w:w="2344"/>
        <w:gridCol w:w="1134"/>
        <w:gridCol w:w="1134"/>
        <w:gridCol w:w="1176"/>
        <w:gridCol w:w="1197"/>
      </w:tblGrid>
      <w:tr w:rsidR="004D4C3A" w:rsidRPr="004D4C3A" w14:paraId="6DB92F3B" w14:textId="77777777" w:rsidTr="00626857">
        <w:trPr>
          <w:tblHeader/>
        </w:trPr>
        <w:tc>
          <w:tcPr>
            <w:tcW w:w="2366" w:type="dxa"/>
          </w:tcPr>
          <w:p w14:paraId="74F2380B" w14:textId="273BE25D" w:rsidR="009B5201" w:rsidRPr="004D4C3A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4D4C3A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4D4C3A" w14:paraId="7C4E5084" w14:textId="77777777" w:rsidTr="00626857">
        <w:trPr>
          <w:tblHeader/>
        </w:trPr>
        <w:tc>
          <w:tcPr>
            <w:tcW w:w="2366" w:type="dxa"/>
          </w:tcPr>
          <w:p w14:paraId="7455D91A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4D4C3A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4D4C3A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4D4C3A" w14:paraId="437F1141" w14:textId="77777777" w:rsidTr="00626857">
        <w:trPr>
          <w:tblHeader/>
        </w:trPr>
        <w:tc>
          <w:tcPr>
            <w:tcW w:w="2366" w:type="dxa"/>
          </w:tcPr>
          <w:p w14:paraId="6373E15F" w14:textId="77777777" w:rsidR="009F165C" w:rsidRPr="004D4C3A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4D4C3A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2E35D632" w:rsidR="009F165C" w:rsidRPr="004D4C3A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C2C1F" w:rsidRPr="00871F78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="006C2C1F"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มีนาคม</w:t>
            </w:r>
          </w:p>
        </w:tc>
      </w:tr>
      <w:tr w:rsidR="006C2C1F" w:rsidRPr="004D4C3A" w14:paraId="48EE10B0" w14:textId="77777777" w:rsidTr="00626857">
        <w:trPr>
          <w:tblHeader/>
        </w:trPr>
        <w:tc>
          <w:tcPr>
            <w:tcW w:w="2366" w:type="dxa"/>
          </w:tcPr>
          <w:p w14:paraId="7CC5B9F5" w14:textId="77777777" w:rsidR="006C2C1F" w:rsidRPr="004D4C3A" w:rsidRDefault="006C2C1F" w:rsidP="006C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6C2C1F" w:rsidRPr="004D4C3A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51A48FE6" w:rsidR="006C2C1F" w:rsidRPr="004D4C3A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56A9538" w14:textId="4D0DA65A" w:rsidR="006C2C1F" w:rsidRPr="004D4C3A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14:paraId="74EB6985" w14:textId="39F18D5A" w:rsidR="006C2C1F" w:rsidRPr="004D4C3A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14:paraId="063C0DE7" w14:textId="5FA255B2" w:rsidR="006C2C1F" w:rsidRPr="004D4C3A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4D4C3A" w:rsidRPr="004D4C3A" w14:paraId="00E96AF6" w14:textId="77777777" w:rsidTr="00626857">
        <w:tc>
          <w:tcPr>
            <w:tcW w:w="2366" w:type="dxa"/>
          </w:tcPr>
          <w:p w14:paraId="4AD1EEF9" w14:textId="08E6B74A" w:rsidR="00ED0348" w:rsidRPr="00196317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196317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1963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1963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1963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1963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4C3A" w:rsidRPr="004D4C3A" w14:paraId="205381F2" w14:textId="77777777" w:rsidTr="00626857">
        <w:tc>
          <w:tcPr>
            <w:tcW w:w="2366" w:type="dxa"/>
          </w:tcPr>
          <w:p w14:paraId="177B8D91" w14:textId="161246B6" w:rsidR="00B838DB" w:rsidRPr="004D4C3A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4D4C3A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59BD" w:rsidRPr="004D4C3A" w14:paraId="0F391F92" w14:textId="77777777" w:rsidTr="00626857">
        <w:tc>
          <w:tcPr>
            <w:tcW w:w="2366" w:type="dxa"/>
          </w:tcPr>
          <w:p w14:paraId="4E201784" w14:textId="77777777" w:rsidR="001B59BD" w:rsidRPr="004D4C3A" w:rsidRDefault="001B59BD" w:rsidP="001B59BD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1B59BD" w:rsidRPr="004D4C3A" w:rsidRDefault="001B59BD" w:rsidP="001B59B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0807CE16" w:rsidR="001B59BD" w:rsidRPr="004D4C3A" w:rsidRDefault="007F5506" w:rsidP="001B59B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60A4DA05" w:rsidR="001B59BD" w:rsidRPr="004D4C3A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5909DB6B" w:rsidR="001B59BD" w:rsidRPr="004D4C3A" w:rsidRDefault="00A50CFB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197" w:type="dxa"/>
          </w:tcPr>
          <w:p w14:paraId="60D61038" w14:textId="44629DD9" w:rsidR="001B59BD" w:rsidRPr="004D4C3A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103</w:t>
            </w:r>
          </w:p>
        </w:tc>
      </w:tr>
      <w:tr w:rsidR="001B59BD" w:rsidRPr="004D4C3A" w14:paraId="12E81169" w14:textId="77777777" w:rsidTr="00626857">
        <w:tc>
          <w:tcPr>
            <w:tcW w:w="2366" w:type="dxa"/>
          </w:tcPr>
          <w:p w14:paraId="3164C0E3" w14:textId="6ADC6908" w:rsidR="001B59BD" w:rsidRPr="004D4C3A" w:rsidRDefault="001B59BD" w:rsidP="001B59BD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0148A32E" w14:textId="00035715" w:rsidR="001B59BD" w:rsidRPr="004D4C3A" w:rsidRDefault="001B59BD" w:rsidP="001B59B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5AA8BF9A" w14:textId="4164A842" w:rsidR="001B59BD" w:rsidRPr="004D4C3A" w:rsidRDefault="005C3CCA" w:rsidP="001B59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157</w:t>
            </w:r>
          </w:p>
        </w:tc>
        <w:tc>
          <w:tcPr>
            <w:tcW w:w="1134" w:type="dxa"/>
            <w:shd w:val="clear" w:color="auto" w:fill="auto"/>
          </w:tcPr>
          <w:p w14:paraId="16CB5103" w14:textId="2F4CE761" w:rsidR="001B59BD" w:rsidRPr="004D4C3A" w:rsidRDefault="001B59BD" w:rsidP="001B59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50C3A929" w:rsidR="001B59BD" w:rsidRPr="004D4C3A" w:rsidRDefault="005C3CCA" w:rsidP="001B59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157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164E5444" w:rsidR="001B59BD" w:rsidRPr="004D4C3A" w:rsidRDefault="001B59BD" w:rsidP="001B59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138</w:t>
            </w:r>
          </w:p>
        </w:tc>
      </w:tr>
      <w:tr w:rsidR="001B59BD" w:rsidRPr="004D4C3A" w14:paraId="27D6DA6D" w14:textId="77777777" w:rsidTr="00626857">
        <w:tc>
          <w:tcPr>
            <w:tcW w:w="2366" w:type="dxa"/>
          </w:tcPr>
          <w:p w14:paraId="6BF096EC" w14:textId="77777777" w:rsidR="001B59BD" w:rsidRPr="004D4C3A" w:rsidRDefault="001B59BD" w:rsidP="001B59B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1B59BD" w:rsidRPr="004D4C3A" w:rsidRDefault="001B59BD" w:rsidP="001B59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378C9071" w:rsidR="001B59BD" w:rsidRPr="004D4C3A" w:rsidRDefault="005C3CCA" w:rsidP="001B59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157</w:t>
            </w:r>
          </w:p>
        </w:tc>
        <w:tc>
          <w:tcPr>
            <w:tcW w:w="1134" w:type="dxa"/>
            <w:vAlign w:val="bottom"/>
          </w:tcPr>
          <w:p w14:paraId="7CA77309" w14:textId="15A4282B" w:rsidR="001B59BD" w:rsidRPr="004D4C3A" w:rsidRDefault="006C7E32" w:rsidP="001B59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138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73320CB9" w:rsidR="001B59BD" w:rsidRPr="004D4C3A" w:rsidRDefault="00A50CFB" w:rsidP="001B59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97" w:type="dxa"/>
            <w:vAlign w:val="bottom"/>
          </w:tcPr>
          <w:p w14:paraId="59763B89" w14:textId="250C3E80" w:rsidR="001B59BD" w:rsidRPr="004D4C3A" w:rsidRDefault="00DB05B8" w:rsidP="001B59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241</w:t>
            </w:r>
          </w:p>
        </w:tc>
      </w:tr>
      <w:tr w:rsidR="001B59BD" w:rsidRPr="004D4C3A" w14:paraId="1BF7CB14" w14:textId="77777777" w:rsidTr="004C4DAD">
        <w:trPr>
          <w:trHeight w:val="272"/>
        </w:trPr>
        <w:tc>
          <w:tcPr>
            <w:tcW w:w="2366" w:type="dxa"/>
          </w:tcPr>
          <w:p w14:paraId="78865166" w14:textId="77777777" w:rsidR="001B59BD" w:rsidRPr="004C4DAD" w:rsidRDefault="001B59BD" w:rsidP="001B59B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1B59BD" w:rsidRPr="004C4DAD" w:rsidRDefault="001B59BD" w:rsidP="001B59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60FA3935" w14:textId="77777777" w:rsidR="001B59BD" w:rsidRPr="004C4DAD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1B59BD" w:rsidRPr="004C4DAD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1B59BD" w:rsidRPr="004C4DAD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45F67BCA" w14:textId="77777777" w:rsidR="001B59BD" w:rsidRPr="004C4DAD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B59BD" w:rsidRPr="004D4C3A" w14:paraId="7BF981CF" w14:textId="77777777" w:rsidTr="00626857">
        <w:tc>
          <w:tcPr>
            <w:tcW w:w="2366" w:type="dxa"/>
          </w:tcPr>
          <w:p w14:paraId="1CCB3209" w14:textId="25417A2D" w:rsidR="001B59BD" w:rsidRPr="004D4C3A" w:rsidRDefault="001B59BD" w:rsidP="001B59B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1B59BD" w:rsidRPr="004D4C3A" w:rsidRDefault="001B59BD" w:rsidP="001B59B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1B59BD" w:rsidRPr="004D4C3A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1B59BD" w:rsidRPr="004D4C3A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1B59BD" w:rsidRPr="004D4C3A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1B59BD" w:rsidRPr="004D4C3A" w:rsidRDefault="001B59BD" w:rsidP="001B5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689C" w:rsidRPr="004D4C3A" w14:paraId="3B2E3F03" w14:textId="77777777" w:rsidTr="00626857">
        <w:tc>
          <w:tcPr>
            <w:tcW w:w="2366" w:type="dxa"/>
          </w:tcPr>
          <w:p w14:paraId="4C06DC93" w14:textId="7B6D69C9" w:rsidR="00F7689C" w:rsidRPr="004D4C3A" w:rsidRDefault="00F7689C" w:rsidP="00F7689C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3E48D4A9" w14:textId="2E9000C9" w:rsidR="00F7689C" w:rsidRPr="004D4C3A" w:rsidRDefault="00F7689C" w:rsidP="00F7689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B132865" w14:textId="0E5C05A3" w:rsidR="00F7689C" w:rsidRPr="004D4C3A" w:rsidRDefault="007F5506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9016BBA" w14:textId="3F85A860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8EB1E3" w14:textId="4EEE7EB0" w:rsidR="00F7689C" w:rsidRPr="004D4C3A" w:rsidRDefault="005C3CCA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626</w:t>
            </w:r>
          </w:p>
        </w:tc>
        <w:tc>
          <w:tcPr>
            <w:tcW w:w="1197" w:type="dxa"/>
            <w:vAlign w:val="bottom"/>
          </w:tcPr>
          <w:p w14:paraId="6B4B19EB" w14:textId="5E2022A2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647</w:t>
            </w:r>
          </w:p>
        </w:tc>
      </w:tr>
      <w:tr w:rsidR="00F7689C" w:rsidRPr="004D4C3A" w14:paraId="2FFB5BC4" w14:textId="77777777" w:rsidTr="00626857">
        <w:tc>
          <w:tcPr>
            <w:tcW w:w="2366" w:type="dxa"/>
          </w:tcPr>
          <w:p w14:paraId="1748AB0D" w14:textId="7A4CD40C" w:rsidR="00F7689C" w:rsidRPr="004D4C3A" w:rsidRDefault="00F7689C" w:rsidP="00F7689C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9D6D1A3" w14:textId="21A47DC6" w:rsidR="00F7689C" w:rsidRPr="004D4C3A" w:rsidRDefault="00F7689C" w:rsidP="00F7689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5B26EFF2" w:rsidR="00F7689C" w:rsidRPr="004D4C3A" w:rsidRDefault="005C3CCA" w:rsidP="00F76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bottom"/>
          </w:tcPr>
          <w:p w14:paraId="10C1B2C5" w14:textId="66907694" w:rsidR="00F7689C" w:rsidRPr="004D4C3A" w:rsidRDefault="005C3CCA" w:rsidP="00F76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64272952" w:rsidR="00F7689C" w:rsidRPr="004D4C3A" w:rsidRDefault="005C3CCA" w:rsidP="00F76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</w:p>
        </w:tc>
        <w:tc>
          <w:tcPr>
            <w:tcW w:w="1197" w:type="dxa"/>
            <w:vAlign w:val="bottom"/>
          </w:tcPr>
          <w:p w14:paraId="362E7997" w14:textId="55486E72" w:rsidR="00F7689C" w:rsidRPr="004D4C3A" w:rsidRDefault="005C3CCA" w:rsidP="00F76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60</w:t>
            </w:r>
          </w:p>
        </w:tc>
      </w:tr>
      <w:tr w:rsidR="00F7689C" w:rsidRPr="004D4C3A" w14:paraId="3EB223A2" w14:textId="77777777" w:rsidTr="00626857">
        <w:tc>
          <w:tcPr>
            <w:tcW w:w="2366" w:type="dxa"/>
          </w:tcPr>
          <w:p w14:paraId="4433BE6E" w14:textId="6F2426E9" w:rsidR="00F7689C" w:rsidRPr="004D4C3A" w:rsidRDefault="00F7689C" w:rsidP="00F7689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101D5B21" w14:textId="77777777" w:rsidR="00F7689C" w:rsidRPr="004D4C3A" w:rsidRDefault="00F7689C" w:rsidP="00F7689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3DBA4F" w14:textId="6B6D1347" w:rsidR="00F7689C" w:rsidRPr="004D4C3A" w:rsidRDefault="005C3CCA" w:rsidP="00F768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bottom"/>
          </w:tcPr>
          <w:p w14:paraId="482140D1" w14:textId="7F618481" w:rsidR="00F7689C" w:rsidRPr="004D4C3A" w:rsidRDefault="005C3CCA" w:rsidP="00F768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C05CC8" w14:textId="76E3F9C4" w:rsidR="00F7689C" w:rsidRPr="004D4C3A" w:rsidRDefault="005C3CCA" w:rsidP="00F768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686</w:t>
            </w:r>
          </w:p>
        </w:tc>
        <w:tc>
          <w:tcPr>
            <w:tcW w:w="1197" w:type="dxa"/>
            <w:vAlign w:val="bottom"/>
          </w:tcPr>
          <w:p w14:paraId="74B429BD" w14:textId="537ECFFB" w:rsidR="00F7689C" w:rsidRPr="004D4C3A" w:rsidRDefault="005C3CCA" w:rsidP="00F768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707</w:t>
            </w:r>
          </w:p>
        </w:tc>
      </w:tr>
      <w:tr w:rsidR="00F7689C" w:rsidRPr="004D4C3A" w14:paraId="726096C8" w14:textId="77777777" w:rsidTr="00626857">
        <w:tc>
          <w:tcPr>
            <w:tcW w:w="2366" w:type="dxa"/>
          </w:tcPr>
          <w:p w14:paraId="00D5749A" w14:textId="77777777" w:rsidR="00F7689C" w:rsidRPr="004D4C3A" w:rsidRDefault="00F7689C" w:rsidP="00F7689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F7689C" w:rsidRPr="004D4C3A" w:rsidRDefault="00F7689C" w:rsidP="00F7689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689C" w:rsidRPr="004D4C3A" w14:paraId="6A15B9DF" w14:textId="77777777" w:rsidTr="00626857">
        <w:tc>
          <w:tcPr>
            <w:tcW w:w="2366" w:type="dxa"/>
            <w:shd w:val="clear" w:color="auto" w:fill="auto"/>
          </w:tcPr>
          <w:p w14:paraId="34416F3C" w14:textId="5C4097AC" w:rsidR="00F7689C" w:rsidRPr="004D4C3A" w:rsidRDefault="00F7689C" w:rsidP="00F7689C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F7689C" w:rsidRPr="004D4C3A" w:rsidRDefault="00F7689C" w:rsidP="00F7689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C9F9BA" w14:textId="77777777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7E0F16" w14:textId="75235E38" w:rsidR="00F7689C" w:rsidRPr="004D4C3A" w:rsidRDefault="00F7689C" w:rsidP="00F7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024D" w:rsidRPr="004D4C3A" w14:paraId="0D6054F8" w14:textId="77777777" w:rsidTr="00626857">
        <w:tc>
          <w:tcPr>
            <w:tcW w:w="2366" w:type="dxa"/>
            <w:shd w:val="clear" w:color="auto" w:fill="auto"/>
          </w:tcPr>
          <w:p w14:paraId="5E889C04" w14:textId="448DB774" w:rsidR="0080024D" w:rsidRPr="004D4C3A" w:rsidRDefault="0080024D" w:rsidP="0080024D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80024D" w:rsidRPr="004D4C3A" w:rsidRDefault="0080024D" w:rsidP="0080024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6A17AE37" w:rsidR="0080024D" w:rsidRPr="004D4C3A" w:rsidRDefault="007F5506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3DDE5E85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60129ACE" w:rsidR="0080024D" w:rsidRPr="007F5506" w:rsidRDefault="007F5506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</w:t>
            </w:r>
            <w:r w:rsidR="005D3728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197" w:type="dxa"/>
            <w:shd w:val="clear" w:color="auto" w:fill="auto"/>
          </w:tcPr>
          <w:p w14:paraId="3D84092A" w14:textId="174B470C" w:rsidR="0080024D" w:rsidRPr="004D4C3A" w:rsidRDefault="005C3CCA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537</w:t>
            </w:r>
          </w:p>
        </w:tc>
      </w:tr>
      <w:tr w:rsidR="0080024D" w:rsidRPr="004D4C3A" w14:paraId="11D21C25" w14:textId="77777777" w:rsidTr="00626857">
        <w:tc>
          <w:tcPr>
            <w:tcW w:w="2366" w:type="dxa"/>
            <w:shd w:val="clear" w:color="auto" w:fill="auto"/>
          </w:tcPr>
          <w:p w14:paraId="43A87739" w14:textId="045007E8" w:rsidR="0080024D" w:rsidRPr="004D4C3A" w:rsidRDefault="0080024D" w:rsidP="0080024D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80024D" w:rsidRPr="004D4C3A" w:rsidRDefault="0080024D" w:rsidP="0080024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1745D145" w:rsidR="0080024D" w:rsidRPr="004D4C3A" w:rsidRDefault="007F5506" w:rsidP="008002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16DCE385" w:rsidR="0080024D" w:rsidRPr="004D4C3A" w:rsidRDefault="0080024D" w:rsidP="008002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1,443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2142C6FC" w:rsidR="0080024D" w:rsidRPr="004D4C3A" w:rsidRDefault="007F5506" w:rsidP="008002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3D73F169" w:rsidR="0080024D" w:rsidRPr="004D4C3A" w:rsidRDefault="005C3CCA" w:rsidP="008002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1</w:t>
            </w:r>
            <w:r w:rsidR="0080024D" w:rsidRPr="00871F7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5C3CCA">
              <w:rPr>
                <w:rFonts w:ascii="BrowalliaUPC" w:hAnsi="BrowalliaUPC" w:cs="BrowalliaUPC" w:hint="cs"/>
                <w:sz w:val="24"/>
                <w:szCs w:val="24"/>
              </w:rPr>
              <w:t>443</w:t>
            </w:r>
          </w:p>
        </w:tc>
      </w:tr>
      <w:tr w:rsidR="0080024D" w:rsidRPr="004D4C3A" w14:paraId="479EDA0E" w14:textId="77777777" w:rsidTr="00626857">
        <w:tc>
          <w:tcPr>
            <w:tcW w:w="2366" w:type="dxa"/>
            <w:shd w:val="clear" w:color="auto" w:fill="auto"/>
          </w:tcPr>
          <w:p w14:paraId="448E7329" w14:textId="77777777" w:rsidR="0080024D" w:rsidRPr="004D4C3A" w:rsidRDefault="0080024D" w:rsidP="0080024D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80024D" w:rsidRPr="004D4C3A" w:rsidRDefault="0080024D" w:rsidP="0080024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62D87D8C" w:rsidR="0080024D" w:rsidRPr="004D4C3A" w:rsidRDefault="007F5506" w:rsidP="0080024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33111892" w:rsidR="0080024D" w:rsidRPr="004D4C3A" w:rsidRDefault="0080024D" w:rsidP="0080024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1,443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33790B19" w:rsidR="0080024D" w:rsidRPr="004D4C3A" w:rsidRDefault="007F5506" w:rsidP="0080024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</w:t>
            </w:r>
            <w:r w:rsidR="005D3728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732B8DC9" w:rsidR="0080024D" w:rsidRPr="004D4C3A" w:rsidRDefault="0080024D" w:rsidP="0080024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1,980</w:t>
            </w:r>
          </w:p>
        </w:tc>
      </w:tr>
      <w:tr w:rsidR="0080024D" w:rsidRPr="004D4C3A" w14:paraId="4F1E488C" w14:textId="77777777" w:rsidTr="00626857">
        <w:tc>
          <w:tcPr>
            <w:tcW w:w="2366" w:type="dxa"/>
            <w:shd w:val="clear" w:color="auto" w:fill="auto"/>
          </w:tcPr>
          <w:p w14:paraId="34202F1E" w14:textId="217670E7" w:rsidR="0080024D" w:rsidRPr="004D4C3A" w:rsidRDefault="0080024D" w:rsidP="0080024D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80024D" w:rsidRPr="004D4C3A" w:rsidRDefault="0080024D" w:rsidP="0080024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024D" w:rsidRPr="004D4C3A" w14:paraId="012C5082" w14:textId="77777777" w:rsidTr="00626857">
        <w:tc>
          <w:tcPr>
            <w:tcW w:w="2366" w:type="dxa"/>
          </w:tcPr>
          <w:p w14:paraId="34145E33" w14:textId="0C79F463" w:rsidR="0080024D" w:rsidRPr="004D4C3A" w:rsidRDefault="0080024D" w:rsidP="0080024D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0C6EA7E4" w14:textId="77777777" w:rsidR="0080024D" w:rsidRPr="004D4C3A" w:rsidRDefault="0080024D" w:rsidP="0080024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B95BF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F1C7189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13C9AF8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11DBDC" w14:textId="77777777" w:rsidR="0080024D" w:rsidRPr="004D4C3A" w:rsidRDefault="0080024D" w:rsidP="0080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5789" w:rsidRPr="004D4C3A" w14:paraId="3981998A" w14:textId="77777777" w:rsidTr="00626857">
        <w:tc>
          <w:tcPr>
            <w:tcW w:w="2366" w:type="dxa"/>
          </w:tcPr>
          <w:p w14:paraId="7BCEE289" w14:textId="2F9C5D6D" w:rsidR="00DC5789" w:rsidRPr="004D4C3A" w:rsidRDefault="00DC5789" w:rsidP="00DC5789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AD5AF4F" w14:textId="77777777" w:rsidR="00DC5789" w:rsidRPr="004D4C3A" w:rsidRDefault="00DC5789" w:rsidP="00DC578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200F2916" w:rsidR="00DC5789" w:rsidRPr="004D4C3A" w:rsidRDefault="001425C4" w:rsidP="00DC57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134" w:type="dxa"/>
          </w:tcPr>
          <w:p w14:paraId="32E50ECA" w14:textId="66E301FE" w:rsidR="00DC5789" w:rsidRPr="004D4C3A" w:rsidRDefault="00DC5789" w:rsidP="00DC57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1,239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3B18BB79" w:rsidR="00DC5789" w:rsidRPr="004D4C3A" w:rsidRDefault="007F5506" w:rsidP="00DC57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97" w:type="dxa"/>
            <w:vAlign w:val="bottom"/>
          </w:tcPr>
          <w:p w14:paraId="5FAAE0DE" w14:textId="0EA6394A" w:rsidR="00DC5789" w:rsidRPr="004D4C3A" w:rsidRDefault="00DC5789" w:rsidP="00DC57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1,197</w:t>
            </w:r>
          </w:p>
        </w:tc>
      </w:tr>
      <w:tr w:rsidR="00DC5789" w:rsidRPr="004D4C3A" w14:paraId="59F2185B" w14:textId="77777777" w:rsidTr="00626857">
        <w:tc>
          <w:tcPr>
            <w:tcW w:w="2366" w:type="dxa"/>
          </w:tcPr>
          <w:p w14:paraId="4D7FFEEE" w14:textId="7C28EB00" w:rsidR="00DC5789" w:rsidRPr="004D4C3A" w:rsidRDefault="00DC5789" w:rsidP="00DC5789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DC5789" w:rsidRPr="004D4C3A" w:rsidRDefault="00DC5789" w:rsidP="00DC578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AC51A8B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5789" w:rsidRPr="004D4C3A" w14:paraId="7CA8ACCE" w14:textId="77777777" w:rsidTr="00626857">
        <w:tc>
          <w:tcPr>
            <w:tcW w:w="2366" w:type="dxa"/>
            <w:shd w:val="clear" w:color="auto" w:fill="auto"/>
          </w:tcPr>
          <w:p w14:paraId="3CCB6A68" w14:textId="3A7A69D3" w:rsidR="00DC5789" w:rsidRPr="004D4C3A" w:rsidRDefault="00DC5789" w:rsidP="00DC5789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DC5789" w:rsidRPr="004D4C3A" w:rsidRDefault="00DC5789" w:rsidP="00DC578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DC5789" w:rsidRPr="004D4C3A" w:rsidRDefault="00DC5789" w:rsidP="00DC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3141" w:rsidRPr="004D4C3A" w14:paraId="14854EC1" w14:textId="77777777" w:rsidTr="00626857">
        <w:tc>
          <w:tcPr>
            <w:tcW w:w="2366" w:type="dxa"/>
          </w:tcPr>
          <w:p w14:paraId="2F160774" w14:textId="314987BE" w:rsidR="004E3141" w:rsidRPr="004D4C3A" w:rsidRDefault="004E3141" w:rsidP="004E314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53C4AB3D" w:rsidR="004E3141" w:rsidRPr="00397BCD" w:rsidRDefault="004E3141" w:rsidP="004E314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ร้อยละ</w:t>
            </w:r>
            <w:r w:rsidRPr="00397B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>5.</w:t>
            </w:r>
            <w:r w:rsidR="00054FF5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–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>6.</w:t>
            </w:r>
            <w:r w:rsidR="00054FF5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397B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6B1DA96B" w:rsidR="004E3141" w:rsidRPr="004D4C3A" w:rsidRDefault="00FD0582" w:rsidP="004E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7E3B9113" w:rsidR="004E3141" w:rsidRPr="004D4C3A" w:rsidRDefault="004E3141" w:rsidP="004E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6D692FB8" w:rsidR="004E3141" w:rsidRPr="004D4C3A" w:rsidRDefault="007F5506" w:rsidP="004E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08A684EB" w:rsidR="004E3141" w:rsidRPr="004D4C3A" w:rsidRDefault="00DF11E8" w:rsidP="004E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260</w:t>
            </w:r>
          </w:p>
        </w:tc>
      </w:tr>
      <w:tr w:rsidR="007475F8" w:rsidRPr="004D4C3A" w14:paraId="0302B04D" w14:textId="77777777" w:rsidTr="00626857">
        <w:tc>
          <w:tcPr>
            <w:tcW w:w="2366" w:type="dxa"/>
          </w:tcPr>
          <w:p w14:paraId="149D4587" w14:textId="2D826D17" w:rsidR="007475F8" w:rsidRPr="004D4C3A" w:rsidRDefault="007475F8" w:rsidP="007475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70810FA0" w14:textId="35A0B45B" w:rsidR="007475F8" w:rsidRPr="00397BCD" w:rsidRDefault="004B6BC5" w:rsidP="007475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ร้อยละ</w:t>
            </w:r>
            <w:r w:rsidRPr="00397B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>5.</w:t>
            </w:r>
            <w:r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–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>6.</w:t>
            </w:r>
            <w:r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397B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1672F" w14:textId="1F6B1537" w:rsidR="007475F8" w:rsidRPr="004D4C3A" w:rsidRDefault="00FD0582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04BDE" w14:textId="7F9FCE0A" w:rsidR="007475F8" w:rsidRPr="00871F78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0B5CA9" w14:textId="7758A931" w:rsidR="007475F8" w:rsidRPr="004D4C3A" w:rsidRDefault="007F5506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AEEB782" w14:textId="30B048CD" w:rsidR="007475F8" w:rsidRPr="00871F78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7475F8" w:rsidRPr="004D4C3A" w14:paraId="6F9A3E4A" w14:textId="77777777" w:rsidTr="00626857">
        <w:tc>
          <w:tcPr>
            <w:tcW w:w="2366" w:type="dxa"/>
          </w:tcPr>
          <w:p w14:paraId="2A9968EA" w14:textId="510D870C" w:rsidR="007475F8" w:rsidRPr="004D4C3A" w:rsidRDefault="007475F8" w:rsidP="007475F8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5A5AACED" w14:textId="52CA9923" w:rsidR="007475F8" w:rsidRPr="00397BCD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397B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6FC1A269" w:rsidR="007475F8" w:rsidRPr="004D4C3A" w:rsidRDefault="00FD0582" w:rsidP="007475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0E20A72E" w:rsidR="007475F8" w:rsidRPr="004D4C3A" w:rsidRDefault="006D67F8" w:rsidP="007475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7FE426FF" w:rsidR="007475F8" w:rsidRPr="004D4C3A" w:rsidRDefault="00600D1E" w:rsidP="007475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980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1AA4889F" w:rsidR="007475F8" w:rsidRPr="004D4C3A" w:rsidRDefault="00054FF5" w:rsidP="007475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</w:tr>
      <w:tr w:rsidR="007475F8" w:rsidRPr="004D4C3A" w14:paraId="0D33F652" w14:textId="77777777" w:rsidTr="00626857">
        <w:tc>
          <w:tcPr>
            <w:tcW w:w="2366" w:type="dxa"/>
          </w:tcPr>
          <w:p w14:paraId="07C820C3" w14:textId="77777777" w:rsidR="007475F8" w:rsidRPr="004D4C3A" w:rsidRDefault="007475F8" w:rsidP="007475F8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7475F8" w:rsidRPr="004D4C3A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006847F3" w:rsidR="007475F8" w:rsidRPr="004D4C3A" w:rsidRDefault="00FD0582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1,728</w:t>
            </w:r>
          </w:p>
        </w:tc>
        <w:tc>
          <w:tcPr>
            <w:tcW w:w="1134" w:type="dxa"/>
            <w:vAlign w:val="bottom"/>
          </w:tcPr>
          <w:p w14:paraId="2F67C451" w14:textId="31F1BD6E" w:rsidR="007475F8" w:rsidRPr="004D4C3A" w:rsidRDefault="00A563F5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1617E1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0970F360" w:rsidR="007475F8" w:rsidRPr="004D4C3A" w:rsidRDefault="00FD0582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A563F5">
              <w:rPr>
                <w:rFonts w:ascii="Browallia New" w:hAnsi="Browallia New" w:cs="Browallia New"/>
                <w:sz w:val="24"/>
                <w:szCs w:val="24"/>
              </w:rPr>
              <w:t>448</w:t>
            </w:r>
          </w:p>
        </w:tc>
        <w:tc>
          <w:tcPr>
            <w:tcW w:w="1197" w:type="dxa"/>
            <w:vAlign w:val="bottom"/>
          </w:tcPr>
          <w:p w14:paraId="35B5741B" w14:textId="6E7741D1" w:rsidR="007475F8" w:rsidRPr="004D4C3A" w:rsidRDefault="00485181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1,253</w:t>
            </w:r>
          </w:p>
        </w:tc>
      </w:tr>
      <w:tr w:rsidR="007475F8" w:rsidRPr="004D4C3A" w14:paraId="1FAFA98B" w14:textId="77777777" w:rsidTr="00626857">
        <w:tc>
          <w:tcPr>
            <w:tcW w:w="2366" w:type="dxa"/>
          </w:tcPr>
          <w:p w14:paraId="1840FCB9" w14:textId="4446974A" w:rsidR="007475F8" w:rsidRPr="004D4C3A" w:rsidRDefault="007475F8" w:rsidP="007475F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7475F8" w:rsidRPr="004D4C3A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5F8" w:rsidRPr="004D4C3A" w14:paraId="29F7B7E2" w14:textId="77777777" w:rsidTr="00626857">
        <w:tc>
          <w:tcPr>
            <w:tcW w:w="2366" w:type="dxa"/>
          </w:tcPr>
          <w:p w14:paraId="63EFA55B" w14:textId="32E8272D" w:rsidR="007475F8" w:rsidRPr="004D4C3A" w:rsidRDefault="007475F8" w:rsidP="007475F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7BA771F1" w14:textId="77777777" w:rsidR="007475F8" w:rsidRPr="004D4C3A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B1B3E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E0FA8E" w14:textId="5FAEC99D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CF8FC0B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6E9FF66" w14:textId="036AEB5C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5F8" w:rsidRPr="004D4C3A" w14:paraId="300E6940" w14:textId="77777777" w:rsidTr="00626857">
        <w:tc>
          <w:tcPr>
            <w:tcW w:w="2366" w:type="dxa"/>
          </w:tcPr>
          <w:p w14:paraId="31B1DE41" w14:textId="6743496D" w:rsidR="007475F8" w:rsidRPr="004D4C3A" w:rsidRDefault="007475F8" w:rsidP="007475F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0FA84194" w14:textId="06FCBE38" w:rsidR="007475F8" w:rsidRPr="004D4C3A" w:rsidRDefault="007475F8" w:rsidP="007475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75B3" w14:textId="5EF19D92" w:rsidR="007475F8" w:rsidRPr="004D4C3A" w:rsidRDefault="00C60F0C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830F1" w14:textId="6AA67426" w:rsidR="007475F8" w:rsidRPr="004D4C3A" w:rsidRDefault="007475F8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379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7A4A04" w14:textId="68144494" w:rsidR="007475F8" w:rsidRPr="004D4C3A" w:rsidRDefault="00C60F0C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97" w:type="dxa"/>
            <w:vAlign w:val="bottom"/>
          </w:tcPr>
          <w:p w14:paraId="4E766BB2" w14:textId="77A993DE" w:rsidR="007475F8" w:rsidRPr="004D4C3A" w:rsidRDefault="007475F8" w:rsidP="007475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379</w:t>
            </w:r>
          </w:p>
        </w:tc>
      </w:tr>
      <w:tr w:rsidR="007475F8" w:rsidRPr="004D4C3A" w14:paraId="2DB5DB73" w14:textId="77777777" w:rsidTr="00626857">
        <w:tc>
          <w:tcPr>
            <w:tcW w:w="2366" w:type="dxa"/>
          </w:tcPr>
          <w:p w14:paraId="4B4B9FA7" w14:textId="77777777" w:rsidR="007475F8" w:rsidRPr="004D4C3A" w:rsidRDefault="007475F8" w:rsidP="007475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7475F8" w:rsidRPr="004D4C3A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5F8" w:rsidRPr="004D4C3A" w14:paraId="52745390" w14:textId="77777777" w:rsidTr="00626857">
        <w:tc>
          <w:tcPr>
            <w:tcW w:w="2366" w:type="dxa"/>
          </w:tcPr>
          <w:p w14:paraId="55CC9BEE" w14:textId="1EB9A31F" w:rsidR="007475F8" w:rsidRPr="004D4C3A" w:rsidRDefault="007475F8" w:rsidP="007475F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2586D7F3" w14:textId="77777777" w:rsidR="007475F8" w:rsidRPr="004D4C3A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173AA0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30F28E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7D5F0AC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57EF470" w14:textId="77777777" w:rsidR="007475F8" w:rsidRPr="004D4C3A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5F8" w:rsidRPr="004D4C3A" w14:paraId="788040D6" w14:textId="77777777" w:rsidTr="00626857">
        <w:tc>
          <w:tcPr>
            <w:tcW w:w="4710" w:type="dxa"/>
            <w:gridSpan w:val="2"/>
          </w:tcPr>
          <w:p w14:paraId="5BB4856E" w14:textId="4C76A6BE" w:rsidR="007475F8" w:rsidRPr="004D4C3A" w:rsidRDefault="007475F8" w:rsidP="007475F8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463C5EFC" w:rsidR="007475F8" w:rsidRPr="004D4C3A" w:rsidRDefault="00C144B4" w:rsidP="00563E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7E5F937F" w:rsidR="007475F8" w:rsidRPr="004D4C3A" w:rsidRDefault="007475F8" w:rsidP="00563E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3,785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6D720CB2" w:rsidR="007475F8" w:rsidRPr="00B06781" w:rsidRDefault="00C144B4" w:rsidP="00563E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2,476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598863FB" w:rsidR="007475F8" w:rsidRPr="004D4C3A" w:rsidRDefault="007475F8" w:rsidP="00563E1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2,202</w:t>
            </w:r>
          </w:p>
        </w:tc>
      </w:tr>
      <w:tr w:rsidR="007475F8" w:rsidRPr="004D4C3A" w14:paraId="4D98BA64" w14:textId="77777777" w:rsidTr="00626857">
        <w:trPr>
          <w:trHeight w:val="341"/>
        </w:trPr>
        <w:tc>
          <w:tcPr>
            <w:tcW w:w="2366" w:type="dxa"/>
          </w:tcPr>
          <w:p w14:paraId="580C5CFF" w14:textId="77777777" w:rsidR="007475F8" w:rsidRPr="00EC7745" w:rsidRDefault="007475F8" w:rsidP="007475F8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D5896A0" w14:textId="77777777" w:rsidR="007475F8" w:rsidRPr="004D4C3A" w:rsidRDefault="007475F8" w:rsidP="007475F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758DB" w14:textId="77777777" w:rsidR="007475F8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38B695" w14:textId="77777777" w:rsidR="007475F8" w:rsidRPr="00EC200C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9C130B1" w14:textId="77777777" w:rsidR="007475F8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375E9D7" w14:textId="77777777" w:rsidR="007475F8" w:rsidRPr="00EC200C" w:rsidRDefault="007475F8" w:rsidP="0074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bookmarkEnd w:id="0"/>
    </w:tbl>
    <w:p w14:paraId="16E87884" w14:textId="77777777" w:rsidR="00227073" w:rsidRPr="003C1237" w:rsidRDefault="0022707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pacing w:val="-6"/>
          <w:sz w:val="16"/>
          <w:szCs w:val="16"/>
        </w:rPr>
      </w:pPr>
    </w:p>
    <w:p w14:paraId="146309F2" w14:textId="0F64539D" w:rsidR="0099424E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pacing w:val="-6"/>
          <w:sz w:val="28"/>
          <w:szCs w:val="28"/>
        </w:rPr>
      </w:pPr>
      <w:r w:rsidRPr="00EC7745">
        <w:rPr>
          <w:rFonts w:ascii="BrowalliaUPC" w:hAnsi="BrowalliaUPC" w:cs="BrowalliaUPC"/>
          <w:spacing w:val="-6"/>
          <w:sz w:val="28"/>
          <w:szCs w:val="28"/>
          <w:cs/>
        </w:rPr>
        <w:t>ยอด</w:t>
      </w:r>
      <w:r w:rsidRPr="00EC7745">
        <w:rPr>
          <w:rFonts w:ascii="BrowalliaUPC" w:hAnsi="BrowalliaUPC" w:cs="BrowalliaUPC"/>
          <w:color w:val="auto"/>
          <w:spacing w:val="-6"/>
          <w:sz w:val="28"/>
          <w:szCs w:val="28"/>
          <w:cs/>
          <w:lang w:val="th-TH"/>
        </w:rPr>
        <w:t>คงเหลือ</w:t>
      </w:r>
      <w:r w:rsidRPr="00EC7745">
        <w:rPr>
          <w:rFonts w:ascii="BrowalliaUPC" w:hAnsi="BrowalliaUPC" w:cs="BrowalliaUPC"/>
          <w:spacing w:val="-6"/>
          <w:sz w:val="28"/>
          <w:szCs w:val="28"/>
          <w:cs/>
        </w:rPr>
        <w:t>กับบุคคลและบริษัทที่เกี่ยวข้อง</w:t>
      </w:r>
      <w:r w:rsidR="001F5316" w:rsidRPr="00EC7745">
        <w:rPr>
          <w:rFonts w:ascii="BrowalliaUPC" w:hAnsi="BrowalliaUPC" w:cs="BrowalliaUPC" w:hint="cs"/>
          <w:spacing w:val="-6"/>
          <w:sz w:val="28"/>
          <w:szCs w:val="28"/>
          <w:cs/>
        </w:rPr>
        <w:t>กัน</w:t>
      </w:r>
      <w:r w:rsidRPr="00EC7745">
        <w:rPr>
          <w:rFonts w:ascii="BrowalliaUPC" w:hAnsi="BrowalliaUPC" w:cs="BrowalliaUPC"/>
          <w:spacing w:val="-6"/>
          <w:sz w:val="28"/>
          <w:szCs w:val="28"/>
          <w:cs/>
        </w:rPr>
        <w:t xml:space="preserve">ที่มีสาระสำคัญ </w:t>
      </w:r>
      <w:r w:rsidR="008A5BC4" w:rsidRPr="00EC7745">
        <w:rPr>
          <w:rFonts w:ascii="BrowalliaUPC" w:hAnsi="BrowalliaUPC" w:cs="BrowalliaUPC"/>
          <w:spacing w:val="-6"/>
          <w:sz w:val="28"/>
          <w:szCs w:val="28"/>
          <w:cs/>
        </w:rPr>
        <w:t xml:space="preserve">ณ วันที่ </w:t>
      </w:r>
      <w:r w:rsidR="007475F8" w:rsidRPr="00EC7745">
        <w:rPr>
          <w:rFonts w:ascii="BrowalliaUPC" w:hAnsi="BrowalliaUPC" w:cs="BrowalliaUPC"/>
          <w:color w:val="auto"/>
          <w:spacing w:val="-6"/>
          <w:sz w:val="28"/>
          <w:szCs w:val="28"/>
          <w:lang w:val="en-GB"/>
        </w:rPr>
        <w:t xml:space="preserve">31 </w:t>
      </w:r>
      <w:r w:rsidR="007475F8" w:rsidRPr="00EC7745">
        <w:rPr>
          <w:rFonts w:ascii="BrowalliaUPC" w:hAnsi="BrowalliaUPC" w:cs="BrowalliaUPC" w:hint="cs"/>
          <w:color w:val="auto"/>
          <w:spacing w:val="-6"/>
          <w:sz w:val="28"/>
          <w:szCs w:val="28"/>
          <w:cs/>
          <w:lang w:val="en-GB"/>
        </w:rPr>
        <w:t xml:space="preserve">มีนาคม </w:t>
      </w:r>
      <w:r w:rsidR="007475F8" w:rsidRPr="00EC7745">
        <w:rPr>
          <w:rFonts w:ascii="BrowalliaUPC" w:hAnsi="BrowalliaUPC" w:cs="BrowalliaUPC"/>
          <w:color w:val="auto"/>
          <w:spacing w:val="-6"/>
          <w:sz w:val="28"/>
          <w:szCs w:val="28"/>
        </w:rPr>
        <w:t>2566</w:t>
      </w:r>
      <w:r w:rsidR="008A5BC4" w:rsidRPr="00EC7745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8A5BC4" w:rsidRPr="00EC7745">
        <w:rPr>
          <w:rFonts w:ascii="BrowalliaUPC" w:hAnsi="BrowalliaUPC" w:cs="BrowalliaUPC"/>
          <w:spacing w:val="-6"/>
          <w:sz w:val="28"/>
          <w:szCs w:val="28"/>
          <w:cs/>
        </w:rPr>
        <w:t xml:space="preserve">และ วันที่ </w:t>
      </w:r>
      <w:r w:rsidR="00D57D8F" w:rsidRPr="00EC7745">
        <w:rPr>
          <w:rFonts w:ascii="BrowalliaUPC" w:hAnsi="BrowalliaUPC" w:cs="BrowalliaUPC"/>
          <w:spacing w:val="-6"/>
          <w:sz w:val="28"/>
          <w:szCs w:val="28"/>
        </w:rPr>
        <w:t>31</w:t>
      </w:r>
      <w:r w:rsidR="008A5BC4" w:rsidRPr="00EC7745">
        <w:rPr>
          <w:rFonts w:ascii="BrowalliaUPC" w:hAnsi="BrowalliaUPC" w:cs="BrowalliaUPC"/>
          <w:spacing w:val="-6"/>
          <w:sz w:val="28"/>
          <w:szCs w:val="28"/>
          <w:cs/>
        </w:rPr>
        <w:t xml:space="preserve"> ธันวาคม </w:t>
      </w:r>
      <w:r w:rsidR="00D57D8F" w:rsidRPr="00EC7745">
        <w:rPr>
          <w:rFonts w:ascii="BrowalliaUPC" w:hAnsi="BrowalliaUPC" w:cs="BrowalliaUPC"/>
          <w:spacing w:val="-6"/>
          <w:sz w:val="28"/>
          <w:szCs w:val="28"/>
        </w:rPr>
        <w:t>256</w:t>
      </w:r>
      <w:r w:rsidR="007475F8" w:rsidRPr="00EC7745">
        <w:rPr>
          <w:rFonts w:ascii="BrowalliaUPC" w:hAnsi="BrowalliaUPC" w:cs="BrowalliaUPC"/>
          <w:spacing w:val="-6"/>
          <w:sz w:val="28"/>
          <w:szCs w:val="28"/>
        </w:rPr>
        <w:t>5</w:t>
      </w:r>
      <w:r w:rsidR="00544D06" w:rsidRPr="00EC7745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EC7745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0EC76A56" w14:textId="77777777" w:rsidR="00705F6F" w:rsidRPr="00EC7745" w:rsidRDefault="00705F6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tbl>
      <w:tblPr>
        <w:tblW w:w="9200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7"/>
        <w:gridCol w:w="283"/>
        <w:gridCol w:w="1276"/>
        <w:gridCol w:w="1183"/>
        <w:gridCol w:w="1237"/>
        <w:gridCol w:w="1214"/>
      </w:tblGrid>
      <w:tr w:rsidR="004D4C3A" w:rsidRPr="00EC7745" w14:paraId="388C5441" w14:textId="77777777" w:rsidTr="0055283F">
        <w:trPr>
          <w:cantSplit/>
          <w:tblHeader/>
        </w:trPr>
        <w:tc>
          <w:tcPr>
            <w:tcW w:w="4007" w:type="dxa"/>
            <w:tcBorders>
              <w:top w:val="nil"/>
            </w:tcBorders>
          </w:tcPr>
          <w:p w14:paraId="595BBA9D" w14:textId="77777777" w:rsidR="00810D94" w:rsidRPr="00EC7745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EC7745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EC7745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 xml:space="preserve">(หน่วย </w:t>
            </w: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: </w:t>
            </w: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พันบาท)</w:t>
            </w:r>
          </w:p>
        </w:tc>
      </w:tr>
      <w:tr w:rsidR="004D4C3A" w:rsidRPr="00EC7745" w14:paraId="739B5C3B" w14:textId="77777777" w:rsidTr="0055283F">
        <w:trPr>
          <w:cantSplit/>
          <w:tblHeader/>
        </w:trPr>
        <w:tc>
          <w:tcPr>
            <w:tcW w:w="4007" w:type="dxa"/>
          </w:tcPr>
          <w:p w14:paraId="7A890D70" w14:textId="77777777" w:rsidR="00810D94" w:rsidRPr="00EC7745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EC7745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EC7745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EC7745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E12BB1" w:rsidRPr="00EC7745" w14:paraId="6CE47E5E" w14:textId="77777777" w:rsidTr="0055283F">
        <w:trPr>
          <w:cantSplit/>
          <w:tblHeader/>
        </w:trPr>
        <w:tc>
          <w:tcPr>
            <w:tcW w:w="4007" w:type="dxa"/>
          </w:tcPr>
          <w:p w14:paraId="5A921654" w14:textId="77777777" w:rsidR="00E12BB1" w:rsidRPr="00EC7745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83" w:type="dxa"/>
          </w:tcPr>
          <w:p w14:paraId="316F7F24" w14:textId="747188D2" w:rsidR="00E12BB1" w:rsidRPr="00EC7745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276" w:type="dxa"/>
          </w:tcPr>
          <w:p w14:paraId="1D6D4DC4" w14:textId="0273C8E7" w:rsidR="00E12BB1" w:rsidRPr="00EC7745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31 </w:t>
            </w:r>
            <w:r w:rsidRPr="00EC7745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EC7745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1183" w:type="dxa"/>
          </w:tcPr>
          <w:p w14:paraId="054D08D6" w14:textId="20C2CACA" w:rsidR="00E12BB1" w:rsidRPr="00EC7745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ธันวาคม</w:t>
            </w: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>2565</w:t>
            </w:r>
          </w:p>
        </w:tc>
        <w:tc>
          <w:tcPr>
            <w:tcW w:w="1237" w:type="dxa"/>
          </w:tcPr>
          <w:p w14:paraId="7758A8CB" w14:textId="2C826F4D" w:rsidR="00E12BB1" w:rsidRPr="00EC7745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31 </w:t>
            </w:r>
            <w:r w:rsidRPr="00EC7745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EC7745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1214" w:type="dxa"/>
          </w:tcPr>
          <w:p w14:paraId="1F5076A6" w14:textId="20050786" w:rsidR="00E12BB1" w:rsidRPr="00EC7745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ธันวาคม</w:t>
            </w:r>
            <w:r w:rsidRPr="00EC7745">
              <w:rPr>
                <w:rFonts w:ascii="BrowalliaUPC" w:hAnsi="BrowalliaUPC" w:cs="BrowalliaUPC"/>
                <w:sz w:val="27"/>
                <w:szCs w:val="27"/>
                <w:lang w:val="en-GB"/>
              </w:rPr>
              <w:t>2565</w:t>
            </w:r>
          </w:p>
        </w:tc>
      </w:tr>
      <w:tr w:rsidR="004D4C3A" w:rsidRPr="00EC7745" w14:paraId="77CB1EB2" w14:textId="77777777" w:rsidTr="00342ABF">
        <w:trPr>
          <w:cantSplit/>
          <w:trHeight w:hRule="exact" w:val="333"/>
          <w:tblHeader/>
        </w:trPr>
        <w:tc>
          <w:tcPr>
            <w:tcW w:w="4007" w:type="dxa"/>
          </w:tcPr>
          <w:p w14:paraId="19A5F319" w14:textId="77777777" w:rsidR="00D35413" w:rsidRPr="00EC7745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83" w:type="dxa"/>
          </w:tcPr>
          <w:p w14:paraId="0E6BCFBD" w14:textId="77777777" w:rsidR="00D35413" w:rsidRPr="00EC7745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EC7745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EC7745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EC7745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EC7745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</w:tr>
      <w:tr w:rsidR="004D4C3A" w:rsidRPr="00EC7745" w14:paraId="06E03BB6" w14:textId="77777777" w:rsidTr="0055283F">
        <w:trPr>
          <w:cantSplit/>
        </w:trPr>
        <w:tc>
          <w:tcPr>
            <w:tcW w:w="4007" w:type="dxa"/>
            <w:tcBorders>
              <w:bottom w:val="nil"/>
            </w:tcBorders>
            <w:vAlign w:val="center"/>
          </w:tcPr>
          <w:p w14:paraId="14D0C19B" w14:textId="31A4F95C" w:rsidR="00810D94" w:rsidRPr="00EC7745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7"/>
                <w:szCs w:val="27"/>
                <w:u w:val="single"/>
                <w:cs/>
              </w:rPr>
            </w:pPr>
            <w:r w:rsidRPr="00EC7745">
              <w:rPr>
                <w:rFonts w:ascii="BrowalliaUPC" w:hAnsi="BrowalliaUPC"/>
                <w:sz w:val="27"/>
                <w:szCs w:val="27"/>
                <w:u w:val="single"/>
                <w:cs/>
              </w:rPr>
              <w:t>ลูกหนี้การค้า</w:t>
            </w:r>
            <w:r w:rsidR="00977230" w:rsidRPr="00EC7745">
              <w:rPr>
                <w:rFonts w:ascii="BrowalliaUPC" w:hAnsi="BrowalliaUPC"/>
                <w:sz w:val="27"/>
                <w:szCs w:val="27"/>
                <w:u w:val="single"/>
                <w:cs/>
              </w:rPr>
              <w:t xml:space="preserve"> </w:t>
            </w:r>
            <w:r w:rsidR="0095169D" w:rsidRPr="00EC7745">
              <w:rPr>
                <w:rFonts w:ascii="BrowalliaUPC" w:hAnsi="BrowalliaUPC"/>
                <w:sz w:val="27"/>
                <w:szCs w:val="27"/>
                <w:u w:val="single"/>
                <w:cs/>
              </w:rPr>
              <w:t>–</w:t>
            </w:r>
            <w:r w:rsidR="00977230" w:rsidRPr="00EC7745">
              <w:rPr>
                <w:rFonts w:ascii="BrowalliaUPC" w:hAnsi="BrowalliaUPC"/>
                <w:sz w:val="27"/>
                <w:szCs w:val="27"/>
                <w:u w:val="single"/>
                <w:cs/>
              </w:rPr>
              <w:t xml:space="preserve"> </w:t>
            </w:r>
            <w:r w:rsidRPr="00EC7745">
              <w:rPr>
                <w:rFonts w:ascii="BrowalliaUPC" w:hAnsi="BrowalliaUPC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EC7745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EC7745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EC7745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EC7745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EC7745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</w:tr>
      <w:tr w:rsidR="00E152F6" w:rsidRPr="00EC7745" w14:paraId="2A7C1071" w14:textId="77777777" w:rsidTr="007F5506">
        <w:trPr>
          <w:cantSplit/>
        </w:trPr>
        <w:tc>
          <w:tcPr>
            <w:tcW w:w="4007" w:type="dxa"/>
            <w:tcBorders>
              <w:bottom w:val="nil"/>
            </w:tcBorders>
          </w:tcPr>
          <w:p w14:paraId="635F618C" w14:textId="25C446EF" w:rsidR="00E152F6" w:rsidRPr="00EC7745" w:rsidRDefault="00E152F6" w:rsidP="00E152F6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1C2D8B30" w:rsidR="00E152F6" w:rsidRPr="00EC7745" w:rsidRDefault="00E51A9C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70039382" w14:textId="25BE7F43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 xml:space="preserve">             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7312ABBD" w:rsidR="00E152F6" w:rsidRPr="00EC7745" w:rsidRDefault="00A03EFE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3,236</w:t>
            </w:r>
          </w:p>
        </w:tc>
        <w:tc>
          <w:tcPr>
            <w:tcW w:w="1214" w:type="dxa"/>
            <w:tcBorders>
              <w:bottom w:val="nil"/>
            </w:tcBorders>
          </w:tcPr>
          <w:p w14:paraId="0742D899" w14:textId="1A6445C8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6,983</w:t>
            </w:r>
          </w:p>
        </w:tc>
      </w:tr>
      <w:tr w:rsidR="00E152F6" w:rsidRPr="00EC7745" w14:paraId="1AFC8BCB" w14:textId="77777777" w:rsidTr="007F5506">
        <w:trPr>
          <w:cantSplit/>
        </w:trPr>
        <w:tc>
          <w:tcPr>
            <w:tcW w:w="4007" w:type="dxa"/>
            <w:tcBorders>
              <w:bottom w:val="nil"/>
            </w:tcBorders>
          </w:tcPr>
          <w:p w14:paraId="43ADE5C2" w14:textId="7F363EFC" w:rsidR="00E152F6" w:rsidRPr="00EC7745" w:rsidRDefault="00E152F6" w:rsidP="00E152F6">
            <w:pPr>
              <w:spacing w:line="240" w:lineRule="auto"/>
              <w:ind w:firstLine="185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189850BE" w:rsidR="00E152F6" w:rsidRPr="00EC7745" w:rsidRDefault="00E51A9C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538</w:t>
            </w:r>
          </w:p>
        </w:tc>
        <w:tc>
          <w:tcPr>
            <w:tcW w:w="1183" w:type="dxa"/>
            <w:tcBorders>
              <w:bottom w:val="nil"/>
            </w:tcBorders>
          </w:tcPr>
          <w:p w14:paraId="64F475B9" w14:textId="1824FB45" w:rsidR="00E152F6" w:rsidRPr="00EC7745" w:rsidRDefault="00E152F6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1,994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6464CE1F" w:rsidR="00E152F6" w:rsidRPr="00EC7745" w:rsidRDefault="00E51A9C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538</w:t>
            </w:r>
          </w:p>
        </w:tc>
        <w:tc>
          <w:tcPr>
            <w:tcW w:w="1214" w:type="dxa"/>
            <w:tcBorders>
              <w:bottom w:val="nil"/>
            </w:tcBorders>
          </w:tcPr>
          <w:p w14:paraId="0C685E76" w14:textId="13D5CA66" w:rsidR="00E152F6" w:rsidRPr="00EC7745" w:rsidRDefault="00E152F6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370</w:t>
            </w:r>
          </w:p>
        </w:tc>
      </w:tr>
      <w:tr w:rsidR="00E152F6" w:rsidRPr="00EC7745" w14:paraId="6E3BAB2C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B4E4748" w14:textId="41B53BF1" w:rsidR="00E152F6" w:rsidRPr="00EC7745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7"/>
                <w:szCs w:val="27"/>
                <w:u w:val="single"/>
                <w:cs/>
              </w:rPr>
            </w:pPr>
            <w:r w:rsidRPr="00EC7745">
              <w:rPr>
                <w:rFonts w:ascii="BrowalliaUPC" w:hAnsi="BrowalliaUPC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398B0409" w:rsidR="00E152F6" w:rsidRPr="00EC7745" w:rsidRDefault="00E51A9C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538</w:t>
            </w:r>
          </w:p>
        </w:tc>
        <w:tc>
          <w:tcPr>
            <w:tcW w:w="1183" w:type="dxa"/>
            <w:tcBorders>
              <w:bottom w:val="nil"/>
            </w:tcBorders>
          </w:tcPr>
          <w:p w14:paraId="19C9FAE2" w14:textId="5DC835F2" w:rsidR="00E152F6" w:rsidRPr="00EC7745" w:rsidRDefault="00E152F6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1,994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773CAA8B" w:rsidR="00E152F6" w:rsidRPr="00EC7745" w:rsidRDefault="00A03EFE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3,774</w:t>
            </w:r>
          </w:p>
        </w:tc>
        <w:tc>
          <w:tcPr>
            <w:tcW w:w="1214" w:type="dxa"/>
            <w:tcBorders>
              <w:bottom w:val="nil"/>
            </w:tcBorders>
          </w:tcPr>
          <w:p w14:paraId="4944C4B8" w14:textId="0BC25C23" w:rsidR="00E152F6" w:rsidRPr="00EC7745" w:rsidRDefault="00E152F6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7,353</w:t>
            </w:r>
          </w:p>
        </w:tc>
      </w:tr>
      <w:tr w:rsidR="00E152F6" w:rsidRPr="00EC7745" w14:paraId="5A5A91FC" w14:textId="77777777" w:rsidTr="003C1237">
        <w:trPr>
          <w:cantSplit/>
          <w:trHeight w:hRule="exact" w:val="252"/>
        </w:trPr>
        <w:tc>
          <w:tcPr>
            <w:tcW w:w="4007" w:type="dxa"/>
            <w:tcBorders>
              <w:bottom w:val="nil"/>
            </w:tcBorders>
            <w:vAlign w:val="center"/>
          </w:tcPr>
          <w:p w14:paraId="5BD55888" w14:textId="77777777" w:rsidR="00E152F6" w:rsidRPr="00EC7745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</w:tr>
      <w:tr w:rsidR="00E152F6" w:rsidRPr="00EC7745" w14:paraId="3D83FA3C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7E817F46" w14:textId="737B2938" w:rsidR="00E152F6" w:rsidRPr="00EC7745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/>
                <w:sz w:val="27"/>
                <w:szCs w:val="27"/>
                <w:u w:val="single"/>
                <w:cs/>
              </w:rPr>
              <w:t>ลูกหนี้อื่น</w:t>
            </w:r>
            <w:r w:rsidRPr="00EC7745">
              <w:rPr>
                <w:rFonts w:ascii="BrowalliaUPC" w:hAnsi="BrowalliaUPC"/>
                <w:sz w:val="27"/>
                <w:szCs w:val="27"/>
                <w:u w:val="single"/>
              </w:rPr>
              <w:t xml:space="preserve"> </w:t>
            </w:r>
            <w:r w:rsidRPr="00EC7745">
              <w:rPr>
                <w:rFonts w:ascii="BrowalliaUPC" w:hAnsi="BrowalliaUPC"/>
                <w:sz w:val="27"/>
                <w:szCs w:val="27"/>
                <w:u w:val="single"/>
                <w:cs/>
              </w:rPr>
              <w:t>–</w:t>
            </w:r>
            <w:r w:rsidRPr="00EC7745">
              <w:rPr>
                <w:rFonts w:ascii="BrowalliaUPC" w:hAnsi="BrowalliaUPC"/>
                <w:sz w:val="27"/>
                <w:szCs w:val="27"/>
                <w:u w:val="single"/>
              </w:rPr>
              <w:t xml:space="preserve"> </w:t>
            </w:r>
            <w:r w:rsidRPr="00EC7745">
              <w:rPr>
                <w:rFonts w:ascii="BrowalliaUPC" w:hAnsi="BrowalliaUPC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E152F6" w:rsidRPr="00EC7745" w14:paraId="6955D5D1" w14:textId="77777777" w:rsidTr="0055283F">
        <w:trPr>
          <w:cantSplit/>
          <w:trHeight w:val="73"/>
        </w:trPr>
        <w:tc>
          <w:tcPr>
            <w:tcW w:w="4007" w:type="dxa"/>
            <w:vAlign w:val="center"/>
          </w:tcPr>
          <w:p w14:paraId="3AC9C12E" w14:textId="05F69095" w:rsidR="00E152F6" w:rsidRPr="00EC7745" w:rsidRDefault="00E152F6" w:rsidP="00E152F6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6904C8D1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5641D637" w:rsidR="00E152F6" w:rsidRPr="00EC7745" w:rsidRDefault="00E51A9C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6A07E317" w:rsidR="00E152F6" w:rsidRPr="00EC7745" w:rsidRDefault="007028B2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0175F8ED" w:rsidR="00E152F6" w:rsidRPr="00EC7745" w:rsidRDefault="00A03EFE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718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4B9FDE05" w:rsidR="00E152F6" w:rsidRPr="00EC7745" w:rsidRDefault="007028B2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</w:tr>
      <w:tr w:rsidR="00E152F6" w:rsidRPr="00EC7745" w14:paraId="4550DEBF" w14:textId="77777777" w:rsidTr="00E379B5">
        <w:trPr>
          <w:cantSplit/>
          <w:trHeight w:hRule="exact" w:val="343"/>
        </w:trPr>
        <w:tc>
          <w:tcPr>
            <w:tcW w:w="4007" w:type="dxa"/>
            <w:tcBorders>
              <w:bottom w:val="nil"/>
            </w:tcBorders>
            <w:vAlign w:val="center"/>
          </w:tcPr>
          <w:p w14:paraId="37CC64B5" w14:textId="77777777" w:rsidR="00E152F6" w:rsidRPr="00EC7745" w:rsidRDefault="00E152F6" w:rsidP="00E152F6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740572F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A5D8156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037A339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A777F06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E152F6" w:rsidRPr="00EC7745" w14:paraId="669FFE4E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89BD736" w14:textId="0F8B63CA" w:rsidR="00E152F6" w:rsidRPr="00EC7745" w:rsidRDefault="00E152F6" w:rsidP="00E152F6">
            <w:pPr>
              <w:spacing w:line="240" w:lineRule="auto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  <w:t>เจ้าหนี้การค้า -</w:t>
            </w: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lang w:val="en-GB"/>
              </w:rPr>
              <w:t xml:space="preserve"> </w:t>
            </w: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D9BFAD9" w14:textId="77777777" w:rsidR="00E152F6" w:rsidRPr="00EC7745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3F33491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434816F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D56423C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5137D981" w14:textId="77777777" w:rsidR="00E152F6" w:rsidRPr="00EC7745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93059E" w:rsidRPr="00EC7745" w14:paraId="120D712F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099E9499" w14:textId="717FFDDE" w:rsidR="0093059E" w:rsidRPr="00EC7745" w:rsidRDefault="0093059E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3B75746" w14:textId="77777777" w:rsidR="0093059E" w:rsidRPr="00EC7745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0056F0B3" w:rsidR="0093059E" w:rsidRPr="00EC7745" w:rsidRDefault="00E51A9C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503DCC5" w14:textId="772C88EF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 xml:space="preserve">          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6E4D512C" w:rsidR="0093059E" w:rsidRPr="00EC7745" w:rsidRDefault="00E51A9C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1,175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607C0D0C" w14:textId="3D907584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296</w:t>
            </w:r>
          </w:p>
        </w:tc>
      </w:tr>
      <w:tr w:rsidR="0093059E" w:rsidRPr="00EC7745" w14:paraId="6D13329B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1F2DB41" w14:textId="2E79C376" w:rsidR="0093059E" w:rsidRPr="00EC7745" w:rsidRDefault="0093059E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CD20650" w14:textId="77777777" w:rsidR="0093059E" w:rsidRPr="00EC7745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5A4C4477" w:rsidR="0093059E" w:rsidRPr="00EC7745" w:rsidRDefault="00E51A9C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48,110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577E2B01" w14:textId="028E2087" w:rsidR="0093059E" w:rsidRPr="00EC7745" w:rsidRDefault="0093059E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6738D078" w:rsidR="0093059E" w:rsidRPr="00EC7745" w:rsidRDefault="00E51A9C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48,110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4C978D43" w14:textId="69F92018" w:rsidR="0093059E" w:rsidRPr="00EC7745" w:rsidRDefault="0093059E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</w:tr>
      <w:tr w:rsidR="0093059E" w:rsidRPr="00EC7745" w14:paraId="0768BC75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7BB4CC0E" w14:textId="0CAFACED" w:rsidR="0093059E" w:rsidRPr="00EC7745" w:rsidRDefault="0093059E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62053B22" w14:textId="77777777" w:rsidR="0093059E" w:rsidRPr="00EC7745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4EC3820F" w:rsidR="0093059E" w:rsidRPr="00EC7745" w:rsidRDefault="00E51A9C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48,110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71F02951" w14:textId="21829D82" w:rsidR="0093059E" w:rsidRPr="00EC7745" w:rsidRDefault="0093059E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1D4BCF28" w:rsidR="0093059E" w:rsidRPr="00EC7745" w:rsidRDefault="00E51A9C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49,285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0593852D" w14:textId="15511C14" w:rsidR="0093059E" w:rsidRPr="00EC7745" w:rsidRDefault="0093059E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50,015</w:t>
            </w:r>
          </w:p>
        </w:tc>
      </w:tr>
      <w:tr w:rsidR="0093059E" w:rsidRPr="00EC7745" w14:paraId="324CCE91" w14:textId="77777777" w:rsidTr="00EC7745">
        <w:trPr>
          <w:cantSplit/>
          <w:trHeight w:hRule="exact" w:val="216"/>
        </w:trPr>
        <w:tc>
          <w:tcPr>
            <w:tcW w:w="4007" w:type="dxa"/>
            <w:tcBorders>
              <w:bottom w:val="nil"/>
            </w:tcBorders>
          </w:tcPr>
          <w:p w14:paraId="41BC71D2" w14:textId="77777777" w:rsidR="0093059E" w:rsidRPr="00EC7745" w:rsidRDefault="0093059E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5674D4B" w14:textId="77777777" w:rsidR="0093059E" w:rsidRPr="00EC7745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0D2571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E6228CE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6C44EFC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41705F7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F14012" w:rsidRPr="00EC7745" w14:paraId="6C135C9F" w14:textId="77777777" w:rsidTr="00AE0834">
        <w:trPr>
          <w:cantSplit/>
          <w:trHeight w:hRule="exact" w:val="277"/>
        </w:trPr>
        <w:tc>
          <w:tcPr>
            <w:tcW w:w="4007" w:type="dxa"/>
            <w:tcBorders>
              <w:bottom w:val="nil"/>
            </w:tcBorders>
          </w:tcPr>
          <w:p w14:paraId="083E4570" w14:textId="77777777" w:rsidR="00F14012" w:rsidRPr="00EC7745" w:rsidRDefault="00F14012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7FA9494" w14:textId="77777777" w:rsidR="00F14012" w:rsidRPr="00EC7745" w:rsidRDefault="00F14012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322E920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D565807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647BD17E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D20BD84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563E15" w:rsidRPr="00EC7745" w14:paraId="700E8742" w14:textId="77777777" w:rsidTr="00AE0834">
        <w:trPr>
          <w:cantSplit/>
          <w:trHeight w:hRule="exact" w:val="277"/>
        </w:trPr>
        <w:tc>
          <w:tcPr>
            <w:tcW w:w="4007" w:type="dxa"/>
            <w:tcBorders>
              <w:bottom w:val="nil"/>
            </w:tcBorders>
          </w:tcPr>
          <w:p w14:paraId="577D99B8" w14:textId="77777777" w:rsidR="00563E15" w:rsidRPr="00EC7745" w:rsidRDefault="00563E15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87F1C4A" w14:textId="77777777" w:rsidR="00563E15" w:rsidRPr="00EC7745" w:rsidRDefault="00563E15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F6CE5CD" w14:textId="77777777" w:rsidR="00563E15" w:rsidRPr="00EC7745" w:rsidRDefault="00563E15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FB8B5AC" w14:textId="77777777" w:rsidR="00563E15" w:rsidRPr="00EC7745" w:rsidRDefault="00563E15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C1E7D45" w14:textId="77777777" w:rsidR="00563E15" w:rsidRPr="00EC7745" w:rsidRDefault="00563E15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8AE96" w14:textId="77777777" w:rsidR="00563E15" w:rsidRPr="00EC7745" w:rsidRDefault="00563E15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F14012" w:rsidRPr="00EC7745" w14:paraId="6ECAA694" w14:textId="77777777" w:rsidTr="00AE0834">
        <w:trPr>
          <w:cantSplit/>
          <w:trHeight w:hRule="exact" w:val="423"/>
        </w:trPr>
        <w:tc>
          <w:tcPr>
            <w:tcW w:w="4007" w:type="dxa"/>
            <w:tcBorders>
              <w:bottom w:val="nil"/>
            </w:tcBorders>
          </w:tcPr>
          <w:p w14:paraId="4A06C463" w14:textId="77777777" w:rsidR="00F14012" w:rsidRPr="00EC7745" w:rsidRDefault="00F14012" w:rsidP="0093059E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0A8D81F" w14:textId="77777777" w:rsidR="00F14012" w:rsidRPr="00EC7745" w:rsidRDefault="00F14012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877BBAE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467F8AC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33BBCA75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652BA87" w14:textId="77777777" w:rsidR="00F14012" w:rsidRPr="00EC7745" w:rsidRDefault="00F14012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93059E" w:rsidRPr="00EC7745" w14:paraId="004BB3A7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1D3656E" w14:textId="74E4EB0D" w:rsidR="0093059E" w:rsidRPr="00EC7745" w:rsidRDefault="0093059E" w:rsidP="0093059E">
            <w:pPr>
              <w:spacing w:line="240" w:lineRule="auto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  <w:lastRenderedPageBreak/>
              <w:t>เจ้าหนี้อื่น -</w:t>
            </w: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lang w:val="en-GB"/>
              </w:rPr>
              <w:t xml:space="preserve"> </w:t>
            </w: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75E6F4D0" w14:textId="77777777" w:rsidR="0093059E" w:rsidRPr="00EC7745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4AD72F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A2DF739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07214AF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3904248" w14:textId="77777777" w:rsidR="0093059E" w:rsidRPr="00EC7745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886C6F" w:rsidRPr="00EC7745" w14:paraId="7C36AB76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63137C88" w14:textId="5CBECBD4" w:rsidR="00886C6F" w:rsidRPr="00EC7745" w:rsidRDefault="00886C6F" w:rsidP="00886C6F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7D9D5388" w14:textId="77777777" w:rsidR="00886C6F" w:rsidRPr="00EC7745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9A785A" w14:textId="75587A30" w:rsidR="00886C6F" w:rsidRPr="00EC7745" w:rsidRDefault="00E51A9C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C07D68F" w14:textId="6E1BB9B2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 xml:space="preserve">             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73BEF8D3" w14:textId="3D6157A2" w:rsidR="00886C6F" w:rsidRPr="00EC7745" w:rsidRDefault="00E51A9C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05C9E6F" w14:textId="0D8019F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130</w:t>
            </w:r>
          </w:p>
        </w:tc>
      </w:tr>
      <w:tr w:rsidR="00A03EFE" w:rsidRPr="00EC7745" w14:paraId="687589FC" w14:textId="77777777" w:rsidTr="008A39EE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3B698523" w14:textId="30EF0E5D" w:rsidR="00A03EFE" w:rsidRPr="00EC7745" w:rsidRDefault="00A03EFE" w:rsidP="00A03EF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5A256522" w14:textId="77777777" w:rsidR="00A03EFE" w:rsidRPr="00EC7745" w:rsidRDefault="00A03EFE" w:rsidP="00A03EF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7A5A5E3" w14:textId="5E06D309" w:rsidR="00A03EFE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43,165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8D9DBD1" w14:textId="46DAE486" w:rsidR="00A03EFE" w:rsidRPr="00EC7745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lang w:val="en-GB"/>
              </w:rPr>
              <w:t>41,875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38D2BF69" w14:textId="567DC3DE" w:rsidR="00A03EFE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43,115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805FADC" w14:textId="31CFF7A9" w:rsidR="00A03EFE" w:rsidRPr="00EC7745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41,869</w:t>
            </w:r>
          </w:p>
        </w:tc>
      </w:tr>
      <w:tr w:rsidR="00886C6F" w:rsidRPr="00EC7745" w14:paraId="0BD1B492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4B998546" w14:textId="76F667EA" w:rsidR="00886C6F" w:rsidRPr="00EC7745" w:rsidRDefault="00A03EFE" w:rsidP="00886C6F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5B9AA6EB" w14:textId="77777777" w:rsidR="00886C6F" w:rsidRPr="00EC7745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7027311" w14:textId="565D56A5" w:rsidR="00886C6F" w:rsidRPr="00EC7745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10</w:t>
            </w:r>
            <w:r w:rsidR="004210FC">
              <w:rPr>
                <w:rFonts w:ascii="BrowalliaUPC" w:hAnsi="BrowalliaUPC" w:cs="BrowalliaUPC"/>
                <w:sz w:val="27"/>
                <w:szCs w:val="27"/>
                <w:lang w:val="en-GB"/>
              </w:rPr>
              <w:t>7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4052A05" w14:textId="26925916" w:rsidR="00886C6F" w:rsidRPr="00EC7745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529C94D" w14:textId="2EDB1A72" w:rsidR="00886C6F" w:rsidRPr="00EC7745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F1C4D63" w14:textId="0B64A358" w:rsidR="00886C6F" w:rsidRPr="00EC7745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</w:tr>
      <w:tr w:rsidR="00886C6F" w:rsidRPr="00EC7745" w14:paraId="18A723DA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1D8E127" w14:textId="3FD36614" w:rsidR="00886C6F" w:rsidRPr="00EC7745" w:rsidRDefault="00886C6F" w:rsidP="00886C6F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48425FCC" w14:textId="77777777" w:rsidR="00886C6F" w:rsidRPr="00EC7745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561EBA7" w14:textId="701018CE" w:rsidR="00886C6F" w:rsidRPr="00EC7745" w:rsidRDefault="00E51A9C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43,</w:t>
            </w:r>
            <w:r w:rsidR="00A03EFE">
              <w:rPr>
                <w:rFonts w:ascii="BrowalliaUPC" w:hAnsi="BrowalliaUPC" w:cs="BrowalliaUPC"/>
                <w:sz w:val="27"/>
                <w:szCs w:val="27"/>
                <w:lang w:val="en-GB"/>
              </w:rPr>
              <w:t>27</w:t>
            </w:r>
            <w:r w:rsidR="004210FC">
              <w:rPr>
                <w:rFonts w:ascii="BrowalliaUPC" w:hAnsi="BrowalliaUPC" w:cs="BrowalliaUPC"/>
                <w:sz w:val="27"/>
                <w:szCs w:val="27"/>
                <w:lang w:val="en-GB"/>
              </w:rPr>
              <w:t>2</w:t>
            </w:r>
          </w:p>
        </w:tc>
        <w:tc>
          <w:tcPr>
            <w:tcW w:w="1183" w:type="dxa"/>
            <w:tcBorders>
              <w:bottom w:val="nil"/>
            </w:tcBorders>
          </w:tcPr>
          <w:p w14:paraId="089A37A5" w14:textId="4F05ACFC" w:rsidR="00886C6F" w:rsidRPr="00EC7745" w:rsidRDefault="00886C6F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41,875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1F555D7B" w14:textId="42B6AEB0" w:rsidR="00886C6F" w:rsidRPr="00EC7745" w:rsidRDefault="00E51A9C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43,115</w:t>
            </w:r>
          </w:p>
        </w:tc>
        <w:tc>
          <w:tcPr>
            <w:tcW w:w="1214" w:type="dxa"/>
            <w:tcBorders>
              <w:bottom w:val="nil"/>
            </w:tcBorders>
          </w:tcPr>
          <w:p w14:paraId="28EFF56D" w14:textId="2E79B465" w:rsidR="00886C6F" w:rsidRPr="00EC7745" w:rsidRDefault="00886C6F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41,999</w:t>
            </w:r>
          </w:p>
        </w:tc>
      </w:tr>
      <w:tr w:rsidR="00886C6F" w:rsidRPr="00EC7745" w14:paraId="03F9712B" w14:textId="77777777" w:rsidTr="00EC7745">
        <w:trPr>
          <w:cantSplit/>
          <w:trHeight w:hRule="exact" w:val="216"/>
        </w:trPr>
        <w:tc>
          <w:tcPr>
            <w:tcW w:w="4007" w:type="dxa"/>
            <w:tcBorders>
              <w:bottom w:val="nil"/>
            </w:tcBorders>
          </w:tcPr>
          <w:p w14:paraId="06C9BBCC" w14:textId="77777777" w:rsidR="00886C6F" w:rsidRPr="00EC7745" w:rsidRDefault="00886C6F" w:rsidP="00886C6F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43647B2" w14:textId="77777777" w:rsidR="00886C6F" w:rsidRPr="00EC7745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1692F30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2B440EC5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6CF7563C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7B41E40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886C6F" w:rsidRPr="00EC7745" w14:paraId="0F346F59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D7182AD" w14:textId="2DC9D691" w:rsidR="00886C6F" w:rsidRPr="00EC7745" w:rsidRDefault="00886C6F" w:rsidP="00886C6F">
            <w:pPr>
              <w:spacing w:line="240" w:lineRule="auto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83" w:type="dxa"/>
            <w:tcBorders>
              <w:bottom w:val="nil"/>
            </w:tcBorders>
          </w:tcPr>
          <w:p w14:paraId="26AEF5C0" w14:textId="77777777" w:rsidR="00886C6F" w:rsidRPr="00EC7745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116847E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7E5A305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4BFDAA9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886C6F" w:rsidRPr="00EC7745" w14:paraId="0CF3D7FE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6458A576" w14:textId="333954D7" w:rsidR="00886C6F" w:rsidRPr="00EC7745" w:rsidRDefault="00886C6F" w:rsidP="00886C6F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lang w:val="en-GB"/>
              </w:rPr>
              <w:t>-</w:t>
            </w: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</w:rPr>
              <w:t xml:space="preserve"> </w:t>
            </w:r>
            <w:r w:rsidRPr="00EC7745">
              <w:rPr>
                <w:rFonts w:ascii="BrowalliaUPC" w:hAnsi="BrowalliaUPC" w:cs="BrowalliaUPC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37D09881" w14:textId="77777777" w:rsidR="00886C6F" w:rsidRPr="00EC7745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8775146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475BE0C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FD94333" w14:textId="77777777" w:rsidR="00886C6F" w:rsidRPr="00EC7745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FE5FE6" w:rsidRPr="00EC7745" w14:paraId="30921FAD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569D888F" w14:textId="4B8A8DF3" w:rsidR="00FE5FE6" w:rsidRPr="00EC7745" w:rsidRDefault="00FE5FE6" w:rsidP="00FE5FE6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748CB2C8" w14:textId="77777777" w:rsidR="00FE5FE6" w:rsidRPr="00EC7745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4B3A4E1" w14:textId="09A31DB7" w:rsidR="00FE5FE6" w:rsidRPr="00EC7745" w:rsidRDefault="00E51A9C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49,443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0AC94041" w14:textId="4530D24A" w:rsidR="00FE5FE6" w:rsidRPr="00EC7745" w:rsidRDefault="00FE5FE6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52,991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4E81EAC7" w:rsidR="00FE5FE6" w:rsidRPr="00EC7745" w:rsidRDefault="00E51A9C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36,356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5D89328" w14:textId="58BF034E" w:rsidR="00FE5FE6" w:rsidRPr="00EC7745" w:rsidRDefault="00FE5FE6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35,887</w:t>
            </w:r>
          </w:p>
        </w:tc>
      </w:tr>
      <w:tr w:rsidR="00FE5FE6" w:rsidRPr="00EC7745" w14:paraId="0DDBBF57" w14:textId="77777777" w:rsidTr="007F5506">
        <w:trPr>
          <w:cantSplit/>
          <w:trHeight w:val="73"/>
        </w:trPr>
        <w:tc>
          <w:tcPr>
            <w:tcW w:w="4007" w:type="dxa"/>
          </w:tcPr>
          <w:p w14:paraId="15BE7341" w14:textId="1D748390" w:rsidR="00FE5FE6" w:rsidRPr="00EC7745" w:rsidRDefault="00FE5FE6" w:rsidP="00FE5FE6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283" w:type="dxa"/>
          </w:tcPr>
          <w:p w14:paraId="465854C9" w14:textId="77777777" w:rsidR="00FE5FE6" w:rsidRPr="00EC7745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98A7F" w14:textId="0907640B" w:rsidR="00FE5FE6" w:rsidRPr="00EC7745" w:rsidRDefault="00E51A9C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7,113</w:t>
            </w:r>
          </w:p>
        </w:tc>
        <w:tc>
          <w:tcPr>
            <w:tcW w:w="1183" w:type="dxa"/>
            <w:vAlign w:val="bottom"/>
          </w:tcPr>
          <w:p w14:paraId="7A02FE0E" w14:textId="7D002AC2" w:rsidR="00FE5FE6" w:rsidRPr="00EC7745" w:rsidRDefault="00FE5FE6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7,051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D949B5" w14:textId="6918B373" w:rsidR="00FE5FE6" w:rsidRPr="00EC7745" w:rsidRDefault="00E51A9C" w:rsidP="00E51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DED90E0" w14:textId="32EEB0FC" w:rsidR="00FE5FE6" w:rsidRPr="00EC7745" w:rsidRDefault="00FE5FE6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 xml:space="preserve">             -</w:t>
            </w:r>
          </w:p>
        </w:tc>
      </w:tr>
      <w:tr w:rsidR="00FE5FE6" w:rsidRPr="00EC7745" w14:paraId="1B562444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541E5CE7" w14:textId="19E7EE73" w:rsidR="00FE5FE6" w:rsidRPr="00EC7745" w:rsidRDefault="00FE5FE6" w:rsidP="00FE5FE6">
            <w:pPr>
              <w:spacing w:line="240" w:lineRule="auto"/>
              <w:ind w:firstLine="17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BDEF00C" w14:textId="77777777" w:rsidR="00FE5FE6" w:rsidRPr="00EC7745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2ABC5F1" w14:textId="1236E7CA" w:rsidR="00FE5FE6" w:rsidRPr="00EC7745" w:rsidRDefault="00E51A9C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56,556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2D57044" w14:textId="0A75586E" w:rsidR="00FE5FE6" w:rsidRPr="00EC7745" w:rsidRDefault="00FE5FE6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60,042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2F22F489" w:rsidR="00FE5FE6" w:rsidRPr="00EC7745" w:rsidRDefault="00E51A9C" w:rsidP="00E51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36,356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7394698" w14:textId="0A0891BC" w:rsidR="00FE5FE6" w:rsidRPr="00EC7745" w:rsidRDefault="00FE5FE6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EC7745">
              <w:rPr>
                <w:rFonts w:ascii="Browallia New" w:hAnsi="Browallia New" w:cs="Browallia New"/>
                <w:sz w:val="27"/>
                <w:szCs w:val="27"/>
              </w:rPr>
              <w:t>35,887</w:t>
            </w:r>
          </w:p>
        </w:tc>
      </w:tr>
    </w:tbl>
    <w:p w14:paraId="229ADA93" w14:textId="77777777" w:rsidR="001B7D9C" w:rsidRDefault="001B7D9C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0A08725" w14:textId="7C7A2491" w:rsidR="00CD4CCA" w:rsidRPr="004D4C3A" w:rsidRDefault="00DD572C" w:rsidP="00BD7746">
      <w:pPr>
        <w:pStyle w:val="CordiaNew"/>
        <w:tabs>
          <w:tab w:val="clear" w:pos="4153"/>
          <w:tab w:val="left" w:pos="426"/>
        </w:tabs>
        <w:ind w:left="360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EF60AC">
        <w:rPr>
          <w:rFonts w:ascii="BrowalliaUPC" w:hAnsi="BrowalliaUPC" w:cs="BrowalliaUPC" w:hint="cs"/>
          <w:sz w:val="28"/>
          <w:szCs w:val="28"/>
          <w:cs/>
        </w:rPr>
        <w:t>สามเดือน</w:t>
      </w:r>
      <w:r w:rsidRPr="00EB276F">
        <w:rPr>
          <w:rFonts w:ascii="BrowalliaUPC" w:hAnsi="BrowalliaUPC" w:cs="BrowalliaUPC"/>
          <w:spacing w:val="-6"/>
          <w:sz w:val="28"/>
          <w:szCs w:val="28"/>
          <w:cs/>
        </w:rPr>
        <w:t>สิ้นสุด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FE5FE6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FE5FE6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>มีนาคม</w:t>
      </w:r>
      <w:r w:rsidR="00FE5FE6" w:rsidRPr="004D4C3A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 </w:t>
      </w:r>
      <w:r w:rsidR="00FE5FE6" w:rsidRPr="004D4C3A">
        <w:rPr>
          <w:rFonts w:ascii="BrowalliaUPC" w:hAnsi="BrowalliaUPC" w:cs="BrowalliaUPC"/>
          <w:color w:val="auto"/>
          <w:sz w:val="28"/>
          <w:szCs w:val="28"/>
        </w:rPr>
        <w:t>256</w:t>
      </w:r>
      <w:r w:rsidR="00FE5FE6">
        <w:rPr>
          <w:rFonts w:ascii="BrowalliaUPC" w:hAnsi="BrowalliaUPC" w:cs="BrowalliaUPC"/>
          <w:color w:val="auto"/>
          <w:sz w:val="28"/>
          <w:szCs w:val="28"/>
        </w:rPr>
        <w:t>6</w:t>
      </w:r>
      <w:r w:rsidR="00215D31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4D4C3A">
        <w:rPr>
          <w:rFonts w:ascii="BrowalliaUPC" w:hAnsi="BrowalliaUPC" w:cs="BrowalliaUPC"/>
          <w:sz w:val="28"/>
          <w:szCs w:val="28"/>
        </w:rPr>
        <w:t>31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4D4C3A">
        <w:rPr>
          <w:rFonts w:ascii="BrowalliaUPC" w:hAnsi="BrowalliaUPC" w:cs="BrowalliaUPC"/>
          <w:sz w:val="28"/>
          <w:szCs w:val="28"/>
        </w:rPr>
        <w:t>256</w:t>
      </w:r>
      <w:r w:rsidR="00FE5FE6">
        <w:rPr>
          <w:rFonts w:ascii="BrowalliaUPC" w:hAnsi="BrowalliaUPC" w:cs="BrowalliaUPC"/>
          <w:sz w:val="28"/>
          <w:szCs w:val="28"/>
        </w:rPr>
        <w:t>5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รายการเคลื่อนไหวของเงินกู้ยืมระยะสั้น</w:t>
      </w:r>
      <w:r w:rsidR="009F0E1E" w:rsidRPr="004D4C3A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 </w:t>
      </w:r>
      <w:r w:rsidR="009F0E1E" w:rsidRPr="004D4C3A">
        <w:rPr>
          <w:rFonts w:ascii="BrowalliaUPC" w:hAnsi="BrowalliaUPC" w:cs="BrowalliaUPC"/>
          <w:sz w:val="28"/>
          <w:szCs w:val="28"/>
        </w:rPr>
        <w:t>(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4D4C3A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4D4C3A">
        <w:rPr>
          <w:rFonts w:ascii="BrowalliaUPC" w:hAnsi="BrowalliaUPC" w:cs="BrowalliaUPC"/>
          <w:sz w:val="28"/>
          <w:szCs w:val="28"/>
          <w:cs/>
        </w:rPr>
        <w:t>มี</w:t>
      </w:r>
      <w:r w:rsidRPr="004D4C3A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A31EB2" w14:textId="77777777" w:rsidR="00511D1E" w:rsidRPr="004D4C3A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"/>
          <w:szCs w:val="2"/>
        </w:rPr>
      </w:pPr>
    </w:p>
    <w:p w14:paraId="23E5BAD5" w14:textId="77777777" w:rsidR="00DE2A59" w:rsidRPr="006C7088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84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36"/>
        <w:gridCol w:w="236"/>
        <w:gridCol w:w="1303"/>
        <w:gridCol w:w="1303"/>
        <w:gridCol w:w="1303"/>
        <w:gridCol w:w="1303"/>
      </w:tblGrid>
      <w:tr w:rsidR="004D4C3A" w:rsidRPr="004D4C3A" w14:paraId="5BEFFB56" w14:textId="77777777" w:rsidTr="00EB276F">
        <w:trPr>
          <w:cantSplit/>
          <w:tblHeader/>
        </w:trPr>
        <w:tc>
          <w:tcPr>
            <w:tcW w:w="3736" w:type="dxa"/>
            <w:tcBorders>
              <w:top w:val="nil"/>
            </w:tcBorders>
          </w:tcPr>
          <w:p w14:paraId="07CC2CEA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2" w:type="dxa"/>
            <w:gridSpan w:val="4"/>
            <w:tcBorders>
              <w:top w:val="nil"/>
            </w:tcBorders>
          </w:tcPr>
          <w:p w14:paraId="451F46E8" w14:textId="77777777" w:rsidR="00CD4CCA" w:rsidRPr="004D4C3A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061566AA" w14:textId="77777777" w:rsidTr="00EB276F">
        <w:trPr>
          <w:cantSplit/>
          <w:tblHeader/>
        </w:trPr>
        <w:tc>
          <w:tcPr>
            <w:tcW w:w="3736" w:type="dxa"/>
          </w:tcPr>
          <w:p w14:paraId="2089EFE8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6" w:type="dxa"/>
            <w:gridSpan w:val="2"/>
          </w:tcPr>
          <w:p w14:paraId="3A1C82C9" w14:textId="77777777" w:rsidR="00CD4CCA" w:rsidRPr="004D4C3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72D23A59" w14:textId="77777777" w:rsidR="00CD4CCA" w:rsidRPr="004D4C3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12BB1" w:rsidRPr="004D4C3A" w14:paraId="5957539D" w14:textId="77777777" w:rsidTr="00EB276F">
        <w:trPr>
          <w:cantSplit/>
          <w:tblHeader/>
        </w:trPr>
        <w:tc>
          <w:tcPr>
            <w:tcW w:w="3736" w:type="dxa"/>
          </w:tcPr>
          <w:p w14:paraId="7E1044D2" w14:textId="77777777" w:rsidR="00E12BB1" w:rsidRPr="004D4C3A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E12BB1" w:rsidRPr="004D4C3A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</w:tcPr>
          <w:p w14:paraId="4D474D23" w14:textId="6572F1A3" w:rsidR="00E12BB1" w:rsidRPr="004D4C3A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303" w:type="dxa"/>
          </w:tcPr>
          <w:p w14:paraId="43671D78" w14:textId="5671BF2A" w:rsidR="00E12BB1" w:rsidRPr="004D4C3A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1303" w:type="dxa"/>
          </w:tcPr>
          <w:p w14:paraId="65E251B1" w14:textId="4CA5E631" w:rsidR="00E12BB1" w:rsidRPr="004D4C3A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303" w:type="dxa"/>
          </w:tcPr>
          <w:p w14:paraId="3664EFFB" w14:textId="3318D087" w:rsidR="00E12BB1" w:rsidRPr="004D4C3A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4D4C3A" w:rsidRPr="004D4C3A" w14:paraId="4B8CBBBC" w14:textId="77777777" w:rsidTr="00342ABF">
        <w:trPr>
          <w:cantSplit/>
          <w:trHeight w:val="351"/>
        </w:trPr>
        <w:tc>
          <w:tcPr>
            <w:tcW w:w="3736" w:type="dxa"/>
            <w:tcBorders>
              <w:bottom w:val="nil"/>
            </w:tcBorders>
            <w:vAlign w:val="bottom"/>
          </w:tcPr>
          <w:p w14:paraId="3A5E8A2B" w14:textId="04025A76" w:rsidR="00F85BA9" w:rsidRPr="004D4C3A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4D4C3A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626B4092" w14:textId="186ECA43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799115B" w14:textId="035CC143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14:paraId="563BB49D" w14:textId="02F16FDA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100E0F" w:rsidRPr="004D4C3A" w14:paraId="385FA2E7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72A4B1A8" w14:textId="77777777" w:rsidR="00100E0F" w:rsidRPr="004D4C3A" w:rsidRDefault="00100E0F" w:rsidP="00100E0F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100E0F" w:rsidRPr="004D4C3A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727D19F2" w:rsidR="00100E0F" w:rsidRPr="004D4C3A" w:rsidRDefault="000C5535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36E3B24" w14:textId="73EA88F4" w:rsidR="00100E0F" w:rsidRPr="004D4C3A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76DF9C88" w14:textId="2FDD95FE" w:rsidR="00100E0F" w:rsidRPr="004D4C3A" w:rsidRDefault="000C5535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7B85000B" w14:textId="14FAF904" w:rsidR="00100E0F" w:rsidRPr="004D4C3A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</w:tr>
      <w:tr w:rsidR="00100E0F" w:rsidRPr="004D4C3A" w14:paraId="44840BE8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35B4B70F" w14:textId="29EBE925" w:rsidR="00100E0F" w:rsidRPr="00B1790F" w:rsidRDefault="00100E0F" w:rsidP="004828CB">
            <w:pPr>
              <w:pStyle w:val="a3"/>
              <w:tabs>
                <w:tab w:val="clear" w:pos="1080"/>
                <w:tab w:val="left" w:pos="113"/>
                <w:tab w:val="left" w:pos="525"/>
              </w:tabs>
              <w:ind w:left="276" w:right="-113" w:hanging="299"/>
              <w:rPr>
                <w:rFonts w:ascii="BrowalliaUPC" w:hAnsi="BrowalliaUPC"/>
                <w:sz w:val="28"/>
                <w:szCs w:val="28"/>
                <w:cs/>
              </w:rPr>
            </w:pPr>
            <w:r w:rsidRPr="00B1790F">
              <w:rPr>
                <w:rFonts w:ascii="BrowalliaUPC" w:hAnsi="BrowalliaUPC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BrowalliaUPC" w:hAnsi="BrowalliaUPC" w:hint="cs"/>
                <w:sz w:val="28"/>
                <w:szCs w:val="28"/>
                <w:cs/>
              </w:rPr>
              <w:t xml:space="preserve">  เงินกู้เพิ่ม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70DF89B8" w14:textId="77777777" w:rsidR="00100E0F" w:rsidRPr="004D4C3A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AB35ECA" w14:textId="445943E9" w:rsidR="00100E0F" w:rsidRPr="004D4C3A" w:rsidRDefault="000C5535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5E484A77" w14:textId="0794F793" w:rsidR="00100E0F" w:rsidRPr="004D4C3A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44,000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165DA454" w14:textId="62D00C76" w:rsidR="00100E0F" w:rsidRDefault="000C5535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2175EFFA" w14:textId="7B2FD961" w:rsidR="00100E0F" w:rsidRPr="004D4C3A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7B3D75" w:rsidRPr="004D4C3A" w14:paraId="5C887E38" w14:textId="77777777" w:rsidTr="004F3175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7A37DAFA" w14:textId="48972877" w:rsidR="007B3D75" w:rsidRPr="007B3D75" w:rsidRDefault="007B3D75" w:rsidP="007B3D75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  <w:r w:rsidR="004828CB" w:rsidRPr="004828CB">
              <w:rPr>
                <w:rFonts w:ascii="BrowalliaUPC" w:hAnsi="BrowalliaUPC" w:hint="cs"/>
                <w:sz w:val="28"/>
                <w:szCs w:val="28"/>
                <w:cs/>
              </w:rPr>
              <w:t xml:space="preserve">   </w:t>
            </w:r>
            <w:r w:rsidR="00DF5B13">
              <w:rPr>
                <w:rFonts w:ascii="BrowalliaUPC" w:hAnsi="BrowalliaUPC" w:hint="cs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7B3D75" w:rsidRPr="004D4C3A" w:rsidRDefault="007B3D75" w:rsidP="000C553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22656CA2" w:rsidR="007B3D75" w:rsidRPr="004D4C3A" w:rsidRDefault="007B3D75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(4,000)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07D7191E" w14:textId="6AD40841" w:rsidR="007B3D75" w:rsidRPr="004D4C3A" w:rsidRDefault="007B3D75" w:rsidP="000C553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</w:tcPr>
          <w:p w14:paraId="61EB4AD2" w14:textId="332FE813" w:rsidR="007B3D75" w:rsidRPr="004D4C3A" w:rsidRDefault="007B3D75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1AA2399A" w14:textId="670F2C28" w:rsidR="007B3D75" w:rsidRPr="004D4C3A" w:rsidRDefault="007B3D75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</w:tr>
      <w:tr w:rsidR="00100E0F" w:rsidRPr="004D4C3A" w14:paraId="02C50558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3B1678EA" w14:textId="01D3ED00" w:rsidR="00100E0F" w:rsidRPr="004D4C3A" w:rsidRDefault="00100E0F" w:rsidP="00100E0F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100E0F" w:rsidRPr="004D4C3A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60CA7A36" w:rsidR="00100E0F" w:rsidRPr="004D4C3A" w:rsidRDefault="000C5535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55,000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3693F999" w14:textId="3D02584E" w:rsidR="00100E0F" w:rsidRPr="004D4C3A" w:rsidRDefault="00100E0F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32DF6206" w:rsidR="00100E0F" w:rsidRPr="004D4C3A" w:rsidRDefault="000C5535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25427D13" w14:textId="1518E4AA" w:rsidR="00100E0F" w:rsidRPr="004D4C3A" w:rsidRDefault="00100E0F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</w:tbl>
    <w:p w14:paraId="383683E3" w14:textId="77777777" w:rsidR="00336979" w:rsidRPr="004D4C3A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051816" w14:textId="3C963F36" w:rsidR="00DF3CBF" w:rsidRPr="004D4C3A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4D4C3A">
        <w:rPr>
          <w:rFonts w:ascii="BrowalliaUPC" w:hAnsi="BrowalliaUPC" w:cs="BrowalliaUPC"/>
          <w:sz w:val="28"/>
          <w:szCs w:val="28"/>
        </w:rPr>
        <w:br/>
      </w:r>
      <w:r w:rsidR="00AC4796" w:rsidRPr="004D4C3A">
        <w:rPr>
          <w:rFonts w:ascii="BrowalliaUPC" w:hAnsi="BrowalliaUPC" w:cs="BrowalliaUPC"/>
          <w:sz w:val="28"/>
          <w:szCs w:val="28"/>
        </w:rPr>
        <w:t>6</w:t>
      </w:r>
      <w:r w:rsidR="00DF3CBF" w:rsidRPr="004D4C3A">
        <w:rPr>
          <w:rFonts w:ascii="BrowalliaUPC" w:hAnsi="BrowalliaUPC" w:cs="BrowalliaUPC"/>
          <w:sz w:val="28"/>
          <w:szCs w:val="28"/>
        </w:rPr>
        <w:t xml:space="preserve">.00 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>ต่อปี</w:t>
      </w:r>
      <w:r w:rsidR="00474C37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27A831A1" w14:textId="53E00AE1" w:rsidR="007B441E" w:rsidRDefault="007B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  <w:r>
        <w:rPr>
          <w:rFonts w:ascii="BrowalliaUPC" w:hAnsi="BrowalliaUPC" w:cs="BrowalliaUPC"/>
          <w:sz w:val="20"/>
          <w:szCs w:val="20"/>
        </w:rPr>
        <w:br w:type="page"/>
      </w:r>
    </w:p>
    <w:tbl>
      <w:tblPr>
        <w:tblW w:w="9218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6"/>
        <w:gridCol w:w="1701"/>
        <w:gridCol w:w="1701"/>
      </w:tblGrid>
      <w:tr w:rsidR="00500825" w:rsidRPr="004D4C3A" w14:paraId="757E5A64" w14:textId="77777777" w:rsidTr="00EB276F">
        <w:trPr>
          <w:cantSplit/>
          <w:tblHeader/>
        </w:trPr>
        <w:tc>
          <w:tcPr>
            <w:tcW w:w="5816" w:type="dxa"/>
          </w:tcPr>
          <w:p w14:paraId="06F7DC3D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500825" w:rsidRPr="004D4C3A" w14:paraId="10043B10" w14:textId="77777777" w:rsidTr="00EB276F">
        <w:trPr>
          <w:cantSplit/>
          <w:tblHeader/>
        </w:trPr>
        <w:tc>
          <w:tcPr>
            <w:tcW w:w="5816" w:type="dxa"/>
          </w:tcPr>
          <w:p w14:paraId="374191B6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023332F1" w:rsidR="00500825" w:rsidRPr="004D4C3A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00E0F" w:rsidRPr="004D4C3A" w14:paraId="3AD8EC0B" w14:textId="77777777" w:rsidTr="00EB276F">
        <w:trPr>
          <w:cantSplit/>
          <w:tblHeader/>
        </w:trPr>
        <w:tc>
          <w:tcPr>
            <w:tcW w:w="5816" w:type="dxa"/>
          </w:tcPr>
          <w:p w14:paraId="0D5A82BF" w14:textId="77777777" w:rsidR="00100E0F" w:rsidRPr="004D4C3A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599B389B" w:rsidR="00100E0F" w:rsidRPr="004D4C3A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34FF2270" w14:textId="455840BB" w:rsidR="00100E0F" w:rsidRPr="004D4C3A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500825" w:rsidRPr="004D4C3A" w14:paraId="0D989F71" w14:textId="77777777" w:rsidTr="00EB276F">
        <w:trPr>
          <w:cantSplit/>
          <w:tblHeader/>
        </w:trPr>
        <w:tc>
          <w:tcPr>
            <w:tcW w:w="5816" w:type="dxa"/>
          </w:tcPr>
          <w:p w14:paraId="60B64480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00825" w:rsidRPr="004D4C3A" w14:paraId="69832CEC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center"/>
          </w:tcPr>
          <w:p w14:paraId="51DC9B65" w14:textId="60BA4C84" w:rsidR="00500825" w:rsidRPr="004D4C3A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9722F" w:rsidRPr="004D4C3A" w14:paraId="4F8414BE" w14:textId="77777777" w:rsidTr="00EB276F">
        <w:trPr>
          <w:cantSplit/>
        </w:trPr>
        <w:tc>
          <w:tcPr>
            <w:tcW w:w="5816" w:type="dxa"/>
            <w:vAlign w:val="bottom"/>
          </w:tcPr>
          <w:p w14:paraId="2A264A53" w14:textId="50D1C516" w:rsidR="0059722F" w:rsidRPr="004D4C3A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2849D5C7" w:rsidR="0059722F" w:rsidRPr="007B3D75" w:rsidRDefault="0059722F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3D75">
              <w:rPr>
                <w:rFonts w:ascii="Browallia New" w:hAnsi="Browallia New" w:cs="Browallia New"/>
                <w:sz w:val="28"/>
                <w:szCs w:val="28"/>
              </w:rPr>
              <w:t>61,804</w:t>
            </w:r>
          </w:p>
        </w:tc>
        <w:tc>
          <w:tcPr>
            <w:tcW w:w="1701" w:type="dxa"/>
            <w:vAlign w:val="bottom"/>
          </w:tcPr>
          <w:p w14:paraId="0D2B41B2" w14:textId="154F288B" w:rsidR="0059722F" w:rsidRPr="007B3D75" w:rsidRDefault="009E4BF2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3D75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  <w:tr w:rsidR="0059722F" w:rsidRPr="004D4C3A" w14:paraId="2644728C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0F2023E4" w14:textId="60A37A37" w:rsidR="0059722F" w:rsidRPr="00AE06AF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06AF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E06A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339B05A4" w:rsidR="0059722F" w:rsidRPr="007B3D75" w:rsidRDefault="0059722F" w:rsidP="00597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3D75"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EA97BE2" w:rsidR="0059722F" w:rsidRPr="007B3D75" w:rsidRDefault="0059722F" w:rsidP="00597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3D75"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</w:tr>
      <w:tr w:rsidR="0059722F" w:rsidRPr="004D4C3A" w14:paraId="5A99A2F4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0D0C1167" w14:textId="1028CD6F" w:rsidR="0059722F" w:rsidRPr="004D4C3A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</w:t>
            </w:r>
            <w:r w:rsidRPr="00AE06A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5D342FF4" w:rsidR="0059722F" w:rsidRPr="007B3D75" w:rsidRDefault="0059722F" w:rsidP="005972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3D75">
              <w:rPr>
                <w:rFonts w:ascii="Browallia New" w:hAnsi="Browallia New" w:cs="Browallia New"/>
                <w:sz w:val="28"/>
                <w:szCs w:val="28"/>
              </w:rPr>
              <w:t>49,840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47C64C27" w:rsidR="0059722F" w:rsidRPr="007B3D75" w:rsidRDefault="009E4BF2" w:rsidP="005972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B3D75">
              <w:rPr>
                <w:rFonts w:ascii="Browallia New" w:hAnsi="Browallia New" w:cs="Browallia New"/>
                <w:sz w:val="28"/>
                <w:szCs w:val="28"/>
              </w:rPr>
              <w:t>52,831</w:t>
            </w:r>
          </w:p>
        </w:tc>
      </w:tr>
      <w:bookmarkEnd w:id="1"/>
    </w:tbl>
    <w:p w14:paraId="060A959D" w14:textId="77777777" w:rsidR="008C261E" w:rsidRPr="00342ABF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644BACA6" w14:textId="3E6EA03F" w:rsidR="008C261E" w:rsidRPr="00342ABF" w:rsidRDefault="008C261E" w:rsidP="00C16A9D">
      <w:pPr>
        <w:pStyle w:val="CordiaNew"/>
        <w:tabs>
          <w:tab w:val="clear" w:pos="4153"/>
          <w:tab w:val="left" w:pos="426"/>
        </w:tabs>
        <w:ind w:left="360"/>
        <w:rPr>
          <w:rFonts w:ascii="BrowalliaUPC" w:hAnsi="BrowalliaUPC" w:cs="BrowalliaUPC"/>
          <w:sz w:val="28"/>
          <w:szCs w:val="28"/>
        </w:rPr>
      </w:pPr>
      <w:r w:rsidRPr="00342ABF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C16A9D" w:rsidRPr="00342ABF">
        <w:rPr>
          <w:rFonts w:ascii="BrowalliaUPC" w:hAnsi="BrowalliaUPC" w:cs="BrowalliaUPC" w:hint="cs"/>
          <w:sz w:val="28"/>
          <w:szCs w:val="28"/>
          <w:cs/>
        </w:rPr>
        <w:t>สามเดือน</w:t>
      </w:r>
      <w:r w:rsidRPr="00342ABF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B130D6" w:rsidRPr="00342ABF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B130D6" w:rsidRPr="00342ABF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B130D6" w:rsidRPr="00342ABF">
        <w:rPr>
          <w:rFonts w:ascii="BrowalliaUPC" w:hAnsi="BrowalliaUPC" w:cs="BrowalliaUPC"/>
          <w:sz w:val="28"/>
          <w:szCs w:val="28"/>
        </w:rPr>
        <w:t>2566</w:t>
      </w:r>
      <w:r w:rsidRPr="00342ABF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342ABF">
        <w:rPr>
          <w:rFonts w:ascii="BrowalliaUPC" w:hAnsi="BrowalliaUPC" w:cs="BrowalliaUPC"/>
          <w:sz w:val="28"/>
          <w:szCs w:val="28"/>
        </w:rPr>
        <w:t>31</w:t>
      </w:r>
      <w:r w:rsidRPr="00342ABF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342ABF">
        <w:rPr>
          <w:rFonts w:ascii="BrowalliaUPC" w:hAnsi="BrowalliaUPC" w:cs="BrowalliaUPC"/>
          <w:sz w:val="28"/>
          <w:szCs w:val="28"/>
        </w:rPr>
        <w:t>256</w:t>
      </w:r>
      <w:r w:rsidR="00B130D6" w:rsidRPr="00342ABF">
        <w:rPr>
          <w:rFonts w:ascii="BrowalliaUPC" w:hAnsi="BrowalliaUPC" w:cs="BrowalliaUPC"/>
          <w:sz w:val="28"/>
          <w:szCs w:val="28"/>
        </w:rPr>
        <w:t>5</w:t>
      </w:r>
      <w:r w:rsidRPr="00342ABF">
        <w:rPr>
          <w:rFonts w:ascii="BrowalliaUPC" w:hAnsi="BrowalliaUPC" w:cs="BrowalliaUPC"/>
          <w:sz w:val="28"/>
          <w:szCs w:val="28"/>
        </w:rPr>
        <w:t xml:space="preserve"> </w:t>
      </w:r>
      <w:r w:rsidRPr="00342ABF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0B5422" w:rsidRPr="00342ABF">
        <w:rPr>
          <w:rFonts w:ascii="BrowalliaUPC" w:hAnsi="BrowalliaUPC" w:cs="BrowalliaUPC"/>
          <w:sz w:val="28"/>
          <w:szCs w:val="28"/>
          <w:cs/>
        </w:rPr>
        <w:t>เงินกู้ยืมระยะยาวจากบุคคลที่เกี่ยวข้อง</w:t>
      </w:r>
      <w:r w:rsidRPr="00342ABF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342ABF">
        <w:rPr>
          <w:rFonts w:ascii="BrowalliaUPC" w:hAnsi="BrowalliaUPC" w:cs="BrowalliaUPC"/>
          <w:sz w:val="28"/>
          <w:szCs w:val="28"/>
        </w:rPr>
        <w:t>(</w:t>
      </w:r>
      <w:r w:rsidRPr="00342ABF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Pr="00342ABF">
        <w:rPr>
          <w:rFonts w:ascii="BrowalliaUPC" w:hAnsi="BrowalliaUPC" w:cs="BrowalliaUPC"/>
          <w:sz w:val="28"/>
          <w:szCs w:val="28"/>
        </w:rPr>
        <w:t xml:space="preserve">) </w:t>
      </w:r>
      <w:r w:rsidRPr="00342ABF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5B2B505" w14:textId="77777777" w:rsidR="007D2A09" w:rsidRPr="00342ABF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60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701"/>
        <w:gridCol w:w="1743"/>
      </w:tblGrid>
      <w:tr w:rsidR="00AA2A5D" w:rsidRPr="004D4C3A" w14:paraId="6FAD4414" w14:textId="77777777" w:rsidTr="00EB276F">
        <w:trPr>
          <w:cantSplit/>
          <w:tblHeader/>
        </w:trPr>
        <w:tc>
          <w:tcPr>
            <w:tcW w:w="5816" w:type="dxa"/>
          </w:tcPr>
          <w:p w14:paraId="4EACA5F5" w14:textId="77777777" w:rsidR="00AA2A5D" w:rsidRPr="004D4C3A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4D4C3A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AA2A5D" w:rsidRPr="004D4C3A" w14:paraId="4C5391CF" w14:textId="77777777" w:rsidTr="00EB276F">
        <w:trPr>
          <w:cantSplit/>
          <w:tblHeader/>
        </w:trPr>
        <w:tc>
          <w:tcPr>
            <w:tcW w:w="5816" w:type="dxa"/>
          </w:tcPr>
          <w:p w14:paraId="4F8A2972" w14:textId="77777777" w:rsidR="00AA2A5D" w:rsidRPr="004D4C3A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4BFEEB0A" w:rsidR="00AA2A5D" w:rsidRPr="004D4C3A" w:rsidRDefault="00AA2A5D" w:rsidP="007F55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130D6" w:rsidRPr="004D4C3A" w14:paraId="6C6B28D6" w14:textId="77777777" w:rsidTr="00EB276F">
        <w:trPr>
          <w:cantSplit/>
          <w:tblHeader/>
        </w:trPr>
        <w:tc>
          <w:tcPr>
            <w:tcW w:w="5816" w:type="dxa"/>
          </w:tcPr>
          <w:p w14:paraId="3D0D958E" w14:textId="77777777" w:rsidR="00B130D6" w:rsidRPr="004D4C3A" w:rsidRDefault="00B130D6" w:rsidP="00B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4D8F0615" w:rsidR="00B130D6" w:rsidRPr="004D4C3A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743" w:type="dxa"/>
          </w:tcPr>
          <w:p w14:paraId="79452361" w14:textId="490BC90A" w:rsidR="00B130D6" w:rsidRPr="004D4C3A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AA2A5D" w:rsidRPr="004D4C3A" w14:paraId="153BD1E2" w14:textId="77777777" w:rsidTr="00342ABF">
        <w:trPr>
          <w:cantSplit/>
          <w:trHeight w:val="324"/>
        </w:trPr>
        <w:tc>
          <w:tcPr>
            <w:tcW w:w="5816" w:type="dxa"/>
            <w:tcBorders>
              <w:bottom w:val="nil"/>
            </w:tcBorders>
            <w:vAlign w:val="bottom"/>
          </w:tcPr>
          <w:p w14:paraId="660A8975" w14:textId="77777777" w:rsidR="00AA2A5D" w:rsidRPr="004D4C3A" w:rsidRDefault="00AA2A5D" w:rsidP="007F550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4D4C3A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4D4C3A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59722F" w:rsidRPr="004D4C3A" w14:paraId="2C18984F" w14:textId="77777777" w:rsidTr="00115693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32EF8134" w14:textId="77777777" w:rsidR="0059722F" w:rsidRPr="004D4C3A" w:rsidRDefault="0059722F" w:rsidP="005972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1701" w:type="dxa"/>
            <w:tcBorders>
              <w:bottom w:val="nil"/>
            </w:tcBorders>
          </w:tcPr>
          <w:p w14:paraId="3087BA91" w14:textId="65B45DCA" w:rsidR="0059722F" w:rsidRPr="004D4C3A" w:rsidRDefault="0059722F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5AA8D4F5" w:rsidR="0059722F" w:rsidRPr="004D4C3A" w:rsidRDefault="009E4BF2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</w:tr>
      <w:tr w:rsidR="007B441E" w:rsidRPr="004D4C3A" w14:paraId="05E68064" w14:textId="77777777" w:rsidTr="00DD0B3E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1E3AFA26" w14:textId="3DA301EE" w:rsidR="007B441E" w:rsidRPr="004D4C3A" w:rsidRDefault="007B441E" w:rsidP="007B441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  <w:r w:rsidRPr="007B441E">
              <w:rPr>
                <w:rFonts w:ascii="BrowalliaUPC" w:hAnsi="Browalli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701" w:type="dxa"/>
            <w:tcBorders>
              <w:bottom w:val="nil"/>
            </w:tcBorders>
          </w:tcPr>
          <w:p w14:paraId="579B52B4" w14:textId="3F984A0B" w:rsidR="007B441E" w:rsidRPr="007B441E" w:rsidRDefault="007B441E" w:rsidP="00F54B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441E">
              <w:rPr>
                <w:rFonts w:ascii="BrowalliaUPC" w:hAnsi="BrowalliaUPC" w:cs="BrowalliaUPC"/>
                <w:sz w:val="28"/>
                <w:szCs w:val="28"/>
              </w:rPr>
              <w:t>(2,991)</w:t>
            </w:r>
          </w:p>
        </w:tc>
        <w:tc>
          <w:tcPr>
            <w:tcW w:w="1743" w:type="dxa"/>
            <w:tcBorders>
              <w:bottom w:val="nil"/>
            </w:tcBorders>
          </w:tcPr>
          <w:p w14:paraId="7CC0A77E" w14:textId="505D6B20" w:rsidR="007B441E" w:rsidRDefault="007B441E" w:rsidP="00F54B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15,964</w:t>
            </w:r>
            <w:r w:rsidRPr="008649D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02A91" w:rsidRPr="004D4C3A" w14:paraId="6DBC7DBD" w14:textId="77777777" w:rsidTr="00DD0B3E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5D480197" w14:textId="219AC7D1" w:rsidR="00C02A91" w:rsidRPr="004D4C3A" w:rsidRDefault="00C02A91" w:rsidP="00C02A9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bottom w:val="nil"/>
            </w:tcBorders>
          </w:tcPr>
          <w:p w14:paraId="2E71F884" w14:textId="49F0695A" w:rsidR="00C02A91" w:rsidRPr="007B441E" w:rsidRDefault="00C02A91" w:rsidP="00350D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61,804</w:t>
            </w:r>
          </w:p>
        </w:tc>
        <w:tc>
          <w:tcPr>
            <w:tcW w:w="1743" w:type="dxa"/>
            <w:tcBorders>
              <w:bottom w:val="nil"/>
            </w:tcBorders>
          </w:tcPr>
          <w:p w14:paraId="6557A0B0" w14:textId="27068607" w:rsidR="00C02A91" w:rsidRPr="008649D8" w:rsidRDefault="00C02A91" w:rsidP="00350D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</w:tbl>
    <w:p w14:paraId="0E6AB660" w14:textId="77777777" w:rsidR="002F47AB" w:rsidRPr="00342ABF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5F442E65" w14:textId="32407370" w:rsidR="00243806" w:rsidRPr="00143E37" w:rsidRDefault="00561BFF" w:rsidP="00342ABF">
      <w:pPr>
        <w:tabs>
          <w:tab w:val="clear" w:pos="454"/>
          <w:tab w:val="left" w:pos="720"/>
          <w:tab w:val="left" w:pos="9214"/>
        </w:tabs>
        <w:ind w:left="342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5F3FC4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5F3FC4">
        <w:rPr>
          <w:rFonts w:ascii="BrowalliaUPC" w:hAnsi="BrowalliaUPC" w:cs="BrowalliaUPC"/>
          <w:sz w:val="28"/>
          <w:szCs w:val="28"/>
        </w:rPr>
        <w:t>2564</w:t>
      </w:r>
      <w:r w:rsidRPr="005F3FC4">
        <w:rPr>
          <w:rFonts w:ascii="BrowalliaUPC" w:hAnsi="BrowalliaUPC" w:cs="BrowalliaUPC"/>
          <w:sz w:val="28"/>
          <w:szCs w:val="28"/>
          <w:cs/>
        </w:rPr>
        <w:t xml:space="preserve"> บริษัทได้กู้ยืมเงินจากญาติกรรมการเป็นจำนวนเงินรวม </w:t>
      </w:r>
      <w:r w:rsidRPr="005F3FC4">
        <w:rPr>
          <w:rFonts w:ascii="BrowalliaUPC" w:hAnsi="BrowalliaUPC" w:cs="BrowalliaUPC"/>
          <w:sz w:val="28"/>
          <w:szCs w:val="28"/>
        </w:rPr>
        <w:t>83.75</w:t>
      </w:r>
      <w:r w:rsidRPr="005F3FC4">
        <w:rPr>
          <w:rFonts w:ascii="BrowalliaUPC" w:hAnsi="BrowalliaUPC" w:cs="BrowalliaUPC"/>
          <w:sz w:val="28"/>
          <w:szCs w:val="28"/>
          <w:cs/>
        </w:rPr>
        <w:t xml:space="preserve"> ล้านบาทโดยไม่มีหลักประกัน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5F3FC4">
        <w:rPr>
          <w:rFonts w:ascii="BrowalliaUPC" w:hAnsi="BrowalliaUPC" w:cs="BrowalliaUPC"/>
          <w:sz w:val="28"/>
          <w:szCs w:val="28"/>
        </w:rPr>
        <w:t xml:space="preserve"> 84 </w:t>
      </w:r>
      <w:r w:rsidRPr="005F3FC4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Pr="005F3FC4">
        <w:rPr>
          <w:rFonts w:ascii="BrowalliaUPC" w:hAnsi="BrowalliaUPC" w:cs="BrowalliaUPC"/>
          <w:sz w:val="28"/>
          <w:szCs w:val="28"/>
        </w:rPr>
        <w:t xml:space="preserve"> 1.00 </w:t>
      </w:r>
      <w:r w:rsidRPr="005F3FC4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5F3FC4">
        <w:rPr>
          <w:rFonts w:ascii="BrowalliaUPC" w:hAnsi="BrowalliaUPC" w:cs="BrowalliaUPC"/>
          <w:sz w:val="28"/>
          <w:szCs w:val="28"/>
        </w:rPr>
        <w:t xml:space="preserve"> 25 </w:t>
      </w:r>
      <w:r w:rsidRPr="005F3FC4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5F3FC4">
        <w:rPr>
          <w:rFonts w:ascii="BrowalliaUPC" w:hAnsi="BrowalliaUPC" w:cs="BrowalliaUPC"/>
          <w:sz w:val="28"/>
          <w:szCs w:val="28"/>
        </w:rPr>
        <w:t xml:space="preserve"> 2571</w:t>
      </w:r>
      <w:r w:rsidR="00143E3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D4ADB">
        <w:rPr>
          <w:rFonts w:ascii="BrowalliaUPC" w:hAnsi="BrowalliaUPC" w:cs="BrowalliaUPC" w:hint="cs"/>
          <w:sz w:val="28"/>
          <w:szCs w:val="28"/>
          <w:cs/>
        </w:rPr>
        <w:t>และ</w:t>
      </w:r>
      <w:r w:rsidR="00B84010" w:rsidRPr="004D4C3A">
        <w:rPr>
          <w:rFonts w:ascii="BrowalliaUPC" w:hAnsi="BrowalliaUPC" w:cs="BrowalliaUPC"/>
          <w:sz w:val="28"/>
          <w:szCs w:val="28"/>
          <w:cs/>
        </w:rPr>
        <w:t xml:space="preserve">มีอัตราดอกเบี้ยร้อยละ </w:t>
      </w:r>
      <w:r w:rsidR="00B84010" w:rsidRPr="004D4C3A">
        <w:rPr>
          <w:rFonts w:ascii="BrowalliaUPC" w:hAnsi="BrowalliaUPC" w:cs="BrowalliaUPC"/>
          <w:sz w:val="28"/>
          <w:szCs w:val="28"/>
        </w:rPr>
        <w:t>MLR-</w:t>
      </w:r>
      <w:r w:rsidR="008F7319" w:rsidRPr="004D4C3A">
        <w:rPr>
          <w:rFonts w:ascii="BrowalliaUPC" w:hAnsi="BrowalliaUPC" w:cs="BrowalliaUPC"/>
          <w:sz w:val="28"/>
          <w:szCs w:val="28"/>
        </w:rPr>
        <w:t xml:space="preserve">0.25 </w:t>
      </w:r>
      <w:r w:rsidR="00B84010" w:rsidRPr="004D4C3A">
        <w:rPr>
          <w:rFonts w:ascii="BrowalliaUPC" w:hAnsi="BrowalliaUPC" w:cs="BrowalliaUPC"/>
          <w:sz w:val="28"/>
          <w:szCs w:val="28"/>
          <w:cs/>
        </w:rPr>
        <w:t>ต่อปี โดยไม่มีหลักประกัน</w:t>
      </w:r>
    </w:p>
    <w:p w14:paraId="455F693D" w14:textId="3C273144" w:rsidR="006047BA" w:rsidRPr="007B6CDA" w:rsidRDefault="00093B90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</w:pP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  <w:r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  <w:br/>
      </w:r>
    </w:p>
    <w:p w14:paraId="6F5AC73F" w14:textId="72293947" w:rsidR="005753E0" w:rsidRPr="004D4C3A" w:rsidRDefault="005753E0" w:rsidP="007E3E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A83569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- </w:t>
      </w:r>
      <w:r w:rsidR="00241D9E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ลูกค้าทั่วไป</w:t>
      </w:r>
    </w:p>
    <w:p w14:paraId="06643DFD" w14:textId="77777777" w:rsidR="00100BB0" w:rsidRPr="00342ABF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933A646" w14:textId="230A8B1C" w:rsidR="00EF1E53" w:rsidRPr="004D4C3A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3420E7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420E7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3420E7" w:rsidRPr="00871F78">
        <w:rPr>
          <w:rFonts w:ascii="BrowalliaUPC" w:hAnsi="BrowalliaUPC" w:cs="BrowalliaUPC"/>
          <w:sz w:val="28"/>
          <w:szCs w:val="28"/>
        </w:rPr>
        <w:t>256</w:t>
      </w:r>
      <w:r w:rsidR="003420E7">
        <w:rPr>
          <w:rFonts w:ascii="BrowalliaUPC" w:hAnsi="BrowalliaUPC" w:cs="BrowalliaUPC"/>
          <w:sz w:val="28"/>
          <w:szCs w:val="28"/>
        </w:rPr>
        <w:t>6</w:t>
      </w:r>
      <w:r w:rsidR="008A5BC4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4D4C3A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4D4C3A">
        <w:rPr>
          <w:rFonts w:ascii="BrowalliaUPC" w:hAnsi="BrowalliaUPC" w:cs="BrowalliaUPC"/>
          <w:sz w:val="28"/>
          <w:szCs w:val="28"/>
        </w:rPr>
        <w:t>31</w:t>
      </w:r>
      <w:r w:rsidR="00B96D45"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4D4C3A">
        <w:rPr>
          <w:rFonts w:ascii="BrowalliaUPC" w:hAnsi="BrowalliaUPC" w:cs="BrowalliaUPC"/>
          <w:sz w:val="28"/>
          <w:szCs w:val="28"/>
        </w:rPr>
        <w:t>256</w:t>
      </w:r>
      <w:r w:rsidR="003420E7">
        <w:rPr>
          <w:rFonts w:ascii="BrowalliaUPC" w:hAnsi="BrowalliaUPC" w:cs="BrowalliaUPC"/>
          <w:sz w:val="28"/>
          <w:szCs w:val="28"/>
        </w:rPr>
        <w:t>5</w:t>
      </w:r>
      <w:r w:rsidR="00B96D45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B98B92B" w14:textId="77777777" w:rsidR="00100BB0" w:rsidRPr="00342ABF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14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817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560A726A" w14:textId="77777777" w:rsidTr="00BD40CE">
        <w:tc>
          <w:tcPr>
            <w:tcW w:w="3817" w:type="dxa"/>
          </w:tcPr>
          <w:p w14:paraId="65D15DB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4D4C3A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39D57C51" w14:textId="77777777" w:rsidTr="00BD40CE">
        <w:tc>
          <w:tcPr>
            <w:tcW w:w="3817" w:type="dxa"/>
          </w:tcPr>
          <w:p w14:paraId="69D420A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4D4C3A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420E7" w:rsidRPr="004D4C3A" w14:paraId="425A0BC5" w14:textId="77777777" w:rsidTr="00BD40CE">
        <w:tc>
          <w:tcPr>
            <w:tcW w:w="3817" w:type="dxa"/>
          </w:tcPr>
          <w:p w14:paraId="4E0EF496" w14:textId="77777777" w:rsidR="003420E7" w:rsidRPr="004D4C3A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77E72F87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4D4C3A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46C5C85B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726DC7DA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1F6DD603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4D4C3A" w:rsidRPr="004D4C3A" w14:paraId="7F50F15D" w14:textId="77777777" w:rsidTr="00BD40CE">
        <w:trPr>
          <w:trHeight w:hRule="exact" w:val="333"/>
        </w:trPr>
        <w:tc>
          <w:tcPr>
            <w:tcW w:w="3817" w:type="dxa"/>
            <w:vAlign w:val="bottom"/>
          </w:tcPr>
          <w:p w14:paraId="13826826" w14:textId="77777777" w:rsidR="0026390A" w:rsidRPr="004D4C3A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4D4C3A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4D4C3A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4D4C3A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4D4C3A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4D4C3A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4D4C3A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37A17" w:rsidRPr="004D4C3A" w14:paraId="3757F7CD" w14:textId="77777777" w:rsidTr="00BD40CE">
        <w:tc>
          <w:tcPr>
            <w:tcW w:w="3817" w:type="dxa"/>
            <w:hideMark/>
          </w:tcPr>
          <w:p w14:paraId="5F486695" w14:textId="1AFB786A" w:rsidR="00437A17" w:rsidRPr="004D4C3A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56A6D143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127,705</w:t>
            </w:r>
          </w:p>
        </w:tc>
        <w:tc>
          <w:tcPr>
            <w:tcW w:w="236" w:type="dxa"/>
          </w:tcPr>
          <w:p w14:paraId="0F8ACB37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544D2CF9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149,090</w:t>
            </w:r>
          </w:p>
        </w:tc>
        <w:tc>
          <w:tcPr>
            <w:tcW w:w="237" w:type="dxa"/>
          </w:tcPr>
          <w:p w14:paraId="2D1658A9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0E3A7CFD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7</w:t>
            </w:r>
            <w:r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788</w:t>
            </w:r>
          </w:p>
        </w:tc>
        <w:tc>
          <w:tcPr>
            <w:tcW w:w="236" w:type="dxa"/>
          </w:tcPr>
          <w:p w14:paraId="3041FF2D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70029E5F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136,814</w:t>
            </w:r>
          </w:p>
        </w:tc>
      </w:tr>
      <w:tr w:rsidR="00437A17" w:rsidRPr="004D4C3A" w14:paraId="30220877" w14:textId="77777777" w:rsidTr="00BD40CE">
        <w:tc>
          <w:tcPr>
            <w:tcW w:w="3817" w:type="dxa"/>
          </w:tcPr>
          <w:p w14:paraId="0EDBAA99" w14:textId="3C473C38" w:rsidR="00437A17" w:rsidRPr="004D4C3A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37A17" w:rsidRPr="004D4C3A" w14:paraId="038A2D84" w14:textId="77777777" w:rsidTr="00BD40CE">
        <w:tc>
          <w:tcPr>
            <w:tcW w:w="3817" w:type="dxa"/>
          </w:tcPr>
          <w:p w14:paraId="3341DE84" w14:textId="13DE15A6" w:rsidR="00437A17" w:rsidRPr="004D4C3A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68C81750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116,684</w:t>
            </w:r>
          </w:p>
        </w:tc>
        <w:tc>
          <w:tcPr>
            <w:tcW w:w="236" w:type="dxa"/>
          </w:tcPr>
          <w:p w14:paraId="4E5E15DE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2FC339C7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140,368</w:t>
            </w:r>
          </w:p>
        </w:tc>
        <w:tc>
          <w:tcPr>
            <w:tcW w:w="237" w:type="dxa"/>
          </w:tcPr>
          <w:p w14:paraId="7C9FB0F0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3BB02075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111,885</w:t>
            </w:r>
          </w:p>
        </w:tc>
        <w:tc>
          <w:tcPr>
            <w:tcW w:w="236" w:type="dxa"/>
          </w:tcPr>
          <w:p w14:paraId="4EB59AF0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2F829C32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136,802</w:t>
            </w:r>
          </w:p>
        </w:tc>
      </w:tr>
      <w:tr w:rsidR="00437A17" w:rsidRPr="004D4C3A" w14:paraId="3D5F3FC5" w14:textId="77777777" w:rsidTr="00BD40CE">
        <w:tc>
          <w:tcPr>
            <w:tcW w:w="3817" w:type="dxa"/>
          </w:tcPr>
          <w:p w14:paraId="6B996A86" w14:textId="49F14AF5" w:rsidR="00437A17" w:rsidRPr="004D4C3A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1A5FA5B5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15,610</w:t>
            </w:r>
          </w:p>
        </w:tc>
        <w:tc>
          <w:tcPr>
            <w:tcW w:w="236" w:type="dxa"/>
          </w:tcPr>
          <w:p w14:paraId="30B97244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6F8C61A7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18,578</w:t>
            </w:r>
          </w:p>
        </w:tc>
        <w:tc>
          <w:tcPr>
            <w:tcW w:w="237" w:type="dxa"/>
          </w:tcPr>
          <w:p w14:paraId="141A68B1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4055406D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4</w:t>
            </w:r>
            <w:r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343</w:t>
            </w:r>
          </w:p>
        </w:tc>
        <w:tc>
          <w:tcPr>
            <w:tcW w:w="236" w:type="dxa"/>
          </w:tcPr>
          <w:p w14:paraId="2C582A77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40AF0367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18,133</w:t>
            </w:r>
          </w:p>
        </w:tc>
      </w:tr>
      <w:tr w:rsidR="00437A17" w:rsidRPr="004D4C3A" w14:paraId="7BD5A80E" w14:textId="77777777" w:rsidTr="00BD40CE">
        <w:tc>
          <w:tcPr>
            <w:tcW w:w="3817" w:type="dxa"/>
          </w:tcPr>
          <w:p w14:paraId="3485F7FD" w14:textId="48D5880C" w:rsidR="00437A17" w:rsidRPr="004D4C3A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3EAF8D63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5,747</w:t>
            </w:r>
          </w:p>
        </w:tc>
        <w:tc>
          <w:tcPr>
            <w:tcW w:w="236" w:type="dxa"/>
          </w:tcPr>
          <w:p w14:paraId="7086FAE8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778B461D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16,002</w:t>
            </w:r>
          </w:p>
        </w:tc>
        <w:tc>
          <w:tcPr>
            <w:tcW w:w="237" w:type="dxa"/>
          </w:tcPr>
          <w:p w14:paraId="16214732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53B3B4D8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433</w:t>
            </w:r>
          </w:p>
        </w:tc>
        <w:tc>
          <w:tcPr>
            <w:tcW w:w="236" w:type="dxa"/>
          </w:tcPr>
          <w:p w14:paraId="5F941FFA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15226D13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15,772</w:t>
            </w:r>
          </w:p>
        </w:tc>
      </w:tr>
      <w:tr w:rsidR="00437A17" w:rsidRPr="004D4C3A" w14:paraId="116EA551" w14:textId="77777777" w:rsidTr="00BD40CE">
        <w:tc>
          <w:tcPr>
            <w:tcW w:w="3817" w:type="dxa"/>
          </w:tcPr>
          <w:p w14:paraId="18BE4A92" w14:textId="42D1158B" w:rsidR="00437A17" w:rsidRPr="004D4C3A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10AE6ECA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4,09</w:t>
            </w:r>
            <w:r w:rsidR="002F4117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98FCDAB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350DCFE1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4,751</w:t>
            </w:r>
          </w:p>
        </w:tc>
        <w:tc>
          <w:tcPr>
            <w:tcW w:w="237" w:type="dxa"/>
          </w:tcPr>
          <w:p w14:paraId="7BC1CBCA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0B9299AA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4,040</w:t>
            </w:r>
          </w:p>
        </w:tc>
        <w:tc>
          <w:tcPr>
            <w:tcW w:w="236" w:type="dxa"/>
          </w:tcPr>
          <w:p w14:paraId="169FBD02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BF1F88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3,227</w:t>
            </w:r>
          </w:p>
        </w:tc>
      </w:tr>
      <w:tr w:rsidR="00437A17" w:rsidRPr="004D4C3A" w14:paraId="382C7843" w14:textId="77777777" w:rsidTr="00BD40CE">
        <w:tc>
          <w:tcPr>
            <w:tcW w:w="3817" w:type="dxa"/>
          </w:tcPr>
          <w:p w14:paraId="24CDB232" w14:textId="6A343F86" w:rsidR="00437A17" w:rsidRPr="004D4C3A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7CF7374B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269,8</w:t>
            </w:r>
            <w:r w:rsidR="002F4117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027ABF6F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6DECC2A0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328,789</w:t>
            </w:r>
          </w:p>
        </w:tc>
        <w:tc>
          <w:tcPr>
            <w:tcW w:w="237" w:type="dxa"/>
          </w:tcPr>
          <w:p w14:paraId="60112D72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64252E17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253,48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78CDB9D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13299600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310,748</w:t>
            </w:r>
          </w:p>
        </w:tc>
      </w:tr>
      <w:tr w:rsidR="00437A17" w:rsidRPr="004D4C3A" w14:paraId="2FF21550" w14:textId="77777777" w:rsidTr="00BD40CE">
        <w:tc>
          <w:tcPr>
            <w:tcW w:w="3817" w:type="dxa"/>
          </w:tcPr>
          <w:p w14:paraId="15C253E8" w14:textId="37C0BED1" w:rsidR="00437A17" w:rsidRPr="004D4C3A" w:rsidRDefault="00437A17" w:rsidP="00342AB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</w:t>
            </w:r>
            <w:r w:rsidR="00241D9E">
              <w:rPr>
                <w:rFonts w:ascii="BrowalliaUPC" w:hAnsi="BrowalliaUPC" w:cs="BrowalliaUPC" w:hint="cs"/>
                <w:sz w:val="28"/>
                <w:szCs w:val="28"/>
                <w:cs/>
              </w:rPr>
              <w:t>ด้านเครดิต</w:t>
            </w:r>
            <w:r w:rsidR="005D76D1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ที่คาดว่า</w:t>
            </w:r>
            <w:r w:rsidR="00342ABF">
              <w:rPr>
                <w:rFonts w:ascii="BrowalliaUPC" w:hAnsi="BrowalliaUPC" w:cs="BrowalliaUPC"/>
                <w:sz w:val="28"/>
                <w:szCs w:val="28"/>
              </w:rPr>
              <w:br/>
              <w:t xml:space="preserve">         </w:t>
            </w:r>
            <w:r w:rsidR="005D76D1">
              <w:rPr>
                <w:rFonts w:ascii="BrowalliaUPC" w:hAnsi="BrowalliaUPC" w:cs="BrowalliaUPC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44" w:type="dxa"/>
          </w:tcPr>
          <w:p w14:paraId="393E0033" w14:textId="77777777" w:rsidR="001A7AE2" w:rsidRDefault="001A7AE2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B19A6D9" w14:textId="2B7B6E2A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(1,37</w:t>
            </w:r>
            <w:r w:rsidR="002F4117">
              <w:rPr>
                <w:rFonts w:ascii="BrowalliaUPC" w:hAnsi="BrowalliaUPC" w:cs="BrowalliaUPC"/>
                <w:sz w:val="28"/>
                <w:szCs w:val="28"/>
              </w:rPr>
              <w:t>1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22BC2F" w14:textId="77777777" w:rsidR="00437A17" w:rsidRPr="004D4C3A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2EF376CD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  <w:tc>
          <w:tcPr>
            <w:tcW w:w="237" w:type="dxa"/>
          </w:tcPr>
          <w:p w14:paraId="77CCBB4A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3181C9C2" w14:textId="77777777" w:rsidR="001A7AE2" w:rsidRDefault="001A7AE2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439EBEE" w14:textId="1A9A6E2F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(1,37</w:t>
            </w:r>
            <w:r w:rsidR="005E6319">
              <w:rPr>
                <w:rFonts w:ascii="BrowalliaUPC" w:hAnsi="BrowalliaUPC" w:cs="BrowalliaUPC"/>
                <w:sz w:val="28"/>
                <w:szCs w:val="28"/>
              </w:rPr>
              <w:t>1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D1CBCF0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3D6C3F90" w:rsidR="00437A17" w:rsidRPr="004D4C3A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</w:tr>
      <w:tr w:rsidR="00437A17" w:rsidRPr="004D4C3A" w14:paraId="4BCD8D2A" w14:textId="77777777" w:rsidTr="00BD40CE">
        <w:tc>
          <w:tcPr>
            <w:tcW w:w="3817" w:type="dxa"/>
            <w:hideMark/>
          </w:tcPr>
          <w:p w14:paraId="09478BC6" w14:textId="7B29DDA5" w:rsidR="00437A17" w:rsidRPr="004D4C3A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7DDB9940" w:rsidR="00437A17" w:rsidRPr="004D4C3A" w:rsidRDefault="00A03EFE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268,469</w:t>
            </w:r>
          </w:p>
        </w:tc>
        <w:tc>
          <w:tcPr>
            <w:tcW w:w="236" w:type="dxa"/>
          </w:tcPr>
          <w:p w14:paraId="11524562" w14:textId="77777777" w:rsidR="00437A17" w:rsidRPr="004D4C3A" w:rsidRDefault="00437A17" w:rsidP="00437A17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4D2167EB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328,512</w:t>
            </w:r>
          </w:p>
        </w:tc>
        <w:tc>
          <w:tcPr>
            <w:tcW w:w="237" w:type="dxa"/>
          </w:tcPr>
          <w:p w14:paraId="5571DE1E" w14:textId="77777777" w:rsidR="00437A17" w:rsidRPr="004D4C3A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0C46D9CB" w:rsidR="00437A17" w:rsidRPr="004D4C3A" w:rsidRDefault="00147321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252,118</w:t>
            </w:r>
          </w:p>
        </w:tc>
        <w:tc>
          <w:tcPr>
            <w:tcW w:w="236" w:type="dxa"/>
          </w:tcPr>
          <w:p w14:paraId="505CE198" w14:textId="77777777" w:rsidR="00437A17" w:rsidRPr="004D4C3A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7CCF4EAD" w:rsidR="00437A17" w:rsidRPr="004D4C3A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310,471</w:t>
            </w:r>
          </w:p>
        </w:tc>
      </w:tr>
    </w:tbl>
    <w:p w14:paraId="6B59214A" w14:textId="77777777" w:rsidR="00D53C30" w:rsidRDefault="00D53C30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5389C" w14:textId="1BA38605" w:rsidR="00AC3F2F" w:rsidRPr="004D4C3A" w:rsidRDefault="00AE537E" w:rsidP="002A3DCB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342ABF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912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831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1330C124" w14:textId="77777777" w:rsidTr="00BD40CE">
        <w:tc>
          <w:tcPr>
            <w:tcW w:w="3831" w:type="dxa"/>
          </w:tcPr>
          <w:p w14:paraId="239DE710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4D4C3A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50F862F4" w14:textId="77777777" w:rsidTr="00BD40CE">
        <w:tc>
          <w:tcPr>
            <w:tcW w:w="3831" w:type="dxa"/>
          </w:tcPr>
          <w:p w14:paraId="506E3DF2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4D4C3A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420E7" w:rsidRPr="004D4C3A" w14:paraId="657175FD" w14:textId="77777777" w:rsidTr="00BD40CE">
        <w:tc>
          <w:tcPr>
            <w:tcW w:w="3831" w:type="dxa"/>
          </w:tcPr>
          <w:p w14:paraId="63F916FC" w14:textId="77777777" w:rsidR="003420E7" w:rsidRPr="004D4C3A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5A5BD873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3420E7" w:rsidRPr="004D4C3A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57AD3693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237" w:type="dxa"/>
            <w:vAlign w:val="bottom"/>
          </w:tcPr>
          <w:p w14:paraId="297E4042" w14:textId="77777777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6066DCFF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5B0EAE61" w:rsidR="003420E7" w:rsidRPr="004D4C3A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4D4C3A" w:rsidRPr="004D4C3A" w14:paraId="2946C78C" w14:textId="77777777" w:rsidTr="00BD40CE">
        <w:trPr>
          <w:trHeight w:val="227"/>
        </w:trPr>
        <w:tc>
          <w:tcPr>
            <w:tcW w:w="3831" w:type="dxa"/>
            <w:vAlign w:val="bottom"/>
          </w:tcPr>
          <w:p w14:paraId="4CC858AE" w14:textId="77777777" w:rsidR="00AC3F2F" w:rsidRPr="004D4C3A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4D4C3A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4D4C3A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4D4C3A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4D4C3A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4D4C3A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4D4C3A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4D4C3A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870183" w:rsidRPr="004D4C3A" w14:paraId="2B20582E" w14:textId="77777777" w:rsidTr="00BD40CE">
        <w:tc>
          <w:tcPr>
            <w:tcW w:w="3831" w:type="dxa"/>
            <w:hideMark/>
          </w:tcPr>
          <w:p w14:paraId="1B621CA1" w14:textId="0DBFD1D0" w:rsidR="00870183" w:rsidRPr="004D4C3A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7EA0D4DE" w:rsidR="00870183" w:rsidRPr="004D4C3A" w:rsidRDefault="00D03D46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13,361</w:t>
            </w:r>
          </w:p>
        </w:tc>
        <w:tc>
          <w:tcPr>
            <w:tcW w:w="236" w:type="dxa"/>
          </w:tcPr>
          <w:p w14:paraId="438CA1E6" w14:textId="77777777" w:rsidR="00870183" w:rsidRPr="004D4C3A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2BD9C9" w14:textId="2FDDADEB" w:rsidR="00870183" w:rsidRPr="004D4C3A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1,643</w:t>
            </w:r>
          </w:p>
        </w:tc>
        <w:tc>
          <w:tcPr>
            <w:tcW w:w="237" w:type="dxa"/>
          </w:tcPr>
          <w:p w14:paraId="7E4EB6B4" w14:textId="77777777" w:rsidR="00870183" w:rsidRPr="004D4C3A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709F0EF2" w:rsidR="00870183" w:rsidRPr="004D4C3A" w:rsidRDefault="00147321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11,181</w:t>
            </w:r>
          </w:p>
        </w:tc>
        <w:tc>
          <w:tcPr>
            <w:tcW w:w="236" w:type="dxa"/>
          </w:tcPr>
          <w:p w14:paraId="77D5CA77" w14:textId="77777777" w:rsidR="00870183" w:rsidRPr="004D4C3A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C5321C" w14:textId="3585A7E3" w:rsidR="00870183" w:rsidRPr="004D4C3A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</w:tr>
      <w:tr w:rsidR="00870183" w:rsidRPr="004D4C3A" w14:paraId="45310074" w14:textId="77777777" w:rsidTr="00BD40CE">
        <w:tc>
          <w:tcPr>
            <w:tcW w:w="3831" w:type="dxa"/>
            <w:vAlign w:val="center"/>
          </w:tcPr>
          <w:p w14:paraId="68B119B3" w14:textId="24379A5B" w:rsidR="00870183" w:rsidRPr="004D4C3A" w:rsidRDefault="00B25CA9" w:rsidP="00B25CA9">
            <w:pPr>
              <w:tabs>
                <w:tab w:val="clear" w:pos="227"/>
                <w:tab w:val="left" w:pos="37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สินค้าเพื่อขาย</w:t>
            </w:r>
          </w:p>
        </w:tc>
        <w:tc>
          <w:tcPr>
            <w:tcW w:w="1144" w:type="dxa"/>
          </w:tcPr>
          <w:p w14:paraId="6D33D4E5" w14:textId="385703E1" w:rsidR="00870183" w:rsidRPr="004D4C3A" w:rsidRDefault="00D03D46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511,374</w:t>
            </w:r>
          </w:p>
        </w:tc>
        <w:tc>
          <w:tcPr>
            <w:tcW w:w="236" w:type="dxa"/>
          </w:tcPr>
          <w:p w14:paraId="787B5278" w14:textId="77777777" w:rsidR="00870183" w:rsidRPr="004D4C3A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6665DC1F" w:rsidR="00870183" w:rsidRPr="004D4C3A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521,628</w:t>
            </w:r>
          </w:p>
        </w:tc>
        <w:tc>
          <w:tcPr>
            <w:tcW w:w="237" w:type="dxa"/>
          </w:tcPr>
          <w:p w14:paraId="5F570883" w14:textId="77777777" w:rsidR="00870183" w:rsidRPr="004D4C3A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2B3E6DFA" w:rsidR="00870183" w:rsidRPr="004D4C3A" w:rsidRDefault="00147321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418,874</w:t>
            </w:r>
          </w:p>
        </w:tc>
        <w:tc>
          <w:tcPr>
            <w:tcW w:w="236" w:type="dxa"/>
          </w:tcPr>
          <w:p w14:paraId="5F4643A7" w14:textId="77777777" w:rsidR="00870183" w:rsidRPr="004D4C3A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63868A0D" w:rsidR="00870183" w:rsidRPr="004D4C3A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428,490</w:t>
            </w:r>
          </w:p>
        </w:tc>
      </w:tr>
      <w:tr w:rsidR="00870183" w:rsidRPr="004D4C3A" w14:paraId="30854BDC" w14:textId="77777777" w:rsidTr="00BD40CE">
        <w:tc>
          <w:tcPr>
            <w:tcW w:w="3831" w:type="dxa"/>
          </w:tcPr>
          <w:p w14:paraId="4735352B" w14:textId="62873F26" w:rsidR="00870183" w:rsidRPr="004D4C3A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63F76EA3" w:rsidR="00870183" w:rsidRPr="004D4C3A" w:rsidRDefault="00D03D46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524,735</w:t>
            </w:r>
          </w:p>
        </w:tc>
        <w:tc>
          <w:tcPr>
            <w:tcW w:w="236" w:type="dxa"/>
          </w:tcPr>
          <w:p w14:paraId="0C18C64C" w14:textId="77777777" w:rsidR="00870183" w:rsidRPr="004D4C3A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4A578BD4" w:rsidR="00870183" w:rsidRPr="004D4C3A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523,271</w:t>
            </w:r>
          </w:p>
        </w:tc>
        <w:tc>
          <w:tcPr>
            <w:tcW w:w="237" w:type="dxa"/>
          </w:tcPr>
          <w:p w14:paraId="0CCD0CC9" w14:textId="77777777" w:rsidR="00870183" w:rsidRPr="004D4C3A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77575447" w:rsidR="00870183" w:rsidRPr="004D4C3A" w:rsidRDefault="00147321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430,055</w:t>
            </w:r>
          </w:p>
        </w:tc>
        <w:tc>
          <w:tcPr>
            <w:tcW w:w="236" w:type="dxa"/>
          </w:tcPr>
          <w:p w14:paraId="36CE9A28" w14:textId="77777777" w:rsidR="00870183" w:rsidRPr="004D4C3A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13C71407" w:rsidR="00870183" w:rsidRPr="004D4C3A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428,594</w:t>
            </w:r>
          </w:p>
        </w:tc>
      </w:tr>
      <w:tr w:rsidR="00870183" w:rsidRPr="004D4C3A" w14:paraId="62E6117C" w14:textId="77777777" w:rsidTr="00BD40CE">
        <w:tc>
          <w:tcPr>
            <w:tcW w:w="3831" w:type="dxa"/>
          </w:tcPr>
          <w:p w14:paraId="04BC0FDE" w14:textId="6C95AF4E" w:rsidR="00870183" w:rsidRPr="004D4C3A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41A0E7A1" w:rsidR="00870183" w:rsidRPr="004D4C3A" w:rsidRDefault="00D03D46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(41,949)</w:t>
            </w:r>
          </w:p>
        </w:tc>
        <w:tc>
          <w:tcPr>
            <w:tcW w:w="236" w:type="dxa"/>
          </w:tcPr>
          <w:p w14:paraId="0B0DB64B" w14:textId="77777777" w:rsidR="00870183" w:rsidRPr="004D4C3A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1B9C189D" w:rsidR="00870183" w:rsidRPr="004D4C3A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(40,279)</w:t>
            </w:r>
          </w:p>
        </w:tc>
        <w:tc>
          <w:tcPr>
            <w:tcW w:w="237" w:type="dxa"/>
          </w:tcPr>
          <w:p w14:paraId="1AF25A79" w14:textId="77777777" w:rsidR="00870183" w:rsidRPr="004D4C3A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79DDEFC4" w:rsidR="00870183" w:rsidRPr="004D4C3A" w:rsidRDefault="00147321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(31,136)</w:t>
            </w:r>
          </w:p>
        </w:tc>
        <w:tc>
          <w:tcPr>
            <w:tcW w:w="236" w:type="dxa"/>
          </w:tcPr>
          <w:p w14:paraId="4425196F" w14:textId="77777777" w:rsidR="00870183" w:rsidRPr="004D4C3A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5757FC26" w:rsidR="00870183" w:rsidRPr="004D4C3A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(30,246)</w:t>
            </w:r>
          </w:p>
        </w:tc>
      </w:tr>
      <w:tr w:rsidR="00870183" w:rsidRPr="004D4C3A" w14:paraId="53176939" w14:textId="77777777" w:rsidTr="00BD40CE">
        <w:tc>
          <w:tcPr>
            <w:tcW w:w="3831" w:type="dxa"/>
            <w:hideMark/>
          </w:tcPr>
          <w:p w14:paraId="2F39B630" w14:textId="6D5E0BA4" w:rsidR="00870183" w:rsidRPr="004D4C3A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34684717" w:rsidR="00870183" w:rsidRPr="004D4C3A" w:rsidRDefault="00D03D46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482,786</w:t>
            </w:r>
          </w:p>
        </w:tc>
        <w:tc>
          <w:tcPr>
            <w:tcW w:w="236" w:type="dxa"/>
          </w:tcPr>
          <w:p w14:paraId="620EB8BA" w14:textId="77777777" w:rsidR="00870183" w:rsidRPr="004D4C3A" w:rsidRDefault="00870183" w:rsidP="00870183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9D19634" w14:textId="4E68F548" w:rsidR="00870183" w:rsidRPr="004D4C3A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482,992</w:t>
            </w:r>
          </w:p>
        </w:tc>
        <w:tc>
          <w:tcPr>
            <w:tcW w:w="237" w:type="dxa"/>
          </w:tcPr>
          <w:p w14:paraId="287C328B" w14:textId="77777777" w:rsidR="00870183" w:rsidRPr="004D4C3A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28CB9702" w:rsidR="00870183" w:rsidRPr="004D4C3A" w:rsidRDefault="00147321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398,919</w:t>
            </w:r>
          </w:p>
        </w:tc>
        <w:tc>
          <w:tcPr>
            <w:tcW w:w="236" w:type="dxa"/>
          </w:tcPr>
          <w:p w14:paraId="397E27A1" w14:textId="77777777" w:rsidR="00870183" w:rsidRPr="004D4C3A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7C31C09" w14:textId="65713311" w:rsidR="00870183" w:rsidRPr="004D4C3A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398,348</w:t>
            </w:r>
          </w:p>
        </w:tc>
      </w:tr>
    </w:tbl>
    <w:p w14:paraId="0EE858B1" w14:textId="1C917B81" w:rsidR="00C01119" w:rsidRDefault="00C01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6E3829C4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5671AF92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7E7B6FC9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1E73A645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05C456BA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248E1C29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42E9B827" w14:textId="77777777" w:rsidR="00AC2C3E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2E1911AB" w14:textId="63C16FBC" w:rsidR="00D30557" w:rsidRPr="004D4C3A" w:rsidRDefault="00D30557" w:rsidP="00D30557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686BEDE" w14:textId="77777777" w:rsidR="0011778F" w:rsidRPr="004D4C3A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142" w:type="dxa"/>
        <w:tblInd w:w="266" w:type="dxa"/>
        <w:tblLayout w:type="fixed"/>
        <w:tblLook w:val="04A0" w:firstRow="1" w:lastRow="0" w:firstColumn="1" w:lastColumn="0" w:noHBand="0" w:noVBand="1"/>
      </w:tblPr>
      <w:tblGrid>
        <w:gridCol w:w="3845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37B3E5CA" w14:textId="77777777" w:rsidTr="00BD40CE">
        <w:tc>
          <w:tcPr>
            <w:tcW w:w="3845" w:type="dxa"/>
          </w:tcPr>
          <w:p w14:paraId="2F5AB6DC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4D4C3A" w:rsidRDefault="0011778F" w:rsidP="003D1DD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0774D868" w14:textId="77777777" w:rsidTr="00BD40CE">
        <w:tc>
          <w:tcPr>
            <w:tcW w:w="3845" w:type="dxa"/>
          </w:tcPr>
          <w:p w14:paraId="0B834AFB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0183" w:rsidRPr="004D4C3A" w14:paraId="2F992249" w14:textId="77777777" w:rsidTr="00BD40CE">
        <w:tc>
          <w:tcPr>
            <w:tcW w:w="3845" w:type="dxa"/>
          </w:tcPr>
          <w:p w14:paraId="289ECA53" w14:textId="77777777" w:rsidR="00870183" w:rsidRPr="004D4C3A" w:rsidRDefault="00870183" w:rsidP="0087018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716A6377" w:rsidR="00870183" w:rsidRPr="004D4C3A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870183" w:rsidRPr="004D4C3A" w:rsidRDefault="00870183" w:rsidP="00870183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7D3D13B0" w:rsidR="00870183" w:rsidRPr="004D4C3A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237" w:type="dxa"/>
            <w:vAlign w:val="bottom"/>
          </w:tcPr>
          <w:p w14:paraId="44FD2EF8" w14:textId="77777777" w:rsidR="00870183" w:rsidRPr="004D4C3A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6F6BBF24" w:rsidR="00870183" w:rsidRPr="004D4C3A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870183" w:rsidRPr="004D4C3A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3354F002" w:rsidR="00870183" w:rsidRPr="004D4C3A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4D4C3A" w:rsidRPr="004D4C3A" w14:paraId="5B530A40" w14:textId="77777777" w:rsidTr="00BD40CE">
        <w:trPr>
          <w:trHeight w:val="311"/>
        </w:trPr>
        <w:tc>
          <w:tcPr>
            <w:tcW w:w="3845" w:type="dxa"/>
            <w:vAlign w:val="bottom"/>
          </w:tcPr>
          <w:p w14:paraId="20C507BD" w14:textId="77777777" w:rsidR="0011778F" w:rsidRPr="004D4C3A" w:rsidRDefault="0011778F" w:rsidP="003D1DD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4D4C3A" w:rsidRDefault="0011778F" w:rsidP="003D1DD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4D4C3A" w:rsidRDefault="0011778F" w:rsidP="003D1DD2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4D4C3A" w:rsidRDefault="0011778F" w:rsidP="003D1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4D4C3A" w:rsidRDefault="0011778F" w:rsidP="003D1DD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4D4C3A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4D4C3A" w:rsidRDefault="0011778F" w:rsidP="003D1DD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4D4C3A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1E59BD" w:rsidRPr="004D4C3A" w14:paraId="76936258" w14:textId="77777777" w:rsidTr="00BD40CE">
        <w:tc>
          <w:tcPr>
            <w:tcW w:w="3845" w:type="dxa"/>
            <w:hideMark/>
          </w:tcPr>
          <w:p w14:paraId="1BBD1DCE" w14:textId="77777777" w:rsidR="001E59BD" w:rsidRPr="004D4C3A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484D7445" w:rsidR="001E59BD" w:rsidRPr="004D4C3A" w:rsidRDefault="00F916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13,024</w:t>
            </w:r>
          </w:p>
        </w:tc>
        <w:tc>
          <w:tcPr>
            <w:tcW w:w="236" w:type="dxa"/>
          </w:tcPr>
          <w:p w14:paraId="7EDEAB4B" w14:textId="77777777" w:rsidR="001E59BD" w:rsidRPr="004D4C3A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F5E600C" w14:textId="4578C08D" w:rsidR="001E59BD" w:rsidRPr="004D4C3A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5,126</w:t>
            </w:r>
          </w:p>
        </w:tc>
        <w:tc>
          <w:tcPr>
            <w:tcW w:w="237" w:type="dxa"/>
          </w:tcPr>
          <w:p w14:paraId="22977352" w14:textId="77777777" w:rsidR="001E59BD" w:rsidRPr="004D4C3A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74CF3640" w:rsidR="001E59BD" w:rsidRPr="004D4C3A" w:rsidRDefault="00A62610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12,91</w:t>
            </w:r>
            <w:r w:rsidR="00DA7AA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E9D5578" w14:textId="77777777" w:rsidR="001E59BD" w:rsidRPr="004D4C3A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4E4BF80" w14:textId="0F754343" w:rsidR="001E59BD" w:rsidRPr="004D4C3A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3,694</w:t>
            </w:r>
          </w:p>
        </w:tc>
      </w:tr>
      <w:tr w:rsidR="001E59BD" w:rsidRPr="004D4C3A" w14:paraId="19D208C8" w14:textId="77777777" w:rsidTr="00BD40CE">
        <w:tc>
          <w:tcPr>
            <w:tcW w:w="3845" w:type="dxa"/>
          </w:tcPr>
          <w:p w14:paraId="32A37953" w14:textId="69ECFF3E" w:rsidR="001E59BD" w:rsidRPr="004D4C3A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144" w:type="dxa"/>
          </w:tcPr>
          <w:p w14:paraId="44723015" w14:textId="06DC2439" w:rsidR="001E59BD" w:rsidRPr="004D4C3A" w:rsidRDefault="00F916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6BAB61AE" w14:textId="77777777" w:rsidR="001E59BD" w:rsidRPr="004D4C3A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447FB5F7" w:rsidR="001E59BD" w:rsidRPr="004D4C3A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7" w:type="dxa"/>
          </w:tcPr>
          <w:p w14:paraId="30A68E5D" w14:textId="77777777" w:rsidR="001E59BD" w:rsidRPr="004D4C3A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7F235DE3" w:rsidR="001E59BD" w:rsidRPr="004D4C3A" w:rsidRDefault="00A62610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05159F8E" w14:textId="77777777" w:rsidR="001E59BD" w:rsidRPr="004D4C3A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20A22707" w:rsidR="001E59BD" w:rsidRPr="004D4C3A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</w:tr>
      <w:tr w:rsidR="001E59BD" w:rsidRPr="004D4C3A" w14:paraId="5C22891C" w14:textId="77777777" w:rsidTr="00BD40CE">
        <w:tc>
          <w:tcPr>
            <w:tcW w:w="3845" w:type="dxa"/>
          </w:tcPr>
          <w:p w14:paraId="5359B3AA" w14:textId="5C3A4F84" w:rsidR="001E59BD" w:rsidRPr="004D4C3A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07CF0EA3" w:rsidR="001E59BD" w:rsidRPr="004D4C3A" w:rsidRDefault="00F916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28,151</w:t>
            </w:r>
          </w:p>
        </w:tc>
        <w:tc>
          <w:tcPr>
            <w:tcW w:w="236" w:type="dxa"/>
          </w:tcPr>
          <w:p w14:paraId="62521618" w14:textId="77777777" w:rsidR="001E59BD" w:rsidRPr="004D4C3A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7274AF47" w:rsidR="001E59BD" w:rsidRPr="004D4C3A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  <w:tc>
          <w:tcPr>
            <w:tcW w:w="237" w:type="dxa"/>
          </w:tcPr>
          <w:p w14:paraId="1A31532C" w14:textId="77777777" w:rsidR="001E59BD" w:rsidRPr="004D4C3A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76CB8E13" w:rsidR="001E59BD" w:rsidRPr="004D4C3A" w:rsidRDefault="00A62610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28,151</w:t>
            </w:r>
          </w:p>
        </w:tc>
        <w:tc>
          <w:tcPr>
            <w:tcW w:w="236" w:type="dxa"/>
          </w:tcPr>
          <w:p w14:paraId="384F2A01" w14:textId="77777777" w:rsidR="001E59BD" w:rsidRPr="004D4C3A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07BFE82D" w:rsidR="001E59BD" w:rsidRPr="004D4C3A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</w:tr>
      <w:tr w:rsidR="001E59BD" w:rsidRPr="004D4C3A" w14:paraId="31910AA2" w14:textId="77777777" w:rsidTr="00BD40CE">
        <w:tc>
          <w:tcPr>
            <w:tcW w:w="3845" w:type="dxa"/>
          </w:tcPr>
          <w:p w14:paraId="2DA6BE17" w14:textId="77777777" w:rsidR="001E59BD" w:rsidRPr="004D4C3A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04B530B8" w:rsidR="001E59BD" w:rsidRPr="004D4C3A" w:rsidRDefault="00F916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2,097</w:t>
            </w:r>
          </w:p>
        </w:tc>
        <w:tc>
          <w:tcPr>
            <w:tcW w:w="236" w:type="dxa"/>
          </w:tcPr>
          <w:p w14:paraId="0AECEE37" w14:textId="77777777" w:rsidR="001E59BD" w:rsidRPr="004D4C3A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01751BE0" w:rsidR="001E59BD" w:rsidRPr="004D4C3A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1,626</w:t>
            </w:r>
          </w:p>
        </w:tc>
        <w:tc>
          <w:tcPr>
            <w:tcW w:w="237" w:type="dxa"/>
          </w:tcPr>
          <w:p w14:paraId="2216E454" w14:textId="77777777" w:rsidR="001E59BD" w:rsidRPr="004D4C3A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52DE6B10" w:rsidR="001E59BD" w:rsidRPr="004D4C3A" w:rsidRDefault="00A62610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471</w:t>
            </w:r>
          </w:p>
        </w:tc>
        <w:tc>
          <w:tcPr>
            <w:tcW w:w="236" w:type="dxa"/>
          </w:tcPr>
          <w:p w14:paraId="7E903C62" w14:textId="77777777" w:rsidR="001E59BD" w:rsidRPr="004D4C3A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683AB567" w:rsidR="001E59BD" w:rsidRPr="004D4C3A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1E59BD" w:rsidRPr="004D4C3A" w14:paraId="032619C3" w14:textId="77777777" w:rsidTr="00BD40CE">
        <w:tc>
          <w:tcPr>
            <w:tcW w:w="3845" w:type="dxa"/>
            <w:hideMark/>
          </w:tcPr>
          <w:p w14:paraId="2E81512F" w14:textId="4DDD1FF5" w:rsidR="001E59BD" w:rsidRPr="004D4C3A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03C0C27A" w:rsidR="001E59BD" w:rsidRPr="004D4C3A" w:rsidRDefault="00F91628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69,627</w:t>
            </w:r>
          </w:p>
        </w:tc>
        <w:tc>
          <w:tcPr>
            <w:tcW w:w="236" w:type="dxa"/>
          </w:tcPr>
          <w:p w14:paraId="5101AAE5" w14:textId="77777777" w:rsidR="001E59BD" w:rsidRPr="004D4C3A" w:rsidRDefault="001E59BD" w:rsidP="001E59BD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05ED8E" w14:textId="04BB1534" w:rsidR="001E59BD" w:rsidRPr="004D4C3A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58,633</w:t>
            </w:r>
          </w:p>
        </w:tc>
        <w:tc>
          <w:tcPr>
            <w:tcW w:w="237" w:type="dxa"/>
          </w:tcPr>
          <w:p w14:paraId="26773CAD" w14:textId="77777777" w:rsidR="001E59BD" w:rsidRPr="004D4C3A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483E159C" w:rsidR="001E59BD" w:rsidRPr="004D4C3A" w:rsidRDefault="00A62610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67,89</w:t>
            </w:r>
            <w:r w:rsidR="00DA7AA3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4274E2D" w14:textId="77777777" w:rsidR="001E59BD" w:rsidRPr="004D4C3A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EEEDCF" w14:textId="2F4E0CF5" w:rsidR="001E59BD" w:rsidRPr="004D4C3A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56,149</w:t>
            </w:r>
          </w:p>
        </w:tc>
      </w:tr>
    </w:tbl>
    <w:p w14:paraId="758F9981" w14:textId="77777777" w:rsidR="00B22E81" w:rsidRPr="004D4C3A" w:rsidRDefault="00B22E81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1184D8" w14:textId="4F5CE6B3" w:rsidR="00C04DF6" w:rsidRPr="004D4C3A" w:rsidRDefault="001364A5" w:rsidP="00D62EF6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4D4C3A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Style w:val="TableGridLight1"/>
        <w:tblW w:w="9238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4D4C3A" w:rsidRPr="004D4C3A" w14:paraId="30337F6C" w14:textId="77777777" w:rsidTr="00BD40CE">
        <w:trPr>
          <w:trHeight w:val="124"/>
        </w:trPr>
        <w:tc>
          <w:tcPr>
            <w:tcW w:w="2172" w:type="dxa"/>
            <w:shd w:val="clear" w:color="auto" w:fill="auto"/>
          </w:tcPr>
          <w:p w14:paraId="28279625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11B7CDDB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5360F7D0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4A0FDBAD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5D6B5204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93638F1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4D4C3A" w:rsidRPr="004D4C3A" w14:paraId="3EB4BA87" w14:textId="77777777" w:rsidTr="00BD40CE">
        <w:tc>
          <w:tcPr>
            <w:tcW w:w="2172" w:type="dxa"/>
            <w:shd w:val="clear" w:color="auto" w:fill="auto"/>
          </w:tcPr>
          <w:p w14:paraId="42AC0E1A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5DA5DA4E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4D4C3A" w:rsidRPr="004D4C3A" w14:paraId="2FF6753E" w14:textId="77777777" w:rsidTr="00BD40CE">
        <w:tc>
          <w:tcPr>
            <w:tcW w:w="2172" w:type="dxa"/>
            <w:shd w:val="clear" w:color="auto" w:fill="auto"/>
          </w:tcPr>
          <w:p w14:paraId="36649EDE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4D2F6B9C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2F402C05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4BE58851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FAB76B9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E59BD" w:rsidRPr="004D4C3A" w14:paraId="4868E66E" w14:textId="77777777" w:rsidTr="00BD40CE">
        <w:tc>
          <w:tcPr>
            <w:tcW w:w="2172" w:type="dxa"/>
            <w:shd w:val="clear" w:color="auto" w:fill="auto"/>
          </w:tcPr>
          <w:p w14:paraId="1CFCA3CB" w14:textId="77777777" w:rsidR="001E59BD" w:rsidRPr="004D4C3A" w:rsidRDefault="001E59BD" w:rsidP="001E59BD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39ECCFDD" w14:textId="77777777" w:rsidR="001E59BD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43E45C31" w14:textId="08657FCD" w:rsidR="001E59BD" w:rsidRPr="001E59BD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AB18A29" w14:textId="32F695D5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14:paraId="20D14932" w14:textId="77777777" w:rsidR="001E59BD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4E83DB11" w14:textId="17F1D729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77FB29" w14:textId="022F8C31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5A1144FF" w14:textId="77777777" w:rsidR="001E59BD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0371CC0E" w14:textId="6390C692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3" w:type="dxa"/>
            <w:shd w:val="clear" w:color="auto" w:fill="auto"/>
          </w:tcPr>
          <w:p w14:paraId="3FADD54E" w14:textId="6C467799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01E93BD7" w14:textId="77777777" w:rsidR="001E59BD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58D22809" w14:textId="6BA94F7D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4" w:type="dxa"/>
            <w:shd w:val="clear" w:color="auto" w:fill="auto"/>
          </w:tcPr>
          <w:p w14:paraId="1156C24E" w14:textId="23228C20" w:rsidR="001E59BD" w:rsidRPr="004D4C3A" w:rsidRDefault="001E59BD" w:rsidP="001E59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4D4C3A" w:rsidRPr="004D4C3A" w14:paraId="5834AD4A" w14:textId="77777777" w:rsidTr="00BD40CE">
        <w:tc>
          <w:tcPr>
            <w:tcW w:w="2172" w:type="dxa"/>
            <w:shd w:val="clear" w:color="auto" w:fill="auto"/>
          </w:tcPr>
          <w:p w14:paraId="7B5CD75C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33BED69D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B3C17FB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0B70D4F3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02A61CD0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9AC0352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17083DA1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23115FE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0257636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71FE" w:rsidRPr="004D4C3A" w14:paraId="68289D3E" w14:textId="77777777" w:rsidTr="00BD40CE">
        <w:trPr>
          <w:trHeight w:val="149"/>
        </w:trPr>
        <w:tc>
          <w:tcPr>
            <w:tcW w:w="2172" w:type="dxa"/>
            <w:shd w:val="clear" w:color="auto" w:fill="auto"/>
          </w:tcPr>
          <w:p w14:paraId="77E8C825" w14:textId="77777777" w:rsidR="00C571FE" w:rsidRPr="004D4C3A" w:rsidRDefault="00C571FE" w:rsidP="00BD40CE">
            <w:pPr>
              <w:spacing w:line="240" w:lineRule="auto"/>
              <w:ind w:left="90" w:right="-180" w:hanging="1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83" w:type="dxa"/>
            <w:shd w:val="clear" w:color="auto" w:fill="auto"/>
          </w:tcPr>
          <w:p w14:paraId="38533298" w14:textId="78FF90F2" w:rsidR="00C571FE" w:rsidRPr="004D4C3A" w:rsidRDefault="00147321" w:rsidP="00C571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AC8D47F" w14:textId="43D03458" w:rsidR="00C571FE" w:rsidRPr="004D4C3A" w:rsidRDefault="00C571FE" w:rsidP="00C571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58CFFD4" w14:textId="6BD4FC63" w:rsidR="00C571FE" w:rsidRPr="004D4C3A" w:rsidRDefault="00147321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7D3F2CDF" w14:textId="18214CAD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7BA96470" w14:textId="3487843A" w:rsidR="00C571FE" w:rsidRPr="004D4C3A" w:rsidRDefault="00147321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201" w:firstLine="15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C7F1F97" w14:textId="01B4119C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EBA3EC" w14:textId="4DE8850E" w:rsidR="00C571FE" w:rsidRPr="004D4C3A" w:rsidRDefault="00147321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14:paraId="21FC53D3" w14:textId="79A9C602" w:rsidR="00C571FE" w:rsidRPr="00A81D2A" w:rsidRDefault="00A81D2A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7,000</w:t>
            </w:r>
          </w:p>
        </w:tc>
      </w:tr>
    </w:tbl>
    <w:p w14:paraId="0FD39B39" w14:textId="52E02972" w:rsidR="009D3933" w:rsidRDefault="009D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0E6F510" w14:textId="0DE47AB9" w:rsidR="00903D86" w:rsidRPr="004D4C3A" w:rsidRDefault="00946BD3" w:rsidP="008B5D04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ที่ดิน</w:t>
      </w:r>
      <w:r w:rsidR="000E519E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</w:t>
      </w:r>
      <w:r w:rsidR="00C5637E"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903D86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4D4C3A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6C0082F" w14:textId="57657A4C" w:rsidR="00A853F9" w:rsidRPr="004D4C3A" w:rsidRDefault="00A853F9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E60533">
        <w:rPr>
          <w:rFonts w:ascii="BrowalliaUPC" w:hAnsi="BrowalliaUPC" w:cs="BrowalliaUPC" w:hint="cs"/>
          <w:sz w:val="28"/>
          <w:szCs w:val="28"/>
          <w:cs/>
        </w:rPr>
        <w:t>สาม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60533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E60533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E60533" w:rsidRPr="00871F78">
        <w:rPr>
          <w:rFonts w:ascii="BrowalliaUPC" w:hAnsi="BrowalliaUPC" w:cs="BrowalliaUPC"/>
          <w:sz w:val="28"/>
          <w:szCs w:val="28"/>
        </w:rPr>
        <w:t>256</w:t>
      </w:r>
      <w:r w:rsidR="00E60533">
        <w:rPr>
          <w:rFonts w:ascii="BrowalliaUPC" w:hAnsi="BrowalliaUPC" w:cs="BrowalliaUPC"/>
          <w:sz w:val="28"/>
          <w:szCs w:val="28"/>
        </w:rPr>
        <w:t>6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4CF3338C" w14:textId="77777777" w:rsidR="00230302" w:rsidRPr="00F731D6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6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566"/>
        <w:gridCol w:w="2183"/>
        <w:gridCol w:w="236"/>
        <w:gridCol w:w="2181"/>
      </w:tblGrid>
      <w:tr w:rsidR="004D4C3A" w:rsidRPr="004D4C3A" w14:paraId="3EF9C57A" w14:textId="77777777" w:rsidTr="00BD40CE">
        <w:tc>
          <w:tcPr>
            <w:tcW w:w="4566" w:type="dxa"/>
          </w:tcPr>
          <w:p w14:paraId="0BFF0C14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3C194307" w14:textId="77777777" w:rsidTr="00BD40CE">
        <w:tc>
          <w:tcPr>
            <w:tcW w:w="4566" w:type="dxa"/>
          </w:tcPr>
          <w:p w14:paraId="0F19B4F6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4D4C3A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5F29531B" w14:textId="77777777" w:rsidTr="00BD40CE">
        <w:trPr>
          <w:trHeight w:val="283"/>
        </w:trPr>
        <w:tc>
          <w:tcPr>
            <w:tcW w:w="4566" w:type="dxa"/>
          </w:tcPr>
          <w:p w14:paraId="302D33B8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4D4C3A" w14:paraId="10643E0C" w14:textId="77777777" w:rsidTr="00BD40CE">
        <w:tc>
          <w:tcPr>
            <w:tcW w:w="4566" w:type="dxa"/>
          </w:tcPr>
          <w:p w14:paraId="6868791C" w14:textId="71F128F3" w:rsidR="000B2052" w:rsidRPr="004D4C3A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5C3CCA" w:rsidRPr="005C3CCA">
              <w:rPr>
                <w:rFonts w:ascii="BrowalliaUPC" w:hAnsi="BrowalliaUPC" w:cs="BrowalliaUPC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183" w:type="dxa"/>
            <w:shd w:val="clear" w:color="auto" w:fill="auto"/>
          </w:tcPr>
          <w:p w14:paraId="0AFB267B" w14:textId="1F811B7B" w:rsidR="000B2052" w:rsidRPr="004D4C3A" w:rsidRDefault="005C3CCA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308</w:t>
            </w:r>
            <w:r w:rsidR="00C95CBB" w:rsidRPr="00C95CB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255</w:t>
            </w:r>
          </w:p>
        </w:tc>
        <w:tc>
          <w:tcPr>
            <w:tcW w:w="236" w:type="dxa"/>
          </w:tcPr>
          <w:p w14:paraId="5FFFE119" w14:textId="77777777" w:rsidR="000B2052" w:rsidRPr="004D4C3A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66BD487B" w:rsidR="000B2052" w:rsidRPr="004D4C3A" w:rsidRDefault="005C3CCA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307</w:t>
            </w:r>
            <w:r w:rsidR="000715DF" w:rsidRPr="000715D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377</w:t>
            </w:r>
          </w:p>
        </w:tc>
      </w:tr>
      <w:tr w:rsidR="00062CBA" w:rsidRPr="004D4C3A" w14:paraId="76E7BADB" w14:textId="77777777" w:rsidTr="00BD40CE">
        <w:tc>
          <w:tcPr>
            <w:tcW w:w="4566" w:type="dxa"/>
          </w:tcPr>
          <w:p w14:paraId="6F90B3C2" w14:textId="371A2A6D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26D5BD1F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2,046</w:t>
            </w:r>
          </w:p>
        </w:tc>
        <w:tc>
          <w:tcPr>
            <w:tcW w:w="236" w:type="dxa"/>
          </w:tcPr>
          <w:p w14:paraId="2EF0BBCA" w14:textId="77777777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5255714D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2,046</w:t>
            </w:r>
          </w:p>
        </w:tc>
      </w:tr>
      <w:tr w:rsidR="00062CBA" w:rsidRPr="004D4C3A" w14:paraId="6918BA12" w14:textId="77777777" w:rsidTr="00BD40CE">
        <w:tc>
          <w:tcPr>
            <w:tcW w:w="4566" w:type="dxa"/>
          </w:tcPr>
          <w:p w14:paraId="61E7312E" w14:textId="2DEA31CE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7F625478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(6</w:t>
            </w:r>
            <w:r w:rsidR="002800F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0075E0E2" w14:textId="77777777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194D43E8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(6</w:t>
            </w:r>
            <w:r w:rsidR="002800F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62CBA" w:rsidRPr="004D4C3A" w14:paraId="1E46DCC3" w14:textId="77777777" w:rsidTr="00624725">
        <w:tc>
          <w:tcPr>
            <w:tcW w:w="4566" w:type="dxa"/>
          </w:tcPr>
          <w:p w14:paraId="4E8D137D" w14:textId="540E256D" w:rsidR="00062CBA" w:rsidRPr="004D4C3A" w:rsidRDefault="00062CBA" w:rsidP="00062CBA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523691F1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4,402</w:t>
            </w:r>
          </w:p>
        </w:tc>
        <w:tc>
          <w:tcPr>
            <w:tcW w:w="236" w:type="dxa"/>
          </w:tcPr>
          <w:p w14:paraId="295853D1" w14:textId="77777777" w:rsidR="00062CBA" w:rsidRPr="004D4C3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0D2AF0F2" w:rsidR="00062CBA" w:rsidRPr="004D4C3A" w:rsidRDefault="00062CBA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4,402</w:t>
            </w:r>
          </w:p>
        </w:tc>
      </w:tr>
      <w:tr w:rsidR="004D4C3A" w:rsidRPr="004D4C3A" w14:paraId="0B3C5019" w14:textId="77777777" w:rsidTr="00BD40CE">
        <w:tc>
          <w:tcPr>
            <w:tcW w:w="4566" w:type="dxa"/>
          </w:tcPr>
          <w:p w14:paraId="22F5418C" w14:textId="5A6E26B8" w:rsidR="00C11350" w:rsidRPr="004D4C3A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551A9B8C" w:rsidR="00C11350" w:rsidRPr="004D4C3A" w:rsidRDefault="00062CBA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(7,31</w:t>
            </w:r>
            <w:r w:rsidR="002800F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C11350" w:rsidRPr="004D4C3A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6D802B25" w:rsidR="00C11350" w:rsidRPr="004D4C3A" w:rsidRDefault="00A62610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(7,19</w:t>
            </w:r>
            <w:r w:rsidR="002800F4">
              <w:rPr>
                <w:rFonts w:ascii="BrowalliaUPC" w:hAnsi="BrowalliaUPC" w:cs="BrowalliaUPC"/>
                <w:sz w:val="28"/>
                <w:szCs w:val="28"/>
              </w:rPr>
              <w:t>9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21442C" w:rsidRPr="004D4C3A" w14:paraId="23DCB75D" w14:textId="77777777" w:rsidTr="00BD40CE">
        <w:tc>
          <w:tcPr>
            <w:tcW w:w="4566" w:type="dxa"/>
          </w:tcPr>
          <w:p w14:paraId="4418B641" w14:textId="1B51851C" w:rsidR="0021442C" w:rsidRPr="004D4C3A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60533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E60533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E60533"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E60533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5FE44A70" w:rsidR="0021442C" w:rsidRPr="004D4C3A" w:rsidRDefault="00062CBA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307,323</w:t>
            </w:r>
          </w:p>
        </w:tc>
        <w:tc>
          <w:tcPr>
            <w:tcW w:w="236" w:type="dxa"/>
          </w:tcPr>
          <w:p w14:paraId="4B42E32B" w14:textId="77777777" w:rsidR="0021442C" w:rsidRPr="004D4C3A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085F22BC" w:rsidR="0021442C" w:rsidRPr="004D4C3A" w:rsidRDefault="00A62610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306,565</w:t>
            </w:r>
          </w:p>
        </w:tc>
      </w:tr>
    </w:tbl>
    <w:p w14:paraId="0E0EA79B" w14:textId="02633E11" w:rsidR="0000119F" w:rsidRDefault="0000119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264439E" w14:textId="77777777" w:rsidR="008557F2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7E7CC93" w14:textId="77777777" w:rsidR="008557F2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ACF32B8" w14:textId="77777777" w:rsidR="008557F2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A51566F" w14:textId="77777777" w:rsidR="008557F2" w:rsidRDefault="008557F2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9B79C" w14:textId="204C73DD" w:rsidR="00761F0F" w:rsidRPr="004D4C3A" w:rsidRDefault="00761F0F" w:rsidP="00BD40CE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4D4C3A" w:rsidRDefault="00BB7699" w:rsidP="000B67D6">
      <w:pPr>
        <w:rPr>
          <w:rFonts w:ascii="BrowalliaUPC" w:hAnsi="BrowalliaUPC" w:cs="BrowalliaUPC"/>
          <w:sz w:val="28"/>
          <w:szCs w:val="28"/>
          <w:cs/>
        </w:rPr>
      </w:pPr>
    </w:p>
    <w:p w14:paraId="7908E93F" w14:textId="1C32F456" w:rsidR="00BB7699" w:rsidRPr="004D4C3A" w:rsidRDefault="00BB7699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0715DF">
        <w:rPr>
          <w:rFonts w:ascii="BrowalliaUPC" w:hAnsi="BrowalliaUPC" w:cs="BrowalliaUPC" w:hint="cs"/>
          <w:sz w:val="28"/>
          <w:szCs w:val="28"/>
          <w:cs/>
        </w:rPr>
        <w:t>สาม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715DF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0715DF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0715DF" w:rsidRPr="00871F78">
        <w:rPr>
          <w:rFonts w:ascii="BrowalliaUPC" w:hAnsi="BrowalliaUPC" w:cs="BrowalliaUPC"/>
          <w:sz w:val="28"/>
          <w:szCs w:val="28"/>
        </w:rPr>
        <w:t>256</w:t>
      </w:r>
      <w:r w:rsidR="000715DF">
        <w:rPr>
          <w:rFonts w:ascii="BrowalliaUPC" w:hAnsi="BrowalliaUPC" w:cs="BrowalliaUPC"/>
          <w:sz w:val="28"/>
          <w:szCs w:val="28"/>
        </w:rPr>
        <w:t>6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4D4C3A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="00E96446" w:rsidRPr="004D4C3A">
        <w:rPr>
          <w:rFonts w:ascii="BrowalliaUPC" w:hAnsi="BrowalliaUPC" w:cs="BrowalliaUPC" w:hint="cs"/>
          <w:sz w:val="28"/>
          <w:szCs w:val="28"/>
          <w:cs/>
        </w:rPr>
        <w:t>ดั</w:t>
      </w:r>
      <w:r w:rsidRPr="004D4C3A">
        <w:rPr>
          <w:rFonts w:ascii="BrowalliaUPC" w:hAnsi="BrowalliaUPC" w:cs="BrowalliaUPC"/>
          <w:sz w:val="28"/>
          <w:szCs w:val="28"/>
          <w:cs/>
        </w:rPr>
        <w:t>งต่อไปนี้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264982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327"/>
        <w:gridCol w:w="236"/>
        <w:gridCol w:w="2599"/>
      </w:tblGrid>
      <w:tr w:rsidR="004D4C3A" w:rsidRPr="004D4C3A" w14:paraId="13B16671" w14:textId="77777777" w:rsidTr="00BD40CE">
        <w:tc>
          <w:tcPr>
            <w:tcW w:w="6327" w:type="dxa"/>
          </w:tcPr>
          <w:p w14:paraId="5443B3E5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4D4C3A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64E454F6" w14:textId="77777777" w:rsidTr="00BD40CE">
        <w:tc>
          <w:tcPr>
            <w:tcW w:w="6327" w:type="dxa"/>
          </w:tcPr>
          <w:p w14:paraId="17B3BDF1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63E39698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8D4B7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0E68A7B2" w14:textId="77777777" w:rsidTr="00BD40CE">
        <w:trPr>
          <w:trHeight w:val="350"/>
        </w:trPr>
        <w:tc>
          <w:tcPr>
            <w:tcW w:w="6327" w:type="dxa"/>
          </w:tcPr>
          <w:p w14:paraId="269C4E3D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4683FD67" w14:textId="77777777" w:rsidTr="00BD40CE">
        <w:tc>
          <w:tcPr>
            <w:tcW w:w="6327" w:type="dxa"/>
          </w:tcPr>
          <w:p w14:paraId="658307DB" w14:textId="29A99620" w:rsidR="0079232C" w:rsidRPr="004D4C3A" w:rsidRDefault="0079232C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5C3CCA" w:rsidRPr="005C3CCA">
              <w:rPr>
                <w:rFonts w:ascii="BrowalliaUPC" w:hAnsi="BrowalliaUPC" w:cs="BrowalliaUPC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</w:tcPr>
          <w:p w14:paraId="708A3A64" w14:textId="77777777" w:rsidR="0079232C" w:rsidRPr="004D4C3A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4798D99C" w:rsidR="0079232C" w:rsidRPr="004D4C3A" w:rsidRDefault="005C3CC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30</w:t>
            </w:r>
            <w:r w:rsidR="002B551B" w:rsidRPr="002B551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595</w:t>
            </w:r>
          </w:p>
        </w:tc>
      </w:tr>
      <w:tr w:rsidR="004D4C3A" w:rsidRPr="004D4C3A" w14:paraId="28666711" w14:textId="77777777" w:rsidTr="00BD40CE">
        <w:tc>
          <w:tcPr>
            <w:tcW w:w="6327" w:type="dxa"/>
          </w:tcPr>
          <w:p w14:paraId="5246CD5F" w14:textId="54BDAB69" w:rsidR="0079232C" w:rsidRPr="004D4C3A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4D4C3A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029ED16E" w:rsidR="0079232C" w:rsidRPr="004D4C3A" w:rsidRDefault="00AA4525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(1,821)</w:t>
            </w:r>
          </w:p>
        </w:tc>
      </w:tr>
      <w:tr w:rsidR="0079232C" w:rsidRPr="004D4C3A" w14:paraId="7EB69F83" w14:textId="77777777" w:rsidTr="00BD40CE">
        <w:tc>
          <w:tcPr>
            <w:tcW w:w="6327" w:type="dxa"/>
          </w:tcPr>
          <w:p w14:paraId="7B8CCF4A" w14:textId="0ECEEBA8" w:rsidR="0079232C" w:rsidRPr="004D4C3A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0715DF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0715DF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0715DF"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0715DF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B5D199A" w14:textId="77777777" w:rsidR="0079232C" w:rsidRPr="004D4C3A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45C9489E" w:rsidR="0079232C" w:rsidRPr="004D4C3A" w:rsidRDefault="00AA4525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28,774</w:t>
            </w:r>
          </w:p>
        </w:tc>
      </w:tr>
    </w:tbl>
    <w:p w14:paraId="7857BA93" w14:textId="77777777" w:rsidR="00B47D39" w:rsidRPr="004D4C3A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9A456BB" w14:textId="72CB84F3" w:rsidR="00BB7699" w:rsidRPr="004D4C3A" w:rsidRDefault="00BB7699" w:rsidP="00BD40CE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4D4C3A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4AF2F90" w14:textId="6812B156" w:rsidR="00EB3E2E" w:rsidRPr="004D4C3A" w:rsidRDefault="00EB3E2E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>ในระหว่างงวด</w:t>
      </w:r>
      <w:r w:rsidR="002B551B">
        <w:rPr>
          <w:rFonts w:ascii="BrowalliaUPC" w:hAnsi="BrowalliaUPC" w:cs="BrowalliaUPC" w:hint="cs"/>
          <w:sz w:val="28"/>
          <w:szCs w:val="28"/>
          <w:cs/>
        </w:rPr>
        <w:t>สาม</w:t>
      </w:r>
      <w:r w:rsidR="002B551B"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2B551B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2B551B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2B551B" w:rsidRPr="00871F78">
        <w:rPr>
          <w:rFonts w:ascii="BrowalliaUPC" w:hAnsi="BrowalliaUPC" w:cs="BrowalliaUPC"/>
          <w:sz w:val="28"/>
          <w:szCs w:val="28"/>
        </w:rPr>
        <w:t>256</w:t>
      </w:r>
      <w:r w:rsidR="002B551B">
        <w:rPr>
          <w:rFonts w:ascii="BrowalliaUPC" w:hAnsi="BrowalliaUPC" w:cs="BrowalliaUPC"/>
          <w:sz w:val="28"/>
          <w:szCs w:val="28"/>
        </w:rPr>
        <w:t>6</w:t>
      </w: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</w:t>
      </w:r>
      <w:r w:rsidRPr="004D4C3A">
        <w:rPr>
          <w:rFonts w:ascii="BrowalliaUPC" w:hAnsi="BrowalliaUPC" w:cs="BrowalliaUPC"/>
          <w:sz w:val="28"/>
          <w:szCs w:val="28"/>
          <w:cs/>
        </w:rPr>
        <w:t>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264982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914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3"/>
        <w:gridCol w:w="236"/>
        <w:gridCol w:w="2599"/>
      </w:tblGrid>
      <w:tr w:rsidR="004D4C3A" w:rsidRPr="004D4C3A" w14:paraId="6C0E7235" w14:textId="77777777" w:rsidTr="00BD40CE">
        <w:tc>
          <w:tcPr>
            <w:tcW w:w="6313" w:type="dxa"/>
          </w:tcPr>
          <w:p w14:paraId="41898F8E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4D4C3A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299B00D1" w14:textId="77777777" w:rsidTr="00BD40CE">
        <w:tc>
          <w:tcPr>
            <w:tcW w:w="6313" w:type="dxa"/>
          </w:tcPr>
          <w:p w14:paraId="01403FE3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2D152009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8D4B7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112AC4D1" w14:textId="77777777" w:rsidTr="00BD40CE">
        <w:trPr>
          <w:trHeight w:val="341"/>
        </w:trPr>
        <w:tc>
          <w:tcPr>
            <w:tcW w:w="6313" w:type="dxa"/>
          </w:tcPr>
          <w:p w14:paraId="3A7B2446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34CF33D7" w14:textId="77777777" w:rsidTr="00BD40CE">
        <w:tc>
          <w:tcPr>
            <w:tcW w:w="6313" w:type="dxa"/>
          </w:tcPr>
          <w:p w14:paraId="30CD46D1" w14:textId="618E8D8D" w:rsidR="004105CA" w:rsidRPr="004D4C3A" w:rsidRDefault="004105CA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5C3CCA" w:rsidRPr="005C3CCA">
              <w:rPr>
                <w:rFonts w:ascii="BrowalliaUPC" w:hAnsi="BrowalliaUPC" w:cs="BrowalliaUPC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4D4C3A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4C7C1903" w:rsidR="004105CA" w:rsidRPr="004D4C3A" w:rsidRDefault="005C3C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15</w:t>
            </w:r>
            <w:r w:rsidR="004D4D8E" w:rsidRPr="004D4D8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5C3CC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439</w:t>
            </w:r>
          </w:p>
        </w:tc>
      </w:tr>
      <w:tr w:rsidR="004D4C3A" w:rsidRPr="004D4C3A" w14:paraId="242E8D1A" w14:textId="77777777" w:rsidTr="00BD40CE">
        <w:tc>
          <w:tcPr>
            <w:tcW w:w="6313" w:type="dxa"/>
          </w:tcPr>
          <w:p w14:paraId="73A40882" w14:textId="26AF68CD" w:rsidR="004105CA" w:rsidRPr="004D4C3A" w:rsidRDefault="004105CA" w:rsidP="00264982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</w:t>
            </w:r>
            <w:r w:rsidR="00A629B6">
              <w:rPr>
                <w:rFonts w:ascii="BrowalliaUPC" w:hAnsi="BrowalliaUPC" w:cs="BrowalliaUPC" w:hint="cs"/>
                <w:sz w:val="28"/>
                <w:szCs w:val="28"/>
                <w:cs/>
              </w:rPr>
              <w:t>สำหรับ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0FE5ED2D" w:rsidR="004105CA" w:rsidRPr="004D4C3A" w:rsidRDefault="00A62610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(1,712)</w:t>
            </w:r>
          </w:p>
        </w:tc>
      </w:tr>
      <w:tr w:rsidR="004105CA" w:rsidRPr="004D4C3A" w14:paraId="52181BC1" w14:textId="77777777" w:rsidTr="00BD40CE">
        <w:trPr>
          <w:trHeight w:val="63"/>
        </w:trPr>
        <w:tc>
          <w:tcPr>
            <w:tcW w:w="6313" w:type="dxa"/>
          </w:tcPr>
          <w:p w14:paraId="28E7EF72" w14:textId="44A90EBD" w:rsidR="004105CA" w:rsidRPr="004D4C3A" w:rsidRDefault="004105CA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2B551B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2B551B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2B551B"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B551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2704822E" w:rsidR="004105CA" w:rsidRPr="004D4C3A" w:rsidRDefault="00A62610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13,727</w:t>
            </w:r>
          </w:p>
        </w:tc>
      </w:tr>
    </w:tbl>
    <w:p w14:paraId="3BC2288B" w14:textId="5C6272B8" w:rsidR="00A01B22" w:rsidRDefault="00A01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0A14BD00" w14:textId="17B600A0" w:rsidR="00EE21F4" w:rsidRPr="004D4C3A" w:rsidRDefault="00ED3010" w:rsidP="00BD40CE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0D5F0C8E" w14:textId="4B20BD1E" w:rsidR="00CC5ABF" w:rsidRPr="002F7ECB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</w:rPr>
      </w:pPr>
    </w:p>
    <w:tbl>
      <w:tblPr>
        <w:tblW w:w="9258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2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4D4C3A" w:rsidRPr="00F92830" w14:paraId="036E0E5A" w14:textId="77777777" w:rsidTr="00BD40CE">
        <w:trPr>
          <w:cantSplit/>
          <w:trHeight w:val="20"/>
        </w:trPr>
        <w:tc>
          <w:tcPr>
            <w:tcW w:w="2912" w:type="dxa"/>
          </w:tcPr>
          <w:p w14:paraId="1142F1D9" w14:textId="77777777" w:rsidR="009E3A13" w:rsidRPr="00F92830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F92830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F92830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F92830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F92830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F92830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D4C3A" w:rsidRPr="00F92830" w14:paraId="3EAA9E60" w14:textId="77777777" w:rsidTr="00BD40CE">
        <w:trPr>
          <w:cantSplit/>
          <w:trHeight w:val="20"/>
        </w:trPr>
        <w:tc>
          <w:tcPr>
            <w:tcW w:w="2912" w:type="dxa"/>
          </w:tcPr>
          <w:p w14:paraId="30294F77" w14:textId="77777777" w:rsidR="009E3A13" w:rsidRPr="00F92830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F92830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F92830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F92830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F92830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F92830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D8E" w:rsidRPr="00F92830" w14:paraId="3D7C07F8" w14:textId="77777777" w:rsidTr="00BD40CE">
        <w:trPr>
          <w:cantSplit/>
          <w:trHeight w:val="20"/>
        </w:trPr>
        <w:tc>
          <w:tcPr>
            <w:tcW w:w="2912" w:type="dxa"/>
          </w:tcPr>
          <w:p w14:paraId="328AA424" w14:textId="77777777" w:rsidR="004D4D8E" w:rsidRPr="00F92830" w:rsidRDefault="004D4D8E" w:rsidP="004D4D8E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4D4D8E" w:rsidRPr="00F92830" w:rsidRDefault="004D4D8E" w:rsidP="004D4D8E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4D4D8E" w:rsidRPr="00F92830" w:rsidRDefault="004D4D8E" w:rsidP="004D4D8E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4D4D8E" w:rsidRPr="00F92830" w:rsidRDefault="004D4D8E" w:rsidP="004D4D8E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64C050C9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3EBABC27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99" w:type="dxa"/>
            <w:vAlign w:val="bottom"/>
          </w:tcPr>
          <w:p w14:paraId="034AC31D" w14:textId="77777777" w:rsidR="004D4D8E" w:rsidRPr="00F92830" w:rsidRDefault="004D4D8E" w:rsidP="004D4D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40E82E53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17115682" w:rsidR="004D4D8E" w:rsidRPr="00F92830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4D4C3A" w:rsidRPr="00F92830" w14:paraId="3D96680A" w14:textId="77777777" w:rsidTr="00BD40CE">
        <w:trPr>
          <w:cantSplit/>
          <w:trHeight w:hRule="exact" w:val="298"/>
        </w:trPr>
        <w:tc>
          <w:tcPr>
            <w:tcW w:w="2912" w:type="dxa"/>
          </w:tcPr>
          <w:p w14:paraId="5A4A997F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F92830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F92830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F92830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F92830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F92830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0D6955" w:rsidRPr="00F92830" w14:paraId="7B9D9D3B" w14:textId="77777777" w:rsidTr="00BD40CE">
        <w:trPr>
          <w:cantSplit/>
          <w:trHeight w:val="20"/>
        </w:trPr>
        <w:tc>
          <w:tcPr>
            <w:tcW w:w="2912" w:type="dxa"/>
          </w:tcPr>
          <w:p w14:paraId="042F1586" w14:textId="291ECF4A" w:rsidR="000D6955" w:rsidRPr="00F92830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8C281F4" w:rsidR="000D6955" w:rsidRPr="00D140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14007">
              <w:rPr>
                <w:rFonts w:ascii="BrowalliaUPC" w:hAnsi="BrowalliaUPC" w:cs="BrowalliaUPC"/>
                <w:sz w:val="28"/>
                <w:szCs w:val="28"/>
              </w:rPr>
              <w:t xml:space="preserve">1.375 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60EEE014" w:rsidR="000D6955" w:rsidRPr="00F92830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B4148F" w14:textId="77777777" w:rsidR="000D6955" w:rsidRPr="00F92830" w:rsidRDefault="000D6955" w:rsidP="000D695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3055D6A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9,278</w:t>
            </w:r>
          </w:p>
        </w:tc>
        <w:tc>
          <w:tcPr>
            <w:tcW w:w="99" w:type="dxa"/>
            <w:vAlign w:val="bottom"/>
          </w:tcPr>
          <w:p w14:paraId="36036489" w14:textId="77777777" w:rsidR="000D6955" w:rsidRPr="00F92830" w:rsidRDefault="000D6955" w:rsidP="000D695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13ED317B" w:rsidR="000D6955" w:rsidRPr="00F92830" w:rsidRDefault="00AA452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0D6955" w:rsidRPr="00F92830" w:rsidRDefault="000D6955" w:rsidP="000D695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54A319EC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62CBA" w:rsidRPr="00F92830" w14:paraId="7CD81A28" w14:textId="77777777" w:rsidTr="00BD40CE">
        <w:trPr>
          <w:cantSplit/>
          <w:trHeight w:val="20"/>
        </w:trPr>
        <w:tc>
          <w:tcPr>
            <w:tcW w:w="2912" w:type="dxa"/>
          </w:tcPr>
          <w:p w14:paraId="23ABE5CC" w14:textId="339156B0" w:rsidR="00062CBA" w:rsidRPr="00F92830" w:rsidRDefault="0041238A" w:rsidP="000D695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32" w:type="dxa"/>
            <w:tcBorders>
              <w:left w:val="nil"/>
            </w:tcBorders>
          </w:tcPr>
          <w:p w14:paraId="149B8F8A" w14:textId="3E1B5203" w:rsidR="00062CBA" w:rsidRPr="00D14007" w:rsidRDefault="005C3CCA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C3CC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="0041238A" w:rsidRPr="00D14007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.</w:t>
            </w:r>
            <w:r w:rsidRPr="005C3CCA">
              <w:rPr>
                <w:rFonts w:ascii="BrowalliaUPC" w:hAnsi="BrowalliaUPC" w:cs="BrowalliaUPC" w:hint="cs"/>
                <w:sz w:val="28"/>
                <w:szCs w:val="28"/>
              </w:rPr>
              <w:t>75</w:t>
            </w:r>
            <w:r w:rsidR="0041238A" w:rsidRPr="00D1400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41238A" w:rsidRPr="00D14007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="0041238A" w:rsidRPr="00D1400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C3CCA">
              <w:rPr>
                <w:rFonts w:ascii="BrowalliaUPC" w:hAnsi="BrowalliaUPC" w:cs="BrowalliaUPC" w:hint="cs"/>
                <w:sz w:val="28"/>
                <w:szCs w:val="28"/>
              </w:rPr>
              <w:t>4</w:t>
            </w:r>
            <w:r w:rsidR="0041238A" w:rsidRPr="00D14007">
              <w:rPr>
                <w:rFonts w:ascii="BrowalliaUPC" w:hAnsi="BrowalliaUPC" w:cs="BrowalliaUPC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</w:tcPr>
          <w:p w14:paraId="2EDE5F1A" w14:textId="77777777" w:rsidR="00062CBA" w:rsidRPr="00F92830" w:rsidRDefault="00062CB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3243D" w14:textId="39D0817A" w:rsidR="00062CBA" w:rsidRPr="00F92830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4,150</w:t>
            </w:r>
          </w:p>
        </w:tc>
        <w:tc>
          <w:tcPr>
            <w:tcW w:w="102" w:type="dxa"/>
            <w:vAlign w:val="bottom"/>
          </w:tcPr>
          <w:p w14:paraId="41C2100D" w14:textId="77777777" w:rsidR="00062CBA" w:rsidRPr="00F92830" w:rsidRDefault="00062CBA" w:rsidP="000D695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4CEE9F09" w14:textId="2900205E" w:rsidR="00062CBA" w:rsidRPr="008649D8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57EDB7" w14:textId="77777777" w:rsidR="00062CBA" w:rsidRPr="00F92830" w:rsidRDefault="00062CBA" w:rsidP="000D695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D477054" w14:textId="36507801" w:rsidR="00062CBA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8AD2140" w14:textId="77777777" w:rsidR="00062CBA" w:rsidRPr="00F92830" w:rsidRDefault="00062CBA" w:rsidP="000D695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24E1932E" w14:textId="48189AC0" w:rsidR="00062CBA" w:rsidRPr="008649D8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6955" w:rsidRPr="00F92830" w14:paraId="3822F94E" w14:textId="77777777" w:rsidTr="00BD40CE">
        <w:trPr>
          <w:cantSplit/>
          <w:trHeight w:val="20"/>
        </w:trPr>
        <w:tc>
          <w:tcPr>
            <w:tcW w:w="2912" w:type="dxa"/>
            <w:vAlign w:val="bottom"/>
          </w:tcPr>
          <w:p w14:paraId="62BB2DDA" w14:textId="77777777" w:rsidR="000D6955" w:rsidRPr="00F92830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4356B464" w:rsidR="000D6955" w:rsidRPr="00D14007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1400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2.00 </w:t>
            </w:r>
            <w:r w:rsidRPr="00D14007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Pr="00D1400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5C3CCA" w:rsidRPr="005C3CCA">
              <w:rPr>
                <w:rFonts w:ascii="BrowalliaUPC" w:hAnsi="BrowalliaUPC" w:cs="BrowalliaUPC" w:hint="cs"/>
                <w:sz w:val="28"/>
                <w:szCs w:val="28"/>
              </w:rPr>
              <w:t>4</w:t>
            </w:r>
            <w:r w:rsidRPr="00D14007">
              <w:rPr>
                <w:rFonts w:ascii="BrowalliaUPC" w:hAnsi="BrowalliaUPC" w:cs="BrowalliaUPC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0D6955" w:rsidRPr="00F92830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638212AE" w:rsidR="000D6955" w:rsidRPr="00F92830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44,144</w:t>
            </w:r>
          </w:p>
        </w:tc>
        <w:tc>
          <w:tcPr>
            <w:tcW w:w="102" w:type="dxa"/>
          </w:tcPr>
          <w:p w14:paraId="0664DB59" w14:textId="7777777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68188B9F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21,652</w:t>
            </w:r>
          </w:p>
        </w:tc>
        <w:tc>
          <w:tcPr>
            <w:tcW w:w="99" w:type="dxa"/>
          </w:tcPr>
          <w:p w14:paraId="311DEBA4" w14:textId="77777777" w:rsidR="000D6955" w:rsidRPr="00F92830" w:rsidRDefault="000D6955" w:rsidP="000D6955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041AD1BF" w:rsidR="000D6955" w:rsidRPr="00F92830" w:rsidRDefault="00AA452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44,144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1026666D" w:rsidR="000D6955" w:rsidRPr="00F92830" w:rsidRDefault="000D6955" w:rsidP="000D695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  <w:tr w:rsidR="000D6955" w:rsidRPr="00F92830" w14:paraId="134DA4D9" w14:textId="77777777" w:rsidTr="00BD40CE">
        <w:trPr>
          <w:cantSplit/>
          <w:trHeight w:val="20"/>
        </w:trPr>
        <w:tc>
          <w:tcPr>
            <w:tcW w:w="2912" w:type="dxa"/>
            <w:vAlign w:val="bottom"/>
          </w:tcPr>
          <w:p w14:paraId="3DC55BB3" w14:textId="05F14C72" w:rsidR="000D6955" w:rsidRPr="00F92830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0D6955" w:rsidRPr="00F92830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0D6955" w:rsidRPr="00F92830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0E26E33B" w:rsidR="000D6955" w:rsidRPr="00F92830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48,294</w:t>
            </w:r>
          </w:p>
        </w:tc>
        <w:tc>
          <w:tcPr>
            <w:tcW w:w="102" w:type="dxa"/>
          </w:tcPr>
          <w:p w14:paraId="3F11ABF8" w14:textId="7777777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10B1537E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30,930</w:t>
            </w:r>
          </w:p>
        </w:tc>
        <w:tc>
          <w:tcPr>
            <w:tcW w:w="99" w:type="dxa"/>
          </w:tcPr>
          <w:p w14:paraId="0D0326FA" w14:textId="7777777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5C22B72C" w:rsidR="000D6955" w:rsidRPr="00F92830" w:rsidRDefault="00AA452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44,144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0D6955" w:rsidRPr="00F92830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2C342875" w:rsidR="000D6955" w:rsidRPr="00F92830" w:rsidRDefault="000D6955" w:rsidP="000D695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</w:tbl>
    <w:p w14:paraId="6DB3F51E" w14:textId="77777777" w:rsidR="00A47157" w:rsidRPr="004D4C3A" w:rsidRDefault="00A47157" w:rsidP="00E6060D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"/>
          <w:szCs w:val="2"/>
        </w:rPr>
      </w:pPr>
    </w:p>
    <w:p w14:paraId="59664BB2" w14:textId="649AA3A9" w:rsidR="003166B0" w:rsidRDefault="003166B0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35555734" w14:textId="77777777" w:rsidR="000F52CC" w:rsidRDefault="000F52CC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49F254FD" w14:textId="77777777" w:rsidR="000F52CC" w:rsidRDefault="000F52CC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2844A8E4" w14:textId="77777777" w:rsidR="000F52CC" w:rsidRDefault="000F52CC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1813F837" w14:textId="77777777" w:rsidR="000F52CC" w:rsidRPr="003D6036" w:rsidRDefault="000F52CC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653F1FF9" w14:textId="3C841D5F" w:rsidR="008F588F" w:rsidRPr="004D4C3A" w:rsidRDefault="004D5A42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</w:t>
      </w:r>
      <w:r w:rsidRPr="00BD40CE">
        <w:rPr>
          <w:rFonts w:ascii="BrowalliaUPC" w:hAnsi="BrowalliaUPC" w:cs="BrowalliaUPC"/>
          <w:spacing w:val="4"/>
          <w:sz w:val="28"/>
          <w:szCs w:val="28"/>
          <w:cs/>
        </w:rPr>
        <w:t>เงิน</w:t>
      </w:r>
      <w:r w:rsidRPr="004D4C3A">
        <w:rPr>
          <w:rFonts w:ascii="BrowalliaUPC" w:hAnsi="BrowalliaUPC" w:cs="BrowalliaUPC"/>
          <w:sz w:val="28"/>
          <w:szCs w:val="28"/>
          <w:cs/>
        </w:rPr>
        <w:t>กู้ยืมระยะสั้นสำหรับงวด</w:t>
      </w:r>
      <w:r w:rsidR="000D6955">
        <w:rPr>
          <w:rFonts w:ascii="BrowalliaUPC" w:hAnsi="BrowalliaUPC" w:cs="BrowalliaUPC" w:hint="cs"/>
          <w:sz w:val="28"/>
          <w:szCs w:val="28"/>
          <w:cs/>
        </w:rPr>
        <w:t>สาม</w:t>
      </w:r>
      <w:r w:rsidR="000D6955"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D6955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0D6955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0D6955" w:rsidRPr="00871F78">
        <w:rPr>
          <w:rFonts w:ascii="BrowalliaUPC" w:hAnsi="BrowalliaUPC" w:cs="BrowalliaUPC"/>
          <w:sz w:val="28"/>
          <w:szCs w:val="28"/>
        </w:rPr>
        <w:t>256</w:t>
      </w:r>
      <w:r w:rsidR="000D6955">
        <w:rPr>
          <w:rFonts w:ascii="BrowalliaUPC" w:hAnsi="BrowalliaUPC" w:cs="BrowalliaUPC"/>
          <w:sz w:val="28"/>
          <w:szCs w:val="28"/>
        </w:rPr>
        <w:t>6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7ECD4364" w14:textId="77777777" w:rsidR="00442D7E" w:rsidRPr="00856E08" w:rsidRDefault="00442D7E" w:rsidP="003D6036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14"/>
          <w:szCs w:val="14"/>
        </w:rPr>
      </w:pPr>
    </w:p>
    <w:p w14:paraId="4D92AF52" w14:textId="77777777" w:rsidR="00A47157" w:rsidRPr="004D4C3A" w:rsidRDefault="00A47157" w:rsidP="0065565B">
      <w:pPr>
        <w:tabs>
          <w:tab w:val="clear" w:pos="454"/>
          <w:tab w:val="left" w:pos="630"/>
        </w:tabs>
        <w:spacing w:before="120" w:line="240" w:lineRule="auto"/>
        <w:ind w:left="442"/>
        <w:jc w:val="thaiDistribute"/>
        <w:rPr>
          <w:rFonts w:ascii="BrowalliaUPC" w:hAnsi="BrowalliaUPC" w:cs="BrowalliaUPC"/>
          <w:sz w:val="2"/>
          <w:szCs w:val="2"/>
          <w:cs/>
        </w:rPr>
      </w:pPr>
    </w:p>
    <w:tbl>
      <w:tblPr>
        <w:tblW w:w="9150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727"/>
        <w:gridCol w:w="3685"/>
        <w:gridCol w:w="2319"/>
        <w:gridCol w:w="236"/>
        <w:gridCol w:w="2183"/>
      </w:tblGrid>
      <w:tr w:rsidR="004D4C3A" w:rsidRPr="00217B7F" w14:paraId="7703E1C4" w14:textId="77777777" w:rsidTr="00BD40CE">
        <w:tc>
          <w:tcPr>
            <w:tcW w:w="4412" w:type="dxa"/>
            <w:gridSpan w:val="2"/>
          </w:tcPr>
          <w:p w14:paraId="2008CF13" w14:textId="77777777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183" w:type="dxa"/>
          </w:tcPr>
          <w:p w14:paraId="7CC6F076" w14:textId="7083788E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>(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หน่วย</w:t>
            </w:r>
            <w:r w:rsidR="007F367D"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4D4C3A" w:rsidRPr="00217B7F" w14:paraId="686C19F8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</w:tcPr>
          <w:p w14:paraId="71D77398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19" w:type="dxa"/>
          </w:tcPr>
          <w:p w14:paraId="717A7B63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217B7F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217B7F" w14:paraId="58B0290E" w14:textId="77777777" w:rsidTr="00BD40CE">
        <w:tblPrEx>
          <w:tblLook w:val="01E0" w:firstRow="1" w:lastRow="1" w:firstColumn="1" w:lastColumn="1" w:noHBand="0" w:noVBand="0"/>
        </w:tblPrEx>
        <w:trPr>
          <w:trHeight w:hRule="exact" w:val="216"/>
        </w:trPr>
        <w:tc>
          <w:tcPr>
            <w:tcW w:w="4412" w:type="dxa"/>
            <w:gridSpan w:val="2"/>
          </w:tcPr>
          <w:p w14:paraId="162D2A3E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802045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4D4C3A" w:rsidRPr="00217B7F" w14:paraId="20CECB11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  <w:shd w:val="clear" w:color="auto" w:fill="auto"/>
          </w:tcPr>
          <w:p w14:paraId="7923EDA7" w14:textId="0B9AFC65" w:rsidR="001F0947" w:rsidRPr="00217B7F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1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มกราคม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 256</w:t>
            </w:r>
            <w:r w:rsidR="005C3CCA" w:rsidRPr="005C3CCA">
              <w:rPr>
                <w:rFonts w:ascii="BrowalliaUPC" w:hAnsi="BrowalliaUPC" w:cs="BrowalliaUPC" w:hint="cs"/>
                <w:snapToGrid w:val="0"/>
                <w:sz w:val="27"/>
                <w:szCs w:val="27"/>
                <w:lang w:eastAsia="th-TH"/>
              </w:rPr>
              <w:t>6</w:t>
            </w:r>
          </w:p>
        </w:tc>
        <w:tc>
          <w:tcPr>
            <w:tcW w:w="2319" w:type="dxa"/>
            <w:shd w:val="clear" w:color="auto" w:fill="auto"/>
          </w:tcPr>
          <w:p w14:paraId="72610B43" w14:textId="6AC585B8" w:rsidR="001F0947" w:rsidRPr="00217B7F" w:rsidRDefault="006406B2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30,</w:t>
            </w:r>
            <w:r w:rsidR="009A41A0">
              <w:rPr>
                <w:rFonts w:ascii="BrowalliaUPC" w:hAnsi="BrowalliaUPC" w:cs="BrowalliaUPC"/>
                <w:sz w:val="27"/>
                <w:szCs w:val="27"/>
              </w:rPr>
              <w:t>930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217B7F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5D44B7C0" w:rsidR="001F0947" w:rsidRPr="00217B7F" w:rsidRDefault="002C22B9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18,319</w:t>
            </w:r>
          </w:p>
        </w:tc>
      </w:tr>
      <w:tr w:rsidR="004D4C3A" w:rsidRPr="00217B7F" w14:paraId="73F3D85F" w14:textId="77777777" w:rsidTr="00BD40CE">
        <w:tblPrEx>
          <w:tblLook w:val="01E0" w:firstRow="1" w:lastRow="1" w:firstColumn="1" w:lastColumn="1" w:noHBand="0" w:noVBand="0"/>
        </w:tblPrEx>
        <w:tc>
          <w:tcPr>
            <w:tcW w:w="727" w:type="dxa"/>
            <w:shd w:val="clear" w:color="auto" w:fill="auto"/>
          </w:tcPr>
          <w:p w14:paraId="052D4F67" w14:textId="1D98EC9C" w:rsidR="003B0B75" w:rsidRPr="00217B7F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u w:val="single"/>
                <w:cs/>
                <w:lang w:eastAsia="th-TH"/>
              </w:rPr>
              <w:t>บวก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217B7F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0C4BEB26" w:rsidR="003B0B75" w:rsidRPr="00217B7F" w:rsidRDefault="0041238A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65,515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217B7F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040CD1A3" w:rsidR="003B0B75" w:rsidRPr="00217B7F" w:rsidRDefault="00464138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56,945</w:t>
            </w:r>
          </w:p>
        </w:tc>
      </w:tr>
      <w:tr w:rsidR="004D4C3A" w:rsidRPr="00217B7F" w14:paraId="0717B5C9" w14:textId="77777777" w:rsidTr="00BD40CE">
        <w:tblPrEx>
          <w:tblLook w:val="01E0" w:firstRow="1" w:lastRow="1" w:firstColumn="1" w:lastColumn="1" w:noHBand="0" w:noVBand="0"/>
        </w:tblPrEx>
        <w:tc>
          <w:tcPr>
            <w:tcW w:w="727" w:type="dxa"/>
            <w:shd w:val="clear" w:color="auto" w:fill="auto"/>
            <w:vAlign w:val="bottom"/>
          </w:tcPr>
          <w:p w14:paraId="5AF69F13" w14:textId="73DA5FAA" w:rsidR="003B0B75" w:rsidRPr="00217B7F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217B7F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3EBBDD20" w:rsidR="003B0B75" w:rsidRPr="00217B7F" w:rsidRDefault="0041238A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</w:t>
            </w:r>
            <w:r w:rsidR="009A41A0">
              <w:rPr>
                <w:rFonts w:ascii="BrowalliaUPC" w:hAnsi="BrowalliaUPC" w:cs="BrowalliaUPC"/>
                <w:sz w:val="27"/>
                <w:szCs w:val="27"/>
              </w:rPr>
              <w:t>48,113</w:t>
            </w:r>
            <w:r>
              <w:rPr>
                <w:rFonts w:ascii="BrowalliaUPC" w:hAnsi="BrowalliaUPC" w:cs="BrowalliaUPC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217B7F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6DEEF212" w:rsidR="003B0B75" w:rsidRPr="00217B7F" w:rsidRDefault="00464138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(31,082)</w:t>
            </w:r>
          </w:p>
        </w:tc>
      </w:tr>
      <w:tr w:rsidR="004D4C3A" w:rsidRPr="00217B7F" w14:paraId="00F7742B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  <w:shd w:val="clear" w:color="auto" w:fill="auto"/>
            <w:vAlign w:val="bottom"/>
          </w:tcPr>
          <w:p w14:paraId="33A58509" w14:textId="169FB693" w:rsidR="00957D78" w:rsidRPr="00217B7F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ปรับปรุง</w:t>
            </w:r>
            <w:r w:rsidR="00957D78"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อัตราแลกเปลี่ยน</w:t>
            </w:r>
            <w:r w:rsidR="0037404E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สำหรับหนี้สิน</w:t>
            </w:r>
            <w:r w:rsidR="004C4F76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ทรัสต์รีซีทส์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723DCF78" w:rsidR="00957D78" w:rsidRPr="00217B7F" w:rsidRDefault="0041238A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(38)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217B7F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27BAA8B2" w:rsidR="00957D78" w:rsidRPr="00217B7F" w:rsidRDefault="00464138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(38)</w:t>
            </w:r>
          </w:p>
        </w:tc>
      </w:tr>
      <w:tr w:rsidR="00957D78" w:rsidRPr="00217B7F" w14:paraId="08C48817" w14:textId="77777777" w:rsidTr="00BD40CE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412" w:type="dxa"/>
            <w:gridSpan w:val="2"/>
            <w:shd w:val="clear" w:color="auto" w:fill="auto"/>
            <w:vAlign w:val="bottom"/>
          </w:tcPr>
          <w:p w14:paraId="303054A3" w14:textId="01A7FA39" w:rsidR="00957D78" w:rsidRPr="00217B7F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="000D6955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0D6955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0D6955" w:rsidRPr="00871F78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0D6955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3C9835B0" w:rsidR="00957D78" w:rsidRPr="00217B7F" w:rsidRDefault="0041238A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48,294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217B7F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11C85A4E" w:rsidR="00957D78" w:rsidRPr="00217B7F" w:rsidRDefault="00464138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44,144</w:t>
            </w:r>
          </w:p>
        </w:tc>
      </w:tr>
    </w:tbl>
    <w:p w14:paraId="4E4EEF8E" w14:textId="0B3927A7" w:rsidR="00C20706" w:rsidRPr="005A2C98" w:rsidRDefault="00C20706" w:rsidP="00D4173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</w:rPr>
      </w:pPr>
    </w:p>
    <w:p w14:paraId="06CCB26B" w14:textId="77777777" w:rsidR="005A2C98" w:rsidRDefault="005A2C98" w:rsidP="005A2C98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</w:t>
      </w: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ผู้ถือหุ้นและบุคคลอื่น</w:t>
      </w:r>
    </w:p>
    <w:p w14:paraId="6E8ACDD6" w14:textId="77777777" w:rsidR="002843DA" w:rsidRPr="00F731D6" w:rsidRDefault="002843DA" w:rsidP="002843D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3A89292" w14:textId="75D502EE" w:rsidR="0041117D" w:rsidRPr="004D4C3A" w:rsidRDefault="00A97FCF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649D8">
        <w:rPr>
          <w:rFonts w:ascii="Browallia New" w:hAnsi="Browallia New" w:cs="Browallia New"/>
          <w:sz w:val="28"/>
          <w:szCs w:val="28"/>
        </w:rPr>
        <w:t>22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8649D8">
        <w:rPr>
          <w:rFonts w:ascii="Browallia New" w:hAnsi="Browallia New" w:cs="Browallia New"/>
          <w:sz w:val="28"/>
          <w:szCs w:val="28"/>
        </w:rPr>
        <w:t>2564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8649D8">
        <w:rPr>
          <w:rFonts w:ascii="Browallia New" w:hAnsi="Browallia New" w:cs="Browallia New"/>
          <w:sz w:val="28"/>
          <w:szCs w:val="28"/>
        </w:rPr>
        <w:t>251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145E9E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โดยไม่มีหลักประกัน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 เพื่อนำเงินไปชำระหนี้กับสถาบันการเงินแห่งหนึ่งก่อนครบกำหนด </w:t>
      </w:r>
      <w:r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8649D8">
        <w:rPr>
          <w:rFonts w:ascii="Browallia New" w:hAnsi="Browallia New" w:cs="Browallia New"/>
          <w:sz w:val="28"/>
          <w:szCs w:val="28"/>
          <w:cs/>
        </w:rPr>
        <w:t>ลดภาระดอกเบี้ย โดยมีกำหนดการผ่อนจ่ายชำระคืนเงินต้นและดอกเบี้ยเป็น</w:t>
      </w:r>
      <w:r w:rsidRPr="008649D8">
        <w:rPr>
          <w:rFonts w:ascii="Browallia New" w:hAnsi="Browallia New" w:cs="Browallia New"/>
          <w:sz w:val="28"/>
          <w:szCs w:val="28"/>
        </w:rPr>
        <w:t xml:space="preserve"> 84 </w:t>
      </w:r>
      <w:r w:rsidRPr="008649D8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8649D8">
        <w:rPr>
          <w:rFonts w:ascii="Browallia New" w:hAnsi="Browallia New" w:cs="Browallia New"/>
          <w:sz w:val="28"/>
          <w:szCs w:val="28"/>
        </w:rPr>
        <w:t xml:space="preserve"> 2.99 </w:t>
      </w:r>
      <w:r w:rsidRPr="008649D8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8649D8">
        <w:rPr>
          <w:rFonts w:ascii="Browallia New" w:hAnsi="Browallia New" w:cs="Browallia New"/>
          <w:sz w:val="28"/>
          <w:szCs w:val="28"/>
        </w:rPr>
        <w:t xml:space="preserve"> 25 </w:t>
      </w:r>
      <w:r w:rsidRPr="008649D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649D8">
        <w:rPr>
          <w:rFonts w:ascii="Browallia New" w:hAnsi="Browallia New" w:cs="Browallia New"/>
          <w:sz w:val="28"/>
          <w:szCs w:val="28"/>
        </w:rPr>
        <w:t xml:space="preserve"> 2571</w:t>
      </w:r>
    </w:p>
    <w:p w14:paraId="32EDF67C" w14:textId="77777777" w:rsidR="0041117D" w:rsidRPr="00F731D6" w:rsidRDefault="0041117D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3652907" w14:textId="20F493F0" w:rsidR="0041117D" w:rsidRPr="004D4C3A" w:rsidRDefault="005C5201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ณ 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A97FCF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A97FCF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A97FCF" w:rsidRPr="00871F78">
        <w:rPr>
          <w:rFonts w:ascii="BrowalliaUPC" w:hAnsi="BrowalliaUPC" w:cs="BrowalliaUPC"/>
          <w:sz w:val="28"/>
          <w:szCs w:val="28"/>
        </w:rPr>
        <w:t>256</w:t>
      </w:r>
      <w:r w:rsidR="00A97FCF">
        <w:rPr>
          <w:rFonts w:ascii="BrowalliaUPC" w:hAnsi="BrowalliaUPC" w:cs="BrowalliaUPC"/>
          <w:sz w:val="28"/>
          <w:szCs w:val="28"/>
        </w:rPr>
        <w:t>6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 w:hint="cs"/>
          <w:sz w:val="28"/>
          <w:szCs w:val="28"/>
          <w:cs/>
        </w:rPr>
        <w:t>เงินกู้ยืมดังกล่าวจำแนก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03EC562" w14:textId="77777777" w:rsidR="0065565B" w:rsidRPr="00F731D6" w:rsidRDefault="0065565B" w:rsidP="0065565B">
      <w:pPr>
        <w:ind w:left="426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9048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1417"/>
        <w:gridCol w:w="167"/>
        <w:gridCol w:w="1352"/>
        <w:gridCol w:w="162"/>
        <w:gridCol w:w="1302"/>
      </w:tblGrid>
      <w:tr w:rsidR="004D4C3A" w:rsidRPr="00587220" w14:paraId="5B5488BB" w14:textId="77777777" w:rsidTr="00ED1648">
        <w:trPr>
          <w:cantSplit/>
          <w:trHeight w:val="20"/>
        </w:trPr>
        <w:tc>
          <w:tcPr>
            <w:tcW w:w="4648" w:type="dxa"/>
          </w:tcPr>
          <w:p w14:paraId="1F1CEFC3" w14:textId="77777777" w:rsidR="00CA0A99" w:rsidRPr="00587220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587220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EDC68B5" w14:textId="77777777" w:rsidR="00CA0A99" w:rsidRPr="00587220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587220" w:rsidRDefault="00CA0A99" w:rsidP="003D1DD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(หน่วย </w:t>
            </w: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: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 xml:space="preserve"> พันบาท</w:t>
            </w: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)</w:t>
            </w:r>
          </w:p>
        </w:tc>
      </w:tr>
      <w:tr w:rsidR="004D4C3A" w:rsidRPr="00587220" w14:paraId="43B361A0" w14:textId="77777777" w:rsidTr="00ED1648">
        <w:trPr>
          <w:cantSplit/>
          <w:trHeight w:val="20"/>
        </w:trPr>
        <w:tc>
          <w:tcPr>
            <w:tcW w:w="4648" w:type="dxa"/>
          </w:tcPr>
          <w:p w14:paraId="550E436D" w14:textId="77777777" w:rsidR="00CA0A99" w:rsidRPr="00587220" w:rsidRDefault="00CA0A99" w:rsidP="003D1DD2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587220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7CE17AE" w14:textId="77777777" w:rsidR="00CA0A99" w:rsidRPr="00587220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B1D719E" w:rsidR="00CA0A99" w:rsidRPr="00587220" w:rsidRDefault="00CA0A99" w:rsidP="003D1DD2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</w:t>
            </w:r>
            <w:r w:rsidR="00995686" w:rsidRPr="00587220">
              <w:rPr>
                <w:rFonts w:ascii="BrowalliaUPC" w:hAnsi="BrowalliaUPC" w:cs="BrowalliaUPC" w:hint="cs"/>
                <w:sz w:val="27"/>
                <w:szCs w:val="27"/>
                <w:cs/>
              </w:rPr>
              <w:t>รวม</w:t>
            </w:r>
            <w:r w:rsidR="0039785F" w:rsidRPr="00587220">
              <w:rPr>
                <w:rFonts w:ascii="BrowalliaUPC" w:hAnsi="BrowalliaUPC" w:cs="BrowalliaUPC" w:hint="cs"/>
                <w:sz w:val="27"/>
                <w:szCs w:val="27"/>
                <w:cs/>
              </w:rPr>
              <w:t>และ</w:t>
            </w:r>
            <w:r w:rsidR="00452B7E" w:rsidRPr="00587220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="0039785F" w:rsidRPr="00587220">
              <w:rPr>
                <w:rFonts w:ascii="BrowalliaUPC" w:hAnsi="BrowalliaUPC" w:cs="BrowalliaUPC" w:hint="cs"/>
                <w:sz w:val="27"/>
                <w:szCs w:val="27"/>
                <w:cs/>
              </w:rPr>
              <w:t>งบการเงิน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เฉพาะของบริษัท</w:t>
            </w:r>
          </w:p>
        </w:tc>
      </w:tr>
      <w:tr w:rsidR="00A97FCF" w:rsidRPr="00587220" w14:paraId="1FF9459C" w14:textId="77777777" w:rsidTr="00ED1648">
        <w:trPr>
          <w:cantSplit/>
          <w:trHeight w:val="20"/>
        </w:trPr>
        <w:tc>
          <w:tcPr>
            <w:tcW w:w="4648" w:type="dxa"/>
          </w:tcPr>
          <w:p w14:paraId="53B4FD1B" w14:textId="77777777" w:rsidR="00A97FCF" w:rsidRPr="00587220" w:rsidRDefault="00A97FCF" w:rsidP="00A97FCF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A97FCF" w:rsidRPr="00587220" w:rsidRDefault="00A97FCF" w:rsidP="00A97FCF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อัตราดอกเบี้ย</w:t>
            </w:r>
          </w:p>
          <w:p w14:paraId="10EA9CC9" w14:textId="77777777" w:rsidR="00A97FCF" w:rsidRPr="00587220" w:rsidRDefault="00A97FCF" w:rsidP="00A97FCF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38D82B2" w14:textId="77777777" w:rsidR="00A97FCF" w:rsidRPr="00587220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36DB9891" w14:textId="77777777" w:rsidR="00A97FCF" w:rsidRPr="00587220" w:rsidRDefault="00A97FCF" w:rsidP="00A97FCF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30DC6418" w:rsidR="00A97FCF" w:rsidRPr="00587220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31 </w:t>
            </w:r>
            <w:r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br/>
            </w:r>
            <w:r w:rsidRPr="00587220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A97FCF" w:rsidRPr="00587220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2B7FD20F" w:rsidR="00A97FCF" w:rsidRPr="00587220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ธันวาคม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2565</w:t>
            </w:r>
          </w:p>
        </w:tc>
      </w:tr>
      <w:tr w:rsidR="004D4C3A" w:rsidRPr="00587220" w14:paraId="205FED42" w14:textId="77777777" w:rsidTr="00ED1648">
        <w:trPr>
          <w:cantSplit/>
          <w:trHeight w:hRule="exact" w:val="216"/>
        </w:trPr>
        <w:tc>
          <w:tcPr>
            <w:tcW w:w="4648" w:type="dxa"/>
          </w:tcPr>
          <w:p w14:paraId="38F03136" w14:textId="77777777" w:rsidR="00CA0A99" w:rsidRPr="00587220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587220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715E1C" w14:textId="77777777" w:rsidR="00CA0A99" w:rsidRPr="00587220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587220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587220" w:rsidRDefault="00CA0A99" w:rsidP="003D1DD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587220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</w:tr>
      <w:tr w:rsidR="00587220" w:rsidRPr="00587220" w14:paraId="12859400" w14:textId="77777777" w:rsidTr="00ED1648">
        <w:trPr>
          <w:cantSplit/>
          <w:trHeight w:val="20"/>
        </w:trPr>
        <w:tc>
          <w:tcPr>
            <w:tcW w:w="4648" w:type="dxa"/>
          </w:tcPr>
          <w:p w14:paraId="1B1DD385" w14:textId="47517AD4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3459C72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0EAF50C9" w14:textId="77777777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24A51447" w:rsidR="00587220" w:rsidRPr="00587220" w:rsidRDefault="0085701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123,644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587220" w:rsidRPr="00587220" w:rsidRDefault="00587220" w:rsidP="0058722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41D5809C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>129,620</w:t>
            </w:r>
          </w:p>
        </w:tc>
      </w:tr>
      <w:tr w:rsidR="00587220" w:rsidRPr="00587220" w14:paraId="183D4F61" w14:textId="77777777" w:rsidTr="00ED1648">
        <w:trPr>
          <w:cantSplit/>
          <w:trHeight w:val="20"/>
        </w:trPr>
        <w:tc>
          <w:tcPr>
            <w:tcW w:w="4648" w:type="dxa"/>
            <w:vAlign w:val="bottom"/>
          </w:tcPr>
          <w:p w14:paraId="298B89E9" w14:textId="44525C36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6D8B6B1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3A2EC4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633E7B8A" w:rsidR="00587220" w:rsidRPr="00587220" w:rsidRDefault="0085701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61,822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36B3C347" w:rsidR="00587220" w:rsidRPr="00587220" w:rsidRDefault="00587220" w:rsidP="0058722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 xml:space="preserve">          64,810</w:t>
            </w:r>
          </w:p>
        </w:tc>
      </w:tr>
      <w:tr w:rsidR="00587220" w:rsidRPr="00587220" w14:paraId="7BDD3FD7" w14:textId="77777777" w:rsidTr="00ED1648">
        <w:trPr>
          <w:cantSplit/>
          <w:trHeight w:val="20"/>
        </w:trPr>
        <w:tc>
          <w:tcPr>
            <w:tcW w:w="4648" w:type="dxa"/>
            <w:vAlign w:val="bottom"/>
          </w:tcPr>
          <w:p w14:paraId="5328A92B" w14:textId="318FF04A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3636620E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5E4EA228" w:rsidR="00587220" w:rsidRPr="00587220" w:rsidRDefault="0085701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185,466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29575622" w:rsidR="00587220" w:rsidRPr="00587220" w:rsidRDefault="00587220" w:rsidP="0058722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>194,430</w:t>
            </w:r>
          </w:p>
        </w:tc>
      </w:tr>
      <w:tr w:rsidR="00587220" w:rsidRPr="00587220" w14:paraId="08040B8F" w14:textId="77777777" w:rsidTr="00ED1648">
        <w:trPr>
          <w:cantSplit/>
          <w:trHeight w:val="20"/>
        </w:trPr>
        <w:tc>
          <w:tcPr>
            <w:tcW w:w="4648" w:type="dxa"/>
            <w:vAlign w:val="bottom"/>
          </w:tcPr>
          <w:p w14:paraId="295C6382" w14:textId="7E35F246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  <w:t>หัก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6246AB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D3E0329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66147E8F" w:rsidR="00587220" w:rsidRPr="00587220" w:rsidRDefault="0085701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(35,856)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169019F1" w:rsidR="00587220" w:rsidRPr="00587220" w:rsidRDefault="00587220" w:rsidP="0058722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>(35,856)</w:t>
            </w:r>
          </w:p>
        </w:tc>
      </w:tr>
      <w:tr w:rsidR="00587220" w:rsidRPr="00587220" w14:paraId="2F7E5F69" w14:textId="77777777" w:rsidTr="00ED1648">
        <w:trPr>
          <w:cantSplit/>
          <w:trHeight w:val="20"/>
        </w:trPr>
        <w:tc>
          <w:tcPr>
            <w:tcW w:w="4648" w:type="dxa"/>
            <w:vAlign w:val="bottom"/>
          </w:tcPr>
          <w:p w14:paraId="10583544" w14:textId="7DEA5A47" w:rsidR="00587220" w:rsidRPr="00587220" w:rsidRDefault="00587220" w:rsidP="008F072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8150214" w14:textId="77777777" w:rsidR="00587220" w:rsidRPr="00587220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477C0C31" w:rsidR="00587220" w:rsidRPr="00587220" w:rsidRDefault="0085701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149,610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587220" w:rsidRPr="00587220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313FDFE2" w:rsidR="00587220" w:rsidRPr="00587220" w:rsidRDefault="00587220" w:rsidP="00587220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>158,574</w:t>
            </w:r>
          </w:p>
        </w:tc>
      </w:tr>
    </w:tbl>
    <w:p w14:paraId="209110E3" w14:textId="77777777" w:rsidR="00D31EEB" w:rsidRDefault="00D31EEB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p w14:paraId="34526742" w14:textId="757B91B0" w:rsidR="007D2A09" w:rsidRDefault="007D2A09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>การเปลี่ยนแปลงของ</w:t>
      </w:r>
      <w:r w:rsidR="006872AC" w:rsidRPr="006B49B6">
        <w:rPr>
          <w:rFonts w:ascii="BrowalliaUPC" w:hAnsi="BrowalliaUPC" w:cs="BrowalliaUPC"/>
          <w:spacing w:val="-6"/>
          <w:sz w:val="28"/>
          <w:szCs w:val="28"/>
          <w:cs/>
        </w:rPr>
        <w:t>เงินกู้ยืมระยะยาวจากผู้ถือหุ้นและบุคคลอื่น</w:t>
      </w: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>สำหรับงวด</w:t>
      </w:r>
      <w:r w:rsidR="00587220">
        <w:rPr>
          <w:rFonts w:ascii="BrowalliaUPC" w:hAnsi="BrowalliaUPC" w:cs="BrowalliaUPC" w:hint="cs"/>
          <w:sz w:val="28"/>
          <w:szCs w:val="28"/>
          <w:cs/>
        </w:rPr>
        <w:t>สาม</w:t>
      </w:r>
      <w:r w:rsidR="00587220"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587220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587220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587220" w:rsidRPr="00871F78">
        <w:rPr>
          <w:rFonts w:ascii="BrowalliaUPC" w:hAnsi="BrowalliaUPC" w:cs="BrowalliaUPC"/>
          <w:sz w:val="28"/>
          <w:szCs w:val="28"/>
        </w:rPr>
        <w:t>256</w:t>
      </w:r>
      <w:r w:rsidR="00587220">
        <w:rPr>
          <w:rFonts w:ascii="BrowalliaUPC" w:hAnsi="BrowalliaUPC" w:cs="BrowalliaUPC"/>
          <w:sz w:val="28"/>
          <w:szCs w:val="28"/>
        </w:rPr>
        <w:t>6</w:t>
      </w: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 xml:space="preserve"> มีดังนี้</w:t>
      </w:r>
    </w:p>
    <w:p w14:paraId="51B0E4D6" w14:textId="77777777" w:rsidR="008C6C36" w:rsidRPr="008333A6" w:rsidRDefault="008C6C36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904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45"/>
        <w:gridCol w:w="5616"/>
        <w:gridCol w:w="236"/>
        <w:gridCol w:w="2747"/>
      </w:tblGrid>
      <w:tr w:rsidR="00EE19C4" w:rsidRPr="00587220" w14:paraId="0CF4E4F8" w14:textId="77777777" w:rsidTr="00ED1648">
        <w:tc>
          <w:tcPr>
            <w:tcW w:w="6061" w:type="dxa"/>
            <w:gridSpan w:val="2"/>
          </w:tcPr>
          <w:p w14:paraId="63F6B8C2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0B1AD939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</w:tcPr>
          <w:p w14:paraId="200C2505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>(</w:t>
            </w: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EE19C4" w:rsidRPr="00587220" w14:paraId="2EA46F53" w14:textId="77777777" w:rsidTr="00ED1648">
        <w:tc>
          <w:tcPr>
            <w:tcW w:w="6061" w:type="dxa"/>
            <w:gridSpan w:val="2"/>
          </w:tcPr>
          <w:p w14:paraId="2A00C1C1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A15E3C6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4D01AE4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  <w:r w:rsidRPr="00587220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และ</w:t>
            </w: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EE19C4" w:rsidRPr="00587220" w14:paraId="09A86B04" w14:textId="77777777" w:rsidTr="00ED1648">
        <w:trPr>
          <w:trHeight w:val="251"/>
        </w:trPr>
        <w:tc>
          <w:tcPr>
            <w:tcW w:w="6061" w:type="dxa"/>
            <w:gridSpan w:val="2"/>
          </w:tcPr>
          <w:p w14:paraId="754F9C77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0A326EDB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4BD37125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EE19C4" w:rsidRPr="00587220" w14:paraId="72E2F8AF" w14:textId="77777777" w:rsidTr="00ED1648">
        <w:tc>
          <w:tcPr>
            <w:tcW w:w="6061" w:type="dxa"/>
            <w:gridSpan w:val="2"/>
          </w:tcPr>
          <w:p w14:paraId="1D1E3260" w14:textId="21318E7F" w:rsidR="00EE19C4" w:rsidRPr="00587220" w:rsidRDefault="00EE19C4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ยอดคงเหลือ ณ วันที่ </w:t>
            </w: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1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มกราคม</w:t>
            </w: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256</w:t>
            </w:r>
            <w:r w:rsidR="005C3CCA" w:rsidRPr="005C3CCA">
              <w:rPr>
                <w:rFonts w:ascii="BrowalliaUPC" w:hAnsi="BrowalliaUPC" w:cs="BrowalliaUPC" w:hint="cs"/>
                <w:sz w:val="27"/>
                <w:szCs w:val="27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A7F5003" w14:textId="77777777" w:rsidR="00EE19C4" w:rsidRPr="00587220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712D5356" w14:textId="7637AB9C" w:rsidR="00EE19C4" w:rsidRPr="00587220" w:rsidRDefault="0074732B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</w:tr>
      <w:tr w:rsidR="0099099B" w:rsidRPr="00587220" w14:paraId="4E1B5B9D" w14:textId="77777777" w:rsidTr="00FA5C64">
        <w:tc>
          <w:tcPr>
            <w:tcW w:w="445" w:type="dxa"/>
          </w:tcPr>
          <w:p w14:paraId="375CEE59" w14:textId="7DD276A0" w:rsidR="0099099B" w:rsidRPr="00587220" w:rsidRDefault="0099099B" w:rsidP="003B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</w:pPr>
            <w:r w:rsidRPr="00587220">
              <w:rPr>
                <w:rFonts w:ascii="BrowalliaUPC" w:hAnsi="BrowalliaUPC" w:cs="BrowalliaUPC" w:hint="cs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5616" w:type="dxa"/>
            <w:vAlign w:val="bottom"/>
          </w:tcPr>
          <w:p w14:paraId="086B47E4" w14:textId="5CACC409" w:rsidR="0099099B" w:rsidRPr="00587220" w:rsidRDefault="0099099B" w:rsidP="00EA6964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587220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16B1A21D" w14:textId="77777777" w:rsidR="0099099B" w:rsidRPr="00587220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37A4F36D" w14:textId="5CE8B334" w:rsidR="0099099B" w:rsidRPr="00587220" w:rsidRDefault="0085701E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7"/>
                <w:szCs w:val="27"/>
                <w:lang w:val="en-GB" w:eastAsia="th-TH"/>
              </w:rPr>
              <w:t>(8,964)</w:t>
            </w:r>
          </w:p>
        </w:tc>
      </w:tr>
      <w:tr w:rsidR="0099099B" w:rsidRPr="00587220" w14:paraId="3279E209" w14:textId="77777777" w:rsidTr="00ED1648">
        <w:trPr>
          <w:trHeight w:val="63"/>
        </w:trPr>
        <w:tc>
          <w:tcPr>
            <w:tcW w:w="6061" w:type="dxa"/>
            <w:gridSpan w:val="2"/>
          </w:tcPr>
          <w:p w14:paraId="0A9666A9" w14:textId="0E5E3EE3" w:rsidR="0099099B" w:rsidRPr="00587220" w:rsidRDefault="0099099B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ยอดคงเหลือ ณ วันที่ </w:t>
            </w:r>
            <w:r w:rsidR="00587220"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31 </w:t>
            </w:r>
            <w:r w:rsidR="00587220"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="00587220" w:rsidRPr="00587220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6ED25F4" w14:textId="77777777" w:rsidR="0099099B" w:rsidRPr="00587220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D5E333" w14:textId="1ABFB5E3" w:rsidR="0099099B" w:rsidRPr="00587220" w:rsidRDefault="0085701E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>185,466</w:t>
            </w:r>
          </w:p>
        </w:tc>
      </w:tr>
    </w:tbl>
    <w:p w14:paraId="783FE5BD" w14:textId="34D71E8A" w:rsidR="0039040A" w:rsidRDefault="0039040A" w:rsidP="00461F4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30B5561" w14:textId="0E721A5A" w:rsidR="00D31EEB" w:rsidRPr="0039040A" w:rsidRDefault="0039040A" w:rsidP="0039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p w14:paraId="2C54D92F" w14:textId="1BFFC44C" w:rsidR="00F75C5F" w:rsidRPr="004D4C3A" w:rsidRDefault="00675497" w:rsidP="00ED1648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75497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หนี้สินจากภาระค้ำประกันเงินกู้ยืมของบริษัทอื่น</w:t>
      </w:r>
    </w:p>
    <w:p w14:paraId="619BFB7A" w14:textId="483F1AEC" w:rsidR="008A4192" w:rsidRPr="004D4C3A" w:rsidRDefault="008A4192" w:rsidP="00FA5C64">
      <w:pPr>
        <w:pStyle w:val="CordiaNew"/>
        <w:tabs>
          <w:tab w:val="clear" w:pos="4153"/>
          <w:tab w:val="left" w:pos="426"/>
        </w:tabs>
        <w:ind w:left="709" w:firstLine="709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66715B69" w14:textId="60A10C52" w:rsidR="00FD7C51" w:rsidRPr="004D4C3A" w:rsidRDefault="000B391B" w:rsidP="00ED164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หนี้สินจาก</w:t>
      </w:r>
      <w:r w:rsidR="00DE377A" w:rsidRPr="004D4C3A">
        <w:rPr>
          <w:rFonts w:ascii="BrowalliaUPC" w:hAnsi="BrowalliaUPC" w:cs="BrowalliaUPC"/>
          <w:sz w:val="28"/>
          <w:szCs w:val="28"/>
          <w:cs/>
        </w:rPr>
        <w:t>ภาระ</w:t>
      </w:r>
      <w:r w:rsidRPr="004D4C3A">
        <w:rPr>
          <w:rFonts w:ascii="BrowalliaUPC" w:hAnsi="BrowalliaUPC" w:cs="BrowalliaUPC"/>
          <w:sz w:val="28"/>
          <w:szCs w:val="28"/>
          <w:cs/>
        </w:rPr>
        <w:t>ค้ำประกันเงินกู้ยืมของบริษัท</w:t>
      </w:r>
      <w:r w:rsidR="00A26B8C" w:rsidRPr="004D4C3A">
        <w:rPr>
          <w:rFonts w:ascii="BrowalliaUPC" w:hAnsi="BrowalliaUPC" w:cs="BrowalliaUPC"/>
          <w:sz w:val="28"/>
          <w:szCs w:val="28"/>
          <w:cs/>
        </w:rPr>
        <w:t>อื่น</w:t>
      </w:r>
      <w:r w:rsidR="0039040A">
        <w:rPr>
          <w:rFonts w:ascii="BrowalliaUPC" w:hAnsi="BrowalliaUPC" w:cs="BrowalliaUPC"/>
          <w:sz w:val="28"/>
          <w:szCs w:val="28"/>
        </w:rPr>
        <w:t xml:space="preserve"> </w:t>
      </w:r>
      <w:r w:rsidR="0039040A">
        <w:rPr>
          <w:rFonts w:ascii="BrowalliaUPC" w:hAnsi="BrowalliaUPC" w:cs="BrowalliaUPC" w:hint="cs"/>
          <w:sz w:val="28"/>
          <w:szCs w:val="28"/>
          <w:cs/>
        </w:rPr>
        <w:t>เป็น</w:t>
      </w:r>
      <w:r w:rsidR="00505782">
        <w:rPr>
          <w:rFonts w:ascii="BrowalliaUPC" w:hAnsi="BrowalliaUPC" w:cs="BrowalliaUPC" w:hint="cs"/>
          <w:sz w:val="28"/>
          <w:szCs w:val="28"/>
          <w:cs/>
        </w:rPr>
        <w:t>การค้ำประกันเงินกู้ยืมของบริษัทอื่นซึ่งเคยเป็นบริษัท</w:t>
      </w:r>
      <w:r w:rsidR="00444F18">
        <w:rPr>
          <w:rFonts w:ascii="BrowalliaUPC" w:hAnsi="BrowalliaUPC" w:cs="BrowalliaUPC" w:hint="cs"/>
          <w:sz w:val="28"/>
          <w:szCs w:val="28"/>
          <w:cs/>
        </w:rPr>
        <w:t>ย่อยของบริษัทมาก่อน</w:t>
      </w:r>
      <w:r w:rsidR="00B07901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8A4192" w:rsidRPr="004D4C3A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43B77688" w14:textId="002C679A" w:rsidR="00DB0F2B" w:rsidRPr="004D4C3A" w:rsidRDefault="00DB0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</w:p>
    <w:tbl>
      <w:tblPr>
        <w:tblStyle w:val="TableGrid"/>
        <w:tblW w:w="9218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4"/>
        <w:gridCol w:w="1247"/>
        <w:gridCol w:w="1542"/>
        <w:gridCol w:w="1542"/>
        <w:gridCol w:w="1283"/>
      </w:tblGrid>
      <w:tr w:rsidR="004D4C3A" w:rsidRPr="004D4C3A" w14:paraId="6A9454DA" w14:textId="77777777" w:rsidTr="00ED1648">
        <w:tc>
          <w:tcPr>
            <w:tcW w:w="3604" w:type="dxa"/>
            <w:shd w:val="clear" w:color="auto" w:fill="auto"/>
          </w:tcPr>
          <w:p w14:paraId="32B797F8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3F139C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84DC53B" w14:textId="45BEB553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D4C3A" w:rsidRPr="004D4C3A" w14:paraId="5878E941" w14:textId="77777777" w:rsidTr="00ED1648">
        <w:tc>
          <w:tcPr>
            <w:tcW w:w="3604" w:type="dxa"/>
            <w:shd w:val="clear" w:color="auto" w:fill="auto"/>
          </w:tcPr>
          <w:p w14:paraId="57882907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A393981" w14:textId="77777777" w:rsidR="00D5785E" w:rsidRPr="004D4C3A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1D9AD8B9" w14:textId="354449D4" w:rsidR="00D5785E" w:rsidRPr="00F42E40" w:rsidRDefault="00F42E40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มีนาคม </w:t>
            </w:r>
            <w:r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</w:tr>
      <w:tr w:rsidR="004D4C3A" w:rsidRPr="004D4C3A" w14:paraId="68BCBC13" w14:textId="77777777" w:rsidTr="00ED1648">
        <w:tc>
          <w:tcPr>
            <w:tcW w:w="3604" w:type="dxa"/>
            <w:shd w:val="clear" w:color="auto" w:fill="auto"/>
          </w:tcPr>
          <w:p w14:paraId="3199375C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0038EC" w14:textId="77777777" w:rsidR="006D0BDE" w:rsidRPr="004D4C3A" w:rsidRDefault="006D0BD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5DED889B" w14:textId="239C8554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="00D54702"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และงบการเงินเฉพาะของบริษัท</w:t>
            </w:r>
          </w:p>
        </w:tc>
      </w:tr>
      <w:tr w:rsidR="004D4C3A" w:rsidRPr="004D4C3A" w14:paraId="0528AD90" w14:textId="77777777" w:rsidTr="00ED1648">
        <w:tc>
          <w:tcPr>
            <w:tcW w:w="3604" w:type="dxa"/>
            <w:shd w:val="clear" w:color="auto" w:fill="auto"/>
          </w:tcPr>
          <w:p w14:paraId="2B882050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5108323" w14:textId="77777777" w:rsidR="002A1980" w:rsidRPr="004D4C3A" w:rsidRDefault="002A1980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4469A06" w14:textId="0B8FC1F5" w:rsidR="006D0BDE" w:rsidRPr="004D4C3A" w:rsidRDefault="006D0BDE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204C56C2" w14:textId="72697F53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02129F21" w14:textId="7097D3C0" w:rsidR="006D0BDE" w:rsidRPr="004D4C3A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1F6F68FE" w14:textId="77777777" w:rsidR="006D0BDE" w:rsidRPr="004D4C3A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101B8E01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D4C3A" w:rsidRPr="004D4C3A" w14:paraId="132E06AD" w14:textId="77777777" w:rsidTr="00ED1648">
        <w:tc>
          <w:tcPr>
            <w:tcW w:w="3604" w:type="dxa"/>
            <w:shd w:val="clear" w:color="auto" w:fill="auto"/>
          </w:tcPr>
          <w:p w14:paraId="5215922F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0718D5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2095F390" w14:textId="7C36166C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3AD90AA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49389D3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13F5552C" w14:textId="77777777" w:rsidTr="00ED1648">
        <w:tc>
          <w:tcPr>
            <w:tcW w:w="3604" w:type="dxa"/>
            <w:shd w:val="clear" w:color="auto" w:fill="auto"/>
          </w:tcPr>
          <w:p w14:paraId="7F6CF050" w14:textId="54B898E0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E62C6B" w14:textId="31D591E4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114C1B83" w14:textId="2F28C477" w:rsidR="006D0BDE" w:rsidRPr="004D4C3A" w:rsidRDefault="00DD0B3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38,022</w:t>
            </w:r>
          </w:p>
        </w:tc>
        <w:tc>
          <w:tcPr>
            <w:tcW w:w="1542" w:type="dxa"/>
            <w:shd w:val="clear" w:color="auto" w:fill="auto"/>
          </w:tcPr>
          <w:p w14:paraId="2FC81A2D" w14:textId="01DAD4B7" w:rsidR="006D0BDE" w:rsidRPr="004D4C3A" w:rsidRDefault="00DD0B3E" w:rsidP="000836D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(802)</w:t>
            </w:r>
          </w:p>
        </w:tc>
        <w:tc>
          <w:tcPr>
            <w:tcW w:w="1283" w:type="dxa"/>
            <w:shd w:val="clear" w:color="auto" w:fill="auto"/>
          </w:tcPr>
          <w:p w14:paraId="2AA102EC" w14:textId="5A7C4BE2" w:rsidR="006D0BDE" w:rsidRPr="004D4C3A" w:rsidRDefault="00DD0B3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37,220</w:t>
            </w:r>
          </w:p>
        </w:tc>
      </w:tr>
      <w:tr w:rsidR="004D4C3A" w:rsidRPr="004D4C3A" w14:paraId="5E321115" w14:textId="77777777" w:rsidTr="00ED1648">
        <w:tc>
          <w:tcPr>
            <w:tcW w:w="3604" w:type="dxa"/>
            <w:shd w:val="clear" w:color="auto" w:fill="auto"/>
          </w:tcPr>
          <w:p w14:paraId="06CEBF8F" w14:textId="0544A0F4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51BEBE97" w14:textId="5BFF67E6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4497895F" w14:textId="17083079" w:rsidR="006D0BDE" w:rsidRPr="004D4C3A" w:rsidRDefault="00DD0B3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44,804</w:t>
            </w:r>
          </w:p>
        </w:tc>
        <w:tc>
          <w:tcPr>
            <w:tcW w:w="1542" w:type="dxa"/>
            <w:shd w:val="clear" w:color="auto" w:fill="auto"/>
          </w:tcPr>
          <w:p w14:paraId="047DD2BD" w14:textId="570CC67F" w:rsidR="006D0BDE" w:rsidRPr="004D4C3A" w:rsidRDefault="00DD0B3E" w:rsidP="000836D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(151)</w:t>
            </w:r>
          </w:p>
        </w:tc>
        <w:tc>
          <w:tcPr>
            <w:tcW w:w="1283" w:type="dxa"/>
            <w:shd w:val="clear" w:color="auto" w:fill="auto"/>
          </w:tcPr>
          <w:p w14:paraId="6A0A4C3D" w14:textId="6C97AEB6" w:rsidR="006D0BDE" w:rsidRPr="004D4C3A" w:rsidRDefault="00DD0B3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44,653</w:t>
            </w:r>
          </w:p>
        </w:tc>
      </w:tr>
      <w:tr w:rsidR="004D4C3A" w:rsidRPr="004D4C3A" w14:paraId="54E83350" w14:textId="77777777" w:rsidTr="00ED1648">
        <w:tc>
          <w:tcPr>
            <w:tcW w:w="3604" w:type="dxa"/>
            <w:shd w:val="clear" w:color="auto" w:fill="auto"/>
          </w:tcPr>
          <w:p w14:paraId="28E214EB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19D78B19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44932AC" w14:textId="0F06D09B" w:rsidR="006D0BDE" w:rsidRPr="00793A70" w:rsidRDefault="00DD0B3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82,826</w:t>
            </w:r>
          </w:p>
        </w:tc>
        <w:tc>
          <w:tcPr>
            <w:tcW w:w="1542" w:type="dxa"/>
            <w:shd w:val="clear" w:color="auto" w:fill="auto"/>
          </w:tcPr>
          <w:p w14:paraId="0729A5E9" w14:textId="74062D21" w:rsidR="006D0BDE" w:rsidRPr="004D4C3A" w:rsidRDefault="00DD0B3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(953)</w:t>
            </w:r>
          </w:p>
        </w:tc>
        <w:tc>
          <w:tcPr>
            <w:tcW w:w="1283" w:type="dxa"/>
            <w:shd w:val="clear" w:color="auto" w:fill="auto"/>
          </w:tcPr>
          <w:p w14:paraId="63CEA2AD" w14:textId="03E2F417" w:rsidR="006D0BDE" w:rsidRPr="004D4C3A" w:rsidRDefault="00DD0B3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81,873</w:t>
            </w:r>
          </w:p>
        </w:tc>
      </w:tr>
      <w:tr w:rsidR="004D4C3A" w:rsidRPr="004D4C3A" w14:paraId="52DC6667" w14:textId="77777777" w:rsidTr="00ED1648">
        <w:tc>
          <w:tcPr>
            <w:tcW w:w="3604" w:type="dxa"/>
            <w:shd w:val="clear" w:color="auto" w:fill="auto"/>
          </w:tcPr>
          <w:p w14:paraId="6B056F48" w14:textId="7B705C3B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ะ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247" w:type="dxa"/>
          </w:tcPr>
          <w:p w14:paraId="4D5F224E" w14:textId="77777777" w:rsidR="006D0BDE" w:rsidRPr="004D4C3A" w:rsidRDefault="006D0BDE" w:rsidP="000836D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A8B1A96" w14:textId="070DDB36" w:rsidR="006D0BDE" w:rsidRPr="004D4C3A" w:rsidRDefault="00DD0B3E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(43,28</w:t>
            </w:r>
            <w:r w:rsidR="001A70FC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587C907" w14:textId="6E7C2C10" w:rsidR="006D0BDE" w:rsidRPr="004D4C3A" w:rsidRDefault="00DD0B3E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37F7E5" w14:textId="02C07930" w:rsidR="006D0BDE" w:rsidRPr="004D4C3A" w:rsidRDefault="00DD0B3E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(42,76</w:t>
            </w:r>
            <w:r w:rsidR="001A70FC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</w:tr>
      <w:tr w:rsidR="004D4C3A" w:rsidRPr="004D4C3A" w14:paraId="5E4174B6" w14:textId="77777777" w:rsidTr="00ED1648">
        <w:tc>
          <w:tcPr>
            <w:tcW w:w="3604" w:type="dxa"/>
            <w:shd w:val="clear" w:color="auto" w:fill="auto"/>
          </w:tcPr>
          <w:p w14:paraId="6C515C0D" w14:textId="672B0A5E" w:rsidR="006D0BDE" w:rsidRPr="004D4C3A" w:rsidRDefault="002066C0" w:rsidP="008F072F">
            <w:pPr>
              <w:tabs>
                <w:tab w:val="clear" w:pos="454"/>
                <w:tab w:val="left" w:pos="46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</w:t>
            </w:r>
            <w:r w:rsidR="006D0BDE"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5D86DA36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08454860" w14:textId="302809B6" w:rsidR="006D0BDE" w:rsidRPr="004D4C3A" w:rsidRDefault="00DD0B3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39,54</w:t>
            </w:r>
            <w:r w:rsidR="001A70FC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auto"/>
          </w:tcPr>
          <w:p w14:paraId="64F642D8" w14:textId="275C2952" w:rsidR="006D0BDE" w:rsidRPr="004D4C3A" w:rsidRDefault="00DD0B3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(433)</w:t>
            </w:r>
          </w:p>
        </w:tc>
        <w:tc>
          <w:tcPr>
            <w:tcW w:w="1283" w:type="dxa"/>
            <w:shd w:val="clear" w:color="auto" w:fill="auto"/>
          </w:tcPr>
          <w:p w14:paraId="566F4C9B" w14:textId="6F3711DC" w:rsidR="006D0BDE" w:rsidRPr="004D4C3A" w:rsidRDefault="00DD0B3E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39,10</w:t>
            </w:r>
            <w:r w:rsidR="001A70FC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</w:tr>
      <w:tr w:rsidR="004D4C3A" w:rsidRPr="004D4C3A" w14:paraId="65FA9275" w14:textId="77777777" w:rsidTr="00ED1648">
        <w:tc>
          <w:tcPr>
            <w:tcW w:w="3604" w:type="dxa"/>
            <w:shd w:val="clear" w:color="auto" w:fill="auto"/>
          </w:tcPr>
          <w:p w14:paraId="16B76B59" w14:textId="152C6B06" w:rsidR="00E60BC8" w:rsidRPr="00F731D6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32"/>
                <w:szCs w:val="32"/>
                <w:cs/>
                <w:lang w:val="en-GB"/>
              </w:rPr>
            </w:pPr>
          </w:p>
        </w:tc>
        <w:tc>
          <w:tcPr>
            <w:tcW w:w="1247" w:type="dxa"/>
          </w:tcPr>
          <w:p w14:paraId="6366C0B3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59DE30B" w14:textId="6DEACA7B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51BC8D4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75F450D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28CFC917" w14:textId="77777777" w:rsidTr="00ED1648">
        <w:tc>
          <w:tcPr>
            <w:tcW w:w="3604" w:type="dxa"/>
            <w:shd w:val="clear" w:color="auto" w:fill="auto"/>
          </w:tcPr>
          <w:p w14:paraId="64F41A82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6CC8543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03A9EC02" w14:textId="0F5C6648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D4C3A" w:rsidRPr="004D4C3A" w14:paraId="33666B7E" w14:textId="77777777" w:rsidTr="00ED1648">
        <w:tc>
          <w:tcPr>
            <w:tcW w:w="3604" w:type="dxa"/>
            <w:shd w:val="clear" w:color="auto" w:fill="auto"/>
          </w:tcPr>
          <w:p w14:paraId="46625251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B58F998" w14:textId="77777777" w:rsidR="00D5785E" w:rsidRPr="004D4C3A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4FCDAE5" w14:textId="1BE1167E" w:rsidR="00D5785E" w:rsidRPr="004D4C3A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 xml:space="preserve"> 256</w:t>
            </w:r>
            <w:r w:rsidR="005C3CCA" w:rsidRPr="005C3CCA">
              <w:rPr>
                <w:rFonts w:ascii="BrowalliaUPC" w:hAnsi="BrowalliaUPC" w:cs="BrowalliaUPC" w:hint="cs"/>
                <w:sz w:val="24"/>
                <w:szCs w:val="24"/>
              </w:rPr>
              <w:t>5</w:t>
            </w:r>
          </w:p>
        </w:tc>
      </w:tr>
      <w:tr w:rsidR="004D4C3A" w:rsidRPr="004D4C3A" w14:paraId="2A9C9843" w14:textId="77777777" w:rsidTr="00ED1648">
        <w:tc>
          <w:tcPr>
            <w:tcW w:w="3604" w:type="dxa"/>
            <w:shd w:val="clear" w:color="auto" w:fill="auto"/>
          </w:tcPr>
          <w:p w14:paraId="7B36949D" w14:textId="77777777" w:rsidR="00FC533A" w:rsidRPr="004D4C3A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CF8F87E" w14:textId="77777777" w:rsidR="00FC533A" w:rsidRPr="004D4C3A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77F0550D" w14:textId="46B3B391" w:rsidR="00FC533A" w:rsidRPr="004D4C3A" w:rsidRDefault="00FC533A" w:rsidP="00FC533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และงบการเงินเฉพาะของบริษัท</w:t>
            </w:r>
          </w:p>
        </w:tc>
      </w:tr>
      <w:tr w:rsidR="004D4C3A" w:rsidRPr="004D4C3A" w14:paraId="60F60199" w14:textId="77777777" w:rsidTr="00ED1648">
        <w:tc>
          <w:tcPr>
            <w:tcW w:w="3604" w:type="dxa"/>
            <w:shd w:val="clear" w:color="auto" w:fill="auto"/>
          </w:tcPr>
          <w:p w14:paraId="548A1A0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366E1F8" w14:textId="77777777" w:rsidR="00185961" w:rsidRPr="004D4C3A" w:rsidRDefault="00185961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2F21779" w14:textId="62E4ED0C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51148622" w14:textId="0DC0A7CD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62F36C8D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7EC16441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D4C3A" w:rsidRPr="004D4C3A" w14:paraId="77976FCF" w14:textId="77777777" w:rsidTr="00ED1648">
        <w:tc>
          <w:tcPr>
            <w:tcW w:w="3604" w:type="dxa"/>
            <w:shd w:val="clear" w:color="auto" w:fill="auto"/>
          </w:tcPr>
          <w:p w14:paraId="774BFAA9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D7AB3BD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8DC2838" w14:textId="5C34B7C4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70FFCBE0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03D40EB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DA5840" w:rsidRPr="004D4C3A" w14:paraId="4212E6C7" w14:textId="77777777" w:rsidTr="00ED1648">
        <w:tc>
          <w:tcPr>
            <w:tcW w:w="3604" w:type="dxa"/>
            <w:shd w:val="clear" w:color="auto" w:fill="auto"/>
          </w:tcPr>
          <w:p w14:paraId="69B037CB" w14:textId="77777777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227AEA3D" w14:textId="2792D9BE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285957D1" w14:textId="096B8E76" w:rsidR="00DA5840" w:rsidRPr="004D4C3A" w:rsidRDefault="00E805DD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41,963</w:t>
            </w:r>
          </w:p>
        </w:tc>
        <w:tc>
          <w:tcPr>
            <w:tcW w:w="1542" w:type="dxa"/>
            <w:shd w:val="clear" w:color="auto" w:fill="auto"/>
          </w:tcPr>
          <w:p w14:paraId="068AA414" w14:textId="0B7D20D6" w:rsidR="00DA5840" w:rsidRPr="004D4C3A" w:rsidRDefault="00DA5840" w:rsidP="00DA5840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805DD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0FC53AC2" w14:textId="651CD5DB" w:rsidR="00DA5840" w:rsidRPr="004D4C3A" w:rsidRDefault="00E805DD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41,052</w:t>
            </w:r>
          </w:p>
        </w:tc>
      </w:tr>
      <w:tr w:rsidR="00DA5840" w:rsidRPr="004D4C3A" w14:paraId="634788CE" w14:textId="77777777" w:rsidTr="00ED1648">
        <w:tc>
          <w:tcPr>
            <w:tcW w:w="3604" w:type="dxa"/>
            <w:shd w:val="clear" w:color="auto" w:fill="auto"/>
          </w:tcPr>
          <w:p w14:paraId="6A2C29F2" w14:textId="77777777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6FAD47AC" w14:textId="47B8265D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3B5217F5" w14:textId="3365F729" w:rsidR="00DA5840" w:rsidRPr="004D4C3A" w:rsidRDefault="00E805DD" w:rsidP="00DA584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50,082</w:t>
            </w:r>
          </w:p>
        </w:tc>
        <w:tc>
          <w:tcPr>
            <w:tcW w:w="1542" w:type="dxa"/>
            <w:shd w:val="clear" w:color="auto" w:fill="auto"/>
          </w:tcPr>
          <w:p w14:paraId="576DF32F" w14:textId="7C9531F2" w:rsidR="00DA5840" w:rsidRPr="004D4C3A" w:rsidRDefault="00DA5840" w:rsidP="00DA584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805DD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30174278" w14:textId="12D4DDE4" w:rsidR="00DA5840" w:rsidRPr="004D4C3A" w:rsidRDefault="00C92460" w:rsidP="00DA584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49,910</w:t>
            </w:r>
          </w:p>
        </w:tc>
      </w:tr>
      <w:tr w:rsidR="00DA5840" w:rsidRPr="004D4C3A" w14:paraId="6E0BE536" w14:textId="77777777" w:rsidTr="00ED1648">
        <w:tc>
          <w:tcPr>
            <w:tcW w:w="3604" w:type="dxa"/>
            <w:shd w:val="clear" w:color="auto" w:fill="auto"/>
          </w:tcPr>
          <w:p w14:paraId="4A581F7A" w14:textId="77777777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6159E42A" w14:textId="77777777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31BC6097" w14:textId="400E53E7" w:rsidR="00DA5840" w:rsidRPr="004D4C3A" w:rsidRDefault="00C9246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92,045</w:t>
            </w:r>
          </w:p>
        </w:tc>
        <w:tc>
          <w:tcPr>
            <w:tcW w:w="1542" w:type="dxa"/>
            <w:shd w:val="clear" w:color="auto" w:fill="auto"/>
          </w:tcPr>
          <w:p w14:paraId="22D24F75" w14:textId="0F225B02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(1,</w:t>
            </w:r>
            <w:r w:rsidR="00533A71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793F03BB" w14:textId="575897D2" w:rsidR="00DA5840" w:rsidRPr="004D4C3A" w:rsidRDefault="00533A71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90,962</w:t>
            </w:r>
          </w:p>
        </w:tc>
      </w:tr>
      <w:tr w:rsidR="00DA5840" w:rsidRPr="004D4C3A" w14:paraId="15AD05A0" w14:textId="77777777" w:rsidTr="00ED1648">
        <w:tc>
          <w:tcPr>
            <w:tcW w:w="3604" w:type="dxa"/>
            <w:shd w:val="clear" w:color="auto" w:fill="auto"/>
          </w:tcPr>
          <w:p w14:paraId="1DF39E93" w14:textId="78C96F2E" w:rsidR="00DA5840" w:rsidRPr="004D4C3A" w:rsidRDefault="00DA5840" w:rsidP="00DA5840">
            <w:pPr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5606AA11" w14:textId="77777777" w:rsidR="00DA5840" w:rsidRPr="004D4C3A" w:rsidRDefault="00DA5840" w:rsidP="00DA584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1AB3A05" w14:textId="377D51F7" w:rsidR="00DA5840" w:rsidRPr="004D4C3A" w:rsidRDefault="00DA5840" w:rsidP="00DA5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9093B">
              <w:rPr>
                <w:rFonts w:ascii="Browallia New" w:hAnsi="Browallia New" w:cs="Browallia New"/>
                <w:sz w:val="24"/>
                <w:szCs w:val="24"/>
              </w:rPr>
              <w:t>41,193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543CF01F" w14:textId="5EA929DA" w:rsidR="00DA5840" w:rsidRPr="004D4C3A" w:rsidRDefault="00DA5840" w:rsidP="00DA584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33A71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83" w:type="dxa"/>
            <w:shd w:val="clear" w:color="auto" w:fill="auto"/>
          </w:tcPr>
          <w:p w14:paraId="3E61C6A3" w14:textId="3F0A7E10" w:rsidR="00DA5840" w:rsidRPr="004D4C3A" w:rsidRDefault="00DA5840" w:rsidP="00DA58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82F4F">
              <w:rPr>
                <w:rFonts w:ascii="Browallia New" w:hAnsi="Browallia New" w:cs="Browallia New"/>
                <w:sz w:val="24"/>
                <w:szCs w:val="24"/>
              </w:rPr>
              <w:t>40,673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A5840" w:rsidRPr="004D4C3A" w14:paraId="4D656EB1" w14:textId="77777777" w:rsidTr="00ED1648">
        <w:tc>
          <w:tcPr>
            <w:tcW w:w="3604" w:type="dxa"/>
            <w:shd w:val="clear" w:color="auto" w:fill="auto"/>
          </w:tcPr>
          <w:p w14:paraId="29BD8C04" w14:textId="34B2F9C4" w:rsidR="00DA5840" w:rsidRPr="004D4C3A" w:rsidRDefault="002066C0" w:rsidP="00DA5840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</w:t>
            </w:r>
            <w:r w:rsidR="00DA5840"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45DE730D" w14:textId="77777777" w:rsidR="00DA5840" w:rsidRPr="004D4C3A" w:rsidRDefault="00DA5840" w:rsidP="00DA584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67B14B78" w14:textId="34EEF860" w:rsidR="00DA5840" w:rsidRPr="004D4C3A" w:rsidRDefault="00D9093B" w:rsidP="00DA584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50,852</w:t>
            </w:r>
          </w:p>
        </w:tc>
        <w:tc>
          <w:tcPr>
            <w:tcW w:w="1542" w:type="dxa"/>
            <w:shd w:val="clear" w:color="auto" w:fill="auto"/>
          </w:tcPr>
          <w:p w14:paraId="17A92884" w14:textId="5AF0F4AF" w:rsidR="00DA5840" w:rsidRPr="004D4C3A" w:rsidRDefault="00DA5840" w:rsidP="00DA584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649D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3A71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8649D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4F841556" w14:textId="5D76D621" w:rsidR="00DA5840" w:rsidRPr="004D4C3A" w:rsidRDefault="00C82F4F" w:rsidP="00DA584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50,289</w:t>
            </w:r>
          </w:p>
        </w:tc>
      </w:tr>
    </w:tbl>
    <w:p w14:paraId="18D81267" w14:textId="552E3FD4" w:rsidR="001C1E3F" w:rsidRPr="004D4C3A" w:rsidRDefault="001C1E3F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D1C1898" w14:textId="77777777" w:rsidR="008F072F" w:rsidRDefault="008F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cs/>
          <w:lang w:eastAsia="th-TH"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0F6E35D1" w14:textId="482BCBE0" w:rsidR="0083700B" w:rsidRPr="004D4C3A" w:rsidRDefault="0083700B" w:rsidP="00ED164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</w:t>
      </w:r>
      <w:r w:rsidR="00530260">
        <w:rPr>
          <w:rFonts w:ascii="BrowalliaUPC" w:hAnsi="BrowalliaUPC" w:cs="BrowalliaUPC" w:hint="cs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Pr="004D4C3A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6D0E85">
        <w:rPr>
          <w:rFonts w:ascii="BrowalliaUPC" w:hAnsi="BrowalliaUPC" w:cs="BrowalliaUPC" w:hint="cs"/>
          <w:sz w:val="28"/>
          <w:szCs w:val="28"/>
          <w:cs/>
        </w:rPr>
        <w:t>สาม</w:t>
      </w:r>
      <w:r w:rsidR="00C70BA9" w:rsidRPr="004D4C3A">
        <w:rPr>
          <w:rFonts w:ascii="BrowalliaUPC" w:hAnsi="BrowalliaUPC" w:cs="BrowalliaUPC"/>
          <w:sz w:val="28"/>
          <w:szCs w:val="28"/>
          <w:cs/>
        </w:rPr>
        <w:t>เ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ดือนสิ้นสุดวันที่ </w:t>
      </w:r>
      <w:r w:rsidR="006D0E85" w:rsidRPr="00587220">
        <w:rPr>
          <w:rFonts w:ascii="BrowalliaUPC" w:hAnsi="BrowalliaUPC" w:cs="BrowalliaUPC"/>
          <w:sz w:val="27"/>
          <w:szCs w:val="27"/>
          <w:lang w:val="en-GB"/>
        </w:rPr>
        <w:t xml:space="preserve">31 </w:t>
      </w:r>
      <w:r w:rsidR="006D0E85" w:rsidRPr="00587220">
        <w:rPr>
          <w:rFonts w:ascii="BrowalliaUPC" w:hAnsi="BrowalliaUPC" w:cs="BrowalliaUPC" w:hint="cs"/>
          <w:sz w:val="27"/>
          <w:szCs w:val="27"/>
          <w:cs/>
          <w:lang w:val="en-GB"/>
        </w:rPr>
        <w:t xml:space="preserve">มีนาคม </w:t>
      </w:r>
      <w:r w:rsidR="006D0E85" w:rsidRPr="00587220">
        <w:rPr>
          <w:rFonts w:ascii="BrowalliaUPC" w:hAnsi="BrowalliaUPC" w:cs="BrowalliaUPC"/>
          <w:sz w:val="27"/>
          <w:szCs w:val="27"/>
        </w:rPr>
        <w:t>2566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F731D6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B2BEE58" w14:textId="77777777" w:rsidR="003217D7" w:rsidRPr="004D4C3A" w:rsidRDefault="003217D7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5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6369"/>
        <w:gridCol w:w="236"/>
        <w:gridCol w:w="2550"/>
      </w:tblGrid>
      <w:tr w:rsidR="004D4C3A" w:rsidRPr="004D4C3A" w14:paraId="762A1D4C" w14:textId="77777777" w:rsidTr="00ED1648">
        <w:tc>
          <w:tcPr>
            <w:tcW w:w="6369" w:type="dxa"/>
          </w:tcPr>
          <w:p w14:paraId="5559E513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535D2C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452975BD" w14:textId="77777777" w:rsidTr="00ED1648">
        <w:tc>
          <w:tcPr>
            <w:tcW w:w="6369" w:type="dxa"/>
          </w:tcPr>
          <w:p w14:paraId="48B2F548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712575EA" w14:textId="69E67524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452B7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6F6506C4" w14:textId="77777777" w:rsidTr="00ED1648">
        <w:trPr>
          <w:trHeight w:val="341"/>
        </w:trPr>
        <w:tc>
          <w:tcPr>
            <w:tcW w:w="6369" w:type="dxa"/>
          </w:tcPr>
          <w:p w14:paraId="6296A482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6EC44406" w14:textId="77777777" w:rsidTr="00ED1648">
        <w:tc>
          <w:tcPr>
            <w:tcW w:w="6369" w:type="dxa"/>
          </w:tcPr>
          <w:p w14:paraId="11C17FEC" w14:textId="6DB5B4A9" w:rsidR="003217D7" w:rsidRPr="004D4C3A" w:rsidRDefault="004A0148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6D0E85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2B4AC715" w14:textId="151B3020" w:rsidR="003217D7" w:rsidRPr="004D4C3A" w:rsidRDefault="000C13E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90,962</w:t>
            </w:r>
          </w:p>
        </w:tc>
      </w:tr>
      <w:tr w:rsidR="004D4C3A" w:rsidRPr="004D4C3A" w14:paraId="1985E8CE" w14:textId="77777777" w:rsidTr="00ED1648">
        <w:tc>
          <w:tcPr>
            <w:tcW w:w="6369" w:type="dxa"/>
          </w:tcPr>
          <w:p w14:paraId="7A727A62" w14:textId="6BB86671" w:rsidR="003217D7" w:rsidRPr="004D4C3A" w:rsidRDefault="004A0148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ดอกเบี</w:t>
            </w:r>
            <w:r w:rsidR="00652A0D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้ยค่างจ่าย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F757E95" w14:textId="2C6D2E99" w:rsidR="003217D7" w:rsidRPr="004D4C3A" w:rsidRDefault="00711E9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2,100</w:t>
            </w:r>
          </w:p>
        </w:tc>
      </w:tr>
      <w:tr w:rsidR="004D4C3A" w:rsidRPr="004D4C3A" w14:paraId="4882356B" w14:textId="77777777" w:rsidTr="00ED1648">
        <w:tc>
          <w:tcPr>
            <w:tcW w:w="6369" w:type="dxa"/>
          </w:tcPr>
          <w:p w14:paraId="6254EF8E" w14:textId="41DBC294" w:rsidR="004A0148" w:rsidRPr="004D4C3A" w:rsidRDefault="00652A0D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36" w:type="dxa"/>
            <w:shd w:val="clear" w:color="auto" w:fill="auto"/>
          </w:tcPr>
          <w:p w14:paraId="6F76F5EC" w14:textId="77777777" w:rsidR="004A0148" w:rsidRPr="004D4C3A" w:rsidRDefault="004A0148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41C548AF" w14:textId="0C7C85CE" w:rsidR="004A0148" w:rsidRPr="004D4C3A" w:rsidRDefault="00E05E3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(11,319)</w:t>
            </w:r>
          </w:p>
        </w:tc>
      </w:tr>
      <w:tr w:rsidR="004023D6" w:rsidRPr="004D4C3A" w14:paraId="2334190D" w14:textId="77777777" w:rsidTr="00ED1648">
        <w:tc>
          <w:tcPr>
            <w:tcW w:w="6369" w:type="dxa"/>
          </w:tcPr>
          <w:p w14:paraId="3DFAB467" w14:textId="5BC4B982" w:rsidR="004023D6" w:rsidRPr="00D6088D" w:rsidRDefault="00D6088D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6088D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36" w:type="dxa"/>
            <w:shd w:val="clear" w:color="auto" w:fill="auto"/>
          </w:tcPr>
          <w:p w14:paraId="55E79FFE" w14:textId="77777777" w:rsidR="004023D6" w:rsidRPr="004D4C3A" w:rsidRDefault="004023D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1F1C58A" w14:textId="6A694206" w:rsidR="004023D6" w:rsidRPr="004D4C3A" w:rsidRDefault="00711E9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130</w:t>
            </w:r>
          </w:p>
        </w:tc>
      </w:tr>
      <w:tr w:rsidR="003217D7" w:rsidRPr="004D4C3A" w14:paraId="3B3BEA43" w14:textId="77777777" w:rsidTr="00ED1648">
        <w:trPr>
          <w:trHeight w:val="63"/>
        </w:trPr>
        <w:tc>
          <w:tcPr>
            <w:tcW w:w="6369" w:type="dxa"/>
          </w:tcPr>
          <w:p w14:paraId="4140F609" w14:textId="1F95CA30" w:rsidR="003217D7" w:rsidRPr="004D4C3A" w:rsidRDefault="00604181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 xml:space="preserve">ยอดคงเหลือ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80C84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31</w:t>
            </w:r>
            <w:r w:rsidR="006D0E85"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 </w:t>
            </w:r>
            <w:r w:rsidR="006D0E85"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="00580C84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580C8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415E205F" w:rsidR="003217D7" w:rsidRPr="004D4C3A" w:rsidRDefault="00E05E3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81,873</w:t>
            </w:r>
          </w:p>
        </w:tc>
      </w:tr>
    </w:tbl>
    <w:p w14:paraId="6CDE0690" w14:textId="77777777" w:rsidR="00CF4AB0" w:rsidRPr="004D4C3A" w:rsidRDefault="00CF4AB0" w:rsidP="00BB433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9983C7F" w14:textId="355BF10C" w:rsidR="00752BD1" w:rsidRPr="004D4C3A" w:rsidRDefault="00522DB5" w:rsidP="00ED164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649D8">
        <w:rPr>
          <w:rFonts w:ascii="Browallia New" w:hAnsi="Browallia New" w:cs="Browallia New"/>
          <w:sz w:val="28"/>
          <w:szCs w:val="28"/>
        </w:rPr>
        <w:t xml:space="preserve">30 </w:t>
      </w:r>
      <w:r w:rsidRPr="008649D8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8649D8">
        <w:rPr>
          <w:rFonts w:ascii="Browallia New" w:hAnsi="Browallia New" w:cs="Browallia New"/>
          <w:sz w:val="28"/>
          <w:szCs w:val="28"/>
        </w:rPr>
        <w:t xml:space="preserve">2564 </w:t>
      </w:r>
      <w:r w:rsidRPr="008649D8">
        <w:rPr>
          <w:rFonts w:ascii="Browallia New" w:hAnsi="Browallia New" w:cs="Browallia New"/>
          <w:sz w:val="28"/>
          <w:szCs w:val="28"/>
          <w:cs/>
        </w:rPr>
        <w:t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</w:t>
      </w:r>
      <w:r w:rsidRPr="00715107">
        <w:rPr>
          <w:rFonts w:ascii="Browallia New" w:hAnsi="Browallia New" w:cs="Browallia New"/>
          <w:sz w:val="28"/>
          <w:szCs w:val="28"/>
          <w:cs/>
        </w:rPr>
        <w:t>ชำระหนี้ โดยตกลงผ่อนจ่ายชำระเงินต้น</w:t>
      </w:r>
      <w:r w:rsidRPr="00715107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Pr="0071510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265A44">
        <w:rPr>
          <w:rFonts w:ascii="Browallia New" w:hAnsi="Browallia New" w:cs="Browallia New"/>
          <w:sz w:val="28"/>
          <w:szCs w:val="28"/>
        </w:rPr>
        <w:t>30</w:t>
      </w:r>
      <w:r w:rsidRPr="00715107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265A44">
        <w:rPr>
          <w:rFonts w:ascii="Browallia New" w:hAnsi="Browallia New" w:cs="Browallia New"/>
          <w:sz w:val="28"/>
          <w:szCs w:val="28"/>
        </w:rPr>
        <w:t>2564</w:t>
      </w:r>
      <w:r w:rsidRPr="00715107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265A44">
        <w:rPr>
          <w:rFonts w:ascii="Browallia New" w:hAnsi="Browallia New" w:cs="Browallia New"/>
          <w:sz w:val="28"/>
          <w:szCs w:val="28"/>
        </w:rPr>
        <w:t>139</w:t>
      </w:r>
      <w:r w:rsidRPr="00715107">
        <w:rPr>
          <w:rFonts w:ascii="Browallia New" w:hAnsi="Browallia New" w:cs="Browallia New"/>
          <w:sz w:val="28"/>
          <w:szCs w:val="28"/>
          <w:cs/>
        </w:rPr>
        <w:t>.</w:t>
      </w:r>
      <w:r w:rsidRPr="00265A44">
        <w:rPr>
          <w:rFonts w:ascii="Browallia New" w:hAnsi="Browallia New" w:cs="Browallia New"/>
          <w:sz w:val="28"/>
          <w:szCs w:val="28"/>
        </w:rPr>
        <w:t>6</w:t>
      </w:r>
      <w:r w:rsidRPr="007151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333A6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และดอกเบี้ยเป็นระยะเวลา </w:t>
      </w:r>
      <w:r w:rsidRPr="008333A6">
        <w:rPr>
          <w:rFonts w:ascii="Browallia New" w:hAnsi="Browallia New" w:cs="Browallia New"/>
          <w:spacing w:val="-4"/>
          <w:sz w:val="28"/>
          <w:szCs w:val="28"/>
        </w:rPr>
        <w:t xml:space="preserve">43 </w:t>
      </w:r>
      <w:r w:rsidRPr="008333A6">
        <w:rPr>
          <w:rFonts w:ascii="Browallia New" w:hAnsi="Browallia New" w:cs="Browallia New"/>
          <w:spacing w:val="-4"/>
          <w:sz w:val="28"/>
          <w:szCs w:val="28"/>
          <w:cs/>
        </w:rPr>
        <w:t xml:space="preserve">งวด งวดที่ </w:t>
      </w:r>
      <w:r w:rsidRPr="008333A6">
        <w:rPr>
          <w:rFonts w:ascii="Browallia New" w:hAnsi="Browallia New" w:cs="Browallia New"/>
          <w:spacing w:val="-4"/>
          <w:sz w:val="28"/>
          <w:szCs w:val="28"/>
        </w:rPr>
        <w:t xml:space="preserve">1 - 10 </w:t>
      </w:r>
      <w:r w:rsidRPr="008333A6">
        <w:rPr>
          <w:rFonts w:ascii="Browallia New" w:hAnsi="Browallia New" w:cs="Browallia New"/>
          <w:spacing w:val="-4"/>
          <w:sz w:val="28"/>
          <w:szCs w:val="28"/>
          <w:cs/>
        </w:rPr>
        <w:t xml:space="preserve">จ่ายชำระงวดละ </w:t>
      </w:r>
      <w:r w:rsidRPr="008333A6">
        <w:rPr>
          <w:rFonts w:ascii="Browallia New" w:hAnsi="Browallia New" w:cs="Browallia New"/>
          <w:spacing w:val="-4"/>
          <w:sz w:val="28"/>
          <w:szCs w:val="28"/>
        </w:rPr>
        <w:t xml:space="preserve">3.4 </w:t>
      </w:r>
      <w:r w:rsidRPr="008333A6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งวดที่ </w:t>
      </w:r>
      <w:r w:rsidRPr="008333A6">
        <w:rPr>
          <w:rFonts w:ascii="Browallia New" w:hAnsi="Browallia New" w:cs="Browallia New"/>
          <w:spacing w:val="-4"/>
          <w:sz w:val="28"/>
          <w:szCs w:val="28"/>
        </w:rPr>
        <w:t xml:space="preserve">11 - 22 </w:t>
      </w:r>
      <w:r w:rsidRPr="008333A6">
        <w:rPr>
          <w:rFonts w:ascii="Browallia New" w:hAnsi="Browallia New" w:cs="Browallia New"/>
          <w:spacing w:val="-4"/>
          <w:sz w:val="28"/>
          <w:szCs w:val="28"/>
          <w:cs/>
        </w:rPr>
        <w:t>จ่ายชำระงวดละ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41908">
        <w:rPr>
          <w:rFonts w:ascii="Browallia New" w:hAnsi="Browallia New" w:cs="Browallia New"/>
          <w:sz w:val="28"/>
          <w:szCs w:val="28"/>
        </w:rPr>
        <w:t xml:space="preserve">3.8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B41908">
        <w:rPr>
          <w:rFonts w:ascii="Browallia New" w:hAnsi="Browallia New" w:cs="Browallia New"/>
          <w:sz w:val="28"/>
          <w:szCs w:val="28"/>
        </w:rPr>
        <w:t xml:space="preserve">23 - 42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B41908">
        <w:rPr>
          <w:rFonts w:ascii="Browallia New" w:hAnsi="Browallia New" w:cs="Browallia New"/>
          <w:sz w:val="28"/>
          <w:szCs w:val="28"/>
        </w:rPr>
        <w:t xml:space="preserve">4.2 </w:t>
      </w:r>
      <w:r w:rsidRPr="00B41908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</w:t>
      </w:r>
      <w:r w:rsidR="008333A6">
        <w:rPr>
          <w:rFonts w:ascii="Browallia New" w:hAnsi="Browallia New" w:cs="Browallia New"/>
          <w:sz w:val="28"/>
          <w:szCs w:val="28"/>
          <w:cs/>
        </w:rPr>
        <w:br/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งวดสุดท้าย ภายใน วันที่ </w:t>
      </w:r>
      <w:r w:rsidRPr="00B41908">
        <w:rPr>
          <w:rFonts w:ascii="Browallia New" w:hAnsi="Browallia New" w:cs="Browallia New"/>
          <w:sz w:val="28"/>
          <w:szCs w:val="28"/>
        </w:rPr>
        <w:t xml:space="preserve">31 </w:t>
      </w:r>
      <w:r w:rsidRPr="00B41908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B41908">
        <w:rPr>
          <w:rFonts w:ascii="Browallia New" w:hAnsi="Browallia New" w:cs="Browallia New"/>
          <w:sz w:val="28"/>
          <w:szCs w:val="28"/>
        </w:rPr>
        <w:t>2568</w:t>
      </w:r>
    </w:p>
    <w:p w14:paraId="50B7B7AB" w14:textId="77777777" w:rsidR="005E2C37" w:rsidRPr="004D4C3A" w:rsidRDefault="005E2C37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58DC9DA" w14:textId="745E7C1F" w:rsidR="00864737" w:rsidRDefault="00864737" w:rsidP="002411A6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30DB29E9" w14:textId="77777777" w:rsidR="00864737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0128C70" w14:textId="623C6EF9" w:rsidR="00864737" w:rsidRDefault="00864737" w:rsidP="008333A6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03336A">
        <w:rPr>
          <w:rFonts w:ascii="Browallia New" w:hAnsi="Browallia New" w:cs="Browallia New" w:hint="cs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</w:t>
      </w:r>
      <w:r w:rsidR="009259FA" w:rsidRPr="0003336A">
        <w:rPr>
          <w:rFonts w:ascii="Browallia New" w:hAnsi="Browallia New" w:cs="Browallia New" w:hint="cs"/>
          <w:sz w:val="28"/>
          <w:szCs w:val="28"/>
          <w:cs/>
        </w:rPr>
        <w:t xml:space="preserve">ในประเทศสองแห่ง </w:t>
      </w:r>
      <w:r w:rsidR="0003336A" w:rsidRPr="0003336A">
        <w:rPr>
          <w:rFonts w:ascii="Browallia New" w:hAnsi="Browallia New" w:cs="Browallia New" w:hint="cs"/>
          <w:sz w:val="28"/>
          <w:szCs w:val="28"/>
          <w:cs/>
        </w:rPr>
        <w:t>โดยมีรายละเอียดดังนี้</w:t>
      </w:r>
    </w:p>
    <w:p w14:paraId="0A1E6ABD" w14:textId="77777777" w:rsidR="0003336A" w:rsidRPr="00F731D6" w:rsidRDefault="0003336A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</w:rPr>
      </w:pPr>
    </w:p>
    <w:tbl>
      <w:tblPr>
        <w:tblW w:w="9048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1417"/>
        <w:gridCol w:w="167"/>
        <w:gridCol w:w="1352"/>
        <w:gridCol w:w="162"/>
        <w:gridCol w:w="1302"/>
      </w:tblGrid>
      <w:tr w:rsidR="0015684B" w:rsidRPr="00587220" w14:paraId="18C510EB" w14:textId="77777777" w:rsidTr="00AC29C6">
        <w:trPr>
          <w:cantSplit/>
          <w:trHeight w:val="20"/>
        </w:trPr>
        <w:tc>
          <w:tcPr>
            <w:tcW w:w="4648" w:type="dxa"/>
          </w:tcPr>
          <w:p w14:paraId="0C6DE62B" w14:textId="77777777" w:rsidR="0015684B" w:rsidRPr="00587220" w:rsidRDefault="0015684B" w:rsidP="00AC29C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6F23C407" w14:textId="77777777" w:rsidR="0015684B" w:rsidRPr="00587220" w:rsidRDefault="0015684B" w:rsidP="00AC29C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243A87" w14:textId="77777777" w:rsidR="0015684B" w:rsidRPr="00587220" w:rsidRDefault="0015684B" w:rsidP="00AC29C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AE61BCA" w14:textId="77777777" w:rsidR="0015684B" w:rsidRPr="00587220" w:rsidRDefault="0015684B" w:rsidP="00AC29C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(หน่วย </w:t>
            </w: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: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 xml:space="preserve"> พันบาท</w:t>
            </w: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)</w:t>
            </w:r>
          </w:p>
        </w:tc>
      </w:tr>
      <w:tr w:rsidR="0015684B" w:rsidRPr="00587220" w14:paraId="4C93EC10" w14:textId="77777777" w:rsidTr="00AC29C6">
        <w:trPr>
          <w:cantSplit/>
          <w:trHeight w:val="20"/>
        </w:trPr>
        <w:tc>
          <w:tcPr>
            <w:tcW w:w="4648" w:type="dxa"/>
          </w:tcPr>
          <w:p w14:paraId="5B26B6A6" w14:textId="77777777" w:rsidR="0015684B" w:rsidRPr="00587220" w:rsidRDefault="0015684B" w:rsidP="00AC29C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739EFBE" w14:textId="77777777" w:rsidR="0015684B" w:rsidRPr="00587220" w:rsidRDefault="0015684B" w:rsidP="00AC29C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4AF4C61" w14:textId="77777777" w:rsidR="0015684B" w:rsidRPr="00587220" w:rsidRDefault="0015684B" w:rsidP="00AC29C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1DE8F" w14:textId="77777777" w:rsidR="0015684B" w:rsidRPr="00587220" w:rsidRDefault="0015684B" w:rsidP="00AC29C6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</w:t>
            </w:r>
            <w:r w:rsidRPr="00587220">
              <w:rPr>
                <w:rFonts w:ascii="BrowalliaUPC" w:hAnsi="BrowalliaUPC" w:cs="BrowalliaUPC" w:hint="cs"/>
                <w:sz w:val="27"/>
                <w:szCs w:val="27"/>
                <w:cs/>
              </w:rPr>
              <w:t>รวมและ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Pr="00587220">
              <w:rPr>
                <w:rFonts w:ascii="BrowalliaUPC" w:hAnsi="BrowalliaUPC" w:cs="BrowalliaUPC" w:hint="cs"/>
                <w:sz w:val="27"/>
                <w:szCs w:val="27"/>
                <w:cs/>
              </w:rPr>
              <w:t>งบการเงิน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เฉพาะของบริษัท</w:t>
            </w:r>
          </w:p>
        </w:tc>
      </w:tr>
      <w:tr w:rsidR="0015684B" w:rsidRPr="00587220" w14:paraId="37F80160" w14:textId="77777777" w:rsidTr="00AC29C6">
        <w:trPr>
          <w:cantSplit/>
          <w:trHeight w:val="20"/>
        </w:trPr>
        <w:tc>
          <w:tcPr>
            <w:tcW w:w="4648" w:type="dxa"/>
          </w:tcPr>
          <w:p w14:paraId="61D41307" w14:textId="77777777" w:rsidR="0015684B" w:rsidRPr="00587220" w:rsidRDefault="0015684B" w:rsidP="00AC29C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1FEADEFE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อัตราดอกเบี้ย</w:t>
            </w:r>
          </w:p>
          <w:p w14:paraId="10797BE3" w14:textId="77777777" w:rsidR="0015684B" w:rsidRPr="00587220" w:rsidRDefault="0015684B" w:rsidP="00AC29C6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F925D21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4D0B6E2A" w14:textId="77777777" w:rsidR="0015684B" w:rsidRPr="00587220" w:rsidRDefault="0015684B" w:rsidP="00AC29C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1D6B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31 </w:t>
            </w:r>
            <w:r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br/>
            </w:r>
            <w:r w:rsidRPr="00587220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90B7BBF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1B1D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ธันวาคม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>2565</w:t>
            </w:r>
          </w:p>
        </w:tc>
      </w:tr>
      <w:tr w:rsidR="0015684B" w:rsidRPr="00587220" w14:paraId="09BAAA07" w14:textId="77777777" w:rsidTr="008333A6">
        <w:trPr>
          <w:cantSplit/>
          <w:trHeight w:hRule="exact" w:val="307"/>
        </w:trPr>
        <w:tc>
          <w:tcPr>
            <w:tcW w:w="4648" w:type="dxa"/>
          </w:tcPr>
          <w:p w14:paraId="4059918C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7318140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51384279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65B0E12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E37BAE2" w14:textId="77777777" w:rsidR="0015684B" w:rsidRPr="00587220" w:rsidRDefault="0015684B" w:rsidP="00AC29C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B092AC5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</w:tr>
      <w:tr w:rsidR="0015684B" w:rsidRPr="00587220" w14:paraId="52193118" w14:textId="77777777" w:rsidTr="00AC29C6">
        <w:trPr>
          <w:cantSplit/>
          <w:trHeight w:val="20"/>
        </w:trPr>
        <w:tc>
          <w:tcPr>
            <w:tcW w:w="4648" w:type="dxa"/>
          </w:tcPr>
          <w:p w14:paraId="59197594" w14:textId="7E6003EC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>เงินกู้ยืม</w:t>
            </w:r>
            <w:r>
              <w:rPr>
                <w:rFonts w:ascii="BrowalliaUPC" w:hAnsi="BrowalliaUPC" w:cs="BrowalliaUPC" w:hint="cs"/>
                <w:sz w:val="27"/>
                <w:szCs w:val="27"/>
                <w:cs/>
              </w:rPr>
              <w:t>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40C0A0F5" w14:textId="15167BA5" w:rsidR="0015684B" w:rsidRPr="00587220" w:rsidRDefault="0015684B" w:rsidP="00AC29C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MLR - </w:t>
            </w:r>
            <w:r w:rsidR="00821C4A">
              <w:rPr>
                <w:rFonts w:ascii="BrowalliaUPC" w:hAnsi="BrowalliaUPC" w:cs="BrowalliaUPC"/>
                <w:sz w:val="27"/>
                <w:szCs w:val="27"/>
              </w:rPr>
              <w:t>1</w:t>
            </w:r>
          </w:p>
        </w:tc>
        <w:tc>
          <w:tcPr>
            <w:tcW w:w="167" w:type="dxa"/>
            <w:tcBorders>
              <w:left w:val="nil"/>
            </w:tcBorders>
          </w:tcPr>
          <w:p w14:paraId="38EBA9F3" w14:textId="77777777" w:rsidR="0015684B" w:rsidRPr="00587220" w:rsidRDefault="0015684B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3E3AC0A" w14:textId="64AB9C89" w:rsidR="0015684B" w:rsidRPr="00587220" w:rsidRDefault="00127F99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127F99">
              <w:rPr>
                <w:rFonts w:ascii="BrowalliaUPC" w:hAnsi="BrowalliaUPC" w:cs="BrowalliaUPC"/>
                <w:sz w:val="27"/>
                <w:szCs w:val="27"/>
              </w:rPr>
              <w:t>84,873</w:t>
            </w:r>
          </w:p>
        </w:tc>
        <w:tc>
          <w:tcPr>
            <w:tcW w:w="162" w:type="dxa"/>
            <w:shd w:val="clear" w:color="auto" w:fill="auto"/>
          </w:tcPr>
          <w:p w14:paraId="104BD088" w14:textId="77777777" w:rsidR="0015684B" w:rsidRPr="00587220" w:rsidRDefault="0015684B" w:rsidP="00AC29C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78B9D2A" w14:textId="5EA44480" w:rsidR="0015684B" w:rsidRPr="00587220" w:rsidRDefault="0075528E" w:rsidP="00AC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100,473</w:t>
            </w:r>
          </w:p>
        </w:tc>
      </w:tr>
      <w:tr w:rsidR="00773124" w:rsidRPr="00587220" w14:paraId="01329DAC" w14:textId="77777777" w:rsidTr="00AC29C6">
        <w:trPr>
          <w:cantSplit/>
          <w:trHeight w:val="20"/>
        </w:trPr>
        <w:tc>
          <w:tcPr>
            <w:tcW w:w="4648" w:type="dxa"/>
            <w:vAlign w:val="bottom"/>
          </w:tcPr>
          <w:p w14:paraId="27E158EA" w14:textId="77777777" w:rsidR="00773124" w:rsidRPr="00587220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  <w:t>หัก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1CC567" w14:textId="77777777" w:rsidR="00773124" w:rsidRPr="00587220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CDC354" w14:textId="77777777" w:rsidR="00773124" w:rsidRPr="00587220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15CB4F3A" w14:textId="5706619F" w:rsidR="00773124" w:rsidRPr="00587220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86506A">
              <w:rPr>
                <w:rFonts w:ascii="Browallia New" w:hAnsi="Browallia New" w:cs="Browallia New"/>
                <w:sz w:val="27"/>
                <w:szCs w:val="27"/>
              </w:rPr>
              <w:t>62,400</w:t>
            </w:r>
            <w:r w:rsidRPr="00587220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3AB1227" w14:textId="77777777" w:rsidR="00773124" w:rsidRPr="00587220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44E430D8" w14:textId="104584E2" w:rsidR="00773124" w:rsidRPr="00587220" w:rsidRDefault="00773124" w:rsidP="00773124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587220">
              <w:rPr>
                <w:rFonts w:ascii="Browallia New" w:hAnsi="Browallia New" w:cs="Browallia New"/>
                <w:sz w:val="27"/>
                <w:szCs w:val="27"/>
              </w:rPr>
              <w:t>(</w:t>
            </w:r>
            <w:r>
              <w:rPr>
                <w:rFonts w:ascii="Browallia New" w:hAnsi="Browallia New" w:cs="Browallia New"/>
                <w:sz w:val="27"/>
                <w:szCs w:val="27"/>
              </w:rPr>
              <w:t>62,400</w:t>
            </w:r>
            <w:r w:rsidRPr="00587220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773124" w:rsidRPr="00587220" w14:paraId="3A462503" w14:textId="77777777" w:rsidTr="00AC29C6">
        <w:trPr>
          <w:cantSplit/>
          <w:trHeight w:val="20"/>
        </w:trPr>
        <w:tc>
          <w:tcPr>
            <w:tcW w:w="4648" w:type="dxa"/>
            <w:vAlign w:val="bottom"/>
          </w:tcPr>
          <w:p w14:paraId="0DD782BD" w14:textId="4A93512E" w:rsidR="00773124" w:rsidRPr="00587220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587220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587220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BF496E" w14:textId="77777777" w:rsidR="00773124" w:rsidRPr="00587220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870CBDB" w14:textId="77777777" w:rsidR="00773124" w:rsidRPr="00587220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945F1" w14:textId="3B82FF54" w:rsidR="00773124" w:rsidRPr="00587220" w:rsidRDefault="0086506A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22,473</w:t>
            </w:r>
          </w:p>
        </w:tc>
        <w:tc>
          <w:tcPr>
            <w:tcW w:w="162" w:type="dxa"/>
            <w:shd w:val="clear" w:color="auto" w:fill="auto"/>
          </w:tcPr>
          <w:p w14:paraId="180D2BA5" w14:textId="77777777" w:rsidR="00773124" w:rsidRPr="00587220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50291D" w14:textId="13FE5422" w:rsidR="00773124" w:rsidRPr="00587220" w:rsidRDefault="00773124" w:rsidP="00773124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38,073</w:t>
            </w:r>
          </w:p>
        </w:tc>
      </w:tr>
    </w:tbl>
    <w:p w14:paraId="7F779BA9" w14:textId="77777777" w:rsidR="00F062C4" w:rsidRDefault="00F062C4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136248" w14:textId="43827963" w:rsidR="00DB3170" w:rsidRDefault="00DB3170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293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E7293A">
        <w:rPr>
          <w:rFonts w:ascii="Browallia New" w:hAnsi="Browallia New" w:cs="Browallia New"/>
          <w:sz w:val="28"/>
          <w:szCs w:val="28"/>
        </w:rPr>
        <w:t xml:space="preserve">30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E7293A">
        <w:rPr>
          <w:rFonts w:ascii="Browallia New" w:hAnsi="Browallia New" w:cs="Browallia New"/>
          <w:sz w:val="28"/>
          <w:szCs w:val="28"/>
        </w:rPr>
        <w:t xml:space="preserve">2564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E7293A">
        <w:rPr>
          <w:rFonts w:ascii="Browallia New" w:hAnsi="Browallia New" w:cs="Browallia New"/>
          <w:sz w:val="28"/>
          <w:szCs w:val="28"/>
        </w:rPr>
        <w:t xml:space="preserve">215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ล้านบาท (วงเงินกู้ </w:t>
      </w:r>
      <w:r w:rsidRPr="00E7293A">
        <w:rPr>
          <w:rFonts w:ascii="Browallia New" w:hAnsi="Browallia New" w:cs="Browallia New"/>
          <w:sz w:val="28"/>
          <w:szCs w:val="28"/>
        </w:rPr>
        <w:t xml:space="preserve">1,400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E7293A">
        <w:rPr>
          <w:rFonts w:ascii="Browallia New" w:hAnsi="Browallia New" w:cs="Browallia New"/>
          <w:sz w:val="28"/>
          <w:szCs w:val="28"/>
        </w:rPr>
        <w:t xml:space="preserve">5.2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ล้านบาท ตั้งแต่เดือนมีนาคม </w:t>
      </w:r>
      <w:r w:rsidRPr="00E7293A">
        <w:rPr>
          <w:rFonts w:ascii="Browallia New" w:hAnsi="Browallia New" w:cs="Browallia New"/>
          <w:sz w:val="28"/>
          <w:szCs w:val="28"/>
        </w:rPr>
        <w:t xml:space="preserve">2564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จนถึงเดือนกรกฎาคม </w:t>
      </w:r>
      <w:r w:rsidRPr="00E7293A">
        <w:rPr>
          <w:rFonts w:ascii="Browallia New" w:hAnsi="Browallia New" w:cs="Browallia New"/>
          <w:sz w:val="28"/>
          <w:szCs w:val="28"/>
        </w:rPr>
        <w:t xml:space="preserve">2567 </w:t>
      </w:r>
      <w:r w:rsidRPr="00E7293A">
        <w:rPr>
          <w:rFonts w:ascii="Browallia New" w:hAnsi="Browallia New" w:cs="Browallia New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E7293A">
        <w:rPr>
          <w:rFonts w:ascii="Browallia New" w:hAnsi="Browallia New" w:cs="Browallia New"/>
          <w:sz w:val="28"/>
          <w:szCs w:val="28"/>
        </w:rPr>
        <w:t xml:space="preserve">2567 </w:t>
      </w:r>
      <w:r w:rsidRPr="00E7293A">
        <w:rPr>
          <w:rFonts w:ascii="Browallia New" w:hAnsi="Browallia New" w:cs="Browallia New"/>
          <w:sz w:val="28"/>
          <w:szCs w:val="28"/>
          <w:cs/>
        </w:rPr>
        <w:t>เงินกู้ยืมดังกล่าวค้ำประกันโดย</w:t>
      </w:r>
      <w:r>
        <w:rPr>
          <w:rFonts w:ascii="Browallia New" w:hAnsi="Browallia New" w:cs="Browallia New" w:hint="cs"/>
          <w:sz w:val="28"/>
          <w:szCs w:val="28"/>
          <w:cs/>
        </w:rPr>
        <w:t>บริษัทที่เกี่ยวข้องกันแห่งหนึ่งและ</w:t>
      </w:r>
      <w:r w:rsidRPr="00E7293A">
        <w:rPr>
          <w:rFonts w:ascii="Browallia New" w:hAnsi="Browallia New" w:cs="Browallia New"/>
          <w:sz w:val="28"/>
          <w:szCs w:val="28"/>
          <w:cs/>
        </w:rPr>
        <w:t>กรรมการ</w:t>
      </w:r>
      <w:r>
        <w:rPr>
          <w:rFonts w:ascii="Browallia New" w:hAnsi="Browallia New" w:cs="Browallia New" w:hint="cs"/>
          <w:sz w:val="28"/>
          <w:szCs w:val="28"/>
          <w:cs/>
        </w:rPr>
        <w:t>สอง</w:t>
      </w:r>
      <w:r w:rsidRPr="00E7293A">
        <w:rPr>
          <w:rFonts w:ascii="Browallia New" w:hAnsi="Browallia New" w:cs="Browallia New"/>
          <w:sz w:val="28"/>
          <w:szCs w:val="28"/>
          <w:cs/>
        </w:rPr>
        <w:t>ท่านของบริษัท</w:t>
      </w:r>
    </w:p>
    <w:p w14:paraId="24AE1DB4" w14:textId="77777777" w:rsidR="00DB3170" w:rsidRDefault="00DB3170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D3636" w14:textId="63169A0E" w:rsidR="00DB3170" w:rsidRPr="008649D8" w:rsidRDefault="00DB3170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49D8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เช่น</w:t>
      </w:r>
      <w:r w:rsidRPr="008649D8">
        <w:rPr>
          <w:rFonts w:ascii="Browallia New" w:hAnsi="Browallia New" w:cs="Browallia New"/>
          <w:sz w:val="28"/>
          <w:szCs w:val="28"/>
        </w:rPr>
        <w:t xml:space="preserve"> </w:t>
      </w:r>
      <w:r w:rsidRPr="008649D8">
        <w:rPr>
          <w:rFonts w:ascii="Browallia New" w:hAnsi="Browallia New" w:cs="Browallia New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2DB5A231" w14:textId="0FCE692F" w:rsidR="00DB3170" w:rsidRPr="00F70BA1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F70BA1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</w:t>
      </w:r>
      <w:r>
        <w:rPr>
          <w:rFonts w:ascii="BrowalliaUPC" w:hAnsi="BrowalliaUPC" w:cs="BrowalliaUPC" w:hint="cs"/>
          <w:sz w:val="28"/>
          <w:szCs w:val="28"/>
          <w:cs/>
        </w:rPr>
        <w:t>ยาว</w:t>
      </w:r>
      <w:r w:rsidRPr="00F70BA1">
        <w:rPr>
          <w:rFonts w:ascii="BrowalliaUPC" w:hAnsi="BrowalliaUPC" w:cs="BrowalliaUPC"/>
          <w:sz w:val="28"/>
          <w:szCs w:val="28"/>
          <w:cs/>
        </w:rPr>
        <w:t xml:space="preserve">จากสถาบันการเงินสำหรับปีสิ้นสุดวันที่ </w:t>
      </w:r>
      <w:r w:rsidR="00C321D4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C321D4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C321D4" w:rsidRPr="00871F78">
        <w:rPr>
          <w:rFonts w:ascii="BrowalliaUPC" w:hAnsi="BrowalliaUPC" w:cs="BrowalliaUPC"/>
          <w:sz w:val="28"/>
          <w:szCs w:val="28"/>
        </w:rPr>
        <w:t>256</w:t>
      </w:r>
      <w:r w:rsidR="00C321D4">
        <w:rPr>
          <w:rFonts w:ascii="BrowalliaUPC" w:hAnsi="BrowalliaUPC" w:cs="BrowalliaUPC"/>
          <w:sz w:val="28"/>
          <w:szCs w:val="28"/>
        </w:rPr>
        <w:t>6</w:t>
      </w:r>
      <w:r w:rsidRPr="00F70BA1">
        <w:rPr>
          <w:rFonts w:ascii="BrowalliaUPC" w:hAnsi="BrowalliaUPC" w:cs="BrowalliaUPC"/>
          <w:sz w:val="28"/>
          <w:szCs w:val="28"/>
        </w:rPr>
        <w:t xml:space="preserve"> </w:t>
      </w:r>
      <w:r w:rsidRPr="00F70BA1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C1BECD9" w14:textId="77777777" w:rsidR="00DB3170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5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6369"/>
        <w:gridCol w:w="236"/>
        <w:gridCol w:w="2550"/>
      </w:tblGrid>
      <w:tr w:rsidR="00A030C3" w:rsidRPr="004D4C3A" w14:paraId="66B8FCFB" w14:textId="77777777" w:rsidTr="00110B8B">
        <w:tc>
          <w:tcPr>
            <w:tcW w:w="6369" w:type="dxa"/>
          </w:tcPr>
          <w:p w14:paraId="327C21D5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F2AA42C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E91AE2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030C3" w:rsidRPr="004D4C3A" w14:paraId="0177BA7E" w14:textId="77777777" w:rsidTr="00110B8B">
        <w:tc>
          <w:tcPr>
            <w:tcW w:w="6369" w:type="dxa"/>
          </w:tcPr>
          <w:p w14:paraId="61CE21D2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BF450B4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6C8D3F2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030C3" w:rsidRPr="004D4C3A" w14:paraId="098A21EE" w14:textId="77777777" w:rsidTr="00110B8B">
        <w:trPr>
          <w:trHeight w:val="341"/>
        </w:trPr>
        <w:tc>
          <w:tcPr>
            <w:tcW w:w="6369" w:type="dxa"/>
          </w:tcPr>
          <w:p w14:paraId="693A2380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7670DA63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6276FB0E" w14:textId="77777777" w:rsidR="00A030C3" w:rsidRPr="004D4C3A" w:rsidRDefault="00A030C3" w:rsidP="00110B8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30C3" w:rsidRPr="004D4C3A" w14:paraId="69E05C2F" w14:textId="77777777" w:rsidTr="00110B8B">
        <w:tc>
          <w:tcPr>
            <w:tcW w:w="6369" w:type="dxa"/>
          </w:tcPr>
          <w:p w14:paraId="134452C6" w14:textId="77777777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F2828F5" w14:textId="77777777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02B80D3C" w14:textId="787D1B27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</w:tr>
      <w:tr w:rsidR="00A030C3" w:rsidRPr="004D4C3A" w14:paraId="7FD857DF" w14:textId="77777777" w:rsidTr="00110B8B">
        <w:tc>
          <w:tcPr>
            <w:tcW w:w="6369" w:type="dxa"/>
          </w:tcPr>
          <w:p w14:paraId="7B28CBA5" w14:textId="77777777" w:rsidR="00A030C3" w:rsidRPr="004D4C3A" w:rsidRDefault="00A030C3" w:rsidP="00A030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36" w:type="dxa"/>
            <w:shd w:val="clear" w:color="auto" w:fill="auto"/>
          </w:tcPr>
          <w:p w14:paraId="67197253" w14:textId="77777777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643BDE2" w14:textId="58F61BA4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(15,600)</w:t>
            </w:r>
          </w:p>
        </w:tc>
      </w:tr>
      <w:tr w:rsidR="00A030C3" w:rsidRPr="004D4C3A" w14:paraId="40E3167B" w14:textId="77777777" w:rsidTr="00110B8B">
        <w:trPr>
          <w:trHeight w:val="63"/>
        </w:trPr>
        <w:tc>
          <w:tcPr>
            <w:tcW w:w="6369" w:type="dxa"/>
          </w:tcPr>
          <w:p w14:paraId="7FA360A3" w14:textId="48326439" w:rsidR="00A030C3" w:rsidRPr="004D4C3A" w:rsidRDefault="002662DB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 xml:space="preserve">ยอดคงเหลือ </w:t>
            </w:r>
            <w:r w:rsidR="00A030C3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="00A030C3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A030C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31</w:t>
            </w:r>
            <w:r w:rsidR="00A030C3"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 </w:t>
            </w:r>
            <w:r w:rsidR="00A030C3"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="00A030C3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A030C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9BF5476" w14:textId="77777777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80775" w14:textId="363BA47A" w:rsidR="00A030C3" w:rsidRPr="004D4C3A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84,873</w:t>
            </w:r>
          </w:p>
        </w:tc>
      </w:tr>
    </w:tbl>
    <w:p w14:paraId="3BD1AD58" w14:textId="77777777" w:rsidR="00864737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AC42920" w14:textId="3DBFE3AA" w:rsidR="00CE4CF1" w:rsidRPr="004D4C3A" w:rsidRDefault="002A41D7" w:rsidP="002411A6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หนี้สินหมุนเ</w:t>
      </w:r>
      <w:r w:rsidR="00052C48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วีย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นอื่น</w:t>
      </w:r>
      <w:bookmarkStart w:id="2" w:name="_Hlk33649564"/>
    </w:p>
    <w:p w14:paraId="34A7FD56" w14:textId="21542A94" w:rsidR="00CE4CF1" w:rsidRPr="004D4C3A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12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831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0A474877" w14:textId="77777777" w:rsidTr="002411A6">
        <w:tc>
          <w:tcPr>
            <w:tcW w:w="3831" w:type="dxa"/>
          </w:tcPr>
          <w:p w14:paraId="24BA0BED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4D4C3A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332607F2" w14:textId="77777777" w:rsidTr="002411A6">
        <w:tc>
          <w:tcPr>
            <w:tcW w:w="3831" w:type="dxa"/>
          </w:tcPr>
          <w:p w14:paraId="6BB3AAEF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22DB5" w:rsidRPr="004D4C3A" w14:paraId="08DF08A6" w14:textId="77777777" w:rsidTr="002411A6">
        <w:tc>
          <w:tcPr>
            <w:tcW w:w="3831" w:type="dxa"/>
          </w:tcPr>
          <w:p w14:paraId="550BA90D" w14:textId="77777777" w:rsidR="00522DB5" w:rsidRPr="004D4C3A" w:rsidRDefault="00522DB5" w:rsidP="00522DB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59C2B0CE" w:rsidR="00522DB5" w:rsidRPr="00522DB5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22DB5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522DB5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522DB5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br/>
            </w:r>
            <w:r w:rsidRPr="00522DB5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522DB5" w:rsidRPr="00522DB5" w:rsidRDefault="00522DB5" w:rsidP="00522DB5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0152166A" w:rsidR="00522DB5" w:rsidRPr="00522DB5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22DB5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522DB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22DB5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522DB5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6AE218BD" w14:textId="77777777" w:rsidR="00522DB5" w:rsidRPr="00522DB5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090F8466" w:rsidR="00522DB5" w:rsidRPr="00522DB5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22DB5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522DB5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522DB5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br/>
            </w:r>
            <w:r w:rsidRPr="00522DB5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522DB5" w:rsidRPr="00522DB5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2BF43073" w:rsidR="00522DB5" w:rsidRPr="00522DB5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22DB5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522DB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22DB5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522DB5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4D4C3A" w:rsidRPr="004D4C3A" w14:paraId="752BF50B" w14:textId="77777777" w:rsidTr="002411A6">
        <w:trPr>
          <w:trHeight w:val="311"/>
        </w:trPr>
        <w:tc>
          <w:tcPr>
            <w:tcW w:w="3831" w:type="dxa"/>
            <w:vAlign w:val="bottom"/>
          </w:tcPr>
          <w:p w14:paraId="6F5B8F1C" w14:textId="77777777" w:rsidR="0008677C" w:rsidRPr="004D4C3A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4D4C3A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4D4C3A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4D4C3A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4D4C3A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4D4C3A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4D4C3A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4D4C3A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0756A0" w:rsidRPr="004D4C3A" w14:paraId="033BF70F" w14:textId="77777777" w:rsidTr="002411A6">
        <w:tc>
          <w:tcPr>
            <w:tcW w:w="3831" w:type="dxa"/>
            <w:vAlign w:val="center"/>
            <w:hideMark/>
          </w:tcPr>
          <w:p w14:paraId="326497FD" w14:textId="740B96E7" w:rsidR="000756A0" w:rsidRPr="004D4C3A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52A1DA46" w:rsidR="000756A0" w:rsidRPr="004D4C3A" w:rsidRDefault="00062CBA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16,381</w:t>
            </w:r>
          </w:p>
        </w:tc>
        <w:tc>
          <w:tcPr>
            <w:tcW w:w="236" w:type="dxa"/>
          </w:tcPr>
          <w:p w14:paraId="0283831E" w14:textId="77777777" w:rsidR="000756A0" w:rsidRPr="004D4C3A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49BE70" w14:textId="480B52AC" w:rsidR="000756A0" w:rsidRPr="004D4C3A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15,963</w:t>
            </w:r>
          </w:p>
        </w:tc>
        <w:tc>
          <w:tcPr>
            <w:tcW w:w="237" w:type="dxa"/>
          </w:tcPr>
          <w:p w14:paraId="4A1B8C6E" w14:textId="77777777" w:rsidR="000756A0" w:rsidRPr="004D4C3A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25193A99" w:rsidR="000756A0" w:rsidRPr="004D4C3A" w:rsidRDefault="00507822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14,530</w:t>
            </w:r>
          </w:p>
        </w:tc>
        <w:tc>
          <w:tcPr>
            <w:tcW w:w="236" w:type="dxa"/>
          </w:tcPr>
          <w:p w14:paraId="4AFD8928" w14:textId="77777777" w:rsidR="000756A0" w:rsidRPr="004D4C3A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B839D71" w14:textId="530F319E" w:rsidR="000756A0" w:rsidRPr="004D4C3A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14,000</w:t>
            </w:r>
          </w:p>
        </w:tc>
      </w:tr>
      <w:tr w:rsidR="000756A0" w:rsidRPr="004D4C3A" w14:paraId="5C24E750" w14:textId="77777777" w:rsidTr="002411A6">
        <w:tc>
          <w:tcPr>
            <w:tcW w:w="3831" w:type="dxa"/>
          </w:tcPr>
          <w:p w14:paraId="07CE5FF3" w14:textId="5BA483BF" w:rsidR="000756A0" w:rsidRPr="004D4C3A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22D9FD30" w:rsidR="000756A0" w:rsidRPr="004D4C3A" w:rsidRDefault="00062CBA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6" w:type="dxa"/>
          </w:tcPr>
          <w:p w14:paraId="2407E2F6" w14:textId="77777777" w:rsidR="000756A0" w:rsidRPr="004D4C3A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9AB5C8" w14:textId="4CBF35CD" w:rsidR="000756A0" w:rsidRPr="004D4C3A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237" w:type="dxa"/>
          </w:tcPr>
          <w:p w14:paraId="133C9F43" w14:textId="77777777" w:rsidR="000756A0" w:rsidRPr="004D4C3A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494A8449" w:rsidR="000756A0" w:rsidRPr="004D4C3A" w:rsidRDefault="00507822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  <w:tc>
          <w:tcPr>
            <w:tcW w:w="236" w:type="dxa"/>
          </w:tcPr>
          <w:p w14:paraId="51390F6C" w14:textId="77777777" w:rsidR="000756A0" w:rsidRPr="004D4C3A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625CA45D" w:rsidR="000756A0" w:rsidRPr="004D4C3A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</w:tr>
      <w:tr w:rsidR="000756A0" w:rsidRPr="004D4C3A" w14:paraId="01C3E26E" w14:textId="77777777" w:rsidTr="002411A6">
        <w:tc>
          <w:tcPr>
            <w:tcW w:w="3831" w:type="dxa"/>
          </w:tcPr>
          <w:p w14:paraId="6798E0A9" w14:textId="33ADCC4A" w:rsidR="000756A0" w:rsidRPr="004D4C3A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ค่า</w:t>
            </w:r>
            <w:r w:rsidRPr="004D4C3A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รางวัลการขาย</w:t>
            </w: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144" w:type="dxa"/>
          </w:tcPr>
          <w:p w14:paraId="6EEF9759" w14:textId="46411D5A" w:rsidR="000756A0" w:rsidRPr="004D4C3A" w:rsidRDefault="00062CBA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14,797</w:t>
            </w:r>
          </w:p>
        </w:tc>
        <w:tc>
          <w:tcPr>
            <w:tcW w:w="236" w:type="dxa"/>
          </w:tcPr>
          <w:p w14:paraId="788E1702" w14:textId="77777777" w:rsidR="000756A0" w:rsidRPr="004D4C3A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15944B" w14:textId="5E7FD050" w:rsidR="000756A0" w:rsidRPr="004D4C3A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14,914</w:t>
            </w:r>
          </w:p>
        </w:tc>
        <w:tc>
          <w:tcPr>
            <w:tcW w:w="237" w:type="dxa"/>
          </w:tcPr>
          <w:p w14:paraId="1CE70918" w14:textId="77777777" w:rsidR="000756A0" w:rsidRPr="004D4C3A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65B20D65" w:rsidR="000756A0" w:rsidRPr="004D4C3A" w:rsidRDefault="00507822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14,789</w:t>
            </w:r>
          </w:p>
        </w:tc>
        <w:tc>
          <w:tcPr>
            <w:tcW w:w="236" w:type="dxa"/>
          </w:tcPr>
          <w:p w14:paraId="5724A7E2" w14:textId="77777777" w:rsidR="000756A0" w:rsidRPr="004D4C3A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171A639F" w:rsidR="000756A0" w:rsidRPr="004D4C3A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14,915</w:t>
            </w:r>
          </w:p>
        </w:tc>
      </w:tr>
      <w:tr w:rsidR="000756A0" w:rsidRPr="004D4C3A" w14:paraId="69600854" w14:textId="77777777" w:rsidTr="002411A6">
        <w:tc>
          <w:tcPr>
            <w:tcW w:w="3831" w:type="dxa"/>
          </w:tcPr>
          <w:p w14:paraId="42B5861B" w14:textId="74AE5B2F" w:rsidR="000756A0" w:rsidRPr="004D4C3A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39A14493" w:rsidR="000756A0" w:rsidRPr="004D4C3A" w:rsidRDefault="00481893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E52BE3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508A3B2D" w14:textId="77777777" w:rsidR="000756A0" w:rsidRPr="004D4C3A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0D0011" w14:textId="78B84C10" w:rsidR="000756A0" w:rsidRPr="004D4C3A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481893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237" w:type="dxa"/>
          </w:tcPr>
          <w:p w14:paraId="27C87A66" w14:textId="77777777" w:rsidR="000756A0" w:rsidRPr="004D4C3A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1ABBF2AA" w:rsidR="000756A0" w:rsidRPr="004D4C3A" w:rsidRDefault="00481893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507822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424</w:t>
            </w:r>
          </w:p>
        </w:tc>
        <w:tc>
          <w:tcPr>
            <w:tcW w:w="236" w:type="dxa"/>
          </w:tcPr>
          <w:p w14:paraId="614A1C46" w14:textId="77777777" w:rsidR="000756A0" w:rsidRPr="004D4C3A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0C99240E" w:rsidR="000756A0" w:rsidRPr="004D4C3A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481893">
              <w:rPr>
                <w:rFonts w:ascii="Browallia New" w:hAnsi="Browallia New" w:cs="Browallia New"/>
                <w:sz w:val="28"/>
                <w:szCs w:val="28"/>
              </w:rPr>
              <w:t>522</w:t>
            </w:r>
          </w:p>
        </w:tc>
      </w:tr>
      <w:tr w:rsidR="000756A0" w:rsidRPr="004D4C3A" w14:paraId="7C714142" w14:textId="77777777" w:rsidTr="002411A6">
        <w:tc>
          <w:tcPr>
            <w:tcW w:w="3831" w:type="dxa"/>
            <w:hideMark/>
          </w:tcPr>
          <w:p w14:paraId="242C6D56" w14:textId="2541311D" w:rsidR="000756A0" w:rsidRPr="004D4C3A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318BD987" w:rsidR="000756A0" w:rsidRPr="004D4C3A" w:rsidRDefault="00062CBA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65,9</w:t>
            </w:r>
            <w:r w:rsidR="001206D7">
              <w:rPr>
                <w:rFonts w:ascii="BrowalliaUPC" w:hAnsi="BrowalliaUPC" w:cs="BrowalliaUPC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49C9ECB5" w14:textId="77777777" w:rsidR="000756A0" w:rsidRPr="004D4C3A" w:rsidRDefault="000756A0" w:rsidP="000756A0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AC626" w14:textId="64E2FB0F" w:rsidR="000756A0" w:rsidRPr="004D4C3A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65,395</w:t>
            </w:r>
          </w:p>
        </w:tc>
        <w:tc>
          <w:tcPr>
            <w:tcW w:w="237" w:type="dxa"/>
          </w:tcPr>
          <w:p w14:paraId="00E09D50" w14:textId="77777777" w:rsidR="000756A0" w:rsidRPr="004D4C3A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4983DEE4" w:rsidR="000756A0" w:rsidRPr="004D4C3A" w:rsidRDefault="00507822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59,9</w:t>
            </w:r>
            <w:r w:rsidR="0086170B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45EAC462" w14:textId="77777777" w:rsidR="000756A0" w:rsidRPr="004D4C3A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A7CAFCD" w14:textId="610846C0" w:rsidR="000756A0" w:rsidRPr="004D4C3A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59,614</w:t>
            </w:r>
          </w:p>
        </w:tc>
      </w:tr>
    </w:tbl>
    <w:p w14:paraId="1A21799E" w14:textId="77777777" w:rsidR="00E33153" w:rsidRDefault="00E33153" w:rsidP="00FA382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en-GB"/>
        </w:rPr>
      </w:pPr>
    </w:p>
    <w:p w14:paraId="3F42517C" w14:textId="66CE79BF" w:rsidR="00E317E6" w:rsidRPr="00E33153" w:rsidRDefault="00E317E6" w:rsidP="00E33153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en-GB"/>
        </w:rPr>
      </w:pPr>
      <w:r w:rsidRPr="00E33153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ภาระผูกพันผลประโยชน์พนักงาน</w:t>
      </w:r>
    </w:p>
    <w:p w14:paraId="00662691" w14:textId="77777777" w:rsidR="00C71344" w:rsidRPr="004D4C3A" w:rsidRDefault="00C71344" w:rsidP="00C7134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B4C7B" w14:textId="4156823C" w:rsidR="0008677C" w:rsidRPr="004D4C3A" w:rsidRDefault="00C47EE0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E317E6" w:rsidRPr="004D4C3A">
        <w:rPr>
          <w:rFonts w:ascii="Browallia New" w:hAnsi="Browallia New" w:cs="Browallia New"/>
          <w:sz w:val="28"/>
          <w:szCs w:val="28"/>
          <w:cs/>
        </w:rPr>
        <w:t>งวด</w:t>
      </w:r>
      <w:r w:rsidR="000756A0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E317E6"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756A0" w:rsidRPr="00587220">
        <w:rPr>
          <w:rFonts w:ascii="BrowalliaUPC" w:hAnsi="BrowalliaUPC" w:cs="BrowalliaUPC"/>
          <w:sz w:val="27"/>
          <w:szCs w:val="27"/>
          <w:lang w:val="en-GB"/>
        </w:rPr>
        <w:t xml:space="preserve">31 </w:t>
      </w:r>
      <w:r w:rsidR="000756A0" w:rsidRPr="00587220">
        <w:rPr>
          <w:rFonts w:ascii="BrowalliaUPC" w:hAnsi="BrowalliaUPC" w:cs="BrowalliaUPC" w:hint="cs"/>
          <w:sz w:val="27"/>
          <w:szCs w:val="27"/>
          <w:cs/>
          <w:lang w:val="en-GB"/>
        </w:rPr>
        <w:t xml:space="preserve">มีนาคม </w:t>
      </w:r>
      <w:r w:rsidR="000756A0" w:rsidRPr="00587220">
        <w:rPr>
          <w:rFonts w:ascii="BrowalliaUPC" w:hAnsi="BrowalliaUPC" w:cs="BrowalliaUPC"/>
          <w:sz w:val="27"/>
          <w:szCs w:val="27"/>
        </w:rPr>
        <w:t>2566</w:t>
      </w:r>
      <w:r w:rsidR="00E317E6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E317E6" w:rsidRPr="004D4C3A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68FD5A8E" w14:textId="77777777" w:rsidR="00B51829" w:rsidRPr="001665E4" w:rsidRDefault="00B51829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66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4420"/>
        <w:gridCol w:w="2227"/>
        <w:gridCol w:w="236"/>
        <w:gridCol w:w="2183"/>
      </w:tblGrid>
      <w:tr w:rsidR="004D4C3A" w:rsidRPr="004D4C3A" w14:paraId="577BBBC1" w14:textId="77777777" w:rsidTr="002411A6">
        <w:tc>
          <w:tcPr>
            <w:tcW w:w="4420" w:type="dxa"/>
          </w:tcPr>
          <w:p w14:paraId="60F4B9FC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27" w:type="dxa"/>
          </w:tcPr>
          <w:p w14:paraId="278FE8A4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100DD692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="00CB3DB0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0E3336A5" w14:textId="77777777" w:rsidTr="002411A6">
        <w:tc>
          <w:tcPr>
            <w:tcW w:w="4420" w:type="dxa"/>
          </w:tcPr>
          <w:p w14:paraId="40DEC31D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14:paraId="3CF00DDF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610F85AB" w14:textId="77777777" w:rsidTr="002411A6">
        <w:trPr>
          <w:trHeight w:val="341"/>
        </w:trPr>
        <w:tc>
          <w:tcPr>
            <w:tcW w:w="4420" w:type="dxa"/>
          </w:tcPr>
          <w:p w14:paraId="5DC41036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14:paraId="45AED144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356B8E59" w14:textId="77777777" w:rsidTr="002411A6">
        <w:tc>
          <w:tcPr>
            <w:tcW w:w="4420" w:type="dxa"/>
          </w:tcPr>
          <w:p w14:paraId="2B87D514" w14:textId="44C11379" w:rsidR="00A8561F" w:rsidRPr="004D4C3A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="005C3CCA" w:rsidRPr="005C3CCA">
              <w:rPr>
                <w:rFonts w:ascii="BrowalliaUPC" w:hAnsi="BrowalliaUPC" w:cs="BrowalliaUPC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227" w:type="dxa"/>
            <w:shd w:val="clear" w:color="auto" w:fill="auto"/>
          </w:tcPr>
          <w:p w14:paraId="15061F95" w14:textId="0B9BF5BE" w:rsidR="00A8561F" w:rsidRPr="004D4C3A" w:rsidRDefault="00925AC9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20,446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4D4C3A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6361606B" w:rsidR="00A8561F" w:rsidRPr="004D4C3A" w:rsidRDefault="00AB0811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19,694</w:t>
            </w:r>
          </w:p>
        </w:tc>
      </w:tr>
      <w:tr w:rsidR="004D4C3A" w:rsidRPr="004D4C3A" w14:paraId="2FE952FA" w14:textId="77777777" w:rsidTr="002411A6">
        <w:tc>
          <w:tcPr>
            <w:tcW w:w="4420" w:type="dxa"/>
          </w:tcPr>
          <w:p w14:paraId="7A40CB1D" w14:textId="2776054C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227" w:type="dxa"/>
            <w:shd w:val="clear" w:color="auto" w:fill="auto"/>
          </w:tcPr>
          <w:p w14:paraId="22BD0F1F" w14:textId="0993318B" w:rsidR="00A10714" w:rsidRPr="004D4C3A" w:rsidRDefault="00925AC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77</w:t>
            </w:r>
            <w:r w:rsidR="00883865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244FCECA" w:rsidR="00A10714" w:rsidRPr="004D4C3A" w:rsidRDefault="00AB081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75</w:t>
            </w:r>
            <w:r w:rsidR="00883865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</w:tr>
      <w:tr w:rsidR="004D4C3A" w:rsidRPr="004D4C3A" w14:paraId="17EC5B95" w14:textId="77777777" w:rsidTr="002411A6">
        <w:tc>
          <w:tcPr>
            <w:tcW w:w="4420" w:type="dxa"/>
          </w:tcPr>
          <w:p w14:paraId="3F9507F9" w14:textId="75B5FD83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227" w:type="dxa"/>
            <w:shd w:val="clear" w:color="auto" w:fill="auto"/>
          </w:tcPr>
          <w:p w14:paraId="535FBD3D" w14:textId="302E3A5D" w:rsidR="00A10714" w:rsidRPr="004D4C3A" w:rsidRDefault="00925AC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883865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7B559436" w:rsidR="00A10714" w:rsidRPr="004D4C3A" w:rsidRDefault="00AB081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  <w:t>9</w:t>
            </w:r>
            <w:r w:rsidR="00883865"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  <w:t>2</w:t>
            </w:r>
          </w:p>
        </w:tc>
      </w:tr>
      <w:tr w:rsidR="004D4C3A" w:rsidRPr="004D4C3A" w14:paraId="716B2C29" w14:textId="77777777" w:rsidTr="002411A6">
        <w:tc>
          <w:tcPr>
            <w:tcW w:w="4420" w:type="dxa"/>
          </w:tcPr>
          <w:p w14:paraId="3002727A" w14:textId="5C1A783B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68EE9081" w14:textId="4113E41D" w:rsidR="00A10714" w:rsidRPr="004D4C3A" w:rsidRDefault="00925AC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21,316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46140FE7" w:rsidR="00A10714" w:rsidRPr="004D4C3A" w:rsidRDefault="00AB081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20,537</w:t>
            </w:r>
          </w:p>
        </w:tc>
      </w:tr>
      <w:tr w:rsidR="004D4C3A" w:rsidRPr="004D4C3A" w14:paraId="04FDAF48" w14:textId="77777777" w:rsidTr="002411A6">
        <w:tc>
          <w:tcPr>
            <w:tcW w:w="4420" w:type="dxa"/>
          </w:tcPr>
          <w:p w14:paraId="2520FB91" w14:textId="416F8E05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227" w:type="dxa"/>
            <w:shd w:val="clear" w:color="auto" w:fill="auto"/>
          </w:tcPr>
          <w:p w14:paraId="7D5FACBC" w14:textId="2C331A9A" w:rsidR="00A10714" w:rsidRPr="004D4C3A" w:rsidRDefault="00925AC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(617)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40E5F6A0" w:rsidR="00A10714" w:rsidRPr="004D4C3A" w:rsidRDefault="00AB081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(617)</w:t>
            </w:r>
          </w:p>
        </w:tc>
      </w:tr>
      <w:tr w:rsidR="00A10714" w:rsidRPr="004D4C3A" w14:paraId="1E3A66F3" w14:textId="77777777" w:rsidTr="002411A6">
        <w:tc>
          <w:tcPr>
            <w:tcW w:w="4420" w:type="dxa"/>
          </w:tcPr>
          <w:p w14:paraId="133A1D39" w14:textId="059DF619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="0098495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756A0"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31 </w:t>
            </w:r>
            <w:r w:rsidR="000756A0"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="000756A0" w:rsidRPr="00587220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04676FAD" w:rsidR="00A10714" w:rsidRPr="004D4C3A" w:rsidRDefault="00925AC9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20,699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2126B984" w:rsidR="00A10714" w:rsidRPr="004D4C3A" w:rsidRDefault="00AB081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19,920</w:t>
            </w:r>
          </w:p>
        </w:tc>
      </w:tr>
    </w:tbl>
    <w:p w14:paraId="5980E54A" w14:textId="77B439CD" w:rsidR="00FA3820" w:rsidRDefault="00FA3820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BE83E8B" w14:textId="1F2BA74A" w:rsidR="00FB4E5C" w:rsidRPr="00FA3820" w:rsidRDefault="00FA3820" w:rsidP="00FA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0F782DC9" w14:textId="2615E8F7" w:rsidR="0002174F" w:rsidRDefault="002F0C4A" w:rsidP="008333A6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bookmarkStart w:id="3" w:name="_Hlk490246382"/>
      <w:bookmarkStart w:id="4" w:name="_Hlk490226815"/>
      <w:bookmarkEnd w:id="2"/>
      <w:r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lastRenderedPageBreak/>
        <w:t>รายได้</w:t>
      </w:r>
    </w:p>
    <w:p w14:paraId="57F84650" w14:textId="77777777" w:rsidR="000E4755" w:rsidRDefault="000E4755" w:rsidP="000E475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C4A29B6" w14:textId="77777777" w:rsidR="004742C4" w:rsidRPr="00760A3D" w:rsidRDefault="004742C4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A45930">
        <w:rPr>
          <w:rFonts w:ascii="Browallia New" w:hAnsi="Browallia New" w:cs="Browallia New"/>
          <w:sz w:val="28"/>
          <w:szCs w:val="28"/>
          <w:cs/>
        </w:rPr>
        <w:t>จำแนก</w:t>
      </w:r>
      <w:r w:rsidRPr="00CA0B65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ตามประเภทของสินค้าหรือบริการ และวิธีการบันทึกรายได้ มีดังนี้</w:t>
      </w:r>
    </w:p>
    <w:p w14:paraId="18CD6F8A" w14:textId="77777777" w:rsidR="0069453B" w:rsidRPr="000B78AC" w:rsidRDefault="0069453B">
      <w:pPr>
        <w:rPr>
          <w:sz w:val="20"/>
          <w:szCs w:val="20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F028FA" w:rsidRPr="00760A3D" w14:paraId="22EF088D" w14:textId="77777777" w:rsidTr="008435B3">
        <w:tc>
          <w:tcPr>
            <w:tcW w:w="2410" w:type="dxa"/>
            <w:shd w:val="clear" w:color="auto" w:fill="auto"/>
          </w:tcPr>
          <w:p w14:paraId="0EFE2951" w14:textId="77777777" w:rsidR="00F028FA" w:rsidRPr="00760A3D" w:rsidRDefault="00F028FA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783B622" w14:textId="5BFD3F7F" w:rsidR="00F028FA" w:rsidRPr="00760A3D" w:rsidRDefault="00F028FA" w:rsidP="00F028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479F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028FA" w:rsidRPr="00760A3D" w14:paraId="7AC661FE" w14:textId="77777777" w:rsidTr="008435B3">
        <w:tc>
          <w:tcPr>
            <w:tcW w:w="2410" w:type="dxa"/>
            <w:shd w:val="clear" w:color="auto" w:fill="auto"/>
          </w:tcPr>
          <w:p w14:paraId="6A98F9D5" w14:textId="77777777" w:rsidR="00F028FA" w:rsidRPr="00760A3D" w:rsidRDefault="00F028FA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479412E" w14:textId="786AA1F1" w:rsidR="00F028FA" w:rsidRPr="00760A3D" w:rsidRDefault="00F028FA" w:rsidP="00F028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028FA" w:rsidRPr="00760A3D" w14:paraId="0F029C7F" w14:textId="77777777" w:rsidTr="008435B3">
        <w:tc>
          <w:tcPr>
            <w:tcW w:w="2410" w:type="dxa"/>
            <w:shd w:val="clear" w:color="auto" w:fill="auto"/>
          </w:tcPr>
          <w:p w14:paraId="1944B11F" w14:textId="77777777" w:rsidR="00F028FA" w:rsidRPr="00760A3D" w:rsidRDefault="00F028FA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0DEB17F4" w14:textId="7712BBDC" w:rsidR="00F028FA" w:rsidRPr="00760A3D" w:rsidRDefault="00F028FA" w:rsidP="00F028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5D55BB" w:rsidRPr="00760A3D" w14:paraId="7EF0D86F" w14:textId="77777777" w:rsidTr="008435B3">
        <w:tc>
          <w:tcPr>
            <w:tcW w:w="2410" w:type="dxa"/>
            <w:shd w:val="clear" w:color="auto" w:fill="auto"/>
          </w:tcPr>
          <w:p w14:paraId="5E637680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8C5F2DB" w14:textId="5BF52250" w:rsidR="005D55BB" w:rsidRPr="00760A3D" w:rsidRDefault="00AF5B47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จำหน่ายเ</w:t>
            </w:r>
            <w:r w:rsidR="005D55BB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ครื่องมือและ</w:t>
            </w:r>
            <w:r w:rsidR="005D55BB"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5D55BB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21CB5EC" w14:textId="77777777" w:rsidR="005D55BB" w:rsidRPr="00760A3D" w:rsidRDefault="005D55BB" w:rsidP="00AF5B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527C0529" w14:textId="77777777" w:rsidR="005D55BB" w:rsidRPr="00760A3D" w:rsidRDefault="005D55BB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0E1BBDC" w14:textId="77777777" w:rsidR="005D55BB" w:rsidRPr="00760A3D" w:rsidRDefault="005D55BB" w:rsidP="00AF5B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5D55BB" w:rsidRPr="00760A3D" w14:paraId="766AA4B4" w14:textId="77777777" w:rsidTr="008435B3">
        <w:tc>
          <w:tcPr>
            <w:tcW w:w="2410" w:type="dxa"/>
            <w:shd w:val="clear" w:color="auto" w:fill="auto"/>
          </w:tcPr>
          <w:p w14:paraId="78AC21A4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E939293" w14:textId="77777777" w:rsidR="005D55BB" w:rsidRPr="00760A3D" w:rsidRDefault="005D55BB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7E6B174C" w14:textId="77777777" w:rsidR="005D55BB" w:rsidRPr="00760A3D" w:rsidRDefault="005D55BB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14:paraId="6D69AF39" w14:textId="77777777" w:rsidR="005D55BB" w:rsidRPr="00760A3D" w:rsidRDefault="005D55BB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0A741E36" w14:textId="77777777" w:rsidR="005D55BB" w:rsidRPr="00760A3D" w:rsidRDefault="005D55BB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14:paraId="505283DA" w14:textId="77777777" w:rsidR="005D55BB" w:rsidRPr="00760A3D" w:rsidRDefault="005D55BB" w:rsidP="00624B5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0899269A" w14:textId="77777777" w:rsidR="005D55BB" w:rsidRPr="00760A3D" w:rsidRDefault="005D55BB" w:rsidP="008435B3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5D55BB" w:rsidRPr="00760A3D" w14:paraId="3A193E0F" w14:textId="77777777" w:rsidTr="008435B3">
        <w:tc>
          <w:tcPr>
            <w:tcW w:w="2410" w:type="dxa"/>
            <w:shd w:val="clear" w:color="auto" w:fill="auto"/>
          </w:tcPr>
          <w:p w14:paraId="743D8785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84FC83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D82FE4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7B212DF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8AD511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E996B1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E46B84D" w14:textId="77777777" w:rsidR="005D55BB" w:rsidRPr="00760A3D" w:rsidRDefault="005D55BB" w:rsidP="00624B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D55BB" w:rsidRPr="00760A3D" w14:paraId="3B5D1E00" w14:textId="77777777" w:rsidTr="008435B3">
        <w:tc>
          <w:tcPr>
            <w:tcW w:w="2410" w:type="dxa"/>
            <w:shd w:val="clear" w:color="auto" w:fill="auto"/>
            <w:vAlign w:val="bottom"/>
            <w:hideMark/>
          </w:tcPr>
          <w:p w14:paraId="756EA85A" w14:textId="77777777" w:rsidR="005D55BB" w:rsidRPr="00760A3D" w:rsidRDefault="005D55BB" w:rsidP="00624B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313D7BE8" w14:textId="079271B8" w:rsidR="005D55BB" w:rsidRPr="009C4BD0" w:rsidRDefault="00E876A9" w:rsidP="00624B55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281,771</w:t>
            </w:r>
          </w:p>
        </w:tc>
        <w:tc>
          <w:tcPr>
            <w:tcW w:w="1134" w:type="dxa"/>
            <w:shd w:val="clear" w:color="auto" w:fill="auto"/>
          </w:tcPr>
          <w:p w14:paraId="1EC74CD3" w14:textId="33C2EA98" w:rsidR="005D55BB" w:rsidRPr="00760A3D" w:rsidRDefault="00794326" w:rsidP="00624B55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335,</w:t>
            </w:r>
            <w:r w:rsidR="005A1C4E">
              <w:rPr>
                <w:rFonts w:ascii="Browallia New" w:eastAsia="Calibri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134" w:type="dxa"/>
            <w:shd w:val="clear" w:color="auto" w:fill="auto"/>
          </w:tcPr>
          <w:p w14:paraId="5EDAF073" w14:textId="3D2267AA" w:rsidR="005D55BB" w:rsidRPr="00760A3D" w:rsidRDefault="00E876A9" w:rsidP="00624B55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3,896</w:t>
            </w:r>
          </w:p>
        </w:tc>
        <w:tc>
          <w:tcPr>
            <w:tcW w:w="1134" w:type="dxa"/>
            <w:shd w:val="clear" w:color="auto" w:fill="auto"/>
          </w:tcPr>
          <w:p w14:paraId="104755A7" w14:textId="2BEB8ADB" w:rsidR="005D55BB" w:rsidRPr="00760A3D" w:rsidRDefault="005A1C4E" w:rsidP="00624B55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4,106</w:t>
            </w:r>
          </w:p>
        </w:tc>
        <w:tc>
          <w:tcPr>
            <w:tcW w:w="1134" w:type="dxa"/>
            <w:shd w:val="clear" w:color="auto" w:fill="auto"/>
          </w:tcPr>
          <w:p w14:paraId="60FA1314" w14:textId="2C941D6D" w:rsidR="005D55BB" w:rsidRPr="00760A3D" w:rsidRDefault="00AA197B" w:rsidP="00624B55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285,667</w:t>
            </w:r>
          </w:p>
        </w:tc>
        <w:tc>
          <w:tcPr>
            <w:tcW w:w="1134" w:type="dxa"/>
            <w:shd w:val="clear" w:color="auto" w:fill="auto"/>
          </w:tcPr>
          <w:p w14:paraId="74BABFCD" w14:textId="60A8ABB6" w:rsidR="005D55BB" w:rsidRPr="00760A3D" w:rsidRDefault="006E6D59" w:rsidP="00624B55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339,526</w:t>
            </w:r>
          </w:p>
        </w:tc>
      </w:tr>
      <w:tr w:rsidR="005D55BB" w:rsidRPr="00760A3D" w14:paraId="5EAC1B98" w14:textId="77777777" w:rsidTr="006E6D59">
        <w:tc>
          <w:tcPr>
            <w:tcW w:w="2410" w:type="dxa"/>
            <w:shd w:val="clear" w:color="auto" w:fill="auto"/>
            <w:vAlign w:val="bottom"/>
            <w:hideMark/>
          </w:tcPr>
          <w:p w14:paraId="7E54A9A8" w14:textId="77777777" w:rsidR="005D55BB" w:rsidRPr="00760A3D" w:rsidRDefault="005D55BB" w:rsidP="00624B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D9310" w14:textId="6A7261BB" w:rsidR="005D55BB" w:rsidRPr="009C4BD0" w:rsidRDefault="00AA197B" w:rsidP="00D85E5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F7832" w14:textId="57AE8CE1" w:rsidR="005D55BB" w:rsidRPr="00760A3D" w:rsidRDefault="005A1C4E" w:rsidP="006E6D59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2F685" w14:textId="1A8BF67E" w:rsidR="005D55BB" w:rsidRPr="00760A3D" w:rsidRDefault="00E876A9" w:rsidP="00624B5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83CF0" w14:textId="6837DA9F" w:rsidR="005D55BB" w:rsidRPr="00760A3D" w:rsidRDefault="005A1C4E" w:rsidP="00624B5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C7807" w14:textId="7BE2925D" w:rsidR="005D55BB" w:rsidRPr="00760A3D" w:rsidRDefault="000B2DC9" w:rsidP="00624B5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54D87" w14:textId="757F7155" w:rsidR="005D55BB" w:rsidRPr="00760A3D" w:rsidRDefault="006E6D59" w:rsidP="00624B5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1,895</w:t>
            </w:r>
          </w:p>
        </w:tc>
      </w:tr>
      <w:tr w:rsidR="005D55BB" w:rsidRPr="00760A3D" w14:paraId="229D1BC1" w14:textId="77777777" w:rsidTr="008435B3">
        <w:tc>
          <w:tcPr>
            <w:tcW w:w="2410" w:type="dxa"/>
            <w:shd w:val="clear" w:color="auto" w:fill="auto"/>
            <w:vAlign w:val="bottom"/>
            <w:hideMark/>
          </w:tcPr>
          <w:p w14:paraId="0BAB7143" w14:textId="77777777" w:rsidR="005D55BB" w:rsidRPr="00760A3D" w:rsidRDefault="005D55BB" w:rsidP="00624B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4B24BF0D" w14:textId="43365CC6" w:rsidR="005D55BB" w:rsidRPr="009C4BD0" w:rsidRDefault="00E876A9" w:rsidP="00624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281,771</w:t>
            </w:r>
          </w:p>
        </w:tc>
        <w:tc>
          <w:tcPr>
            <w:tcW w:w="1134" w:type="dxa"/>
            <w:shd w:val="clear" w:color="auto" w:fill="auto"/>
          </w:tcPr>
          <w:p w14:paraId="5BC239E7" w14:textId="31DF8B9C" w:rsidR="005D55BB" w:rsidRPr="00760A3D" w:rsidRDefault="005A1C4E" w:rsidP="00624B55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335,420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42723" w14:textId="69B4AD7B" w:rsidR="005D55BB" w:rsidRPr="00760A3D" w:rsidRDefault="00E876A9" w:rsidP="00624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5,259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E49D8" w14:textId="731967F3" w:rsidR="005D55BB" w:rsidRPr="00760A3D" w:rsidRDefault="006E6D59" w:rsidP="00624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6,001</w:t>
            </w:r>
          </w:p>
        </w:tc>
        <w:tc>
          <w:tcPr>
            <w:tcW w:w="1134" w:type="dxa"/>
            <w:shd w:val="clear" w:color="auto" w:fill="auto"/>
          </w:tcPr>
          <w:p w14:paraId="56158E25" w14:textId="4F0FEDEA" w:rsidR="005D55BB" w:rsidRPr="00760A3D" w:rsidRDefault="000B2DC9" w:rsidP="00624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287,030</w:t>
            </w:r>
          </w:p>
        </w:tc>
        <w:tc>
          <w:tcPr>
            <w:tcW w:w="1134" w:type="dxa"/>
            <w:shd w:val="clear" w:color="auto" w:fill="auto"/>
          </w:tcPr>
          <w:p w14:paraId="13FB168F" w14:textId="2A1669C2" w:rsidR="005D55BB" w:rsidRPr="00760A3D" w:rsidRDefault="006E6D59" w:rsidP="00624B5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341,421</w:t>
            </w:r>
          </w:p>
        </w:tc>
      </w:tr>
    </w:tbl>
    <w:p w14:paraId="0F1217B0" w14:textId="77777777" w:rsidR="003E673A" w:rsidRDefault="003E673A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3E673A" w:rsidRPr="00760A3D" w14:paraId="247DC4D6" w14:textId="77777777" w:rsidTr="00B53C0A">
        <w:tc>
          <w:tcPr>
            <w:tcW w:w="2410" w:type="dxa"/>
            <w:shd w:val="clear" w:color="auto" w:fill="auto"/>
          </w:tcPr>
          <w:p w14:paraId="278EB674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8FA46E0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479F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3E673A" w:rsidRPr="00760A3D" w14:paraId="79953A85" w14:textId="77777777" w:rsidTr="00B53C0A">
        <w:tc>
          <w:tcPr>
            <w:tcW w:w="2410" w:type="dxa"/>
            <w:shd w:val="clear" w:color="auto" w:fill="auto"/>
          </w:tcPr>
          <w:p w14:paraId="07F507D5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E3A31CC" w14:textId="2097268C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="00091855">
              <w:rPr>
                <w:rFonts w:ascii="Browallia New" w:hAnsi="Browallia New" w:cs="Browallia New" w:hint="cs"/>
                <w:sz w:val="22"/>
                <w:szCs w:val="22"/>
                <w:cs/>
              </w:rPr>
              <w:t>เฉพาะของบริษัท</w:t>
            </w:r>
          </w:p>
        </w:tc>
      </w:tr>
      <w:tr w:rsidR="003E673A" w:rsidRPr="00760A3D" w14:paraId="6423A48C" w14:textId="77777777" w:rsidTr="00B53C0A">
        <w:tc>
          <w:tcPr>
            <w:tcW w:w="2410" w:type="dxa"/>
            <w:shd w:val="clear" w:color="auto" w:fill="auto"/>
          </w:tcPr>
          <w:p w14:paraId="6CF2F13B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F1D5A72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3E673A" w:rsidRPr="00760A3D" w14:paraId="20A89E64" w14:textId="77777777" w:rsidTr="00B53C0A">
        <w:tc>
          <w:tcPr>
            <w:tcW w:w="2410" w:type="dxa"/>
            <w:shd w:val="clear" w:color="auto" w:fill="auto"/>
          </w:tcPr>
          <w:p w14:paraId="466C8698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C745919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จำหน่ายเ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ครื่องมือและ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68AF2CB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B912000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9857A10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3E673A" w:rsidRPr="00760A3D" w14:paraId="051922FE" w14:textId="77777777" w:rsidTr="00B53C0A">
        <w:tc>
          <w:tcPr>
            <w:tcW w:w="2410" w:type="dxa"/>
            <w:shd w:val="clear" w:color="auto" w:fill="auto"/>
          </w:tcPr>
          <w:p w14:paraId="7FD12F5A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7128569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3C94CE68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14:paraId="33BF4DA4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4D124898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14:paraId="5177DC04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7E405566" w14:textId="77777777" w:rsidR="003E673A" w:rsidRPr="00760A3D" w:rsidRDefault="003E673A" w:rsidP="00B53C0A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3E673A" w:rsidRPr="00760A3D" w14:paraId="6F0526C1" w14:textId="77777777" w:rsidTr="00B53C0A">
        <w:tc>
          <w:tcPr>
            <w:tcW w:w="2410" w:type="dxa"/>
            <w:shd w:val="clear" w:color="auto" w:fill="auto"/>
          </w:tcPr>
          <w:p w14:paraId="30602458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5F150A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1B70F01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C76246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11C0CB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1DE96A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904DCA" w14:textId="77777777" w:rsidR="003E673A" w:rsidRPr="00760A3D" w:rsidRDefault="003E673A" w:rsidP="00B53C0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E673A" w:rsidRPr="00760A3D" w14:paraId="55E63D33" w14:textId="77777777" w:rsidTr="00B53C0A">
        <w:tc>
          <w:tcPr>
            <w:tcW w:w="2410" w:type="dxa"/>
            <w:shd w:val="clear" w:color="auto" w:fill="auto"/>
            <w:vAlign w:val="bottom"/>
            <w:hideMark/>
          </w:tcPr>
          <w:p w14:paraId="33ACBB4A" w14:textId="77777777" w:rsidR="003E673A" w:rsidRPr="00760A3D" w:rsidRDefault="003E673A" w:rsidP="00B53C0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0499E56C" w14:textId="2124585C" w:rsidR="003E673A" w:rsidRPr="009C4BD0" w:rsidRDefault="003E673A" w:rsidP="00B53C0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7C047A">
              <w:rPr>
                <w:rFonts w:ascii="Browallia New" w:eastAsia="Calibri" w:hAnsi="Browallia New" w:cs="Browallia New"/>
                <w:sz w:val="22"/>
                <w:szCs w:val="22"/>
              </w:rPr>
              <w:t>54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,7</w:t>
            </w:r>
            <w:r w:rsidR="007C047A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F03040D" w14:textId="4A5DB92E" w:rsidR="003E673A" w:rsidRPr="00760A3D" w:rsidRDefault="003E673A" w:rsidP="00B53C0A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="007C047A">
              <w:rPr>
                <w:rFonts w:ascii="Browallia New" w:eastAsia="Calibri" w:hAnsi="Browallia New" w:cs="Browallia New"/>
                <w:sz w:val="22"/>
                <w:szCs w:val="22"/>
              </w:rPr>
              <w:t>02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="007C047A">
              <w:rPr>
                <w:rFonts w:ascii="Browallia New" w:eastAsia="Calibri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134" w:type="dxa"/>
            <w:shd w:val="clear" w:color="auto" w:fill="auto"/>
          </w:tcPr>
          <w:p w14:paraId="51BF39D1" w14:textId="77777777" w:rsidR="003E673A" w:rsidRPr="00760A3D" w:rsidRDefault="003E673A" w:rsidP="00B53C0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3,896</w:t>
            </w:r>
          </w:p>
        </w:tc>
        <w:tc>
          <w:tcPr>
            <w:tcW w:w="1134" w:type="dxa"/>
            <w:shd w:val="clear" w:color="auto" w:fill="auto"/>
          </w:tcPr>
          <w:p w14:paraId="3019F1A0" w14:textId="77777777" w:rsidR="003E673A" w:rsidRPr="00760A3D" w:rsidRDefault="003E673A" w:rsidP="00B53C0A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4,106</w:t>
            </w:r>
          </w:p>
        </w:tc>
        <w:tc>
          <w:tcPr>
            <w:tcW w:w="1134" w:type="dxa"/>
            <w:shd w:val="clear" w:color="auto" w:fill="auto"/>
          </w:tcPr>
          <w:p w14:paraId="6E5753C6" w14:textId="4B821E16" w:rsidR="003E673A" w:rsidRPr="00760A3D" w:rsidRDefault="003E673A" w:rsidP="00B53C0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086A15">
              <w:rPr>
                <w:rFonts w:ascii="Browallia New" w:eastAsia="Calibri" w:hAnsi="Browallia New" w:cs="Browallia New"/>
                <w:sz w:val="22"/>
                <w:szCs w:val="22"/>
              </w:rPr>
              <w:t>58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,6</w:t>
            </w:r>
            <w:r w:rsidR="00086A15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735CC2A" w14:textId="2E56DF7F" w:rsidR="003E673A" w:rsidRPr="00760A3D" w:rsidRDefault="003E673A" w:rsidP="00B53C0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="00EA7F97">
              <w:rPr>
                <w:rFonts w:ascii="Browallia New" w:eastAsia="Calibri" w:hAnsi="Browallia New" w:cs="Browallia New"/>
                <w:sz w:val="22"/>
                <w:szCs w:val="22"/>
              </w:rPr>
              <w:t>06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="00EA7F97">
              <w:rPr>
                <w:rFonts w:ascii="Browallia New" w:eastAsia="Calibri" w:hAnsi="Browallia New" w:cs="Browallia New"/>
                <w:sz w:val="22"/>
                <w:szCs w:val="22"/>
              </w:rPr>
              <w:t>820</w:t>
            </w:r>
          </w:p>
        </w:tc>
      </w:tr>
      <w:tr w:rsidR="003E673A" w:rsidRPr="00760A3D" w14:paraId="3FA039F0" w14:textId="77777777" w:rsidTr="00B53C0A">
        <w:tc>
          <w:tcPr>
            <w:tcW w:w="2410" w:type="dxa"/>
            <w:shd w:val="clear" w:color="auto" w:fill="auto"/>
            <w:vAlign w:val="bottom"/>
            <w:hideMark/>
          </w:tcPr>
          <w:p w14:paraId="7CC6B47A" w14:textId="77777777" w:rsidR="003E673A" w:rsidRPr="00760A3D" w:rsidRDefault="003E673A" w:rsidP="00B53C0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69C30" w14:textId="77777777" w:rsidR="003E673A" w:rsidRPr="009C4BD0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2BE9F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7A3DE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D647C6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C65BF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84307" w14:textId="77777777" w:rsidR="003E673A" w:rsidRPr="00760A3D" w:rsidRDefault="003E673A" w:rsidP="00B53C0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1,895</w:t>
            </w:r>
          </w:p>
        </w:tc>
      </w:tr>
      <w:tr w:rsidR="003E673A" w:rsidRPr="00760A3D" w14:paraId="76BE532E" w14:textId="77777777" w:rsidTr="00B53C0A">
        <w:tc>
          <w:tcPr>
            <w:tcW w:w="2410" w:type="dxa"/>
            <w:shd w:val="clear" w:color="auto" w:fill="auto"/>
            <w:vAlign w:val="bottom"/>
            <w:hideMark/>
          </w:tcPr>
          <w:p w14:paraId="00DB703A" w14:textId="77777777" w:rsidR="003E673A" w:rsidRPr="00760A3D" w:rsidRDefault="003E673A" w:rsidP="00B53C0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7D6D11D8" w14:textId="351F596D" w:rsidR="003E673A" w:rsidRPr="009C4BD0" w:rsidRDefault="003E673A" w:rsidP="00B53C0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C047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B41A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</w:rPr>
              <w:t>,7</w:t>
            </w:r>
            <w:r w:rsidR="007C04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C529530" w14:textId="6530226C" w:rsidR="003E673A" w:rsidRPr="00760A3D" w:rsidRDefault="003E673A" w:rsidP="00B53C0A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C047A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C047A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23245" w14:textId="77777777" w:rsidR="003E673A" w:rsidRPr="00760A3D" w:rsidRDefault="003E673A" w:rsidP="00B53C0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5,259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F671F" w14:textId="77777777" w:rsidR="003E673A" w:rsidRPr="00760A3D" w:rsidRDefault="003E673A" w:rsidP="00B53C0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6,001</w:t>
            </w:r>
          </w:p>
        </w:tc>
        <w:tc>
          <w:tcPr>
            <w:tcW w:w="1134" w:type="dxa"/>
            <w:shd w:val="clear" w:color="auto" w:fill="auto"/>
          </w:tcPr>
          <w:p w14:paraId="48E3D2DF" w14:textId="48396447" w:rsidR="003E673A" w:rsidRPr="00760A3D" w:rsidRDefault="003E673A" w:rsidP="00B53C0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86A15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86A15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134" w:type="dxa"/>
            <w:shd w:val="clear" w:color="auto" w:fill="auto"/>
          </w:tcPr>
          <w:p w14:paraId="671DA135" w14:textId="1DF74472" w:rsidR="003E673A" w:rsidRPr="00760A3D" w:rsidRDefault="003E673A" w:rsidP="00B53C0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B41A3">
              <w:rPr>
                <w:rFonts w:ascii="Browallia New" w:hAnsi="Browallia New" w:cs="Browallia New"/>
                <w:sz w:val="22"/>
                <w:szCs w:val="22"/>
              </w:rPr>
              <w:t>08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41A3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</w:tr>
    </w:tbl>
    <w:p w14:paraId="60DB576F" w14:textId="77777777" w:rsidR="003E673A" w:rsidRDefault="003E673A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B3E6DCF" w14:textId="77777777" w:rsidR="004742C4" w:rsidRPr="000E4755" w:rsidRDefault="004742C4" w:rsidP="004742C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0E475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0E475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Pr="000E475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Pr="000E4755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E475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2566 </w:t>
      </w: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Pr="000E475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Pr="000E475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2565 </w:t>
      </w:r>
      <w:r w:rsidRPr="000E475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2507A6CC" w14:textId="77777777" w:rsidR="004742C4" w:rsidRPr="00760A3D" w:rsidRDefault="004742C4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15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653"/>
        <w:gridCol w:w="250"/>
        <w:gridCol w:w="2126"/>
        <w:gridCol w:w="250"/>
        <w:gridCol w:w="1877"/>
      </w:tblGrid>
      <w:tr w:rsidR="004742C4" w:rsidRPr="00760A3D" w14:paraId="778EC252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196A711" w14:textId="77777777" w:rsidR="004742C4" w:rsidRPr="00760A3D" w:rsidRDefault="004742C4" w:rsidP="00624B55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250" w:type="dxa"/>
            <w:vAlign w:val="bottom"/>
          </w:tcPr>
          <w:p w14:paraId="7B941189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7A71B737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E15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(หน่วย : พันบาท)</w:t>
            </w:r>
          </w:p>
        </w:tc>
      </w:tr>
      <w:tr w:rsidR="004742C4" w:rsidRPr="00760A3D" w14:paraId="67F4C42D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AC1C20B" w14:textId="77777777" w:rsidR="004742C4" w:rsidRPr="00760A3D" w:rsidRDefault="004742C4" w:rsidP="00624B55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250" w:type="dxa"/>
            <w:vAlign w:val="bottom"/>
          </w:tcPr>
          <w:p w14:paraId="363DFC62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03081405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4931C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ของ</w:t>
            </w: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</w:t>
            </w:r>
          </w:p>
        </w:tc>
      </w:tr>
      <w:tr w:rsidR="004742C4" w:rsidRPr="00760A3D" w14:paraId="38B6A94F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416F3AD" w14:textId="77777777" w:rsidR="004742C4" w:rsidRPr="00760A3D" w:rsidRDefault="004742C4" w:rsidP="00624B55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6F8F11F4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33C" w14:textId="77777777" w:rsidR="004742C4" w:rsidRPr="0036276F" w:rsidRDefault="004742C4" w:rsidP="00624B55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6276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 xml:space="preserve">31 </w:t>
            </w:r>
            <w:r w:rsidRPr="0036276F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th-TH"/>
              </w:rPr>
              <w:t>มีนาคม</w:t>
            </w:r>
            <w:r w:rsidRPr="0036276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36276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3ECFE8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BB78" w14:textId="77777777" w:rsidR="004742C4" w:rsidRPr="00760A3D" w:rsidRDefault="004742C4" w:rsidP="00624B55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4742C4" w:rsidRPr="00760A3D" w14:paraId="2B99AF2C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528A16D0" w14:textId="77777777" w:rsidR="004742C4" w:rsidRPr="00760A3D" w:rsidRDefault="004742C4" w:rsidP="00624B55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1699FE9C" w14:textId="77777777" w:rsidR="004742C4" w:rsidRPr="00760A3D" w:rsidRDefault="004742C4" w:rsidP="00624B55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CC9605E" w14:textId="77777777" w:rsidR="004742C4" w:rsidRPr="00760A3D" w:rsidRDefault="004742C4" w:rsidP="00624B55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482CABE" w14:textId="77777777" w:rsidR="004742C4" w:rsidRPr="00760A3D" w:rsidRDefault="004742C4" w:rsidP="00624B55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68A8B7A2" w14:textId="77777777" w:rsidR="004742C4" w:rsidRPr="00760A3D" w:rsidRDefault="004742C4" w:rsidP="00624B55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742C4" w:rsidRPr="00760A3D" w14:paraId="2C5B34B1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41E20559" w14:textId="19843DBA" w:rsidR="004742C4" w:rsidRPr="000E4755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50" w:type="dxa"/>
            <w:vAlign w:val="bottom"/>
          </w:tcPr>
          <w:p w14:paraId="16F4036C" w14:textId="77777777" w:rsidR="004742C4" w:rsidRPr="00760A3D" w:rsidRDefault="004742C4" w:rsidP="00624B55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2A3402C7" w14:textId="4A689851" w:rsidR="004742C4" w:rsidRPr="00CB003E" w:rsidRDefault="00C953D6" w:rsidP="00624B55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B003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7,</w:t>
            </w:r>
            <w:r w:rsidR="00CB003E" w:rsidRPr="00CB003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857</w:t>
            </w:r>
          </w:p>
        </w:tc>
        <w:tc>
          <w:tcPr>
            <w:tcW w:w="250" w:type="dxa"/>
            <w:vAlign w:val="bottom"/>
          </w:tcPr>
          <w:p w14:paraId="285B5D24" w14:textId="77777777" w:rsidR="004742C4" w:rsidRPr="00CB003E" w:rsidRDefault="004742C4" w:rsidP="00624B55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</w:tcPr>
          <w:p w14:paraId="5411078B" w14:textId="4D61EF87" w:rsidR="004742C4" w:rsidRPr="00CB003E" w:rsidRDefault="00CB003E" w:rsidP="00624B55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8,557</w:t>
            </w:r>
          </w:p>
        </w:tc>
      </w:tr>
      <w:tr w:rsidR="004742C4" w:rsidRPr="00760A3D" w14:paraId="21FBD7F1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420131EF" w14:textId="3F2E3CA8" w:rsidR="004742C4" w:rsidRPr="000E4755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2 - </w:t>
            </w:r>
            <w:r w:rsidR="00BD036A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50" w:type="dxa"/>
            <w:vAlign w:val="bottom"/>
          </w:tcPr>
          <w:p w14:paraId="42E56A2D" w14:textId="77777777" w:rsidR="004742C4" w:rsidRPr="00760A3D" w:rsidRDefault="004742C4" w:rsidP="00624B55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6271DB5" w14:textId="0EC9FD0C" w:rsidR="004742C4" w:rsidRPr="00CB003E" w:rsidRDefault="00CB003E" w:rsidP="00624B55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B003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9,558</w:t>
            </w:r>
          </w:p>
        </w:tc>
        <w:tc>
          <w:tcPr>
            <w:tcW w:w="250" w:type="dxa"/>
            <w:vAlign w:val="bottom"/>
          </w:tcPr>
          <w:p w14:paraId="55AB8F08" w14:textId="77777777" w:rsidR="004742C4" w:rsidRPr="00CB003E" w:rsidRDefault="004742C4" w:rsidP="00624B55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19AFD80" w14:textId="7F9D4488" w:rsidR="004742C4" w:rsidRPr="00CB003E" w:rsidRDefault="00CB003E" w:rsidP="00624B55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10,337</w:t>
            </w:r>
          </w:p>
        </w:tc>
      </w:tr>
      <w:tr w:rsidR="004742C4" w:rsidRPr="00760A3D" w14:paraId="6B3CD574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5597F41E" w14:textId="60215FB3" w:rsidR="004742C4" w:rsidRPr="000E4755" w:rsidRDefault="004742C4" w:rsidP="000E4755">
            <w:pPr>
              <w:pStyle w:val="Heading7"/>
              <w:tabs>
                <w:tab w:val="left" w:pos="459"/>
              </w:tabs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E475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417D0C3F" w14:textId="77777777" w:rsidR="004742C4" w:rsidRPr="00760A3D" w:rsidRDefault="004742C4" w:rsidP="00624B55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4BB58F" w14:textId="5891FDB9" w:rsidR="004742C4" w:rsidRPr="00CB003E" w:rsidRDefault="00CB003E" w:rsidP="00624B55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B003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17,41</w:t>
            </w:r>
            <w:r w:rsidR="004743E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50" w:type="dxa"/>
            <w:vAlign w:val="bottom"/>
          </w:tcPr>
          <w:p w14:paraId="748125A2" w14:textId="77777777" w:rsidR="004742C4" w:rsidRPr="00CB003E" w:rsidRDefault="004742C4" w:rsidP="00624B55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198DAD44" w14:textId="011C7459" w:rsidR="004742C4" w:rsidRPr="00CB003E" w:rsidRDefault="00CB003E" w:rsidP="00624B55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18,894</w:t>
            </w:r>
          </w:p>
        </w:tc>
      </w:tr>
    </w:tbl>
    <w:p w14:paraId="05BEAA56" w14:textId="77777777" w:rsidR="008435B3" w:rsidRDefault="008435B3" w:rsidP="006E537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A69CB27" w14:textId="77777777" w:rsidR="002F0C4A" w:rsidRDefault="002F0C4A" w:rsidP="002F0C4A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332EEE99" w14:textId="77777777" w:rsidR="000C7414" w:rsidRDefault="000C7414" w:rsidP="000C741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9D03BFF" w14:textId="791D5A0C" w:rsidR="009E6FFF" w:rsidRPr="000C7414" w:rsidRDefault="000C7414" w:rsidP="008333A6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C7414">
        <w:rPr>
          <w:rFonts w:ascii="BrowalliaUPC" w:hAnsi="BrowalliaUPC" w:cs="BrowalliaUPC"/>
          <w:color w:val="auto"/>
          <w:sz w:val="28"/>
          <w:szCs w:val="28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2F0AC582" w14:textId="5EFA2289" w:rsidR="00C23D0C" w:rsidRDefault="00DA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  <w:br w:type="page"/>
      </w:r>
    </w:p>
    <w:p w14:paraId="6D2884AF" w14:textId="2F30B3CE" w:rsidR="00A551EC" w:rsidRPr="0020634F" w:rsidRDefault="00A551EC" w:rsidP="002411A6">
      <w:pPr>
        <w:pStyle w:val="CordiaNew"/>
        <w:numPr>
          <w:ilvl w:val="0"/>
          <w:numId w:val="1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20634F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lastRenderedPageBreak/>
        <w:t>ใบสำคัญแสดงสิทธิ</w:t>
      </w:r>
    </w:p>
    <w:p w14:paraId="7A6EBB53" w14:textId="750951E4" w:rsidR="00C711AD" w:rsidRPr="0020634F" w:rsidRDefault="00C711AD" w:rsidP="00C7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312830CB" w14:textId="70CBE585" w:rsidR="00965EDB" w:rsidRPr="0020634F" w:rsidRDefault="00965EDB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20634F">
        <w:rPr>
          <w:rFonts w:ascii="BrowalliaUPC" w:hAnsi="BrowalliaUPC" w:cs="BrowalliaUPC" w:hint="cs"/>
          <w:sz w:val="28"/>
          <w:szCs w:val="28"/>
          <w:cs/>
        </w:rPr>
        <w:t>ในระหว่าง</w:t>
      </w:r>
      <w:r w:rsidR="00BE5312">
        <w:rPr>
          <w:rFonts w:ascii="BrowalliaUPC" w:hAnsi="BrowalliaUPC" w:cs="BrowalliaUPC" w:hint="cs"/>
          <w:sz w:val="28"/>
          <w:szCs w:val="28"/>
          <w:cs/>
        </w:rPr>
        <w:t xml:space="preserve">ปี </w:t>
      </w:r>
      <w:r w:rsidR="00BE5312">
        <w:rPr>
          <w:rFonts w:ascii="BrowalliaUPC" w:hAnsi="BrowalliaUPC" w:cs="BrowalliaUPC"/>
          <w:sz w:val="28"/>
          <w:szCs w:val="28"/>
        </w:rPr>
        <w:t>2565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 บริษัท</w:t>
      </w:r>
      <w:r w:rsidRPr="0020634F">
        <w:rPr>
          <w:rFonts w:ascii="BrowalliaUPC" w:hAnsi="BrowalliaUPC" w:cs="BrowalliaUPC"/>
          <w:sz w:val="28"/>
          <w:szCs w:val="28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Pr="0020634F">
        <w:rPr>
          <w:rFonts w:ascii="BrowalliaUPC" w:hAnsi="BrowalliaUPC" w:cs="BrowalliaUPC"/>
          <w:sz w:val="28"/>
          <w:szCs w:val="28"/>
        </w:rPr>
        <w:t>5 (EFORL-W5)</w:t>
      </w:r>
      <w:r w:rsidRPr="0020634F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384500" w:rsidRPr="0020634F">
        <w:rPr>
          <w:rFonts w:ascii="BrowalliaUPC" w:hAnsi="BrowalliaUPC" w:cs="BrowalliaUPC"/>
          <w:sz w:val="28"/>
          <w:szCs w:val="28"/>
        </w:rPr>
        <w:br/>
      </w:r>
      <w:r w:rsidRPr="0020634F">
        <w:rPr>
          <w:rFonts w:ascii="BrowalliaUPC" w:hAnsi="BrowalliaUPC" w:cs="BrowalliaUPC"/>
          <w:sz w:val="28"/>
          <w:szCs w:val="28"/>
          <w:cs/>
        </w:rPr>
        <w:t xml:space="preserve">รุ่นที่ </w:t>
      </w:r>
      <w:r w:rsidRPr="0020634F">
        <w:rPr>
          <w:rFonts w:ascii="BrowalliaUPC" w:hAnsi="BrowalliaUPC" w:cs="BrowalliaUPC"/>
          <w:sz w:val="28"/>
          <w:szCs w:val="28"/>
        </w:rPr>
        <w:t xml:space="preserve">6 (EFORL-W6) </w:t>
      </w:r>
      <w:r w:rsidRPr="0020634F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7C30813A" w14:textId="77777777" w:rsidR="002E1EDB" w:rsidRPr="00CB2D80" w:rsidRDefault="002E1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908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28"/>
        <w:gridCol w:w="2929"/>
        <w:gridCol w:w="246"/>
        <w:gridCol w:w="2784"/>
      </w:tblGrid>
      <w:tr w:rsidR="004D4C3A" w:rsidRPr="0020634F" w14:paraId="403AFC20" w14:textId="77777777" w:rsidTr="000B08F0">
        <w:trPr>
          <w:trHeight w:val="153"/>
        </w:trPr>
        <w:tc>
          <w:tcPr>
            <w:tcW w:w="3128" w:type="dxa"/>
          </w:tcPr>
          <w:p w14:paraId="78E37B00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29B6C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7B4151C7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B2D71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>EFORL-W6</w:t>
            </w:r>
          </w:p>
        </w:tc>
      </w:tr>
      <w:tr w:rsidR="004D4C3A" w:rsidRPr="0020634F" w14:paraId="24A20C3D" w14:textId="77777777" w:rsidTr="000B08F0">
        <w:trPr>
          <w:trHeight w:val="161"/>
        </w:trPr>
        <w:tc>
          <w:tcPr>
            <w:tcW w:w="3128" w:type="dxa"/>
          </w:tcPr>
          <w:p w14:paraId="31E73AAE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30400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6" w:type="dxa"/>
          </w:tcPr>
          <w:p w14:paraId="6A7D1EDB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5B3DD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</w:p>
        </w:tc>
      </w:tr>
      <w:tr w:rsidR="004D4C3A" w:rsidRPr="0020634F" w14:paraId="44586242" w14:textId="77777777" w:rsidTr="000B08F0">
        <w:trPr>
          <w:trHeight w:val="68"/>
        </w:trPr>
        <w:tc>
          <w:tcPr>
            <w:tcW w:w="3128" w:type="dxa"/>
          </w:tcPr>
          <w:p w14:paraId="77BC49A9" w14:textId="77777777" w:rsidR="00965EDB" w:rsidRPr="0020634F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D62DFDE" w14:textId="3F085B68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ไม่เกิน 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>799,572,9</w:t>
            </w:r>
            <w:r w:rsidR="0034062C" w:rsidRPr="0020634F">
              <w:rPr>
                <w:rFonts w:ascii="BrowalliaUPC" w:hAnsi="BrowalliaUPC" w:cs="BrowalliaUPC"/>
                <w:sz w:val="24"/>
                <w:szCs w:val="24"/>
              </w:rPr>
              <w:t>90</w:t>
            </w: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5330AB6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22EB166" w14:textId="3C5238AF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 xml:space="preserve">ไม่เกิน 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>399,786,49</w:t>
            </w:r>
            <w:r w:rsidR="0034062C" w:rsidRPr="0020634F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>หน่วย</w:t>
            </w:r>
          </w:p>
        </w:tc>
      </w:tr>
      <w:tr w:rsidR="004D4C3A" w:rsidRPr="0020634F" w14:paraId="4F5A2709" w14:textId="77777777" w:rsidTr="000B08F0">
        <w:trPr>
          <w:trHeight w:val="1224"/>
        </w:trPr>
        <w:tc>
          <w:tcPr>
            <w:tcW w:w="3128" w:type="dxa"/>
          </w:tcPr>
          <w:p w14:paraId="0DBE4D67" w14:textId="77777777" w:rsidR="00965EDB" w:rsidRPr="0020634F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58AC3093" w14:textId="261D64B3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เสนอขายให้แก่ผู้ถือหุ้นเดิมตามสัดส่วนการถือหุ้น ในอัตราส่วน</w:t>
            </w:r>
            <w:r w:rsidR="000B08F0" w:rsidRPr="0020634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5 </w:t>
            </w: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หุ้นสามัญเดิมต่อ 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60D04E2B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253AE80" w14:textId="638468C7" w:rsidR="00965EDB" w:rsidRPr="0020634F" w:rsidRDefault="00965EDB" w:rsidP="001C403B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EFORL-W5 </w:t>
            </w: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ในอัตราส่วน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8B4259" w:rsidRPr="0020634F">
              <w:rPr>
                <w:rFonts w:ascii="BrowalliaUPC" w:hAnsi="BrowalliaUPC" w:cs="BrowalliaUPC"/>
                <w:sz w:val="24"/>
                <w:szCs w:val="24"/>
              </w:rPr>
              <w:t xml:space="preserve">2 </w:t>
            </w:r>
            <w:r w:rsidR="008B4259"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หน่วย </w:t>
            </w:r>
            <w:r w:rsidR="00D14D3B" w:rsidRPr="0020634F">
              <w:rPr>
                <w:rFonts w:ascii="BrowalliaUPC" w:hAnsi="BrowalliaUPC" w:cs="BrowalliaUPC"/>
                <w:sz w:val="24"/>
                <w:szCs w:val="24"/>
              </w:rPr>
              <w:t xml:space="preserve">EFORL-5 </w:t>
            </w:r>
            <w:r w:rsidR="009D0476"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ต่อ </w:t>
            </w:r>
            <w:r w:rsidR="009D0476" w:rsidRPr="0020634F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ใบสำคัญแสดงสิทธิ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 EFORL-W6</w:t>
            </w:r>
          </w:p>
        </w:tc>
      </w:tr>
      <w:tr w:rsidR="004D4C3A" w:rsidRPr="0020634F" w14:paraId="1B965EA6" w14:textId="77777777" w:rsidTr="000B08F0">
        <w:trPr>
          <w:trHeight w:val="68"/>
        </w:trPr>
        <w:tc>
          <w:tcPr>
            <w:tcW w:w="3128" w:type="dxa"/>
          </w:tcPr>
          <w:p w14:paraId="5098697F" w14:textId="7B2F9D78" w:rsidR="00965EDB" w:rsidRPr="0020634F" w:rsidRDefault="00CE390E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02141631" w14:textId="79ED1753" w:rsidR="00965EDB" w:rsidRPr="0020634F" w:rsidRDefault="00CE390E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 xml:space="preserve">25 </w:t>
            </w:r>
            <w:r w:rsidRPr="0020634F">
              <w:rPr>
                <w:rFonts w:ascii="BrowalliaUPC" w:hAnsi="BrowalliaUPC" w:cs="BrowalliaUPC" w:hint="cs"/>
                <w:snapToGrid w:val="0"/>
                <w:sz w:val="24"/>
                <w:szCs w:val="24"/>
                <w:cs/>
                <w:lang w:eastAsia="th-TH"/>
              </w:rPr>
              <w:t xml:space="preserve">พฤษภาคม </w:t>
            </w:r>
            <w:r w:rsidR="0062252D"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6" w:type="dxa"/>
          </w:tcPr>
          <w:p w14:paraId="57A3FC3D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491090F8" w14:textId="17A4B7E0" w:rsidR="00965EDB" w:rsidRPr="0020634F" w:rsidRDefault="0062252D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E390E" w:rsidRPr="0020634F" w14:paraId="60061ED2" w14:textId="77777777" w:rsidTr="000B08F0">
        <w:trPr>
          <w:trHeight w:val="68"/>
        </w:trPr>
        <w:tc>
          <w:tcPr>
            <w:tcW w:w="3128" w:type="dxa"/>
          </w:tcPr>
          <w:p w14:paraId="2650385A" w14:textId="3B28DAC7" w:rsidR="00CE390E" w:rsidRPr="0020634F" w:rsidRDefault="00CE390E" w:rsidP="00CE390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6E8EA3AB" w14:textId="295DCF39" w:rsidR="00CE390E" w:rsidRPr="0020634F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 xml:space="preserve">หน่วยละ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 xml:space="preserve">0.40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7129C231" w14:textId="77777777" w:rsidR="00CE390E" w:rsidRPr="0020634F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6A0BC15E" w14:textId="0EE389C3" w:rsidR="00CE390E" w:rsidRPr="0020634F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en-GB"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en-GB" w:eastAsia="th-TH"/>
              </w:rPr>
              <w:t xml:space="preserve">หน่วยละ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 xml:space="preserve">0.00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D4C3A" w:rsidRPr="0020634F" w14:paraId="79BC8CE2" w14:textId="77777777" w:rsidTr="000B08F0">
        <w:trPr>
          <w:trHeight w:val="68"/>
        </w:trPr>
        <w:tc>
          <w:tcPr>
            <w:tcW w:w="3128" w:type="dxa"/>
          </w:tcPr>
          <w:p w14:paraId="72B9D700" w14:textId="77777777" w:rsidR="00965EDB" w:rsidRPr="0020634F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5E7A0CE4" w14:textId="480CBA76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="003F7F7B"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>พฤ</w:t>
            </w:r>
            <w:r w:rsidR="00915926"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>ษภาคม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 2565</w:t>
            </w:r>
          </w:p>
        </w:tc>
        <w:tc>
          <w:tcPr>
            <w:tcW w:w="246" w:type="dxa"/>
          </w:tcPr>
          <w:p w14:paraId="0B4D6444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30C4B96" w14:textId="184B294B" w:rsidR="00965EDB" w:rsidRPr="0020634F" w:rsidRDefault="00915926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>พฤษภาคม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 2565</w:t>
            </w:r>
          </w:p>
        </w:tc>
      </w:tr>
      <w:tr w:rsidR="004D4C3A" w:rsidRPr="0020634F" w14:paraId="738E4CBD" w14:textId="77777777" w:rsidTr="000B08F0">
        <w:trPr>
          <w:trHeight w:val="68"/>
        </w:trPr>
        <w:tc>
          <w:tcPr>
            <w:tcW w:w="3128" w:type="dxa"/>
          </w:tcPr>
          <w:p w14:paraId="5175C0AC" w14:textId="77777777" w:rsidR="00965EDB" w:rsidRPr="0020634F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2D6D6904" w14:textId="7FA64553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="00915926" w:rsidRPr="0020634F">
              <w:rPr>
                <w:rFonts w:ascii="BrowalliaUPC" w:hAnsi="BrowalliaUPC" w:cs="BrowalliaUPC" w:hint="cs"/>
                <w:snapToGrid w:val="0"/>
                <w:sz w:val="24"/>
                <w:szCs w:val="24"/>
                <w:cs/>
                <w:lang w:eastAsia="th-TH"/>
              </w:rPr>
              <w:t xml:space="preserve"> (หมดอายุปี </w:t>
            </w:r>
            <w:r w:rsidR="00915926"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>2566</w:t>
            </w:r>
            <w:r w:rsidR="00915926" w:rsidRPr="0020634F">
              <w:rPr>
                <w:rFonts w:ascii="BrowalliaUPC" w:hAnsi="BrowalliaUPC" w:cs="BrowalliaUPC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596292D2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5A7705C" w14:textId="436E7BC2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 xml:space="preserve">3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="00915926" w:rsidRPr="0020634F">
              <w:rPr>
                <w:rFonts w:ascii="BrowalliaUPC" w:hAnsi="BrowalliaUPC" w:cs="BrowalliaUPC" w:hint="cs"/>
                <w:snapToGrid w:val="0"/>
                <w:sz w:val="24"/>
                <w:szCs w:val="24"/>
                <w:cs/>
                <w:lang w:eastAsia="th-TH"/>
              </w:rPr>
              <w:t xml:space="preserve"> (หมดอายุปี </w:t>
            </w:r>
            <w:r w:rsidR="00915926"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>2568)</w:t>
            </w:r>
          </w:p>
        </w:tc>
      </w:tr>
      <w:tr w:rsidR="004D4C3A" w:rsidRPr="0020634F" w14:paraId="6059D173" w14:textId="77777777" w:rsidTr="000B08F0">
        <w:trPr>
          <w:trHeight w:val="68"/>
        </w:trPr>
        <w:tc>
          <w:tcPr>
            <w:tcW w:w="3128" w:type="dxa"/>
          </w:tcPr>
          <w:p w14:paraId="3522EE44" w14:textId="77777777" w:rsidR="00965EDB" w:rsidRPr="0020634F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181B6712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 xml:space="preserve">หุ้นละ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eastAsia="th-TH"/>
              </w:rPr>
              <w:t xml:space="preserve">1.00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6E4DD223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A837630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</w:pP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en-GB" w:eastAsia="th-TH"/>
              </w:rPr>
              <w:t xml:space="preserve">หุ้นละ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  <w:t xml:space="preserve">2.50 </w:t>
            </w:r>
            <w:r w:rsidRPr="0020634F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4D4C3A" w:rsidRPr="0020634F" w14:paraId="2C6A5D87" w14:textId="77777777" w:rsidTr="000B08F0">
        <w:trPr>
          <w:trHeight w:val="117"/>
        </w:trPr>
        <w:tc>
          <w:tcPr>
            <w:tcW w:w="3128" w:type="dxa"/>
          </w:tcPr>
          <w:p w14:paraId="70C50396" w14:textId="77777777" w:rsidR="00965EDB" w:rsidRPr="0020634F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1279763" w14:textId="77777777" w:rsidR="00965EDB" w:rsidRPr="0020634F" w:rsidRDefault="00965EDB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20634F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มิถุนายน </w:t>
            </w:r>
            <w:r w:rsidRPr="0020634F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246" w:type="dxa"/>
          </w:tcPr>
          <w:p w14:paraId="76E7A194" w14:textId="77777777" w:rsidR="00965EDB" w:rsidRPr="0020634F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2F2EAB32" w14:textId="1977C33D" w:rsidR="00965EDB" w:rsidRPr="0020634F" w:rsidRDefault="00915926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en-GB" w:eastAsia="th-TH"/>
              </w:rPr>
            </w:pPr>
            <w:r w:rsidRPr="0020634F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20634F">
              <w:rPr>
                <w:rFonts w:ascii="BrowalliaUPC" w:hAnsi="BrowalliaUPC" w:cs="BrowalliaUPC" w:hint="cs"/>
                <w:sz w:val="24"/>
                <w:szCs w:val="24"/>
                <w:cs/>
              </w:rPr>
              <w:t>พฤศจิกายน</w:t>
            </w:r>
            <w:r w:rsidR="00965EDB" w:rsidRPr="0020634F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965EDB" w:rsidRPr="0020634F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</w:tbl>
    <w:p w14:paraId="57EACD50" w14:textId="77777777" w:rsidR="00705B2D" w:rsidRPr="0020634F" w:rsidRDefault="00705B2D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288216D6" w14:textId="60639C42" w:rsidR="00965EDB" w:rsidRPr="0020634F" w:rsidRDefault="00965EDB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20634F">
        <w:rPr>
          <w:rFonts w:ascii="BrowalliaUPC" w:hAnsi="BrowalliaUPC" w:cs="BrowalliaUPC" w:hint="cs"/>
          <w:sz w:val="28"/>
          <w:szCs w:val="28"/>
          <w:cs/>
        </w:rPr>
        <w:t>ในระหว่าง</w:t>
      </w:r>
      <w:r w:rsidR="00131908">
        <w:rPr>
          <w:rFonts w:ascii="BrowalliaUPC" w:hAnsi="BrowalliaUPC" w:cs="BrowalliaUPC" w:hint="cs"/>
          <w:sz w:val="28"/>
          <w:szCs w:val="28"/>
          <w:cs/>
        </w:rPr>
        <w:t xml:space="preserve">ไตรมาสที่ </w:t>
      </w:r>
      <w:r w:rsidR="00131908">
        <w:rPr>
          <w:rFonts w:ascii="BrowalliaUPC" w:hAnsi="BrowalliaUPC" w:cs="BrowalliaUPC"/>
          <w:sz w:val="28"/>
          <w:szCs w:val="28"/>
        </w:rPr>
        <w:t xml:space="preserve">2 </w:t>
      </w:r>
      <w:r w:rsidR="00131908">
        <w:rPr>
          <w:rFonts w:ascii="BrowalliaUPC" w:hAnsi="BrowalliaUPC" w:cs="BrowalliaUPC" w:hint="cs"/>
          <w:sz w:val="28"/>
          <w:szCs w:val="28"/>
          <w:cs/>
        </w:rPr>
        <w:t xml:space="preserve">ของปี </w:t>
      </w:r>
      <w:r w:rsidR="00131908">
        <w:rPr>
          <w:rFonts w:ascii="BrowalliaUPC" w:hAnsi="BrowalliaUPC" w:cs="BrowalliaUPC"/>
          <w:sz w:val="28"/>
          <w:szCs w:val="28"/>
        </w:rPr>
        <w:t>2565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 บริษัทได้รับชำระเงินสำหรับการขายใบสำคัญแสดงสิทธิ</w:t>
      </w:r>
      <w:r w:rsidRPr="0020634F">
        <w:rPr>
          <w:rFonts w:ascii="BrowalliaUPC" w:hAnsi="BrowalliaUPC" w:cs="BrowalliaUPC"/>
          <w:sz w:val="28"/>
          <w:szCs w:val="28"/>
        </w:rPr>
        <w:t xml:space="preserve"> EFORL-W5 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20634F">
        <w:rPr>
          <w:rFonts w:ascii="BrowalliaUPC" w:hAnsi="BrowalliaUPC" w:cs="BrowalliaUPC"/>
          <w:sz w:val="28"/>
          <w:szCs w:val="28"/>
        </w:rPr>
        <w:t>3,57</w:t>
      </w:r>
      <w:r w:rsidR="000E4E57" w:rsidRPr="0020634F">
        <w:rPr>
          <w:rFonts w:ascii="BrowalliaUPC" w:hAnsi="BrowalliaUPC" w:cs="BrowalliaUPC"/>
          <w:sz w:val="28"/>
          <w:szCs w:val="28"/>
        </w:rPr>
        <w:t>5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20634F">
        <w:rPr>
          <w:rFonts w:ascii="BrowalliaUPC" w:hAnsi="BrowalliaUPC" w:cs="BrowalliaUPC"/>
          <w:sz w:val="28"/>
          <w:szCs w:val="28"/>
        </w:rPr>
        <w:t xml:space="preserve">151,229,857 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หน่วย เป็นเงิน </w:t>
      </w:r>
      <w:r w:rsidRPr="0020634F">
        <w:rPr>
          <w:rFonts w:ascii="BrowalliaUPC" w:hAnsi="BrowalliaUPC" w:cs="BrowalliaUPC"/>
          <w:sz w:val="28"/>
          <w:szCs w:val="28"/>
        </w:rPr>
        <w:t>60.49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 ล้านบาท</w:t>
      </w:r>
    </w:p>
    <w:p w14:paraId="333A6E90" w14:textId="77777777" w:rsidR="00B7105C" w:rsidRPr="00CB2D80" w:rsidRDefault="00B7105C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422D40E" w14:textId="210A64BB" w:rsidR="00965EDB" w:rsidRPr="002411A6" w:rsidRDefault="00965EDB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8"/>
          <w:szCs w:val="28"/>
        </w:rPr>
      </w:pP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="00D41FA6" w:rsidRPr="0020634F">
        <w:rPr>
          <w:rFonts w:ascii="BrowalliaUPC" w:hAnsi="BrowalliaUPC" w:cs="BrowalliaUPC"/>
          <w:sz w:val="28"/>
          <w:szCs w:val="28"/>
        </w:rPr>
        <w:t>31</w:t>
      </w:r>
      <w:r w:rsidR="000F3161" w:rsidRPr="0020634F">
        <w:rPr>
          <w:rFonts w:ascii="BrowalliaUPC" w:hAnsi="BrowalliaUPC" w:cs="BrowalliaUPC"/>
          <w:sz w:val="27"/>
          <w:szCs w:val="27"/>
          <w:lang w:val="en-GB"/>
        </w:rPr>
        <w:t xml:space="preserve"> </w:t>
      </w:r>
      <w:r w:rsidR="000F3161" w:rsidRPr="0020634F">
        <w:rPr>
          <w:rFonts w:ascii="BrowalliaUPC" w:hAnsi="BrowalliaUPC" w:cs="BrowalliaUPC" w:hint="cs"/>
          <w:sz w:val="27"/>
          <w:szCs w:val="27"/>
          <w:cs/>
          <w:lang w:val="en-GB"/>
        </w:rPr>
        <w:t xml:space="preserve">มีนาคม </w:t>
      </w:r>
      <w:r w:rsidR="00A208E1" w:rsidRPr="0020634F">
        <w:rPr>
          <w:rFonts w:ascii="BrowalliaUPC" w:hAnsi="BrowalliaUPC" w:cs="BrowalliaUPC"/>
          <w:sz w:val="28"/>
          <w:szCs w:val="28"/>
        </w:rPr>
        <w:t>2566</w:t>
      </w:r>
      <w:r w:rsidRPr="0020634F">
        <w:rPr>
          <w:rFonts w:ascii="BrowalliaUPC" w:hAnsi="BrowalliaUPC" w:cs="BrowalliaUPC"/>
          <w:sz w:val="28"/>
          <w:szCs w:val="28"/>
        </w:rPr>
        <w:t xml:space="preserve"> 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บริษัทมีใบสำคัญแสดงสิทธิ </w:t>
      </w:r>
      <w:r w:rsidRPr="0020634F">
        <w:rPr>
          <w:rFonts w:ascii="BrowalliaUPC" w:hAnsi="BrowalliaUPC" w:cs="BrowalliaUPC"/>
          <w:sz w:val="28"/>
          <w:szCs w:val="28"/>
        </w:rPr>
        <w:t xml:space="preserve">EFORL-W5 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20634F">
        <w:rPr>
          <w:rFonts w:ascii="BrowalliaUPC" w:hAnsi="BrowalliaUPC" w:cs="BrowalliaUPC"/>
          <w:sz w:val="28"/>
          <w:szCs w:val="28"/>
        </w:rPr>
        <w:t xml:space="preserve">EFORL-W6 </w:t>
      </w:r>
      <w:r w:rsidR="00FE326D" w:rsidRPr="0020634F">
        <w:rPr>
          <w:rFonts w:ascii="BrowalliaUPC" w:hAnsi="BrowalliaUPC" w:cs="BrowalliaUPC" w:hint="cs"/>
          <w:sz w:val="28"/>
          <w:szCs w:val="28"/>
          <w:cs/>
        </w:rPr>
        <w:t>ที่ยังไม่ได้ใช้สิทธิ</w:t>
      </w:r>
      <w:r w:rsidRPr="0020634F">
        <w:rPr>
          <w:rFonts w:ascii="BrowalliaUPC" w:hAnsi="BrowalliaUPC" w:cs="BrowalliaUPC" w:hint="cs"/>
          <w:sz w:val="28"/>
          <w:szCs w:val="28"/>
          <w:cs/>
        </w:rPr>
        <w:t>คงเหลือ</w:t>
      </w:r>
      <w:r w:rsidR="004C4550" w:rsidRPr="0020634F">
        <w:rPr>
          <w:rFonts w:ascii="BrowalliaUPC" w:hAnsi="BrowalliaUPC" w:cs="BrowalliaUPC"/>
          <w:sz w:val="28"/>
          <w:szCs w:val="28"/>
        </w:rPr>
        <w:t xml:space="preserve"> </w:t>
      </w:r>
      <w:r w:rsidR="006B425F" w:rsidRPr="0020634F">
        <w:rPr>
          <w:rFonts w:ascii="BrowalliaUPC" w:hAnsi="BrowalliaUPC" w:cs="BrowalliaUPC"/>
          <w:sz w:val="28"/>
          <w:szCs w:val="28"/>
        </w:rPr>
        <w:t xml:space="preserve">151,229,827 </w:t>
      </w:r>
      <w:r w:rsidRPr="0020634F">
        <w:rPr>
          <w:rFonts w:ascii="BrowalliaUPC" w:hAnsi="BrowalliaUPC" w:cs="BrowalliaUPC" w:hint="cs"/>
          <w:sz w:val="28"/>
          <w:szCs w:val="28"/>
          <w:cs/>
        </w:rPr>
        <w:t xml:space="preserve">หน่วย และ </w:t>
      </w:r>
      <w:r w:rsidR="006B425F" w:rsidRPr="0020634F">
        <w:rPr>
          <w:rFonts w:ascii="BrowalliaUPC" w:hAnsi="BrowalliaUPC" w:cs="BrowalliaUPC"/>
          <w:sz w:val="28"/>
          <w:szCs w:val="28"/>
        </w:rPr>
        <w:t>75,614,910</w:t>
      </w:r>
      <w:r w:rsidRPr="0020634F">
        <w:rPr>
          <w:rFonts w:ascii="BrowalliaUPC" w:hAnsi="BrowalliaUPC" w:cs="BrowalliaUPC"/>
          <w:sz w:val="28"/>
          <w:szCs w:val="28"/>
        </w:rPr>
        <w:t xml:space="preserve"> </w:t>
      </w:r>
      <w:r w:rsidRPr="0020634F">
        <w:rPr>
          <w:rFonts w:ascii="BrowalliaUPC" w:hAnsi="BrowalliaUPC" w:cs="BrowalliaUPC" w:hint="cs"/>
          <w:sz w:val="28"/>
          <w:szCs w:val="28"/>
          <w:cs/>
        </w:rPr>
        <w:t>หน่วย ตามลำดับ</w:t>
      </w:r>
    </w:p>
    <w:p w14:paraId="791726C8" w14:textId="77777777" w:rsidR="00705B2D" w:rsidRPr="00CB2D80" w:rsidRDefault="00705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bookmarkEnd w:id="3"/>
    <w:bookmarkEnd w:id="4"/>
    <w:p w14:paraId="1D727A71" w14:textId="77777777" w:rsidR="00090961" w:rsidRPr="00EC200C" w:rsidRDefault="00090961" w:rsidP="005E74D4">
      <w:pPr>
        <w:pStyle w:val="CordiaNew"/>
        <w:numPr>
          <w:ilvl w:val="0"/>
          <w:numId w:val="17"/>
        </w:numPr>
        <w:tabs>
          <w:tab w:val="clear" w:pos="360"/>
          <w:tab w:val="clear" w:pos="4153"/>
          <w:tab w:val="left" w:pos="392"/>
          <w:tab w:val="num" w:pos="144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C200C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4BCFFB7F" w14:textId="77777777" w:rsidR="00090961" w:rsidRPr="00CB2D80" w:rsidRDefault="00090961" w:rsidP="000909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</w:rPr>
      </w:pPr>
    </w:p>
    <w:p w14:paraId="04F004B1" w14:textId="77777777" w:rsidR="00090961" w:rsidRPr="00EC200C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6D32E4B3" w14:textId="4C8EE5BB" w:rsidR="00612AA9" w:rsidRDefault="00090961" w:rsidP="00E10D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</w:t>
      </w:r>
      <w:r>
        <w:rPr>
          <w:rFonts w:ascii="BrowalliaUPC" w:hAnsi="BrowalliaUPC" w:cs="BrowalliaUPC"/>
          <w:color w:val="auto"/>
          <w:sz w:val="28"/>
          <w:szCs w:val="28"/>
        </w:rPr>
        <w:br/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ผันผวนของอัตราแลกเปลี่ยนเงินตราต่างประเทศ</w:t>
      </w:r>
      <w:r w:rsidRPr="00EC200C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EC200C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EC200C">
        <w:rPr>
          <w:rFonts w:ascii="BrowalliaUPC" w:hAnsi="BrowalliaUPC" w:cs="BrowalliaUPC"/>
          <w:color w:val="auto"/>
          <w:sz w:val="28"/>
          <w:szCs w:val="28"/>
        </w:rPr>
        <w:t>12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4B90268B" w14:textId="77777777" w:rsidR="00612AA9" w:rsidRPr="00CB2D80" w:rsidRDefault="00612AA9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</w:rPr>
      </w:pPr>
    </w:p>
    <w:p w14:paraId="0C5CC84A" w14:textId="77777777" w:rsidR="00090961" w:rsidRPr="00EC200C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355062C8" w14:textId="6DA12A37" w:rsidR="00090961" w:rsidRPr="00CB2D80" w:rsidRDefault="00090961" w:rsidP="0070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cs/>
        </w:rPr>
      </w:pPr>
    </w:p>
    <w:tbl>
      <w:tblPr>
        <w:tblW w:w="9128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144"/>
        <w:gridCol w:w="2381"/>
        <w:gridCol w:w="238"/>
        <w:gridCol w:w="2365"/>
      </w:tblGrid>
      <w:tr w:rsidR="00090961" w:rsidRPr="00EC200C" w14:paraId="28BF2ACF" w14:textId="77777777" w:rsidTr="005E74D4">
        <w:trPr>
          <w:cantSplit/>
          <w:trHeight w:val="385"/>
        </w:trPr>
        <w:tc>
          <w:tcPr>
            <w:tcW w:w="4144" w:type="dxa"/>
          </w:tcPr>
          <w:p w14:paraId="65A6B754" w14:textId="77777777" w:rsidR="00090961" w:rsidRPr="00EC200C" w:rsidRDefault="00090961" w:rsidP="00AC7F8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7D3F086" w14:textId="77777777" w:rsidR="00090961" w:rsidRPr="00EC200C" w:rsidRDefault="00090961" w:rsidP="00AC7F8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090961" w:rsidRPr="00EC200C" w14:paraId="72431D73" w14:textId="77777777" w:rsidTr="005E74D4">
        <w:trPr>
          <w:cantSplit/>
          <w:trHeight w:val="385"/>
        </w:trPr>
        <w:tc>
          <w:tcPr>
            <w:tcW w:w="4144" w:type="dxa"/>
          </w:tcPr>
          <w:p w14:paraId="48DA10C7" w14:textId="77777777" w:rsidR="00090961" w:rsidRPr="00EC200C" w:rsidRDefault="00090961" w:rsidP="00AC7F8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70C28A5E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942269" w:rsidRPr="00EC200C" w14:paraId="2609B51E" w14:textId="77777777" w:rsidTr="007F5506">
        <w:trPr>
          <w:cantSplit/>
          <w:trHeight w:val="67"/>
        </w:trPr>
        <w:tc>
          <w:tcPr>
            <w:tcW w:w="4144" w:type="dxa"/>
            <w:vAlign w:val="bottom"/>
          </w:tcPr>
          <w:p w14:paraId="13CDB4CC" w14:textId="77777777" w:rsidR="00942269" w:rsidRPr="00EC200C" w:rsidRDefault="00942269" w:rsidP="0094226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</w:tcPr>
          <w:p w14:paraId="559DBEDD" w14:textId="5B793E6D" w:rsidR="00942269" w:rsidRPr="00EC200C" w:rsidRDefault="00967B3A" w:rsidP="00942269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31</w:t>
            </w:r>
            <w:r w:rsidR="005F49E5" w:rsidRPr="00587220">
              <w:rPr>
                <w:rFonts w:ascii="BrowalliaUPC" w:hAnsi="BrowalliaUPC" w:cs="BrowalliaUPC"/>
                <w:sz w:val="27"/>
                <w:szCs w:val="27"/>
                <w:lang w:val="en-GB"/>
              </w:rPr>
              <w:t xml:space="preserve"> </w:t>
            </w:r>
            <w:r w:rsidR="005F49E5" w:rsidRPr="00587220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="005F49E5" w:rsidRPr="00587220">
              <w:rPr>
                <w:rFonts w:ascii="BrowalliaUPC" w:hAnsi="BrowalliaUPC" w:cs="BrowalliaUPC"/>
                <w:sz w:val="27"/>
                <w:szCs w:val="27"/>
              </w:rPr>
              <w:t>2566</w:t>
            </w:r>
          </w:p>
        </w:tc>
        <w:tc>
          <w:tcPr>
            <w:tcW w:w="238" w:type="dxa"/>
          </w:tcPr>
          <w:p w14:paraId="1FB00C70" w14:textId="77777777" w:rsidR="00942269" w:rsidRPr="00EC200C" w:rsidRDefault="00942269" w:rsidP="00942269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</w:tcPr>
          <w:p w14:paraId="3FD9EA99" w14:textId="057963E9" w:rsidR="00942269" w:rsidRPr="00EC200C" w:rsidRDefault="00942269" w:rsidP="0094226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090961" w:rsidRPr="00EC200C" w14:paraId="737DEA57" w14:textId="77777777" w:rsidTr="005E74D4">
        <w:trPr>
          <w:cantSplit/>
          <w:trHeight w:val="67"/>
        </w:trPr>
        <w:tc>
          <w:tcPr>
            <w:tcW w:w="4144" w:type="dxa"/>
            <w:vAlign w:val="bottom"/>
          </w:tcPr>
          <w:p w14:paraId="5D7608F4" w14:textId="77777777" w:rsidR="00090961" w:rsidRPr="00EC200C" w:rsidRDefault="00090961" w:rsidP="00AC7F8C">
            <w:pPr>
              <w:ind w:left="851"/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1442564E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4FF5A3C2" w14:textId="77777777" w:rsidR="00090961" w:rsidRPr="00EC200C" w:rsidRDefault="00090961" w:rsidP="00AC7F8C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1D9836E0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090961" w:rsidRPr="00EC200C" w14:paraId="1435D3F4" w14:textId="77777777" w:rsidTr="005E74D4">
        <w:trPr>
          <w:cantSplit/>
          <w:trHeight w:val="67"/>
        </w:trPr>
        <w:tc>
          <w:tcPr>
            <w:tcW w:w="4144" w:type="dxa"/>
          </w:tcPr>
          <w:p w14:paraId="409409EF" w14:textId="77777777" w:rsidR="00090961" w:rsidRPr="00BD3C0F" w:rsidRDefault="00090961" w:rsidP="003579BB">
            <w:pPr>
              <w:tabs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u w:val="single"/>
                <w:cs/>
              </w:rPr>
            </w:pPr>
            <w:r w:rsidRPr="00BD3C0F">
              <w:rPr>
                <w:rFonts w:ascii="BrowalliaUPC" w:eastAsia="Calibri" w:hAnsi="BrowalliaUPC" w:cs="BrowalliaUPC" w:hint="cs"/>
                <w:sz w:val="28"/>
                <w:szCs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2381" w:type="dxa"/>
            <w:vAlign w:val="bottom"/>
          </w:tcPr>
          <w:p w14:paraId="0A4DF942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6C600DE0" w14:textId="77777777" w:rsidR="00090961" w:rsidRPr="00EC200C" w:rsidRDefault="00090961" w:rsidP="00AC7F8C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3C012D5B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090961" w:rsidRPr="00EC200C" w14:paraId="787F8141" w14:textId="77777777" w:rsidTr="005E74D4">
        <w:trPr>
          <w:cantSplit/>
          <w:trHeight w:val="155"/>
        </w:trPr>
        <w:tc>
          <w:tcPr>
            <w:tcW w:w="4144" w:type="dxa"/>
          </w:tcPr>
          <w:p w14:paraId="7010ED96" w14:textId="77777777" w:rsidR="00090961" w:rsidRPr="00EC200C" w:rsidRDefault="00090961" w:rsidP="003579BB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54778B4D" w14:textId="3E7073C2" w:rsidR="00090961" w:rsidRPr="00EC200C" w:rsidRDefault="005C3CCA" w:rsidP="00AC7F8C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C3CCA">
              <w:rPr>
                <w:rFonts w:ascii="BrowalliaUPC" w:hAnsi="BrowalliaUPC" w:cs="BrowalliaUPC" w:hint="cs"/>
                <w:sz w:val="28"/>
                <w:szCs w:val="28"/>
              </w:rPr>
              <w:t>97</w:t>
            </w:r>
          </w:p>
        </w:tc>
        <w:tc>
          <w:tcPr>
            <w:tcW w:w="238" w:type="dxa"/>
            <w:vAlign w:val="center"/>
          </w:tcPr>
          <w:p w14:paraId="0927F3E6" w14:textId="77777777" w:rsidR="00090961" w:rsidRPr="00EC200C" w:rsidRDefault="00090961" w:rsidP="00AC7F8C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5CC479BF" w14:textId="051131CD" w:rsidR="00090961" w:rsidRPr="00EC200C" w:rsidRDefault="005F49E5" w:rsidP="00AC7F8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</w:tbl>
    <w:p w14:paraId="7965A5E3" w14:textId="77777777" w:rsidR="00CB2D80" w:rsidRDefault="00CB2D80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F65FAA4" w14:textId="01782665" w:rsidR="00090961" w:rsidRPr="00EC200C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lastRenderedPageBreak/>
        <w:t xml:space="preserve">ณ วันที่ </w:t>
      </w:r>
      <w:r w:rsidR="005F49E5" w:rsidRPr="00587220">
        <w:rPr>
          <w:rFonts w:ascii="BrowalliaUPC" w:hAnsi="BrowalliaUPC" w:cs="BrowalliaUPC"/>
          <w:sz w:val="27"/>
          <w:szCs w:val="27"/>
          <w:lang w:val="en-GB"/>
        </w:rPr>
        <w:t xml:space="preserve">31 </w:t>
      </w:r>
      <w:r w:rsidR="005F49E5" w:rsidRPr="00587220">
        <w:rPr>
          <w:rFonts w:ascii="BrowalliaUPC" w:hAnsi="BrowalliaUPC" w:cs="BrowalliaUPC" w:hint="cs"/>
          <w:sz w:val="27"/>
          <w:szCs w:val="27"/>
          <w:cs/>
          <w:lang w:val="en-GB"/>
        </w:rPr>
        <w:t xml:space="preserve">มีนาคม </w:t>
      </w:r>
      <w:r w:rsidR="005F49E5" w:rsidRPr="00587220">
        <w:rPr>
          <w:rFonts w:ascii="BrowalliaUPC" w:hAnsi="BrowalliaUPC" w:cs="BrowalliaUPC"/>
          <w:sz w:val="27"/>
          <w:szCs w:val="27"/>
        </w:rPr>
        <w:t>2566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บริษัทมีสัญญาซื้อขายเงินตราต่างประเทศล่วงหน้าที่มีสถานะเปิด ดังนี้</w:t>
      </w:r>
    </w:p>
    <w:p w14:paraId="164D463D" w14:textId="77777777" w:rsidR="00090961" w:rsidRPr="00EC200C" w:rsidRDefault="00090961" w:rsidP="00AC7F8C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154" w:type="dxa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2381"/>
        <w:gridCol w:w="236"/>
        <w:gridCol w:w="2379"/>
      </w:tblGrid>
      <w:tr w:rsidR="00090961" w:rsidRPr="00EC200C" w14:paraId="148C9325" w14:textId="77777777" w:rsidTr="005E74D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D8C51C7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FAEF" w14:textId="2D400646" w:rsidR="00090961" w:rsidRPr="00EC200C" w:rsidRDefault="00FA68AF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90961" w:rsidRPr="00EC200C" w14:paraId="2F884979" w14:textId="77777777" w:rsidTr="005E74D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FF5B0B4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E76C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2E1CC" w14:textId="77777777" w:rsidR="00090961" w:rsidRPr="00EC200C" w:rsidRDefault="00090961" w:rsidP="00AC7F8C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CEE22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090961" w:rsidRPr="00EC200C" w14:paraId="4C9464F4" w14:textId="77777777" w:rsidTr="005E74D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A777D80" w14:textId="77777777" w:rsidR="00090961" w:rsidRPr="00EC200C" w:rsidRDefault="00090961" w:rsidP="00AC7F8C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5166978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D915DA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5E2856BC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090961" w:rsidRPr="00EC200C" w14:paraId="24AFA052" w14:textId="77777777" w:rsidTr="005E74D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1CBBD" w14:textId="77777777" w:rsidR="00090961" w:rsidRPr="00EC200C" w:rsidRDefault="00090961" w:rsidP="003579BB">
            <w:pPr>
              <w:tabs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1E220F78" w14:textId="1CBBC605" w:rsidR="00090961" w:rsidRPr="00EC200C" w:rsidRDefault="001D3C3A" w:rsidP="001D3C3A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1,27</w:t>
            </w:r>
            <w:r w:rsidR="00207DD2">
              <w:rPr>
                <w:rFonts w:ascii="BrowalliaUPC" w:hAnsi="BrowalliaUPC"/>
                <w:sz w:val="28"/>
                <w:szCs w:val="28"/>
                <w:lang w:val="en-US"/>
              </w:rPr>
              <w:t>6,574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8212C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5FC4" w14:textId="148F28C4" w:rsidR="00090961" w:rsidRPr="00EC200C" w:rsidRDefault="001D3C3A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sz w:val="28"/>
                <w:szCs w:val="28"/>
                <w:lang w:val="en-GB"/>
              </w:rPr>
              <w:t>35.1</w:t>
            </w:r>
            <w:r w:rsidR="00882F86">
              <w:rPr>
                <w:rFonts w:ascii="BrowalliaUPC" w:hAnsi="BrowalliaUPC"/>
                <w:sz w:val="28"/>
                <w:szCs w:val="28"/>
                <w:lang w:val="en-US"/>
              </w:rPr>
              <w:t>0</w:t>
            </w:r>
            <w:r>
              <w:rPr>
                <w:rFonts w:ascii="BrowalliaUPC" w:hAnsi="BrowalliaUPC"/>
                <w:sz w:val="28"/>
                <w:szCs w:val="28"/>
                <w:lang w:val="en-GB"/>
              </w:rPr>
              <w:t xml:space="preserve"> – 34.87</w:t>
            </w:r>
          </w:p>
        </w:tc>
      </w:tr>
    </w:tbl>
    <w:p w14:paraId="50A20531" w14:textId="77777777" w:rsidR="00701D7B" w:rsidRDefault="00701D7B" w:rsidP="00090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026E2802" w14:textId="534E65C0" w:rsidR="00C600BB" w:rsidRPr="004D4C3A" w:rsidRDefault="00645126" w:rsidP="005E74D4">
      <w:pPr>
        <w:pStyle w:val="CordiaNew"/>
        <w:numPr>
          <w:ilvl w:val="0"/>
          <w:numId w:val="17"/>
        </w:numPr>
        <w:tabs>
          <w:tab w:val="clear" w:pos="360"/>
          <w:tab w:val="clear" w:pos="4153"/>
          <w:tab w:val="left" w:pos="392"/>
          <w:tab w:val="num" w:pos="144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4D4C3A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UPC" w:hAnsi="BrowalliaUPC" w:cs="BrowalliaUPC"/>
          <w:b/>
          <w:bCs/>
          <w:color w:val="auto"/>
        </w:rPr>
      </w:pPr>
    </w:p>
    <w:p w14:paraId="4692807C" w14:textId="566B0A8C" w:rsidR="00074474" w:rsidRPr="00701D7B" w:rsidRDefault="00074474" w:rsidP="00612AA9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701D7B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5F49E5" w:rsidRPr="00701D7B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5F49E5" w:rsidRPr="00701D7B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5F49E5" w:rsidRPr="00701D7B">
        <w:rPr>
          <w:rFonts w:ascii="BrowalliaUPC" w:hAnsi="BrowalliaUPC" w:cs="BrowalliaUPC"/>
          <w:sz w:val="28"/>
          <w:szCs w:val="28"/>
        </w:rPr>
        <w:t>2566</w:t>
      </w:r>
      <w:r w:rsidRPr="00701D7B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701D7B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</w:t>
      </w:r>
      <w:r w:rsidR="00973311" w:rsidRPr="00701D7B">
        <w:rPr>
          <w:rFonts w:ascii="BrowalliaUPC" w:hAnsi="BrowalliaUPC" w:cs="BrowalliaUPC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4D4C3A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3232E5A" w14:textId="7551C416" w:rsidR="00566B2B" w:rsidRPr="004D4C3A" w:rsidRDefault="00566B2B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4D4C3A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6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60"/>
        <w:gridCol w:w="2279"/>
        <w:gridCol w:w="240"/>
        <w:gridCol w:w="2281"/>
      </w:tblGrid>
      <w:tr w:rsidR="004D4C3A" w:rsidRPr="004D4C3A" w14:paraId="2C10CDBD" w14:textId="77777777" w:rsidTr="00C23114">
        <w:tc>
          <w:tcPr>
            <w:tcW w:w="3660" w:type="dxa"/>
          </w:tcPr>
          <w:p w14:paraId="70A80755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4D4C3A" w:rsidRPr="004D4C3A" w14:paraId="0B4B99B5" w14:textId="77777777" w:rsidTr="00C23114">
        <w:tc>
          <w:tcPr>
            <w:tcW w:w="3660" w:type="dxa"/>
          </w:tcPr>
          <w:p w14:paraId="1BB18E0D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4D4C3A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4D4C3A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12E32386" w14:textId="77777777" w:rsidTr="00C23114">
        <w:tc>
          <w:tcPr>
            <w:tcW w:w="3660" w:type="dxa"/>
          </w:tcPr>
          <w:p w14:paraId="6E545EC9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4D4C3A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4D4C3A" w14:paraId="6642DAA2" w14:textId="77777777" w:rsidTr="00C23114">
        <w:tc>
          <w:tcPr>
            <w:tcW w:w="3660" w:type="dxa"/>
            <w:hideMark/>
          </w:tcPr>
          <w:p w14:paraId="2ED6993B" w14:textId="1CC711A2" w:rsidR="00823AEA" w:rsidRPr="004D4C3A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392FA275" w:rsidR="00823AEA" w:rsidRPr="004D4C3A" w:rsidRDefault="004148C2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</w:t>
            </w:r>
            <w:r w:rsidR="00937E5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1541C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275</w:t>
            </w:r>
          </w:p>
        </w:tc>
        <w:tc>
          <w:tcPr>
            <w:tcW w:w="240" w:type="dxa"/>
          </w:tcPr>
          <w:p w14:paraId="06AEDD3C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005096F4" w:rsidR="00823AEA" w:rsidRPr="004D4C3A" w:rsidRDefault="00A926A6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1,527</w:t>
            </w:r>
          </w:p>
        </w:tc>
      </w:tr>
      <w:tr w:rsidR="004D4C3A" w:rsidRPr="004D4C3A" w14:paraId="5EF0E0CE" w14:textId="77777777" w:rsidTr="00C23114">
        <w:tc>
          <w:tcPr>
            <w:tcW w:w="3660" w:type="dxa"/>
            <w:hideMark/>
          </w:tcPr>
          <w:p w14:paraId="2DCA6A5F" w14:textId="3E6ADAE9" w:rsidR="00823AEA" w:rsidRPr="004D4C3A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75D4F87D" w:rsidR="00823AEA" w:rsidRPr="004D4C3A" w:rsidRDefault="00937E58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1,606</w:t>
            </w:r>
          </w:p>
        </w:tc>
        <w:tc>
          <w:tcPr>
            <w:tcW w:w="240" w:type="dxa"/>
          </w:tcPr>
          <w:p w14:paraId="6EB5DC4B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765ECA3C" w:rsidR="00823AEA" w:rsidRPr="004D4C3A" w:rsidRDefault="00A926A6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131</w:t>
            </w:r>
          </w:p>
        </w:tc>
      </w:tr>
      <w:tr w:rsidR="00823AEA" w:rsidRPr="004D4C3A" w14:paraId="69AD3354" w14:textId="77777777" w:rsidTr="00C23114">
        <w:tc>
          <w:tcPr>
            <w:tcW w:w="3660" w:type="dxa"/>
            <w:hideMark/>
          </w:tcPr>
          <w:p w14:paraId="59ED154D" w14:textId="14528AC6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5C4CFAF5" w:rsidR="00823AEA" w:rsidRPr="004D4C3A" w:rsidRDefault="001541CD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  <w:r w:rsidR="00937E5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881</w:t>
            </w:r>
          </w:p>
        </w:tc>
        <w:tc>
          <w:tcPr>
            <w:tcW w:w="240" w:type="dxa"/>
          </w:tcPr>
          <w:p w14:paraId="63E708A0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7D71121A" w:rsidR="00823AEA" w:rsidRPr="004D4C3A" w:rsidRDefault="00A926A6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1,658</w:t>
            </w:r>
          </w:p>
        </w:tc>
      </w:tr>
    </w:tbl>
    <w:p w14:paraId="19DFD1D9" w14:textId="77777777" w:rsidR="00FF1362" w:rsidRDefault="00FF1362" w:rsidP="00FF1362">
      <w:pPr>
        <w:pStyle w:val="CordiaNew"/>
        <w:tabs>
          <w:tab w:val="clear" w:pos="4153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0B35781" w14:textId="05188CD7" w:rsidR="003C77F3" w:rsidRDefault="008608E8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AA3CF9">
        <w:rPr>
          <w:rFonts w:ascii="BrowalliaUPC" w:hAnsi="BrowalliaUPC" w:cs="BrowalliaUPC"/>
          <w:color w:val="auto"/>
          <w:sz w:val="28"/>
          <w:szCs w:val="28"/>
          <w:cs/>
        </w:rPr>
        <w:br/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</w:t>
      </w:r>
      <w:r w:rsidRPr="0086657F">
        <w:rPr>
          <w:rFonts w:ascii="BrowalliaUPC" w:hAnsi="BrowalliaUPC" w:cs="BrowalliaUPC"/>
          <w:color w:val="auto"/>
          <w:sz w:val="28"/>
          <w:szCs w:val="28"/>
          <w:cs/>
        </w:rPr>
        <w:t xml:space="preserve">จำนวน </w:t>
      </w:r>
      <w:r w:rsidR="00A926A6" w:rsidRPr="0086657F">
        <w:rPr>
          <w:rFonts w:ascii="BrowalliaUPC" w:hAnsi="BrowalliaUPC" w:cs="BrowalliaUPC"/>
          <w:color w:val="auto"/>
          <w:sz w:val="28"/>
          <w:szCs w:val="28"/>
        </w:rPr>
        <w:t>147.70</w:t>
      </w:r>
      <w:r w:rsidR="003557FE" w:rsidRPr="0086657F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86657F">
        <w:rPr>
          <w:rFonts w:ascii="BrowalliaUPC" w:hAnsi="BrowalliaUPC" w:cs="BrowalliaUPC"/>
          <w:color w:val="auto"/>
          <w:sz w:val="28"/>
          <w:szCs w:val="28"/>
          <w:cs/>
        </w:rPr>
        <w:t>ล้านบาท และ</w:t>
      </w:r>
      <w:r w:rsidRPr="0086657F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937E58" w:rsidRPr="0086657F">
        <w:rPr>
          <w:rFonts w:ascii="Browallia New" w:hAnsi="Browallia New" w:cs="Browallia New"/>
          <w:sz w:val="28"/>
          <w:szCs w:val="28"/>
        </w:rPr>
        <w:t>4.01</w:t>
      </w:r>
      <w:r w:rsidR="003557FE" w:rsidRPr="0086657F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86657F">
        <w:rPr>
          <w:rFonts w:ascii="BrowalliaUPC" w:hAnsi="BrowalliaUPC" w:cs="BrowalliaUPC"/>
          <w:color w:val="auto"/>
          <w:sz w:val="28"/>
          <w:szCs w:val="28"/>
          <w:cs/>
        </w:rPr>
        <w:t>ล้านบาท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ตามลำดับ</w:t>
      </w:r>
    </w:p>
    <w:p w14:paraId="2725EE64" w14:textId="77777777" w:rsidR="00985543" w:rsidRPr="00AA3CF9" w:rsidRDefault="00985543" w:rsidP="00985543">
      <w:pPr>
        <w:pStyle w:val="CordiaNew"/>
        <w:tabs>
          <w:tab w:val="clear" w:pos="4153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CB0D21D" w14:textId="7AF3CD7A" w:rsidR="004062CD" w:rsidRPr="00AA3CF9" w:rsidRDefault="00D858CF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bookmarkStart w:id="5" w:name="_Hlk5908315"/>
      <w:bookmarkStart w:id="6" w:name="_Hlk5908296"/>
      <w:bookmarkStart w:id="7" w:name="_Hlk5908283"/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>2</w:t>
      </w:r>
      <w:r w:rsidR="0035216F" w:rsidRPr="00AA3CF9">
        <w:rPr>
          <w:rFonts w:ascii="BrowalliaUPC" w:hAnsi="BrowalliaUPC" w:cs="BrowalliaUPC"/>
          <w:color w:val="auto"/>
          <w:sz w:val="28"/>
          <w:szCs w:val="28"/>
        </w:rPr>
        <w:t>1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แห่ง และ </w:t>
      </w:r>
      <w:r w:rsidR="003713C0" w:rsidRPr="00AA3CF9">
        <w:rPr>
          <w:rFonts w:ascii="BrowalliaUPC" w:hAnsi="BrowalliaUPC" w:cs="BrowalliaUPC"/>
          <w:color w:val="auto"/>
          <w:sz w:val="28"/>
          <w:szCs w:val="28"/>
          <w:cs/>
        </w:rPr>
        <w:br/>
      </w:r>
      <w:r w:rsidR="00003FE4">
        <w:rPr>
          <w:rFonts w:ascii="BrowalliaUPC" w:hAnsi="BrowalliaUPC" w:cs="BrowalliaUPC"/>
          <w:color w:val="auto"/>
          <w:sz w:val="28"/>
          <w:szCs w:val="28"/>
        </w:rPr>
        <w:t>9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แห่ง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ตามลำดับ </w:t>
      </w:r>
      <w:r w:rsidR="002610C2" w:rsidRPr="008649D8">
        <w:rPr>
          <w:rFonts w:ascii="Browallia New" w:hAnsi="Browallia New" w:cs="Browallia New"/>
          <w:sz w:val="28"/>
          <w:szCs w:val="28"/>
          <w:cs/>
        </w:rPr>
        <w:t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p w14:paraId="46FB266E" w14:textId="77777777" w:rsidR="00D96163" w:rsidRPr="00AA3CF9" w:rsidRDefault="00D96163" w:rsidP="00FC54F8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bookmarkEnd w:id="5"/>
    <w:p w14:paraId="7BA75609" w14:textId="63EB4C1E" w:rsidR="00B91B8D" w:rsidRPr="00D82D87" w:rsidRDefault="009C7DD6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บริษัทและบริษัทย่อยมีภาระ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 xml:space="preserve">ผูกพันเกี่ยวกับการซื้อสินค้าจำนวน </w:t>
      </w:r>
      <w:r w:rsidR="00A926A6" w:rsidRPr="00D82D87">
        <w:rPr>
          <w:rFonts w:ascii="BrowalliaUPC" w:hAnsi="BrowalliaUPC" w:cs="BrowalliaUPC"/>
          <w:color w:val="auto"/>
          <w:sz w:val="28"/>
          <w:szCs w:val="28"/>
        </w:rPr>
        <w:t>58.99</w:t>
      </w:r>
      <w:r w:rsidR="00E5269E" w:rsidRPr="00D82D87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 xml:space="preserve">ล้านบาท และ </w:t>
      </w:r>
      <w:r w:rsidR="00937E58" w:rsidRPr="00D82D87">
        <w:rPr>
          <w:rFonts w:ascii="BrowalliaUPC" w:hAnsi="BrowalliaUPC" w:cs="BrowalliaUPC"/>
          <w:color w:val="auto"/>
          <w:sz w:val="28"/>
          <w:szCs w:val="28"/>
        </w:rPr>
        <w:t>1.76</w:t>
      </w:r>
      <w:r w:rsidR="003557FE" w:rsidRPr="00D82D87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>ล้านบาท ตามลำดับ</w:t>
      </w:r>
    </w:p>
    <w:p w14:paraId="49348513" w14:textId="77777777" w:rsidR="00612AA9" w:rsidRPr="00E55FA0" w:rsidRDefault="00612AA9" w:rsidP="00E55FA0">
      <w:pPr>
        <w:rPr>
          <w:rFonts w:ascii="BrowalliaUPC" w:hAnsi="BrowalliaUPC" w:cs="BrowalliaUPC"/>
          <w:sz w:val="28"/>
          <w:szCs w:val="28"/>
        </w:rPr>
      </w:pPr>
    </w:p>
    <w:p w14:paraId="6B73807C" w14:textId="2F333DC9" w:rsidR="00A22CC3" w:rsidRPr="00D82D87" w:rsidRDefault="00EA2E81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บริษัทและบริษัทย่อยมีภาระผูกพันเกี่ยวกับการ</w:t>
      </w:r>
      <w:r w:rsidRPr="00D82D87">
        <w:rPr>
          <w:rFonts w:ascii="BrowalliaUPC" w:hAnsi="BrowalliaUPC" w:cs="BrowalliaUPC" w:hint="cs"/>
          <w:color w:val="auto"/>
          <w:sz w:val="28"/>
          <w:szCs w:val="28"/>
          <w:cs/>
        </w:rPr>
        <w:t>ส่งมอบ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>สินค้า</w:t>
      </w:r>
      <w:r w:rsidRPr="00D82D87">
        <w:rPr>
          <w:rFonts w:ascii="BrowalliaUPC" w:hAnsi="BrowalliaUPC" w:cs="BrowalliaUPC" w:hint="cs"/>
          <w:color w:val="auto"/>
          <w:sz w:val="28"/>
          <w:szCs w:val="28"/>
          <w:cs/>
        </w:rPr>
        <w:t>ให้กับลูกค้า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 xml:space="preserve">จำนวน </w:t>
      </w:r>
      <w:r w:rsidR="00A926A6" w:rsidRPr="00D82D87">
        <w:rPr>
          <w:rFonts w:ascii="BrowalliaUPC" w:hAnsi="BrowalliaUPC" w:cs="BrowalliaUPC"/>
          <w:color w:val="auto"/>
          <w:sz w:val="28"/>
          <w:szCs w:val="28"/>
        </w:rPr>
        <w:t>161.17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 xml:space="preserve"> ล้านบาท และ </w:t>
      </w:r>
      <w:r w:rsidR="00B64C6D" w:rsidRPr="00D82D87">
        <w:rPr>
          <w:rFonts w:ascii="BrowalliaUPC" w:hAnsi="BrowalliaUPC" w:cs="BrowalliaUPC"/>
          <w:color w:val="auto"/>
          <w:sz w:val="28"/>
          <w:szCs w:val="28"/>
        </w:rPr>
        <w:br/>
      </w:r>
      <w:r w:rsidR="00937E58" w:rsidRPr="00D82D87">
        <w:rPr>
          <w:rFonts w:ascii="BrowalliaUPC" w:hAnsi="BrowalliaUPC" w:cs="BrowalliaUPC"/>
          <w:color w:val="auto"/>
          <w:sz w:val="28"/>
          <w:szCs w:val="28"/>
        </w:rPr>
        <w:t>1.01</w:t>
      </w:r>
      <w:r w:rsidRPr="00D82D87">
        <w:rPr>
          <w:rFonts w:ascii="BrowalliaUPC" w:hAnsi="BrowalliaUPC" w:cs="BrowalliaUPC"/>
          <w:color w:val="auto"/>
          <w:sz w:val="28"/>
          <w:szCs w:val="28"/>
          <w:cs/>
        </w:rPr>
        <w:t xml:space="preserve"> ล้านบาท ตามลำดับ</w:t>
      </w:r>
    </w:p>
    <w:p w14:paraId="70450850" w14:textId="5352C0EF" w:rsidR="00F7108C" w:rsidRDefault="00F71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p w14:paraId="1D9192AD" w14:textId="1DCD1A6C" w:rsidR="002525A3" w:rsidRPr="004D4C3A" w:rsidRDefault="002525A3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UPC" w:hAnsi="BrowalliaUPC" w:cs="BrowalliaUPC"/>
          <w:color w:val="auto"/>
          <w:spacing w:val="-6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89573A">
        <w:rPr>
          <w:rFonts w:ascii="BrowalliaUPC" w:hAnsi="BrowalliaUPC" w:cs="BrowalliaUPC"/>
          <w:color w:val="auto"/>
          <w:sz w:val="28"/>
          <w:szCs w:val="28"/>
        </w:rPr>
        <w:t>31</w:t>
      </w:r>
      <w:r w:rsidR="002610C2" w:rsidRPr="00587220">
        <w:rPr>
          <w:rFonts w:ascii="BrowalliaUPC" w:hAnsi="BrowalliaUPC" w:cs="BrowalliaUPC"/>
          <w:sz w:val="27"/>
          <w:szCs w:val="27"/>
          <w:lang w:val="en-GB"/>
        </w:rPr>
        <w:t xml:space="preserve"> </w:t>
      </w:r>
      <w:r w:rsidR="002610C2" w:rsidRPr="00587220">
        <w:rPr>
          <w:rFonts w:ascii="BrowalliaUPC" w:hAnsi="BrowalliaUPC" w:cs="BrowalliaUPC" w:hint="cs"/>
          <w:sz w:val="27"/>
          <w:szCs w:val="27"/>
          <w:cs/>
          <w:lang w:val="en-GB"/>
        </w:rPr>
        <w:t xml:space="preserve">มีนาคม </w:t>
      </w:r>
      <w:r w:rsidR="0089573A">
        <w:rPr>
          <w:rFonts w:ascii="BrowalliaUPC" w:hAnsi="BrowalliaUPC" w:cs="BrowalliaUPC"/>
          <w:color w:val="auto"/>
          <w:sz w:val="28"/>
          <w:szCs w:val="28"/>
        </w:rPr>
        <w:t>2566</w:t>
      </w:r>
      <w:r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t>ดังนี้</w:t>
      </w:r>
    </w:p>
    <w:p w14:paraId="5362044A" w14:textId="280349F6" w:rsidR="0010648E" w:rsidRPr="004D4C3A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42"/>
        <w:gridCol w:w="1275"/>
        <w:gridCol w:w="1392"/>
        <w:gridCol w:w="1277"/>
      </w:tblGrid>
      <w:tr w:rsidR="004D4C3A" w:rsidRPr="004D4C3A" w14:paraId="5842998B" w14:textId="77777777" w:rsidTr="00F7108C">
        <w:trPr>
          <w:trHeight w:val="20"/>
        </w:trPr>
        <w:tc>
          <w:tcPr>
            <w:tcW w:w="3118" w:type="dxa"/>
          </w:tcPr>
          <w:p w14:paraId="7D59461F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64E40214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4C3A" w:rsidRPr="004D4C3A" w14:paraId="3625D618" w14:textId="77777777" w:rsidTr="00F7108C">
        <w:trPr>
          <w:trHeight w:val="20"/>
        </w:trPr>
        <w:tc>
          <w:tcPr>
            <w:tcW w:w="3118" w:type="dxa"/>
          </w:tcPr>
          <w:p w14:paraId="0E094FC7" w14:textId="77777777" w:rsidR="0010648E" w:rsidRPr="004D4C3A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4D4C3A" w14:paraId="5E5A3556" w14:textId="77777777" w:rsidTr="00F7108C">
        <w:trPr>
          <w:trHeight w:val="20"/>
        </w:trPr>
        <w:tc>
          <w:tcPr>
            <w:tcW w:w="3118" w:type="dxa"/>
            <w:hideMark/>
          </w:tcPr>
          <w:p w14:paraId="64931548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0ECA978C" w14:textId="77777777" w:rsidTr="00F7108C">
        <w:trPr>
          <w:trHeight w:val="20"/>
        </w:trPr>
        <w:tc>
          <w:tcPr>
            <w:tcW w:w="3118" w:type="dxa"/>
          </w:tcPr>
          <w:p w14:paraId="45BD0E31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3E9FB5A6" w14:textId="77777777" w:rsidTr="00F7108C">
        <w:trPr>
          <w:trHeight w:val="20"/>
        </w:trPr>
        <w:tc>
          <w:tcPr>
            <w:tcW w:w="3118" w:type="dxa"/>
            <w:hideMark/>
          </w:tcPr>
          <w:p w14:paraId="0D2492EE" w14:textId="6FED285C" w:rsidR="009C69CE" w:rsidRPr="004D4C3A" w:rsidRDefault="00937E58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2" w:type="dxa"/>
            <w:shd w:val="clear" w:color="auto" w:fill="auto"/>
            <w:hideMark/>
          </w:tcPr>
          <w:p w14:paraId="4F25695C" w14:textId="41CB2776" w:rsidR="009C69CE" w:rsidRPr="004D4C3A" w:rsidRDefault="00EC52D8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9C69CE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65A0BF43" w:rsidR="009C69CE" w:rsidRPr="004D4C3A" w:rsidRDefault="00937E58" w:rsidP="00987FC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5,000</w:t>
            </w:r>
          </w:p>
        </w:tc>
        <w:tc>
          <w:tcPr>
            <w:tcW w:w="1392" w:type="dxa"/>
            <w:shd w:val="clear" w:color="auto" w:fill="auto"/>
          </w:tcPr>
          <w:p w14:paraId="0339343D" w14:textId="2FF870DA" w:rsidR="009C69CE" w:rsidRPr="004D4C3A" w:rsidRDefault="00937E58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4,150</w:t>
            </w:r>
          </w:p>
        </w:tc>
        <w:tc>
          <w:tcPr>
            <w:tcW w:w="1277" w:type="dxa"/>
            <w:shd w:val="clear" w:color="auto" w:fill="auto"/>
          </w:tcPr>
          <w:p w14:paraId="4495B724" w14:textId="52F9676B" w:rsidR="009C69CE" w:rsidRPr="004D4C3A" w:rsidRDefault="00937E58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850</w:t>
            </w:r>
          </w:p>
        </w:tc>
      </w:tr>
      <w:tr w:rsidR="00937E58" w:rsidRPr="004D4C3A" w14:paraId="788FB9F0" w14:textId="77777777" w:rsidTr="00F7108C">
        <w:trPr>
          <w:trHeight w:val="20"/>
        </w:trPr>
        <w:tc>
          <w:tcPr>
            <w:tcW w:w="3118" w:type="dxa"/>
          </w:tcPr>
          <w:p w14:paraId="08F102A6" w14:textId="42099124" w:rsidR="00937E58" w:rsidRPr="004D4C3A" w:rsidRDefault="00937E58" w:rsidP="00937E5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442" w:type="dxa"/>
            <w:shd w:val="clear" w:color="auto" w:fill="auto"/>
          </w:tcPr>
          <w:p w14:paraId="20FF55F3" w14:textId="1D9312AF" w:rsidR="00937E58" w:rsidRPr="004D4C3A" w:rsidRDefault="00937E58" w:rsidP="00937E58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541174DF" w:rsidR="00937E58" w:rsidRPr="004D4C3A" w:rsidRDefault="00937E58" w:rsidP="00937E5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160,000</w:t>
            </w:r>
          </w:p>
        </w:tc>
        <w:tc>
          <w:tcPr>
            <w:tcW w:w="1392" w:type="dxa"/>
            <w:shd w:val="clear" w:color="auto" w:fill="auto"/>
          </w:tcPr>
          <w:p w14:paraId="1EE85CFD" w14:textId="3CBD6A5A" w:rsidR="00937E58" w:rsidRPr="004D4C3A" w:rsidRDefault="00937E58" w:rsidP="00937E5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44,144</w:t>
            </w:r>
          </w:p>
        </w:tc>
        <w:tc>
          <w:tcPr>
            <w:tcW w:w="1277" w:type="dxa"/>
            <w:shd w:val="clear" w:color="auto" w:fill="auto"/>
          </w:tcPr>
          <w:p w14:paraId="534426C2" w14:textId="49A5C248" w:rsidR="00937E58" w:rsidRPr="00B5476F" w:rsidRDefault="00937E58" w:rsidP="00937E5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115,856</w:t>
            </w:r>
          </w:p>
        </w:tc>
      </w:tr>
      <w:tr w:rsidR="00A926A6" w:rsidRPr="004D4C3A" w14:paraId="4AFB022E" w14:textId="77777777" w:rsidTr="00F7108C">
        <w:trPr>
          <w:trHeight w:val="20"/>
        </w:trPr>
        <w:tc>
          <w:tcPr>
            <w:tcW w:w="3118" w:type="dxa"/>
          </w:tcPr>
          <w:p w14:paraId="32FFDDFD" w14:textId="37E70044" w:rsidR="00A926A6" w:rsidRPr="004D4C3A" w:rsidRDefault="00A926A6" w:rsidP="00A926A6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2" w:type="dxa"/>
            <w:shd w:val="clear" w:color="auto" w:fill="auto"/>
          </w:tcPr>
          <w:p w14:paraId="1CF3F0E1" w14:textId="6A3802C3" w:rsidR="00A926A6" w:rsidRPr="004D4C3A" w:rsidRDefault="00F7108C" w:rsidP="00A926A6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A926A6">
              <w:rPr>
                <w:rFonts w:ascii="BrowalliaUPC" w:hAnsi="BrowalliaUPC" w:cs="BrowalliaUPC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556CA388" w14:textId="3175B7E3" w:rsidR="00A926A6" w:rsidRPr="00956CAE" w:rsidRDefault="00A926A6" w:rsidP="00A926A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2,313</w:t>
            </w:r>
          </w:p>
        </w:tc>
        <w:tc>
          <w:tcPr>
            <w:tcW w:w="1392" w:type="dxa"/>
            <w:shd w:val="clear" w:color="auto" w:fill="auto"/>
          </w:tcPr>
          <w:p w14:paraId="43CA704C" w14:textId="0C1C4DC5" w:rsidR="00A926A6" w:rsidRDefault="00A926A6" w:rsidP="00A926A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1,036</w:t>
            </w:r>
          </w:p>
        </w:tc>
        <w:tc>
          <w:tcPr>
            <w:tcW w:w="1277" w:type="dxa"/>
            <w:shd w:val="clear" w:color="auto" w:fill="auto"/>
          </w:tcPr>
          <w:p w14:paraId="4842EFEC" w14:textId="34E02AED" w:rsidR="00A926A6" w:rsidRDefault="00A926A6" w:rsidP="00A926A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1,277</w:t>
            </w:r>
          </w:p>
        </w:tc>
      </w:tr>
      <w:tr w:rsidR="00B1361C" w:rsidRPr="004D4C3A" w14:paraId="13830A9C" w14:textId="77777777" w:rsidTr="00F7108C">
        <w:trPr>
          <w:trHeight w:val="379"/>
        </w:trPr>
        <w:tc>
          <w:tcPr>
            <w:tcW w:w="3118" w:type="dxa"/>
          </w:tcPr>
          <w:p w14:paraId="557A68E6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4D4C3A" w:rsidRDefault="00B1361C" w:rsidP="00B13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4D4C3A" w:rsidRDefault="00B1361C" w:rsidP="00B1361C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B1361C" w:rsidRPr="004D4C3A" w14:paraId="7F09BB09" w14:textId="77777777" w:rsidTr="00F7108C">
        <w:trPr>
          <w:trHeight w:val="20"/>
        </w:trPr>
        <w:tc>
          <w:tcPr>
            <w:tcW w:w="3118" w:type="dxa"/>
          </w:tcPr>
          <w:p w14:paraId="43F7CD15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4D4C3A" w:rsidRDefault="00B1361C" w:rsidP="00B1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1361C" w:rsidRPr="004D4C3A" w14:paraId="1F5EBBCA" w14:textId="77777777" w:rsidTr="00F7108C">
        <w:trPr>
          <w:trHeight w:val="20"/>
        </w:trPr>
        <w:tc>
          <w:tcPr>
            <w:tcW w:w="3118" w:type="dxa"/>
          </w:tcPr>
          <w:p w14:paraId="3359428E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B1361C" w:rsidRPr="004D4C3A" w14:paraId="67DEFF78" w14:textId="77777777" w:rsidTr="00F7108C">
        <w:trPr>
          <w:trHeight w:val="20"/>
        </w:trPr>
        <w:tc>
          <w:tcPr>
            <w:tcW w:w="3118" w:type="dxa"/>
          </w:tcPr>
          <w:p w14:paraId="1056FC2B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4D4C3A" w:rsidRDefault="00B1361C" w:rsidP="00B1361C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B1361C" w:rsidRPr="004D4C3A" w:rsidRDefault="00B1361C" w:rsidP="00B1361C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B1361C" w:rsidRPr="004D4C3A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B1361C" w:rsidRPr="004D4C3A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B1361C" w:rsidRPr="004D4C3A" w14:paraId="41B58CA4" w14:textId="77777777" w:rsidTr="00F7108C">
        <w:trPr>
          <w:trHeight w:val="20"/>
        </w:trPr>
        <w:tc>
          <w:tcPr>
            <w:tcW w:w="3118" w:type="dxa"/>
          </w:tcPr>
          <w:p w14:paraId="70FB9667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4D4C3A" w:rsidRDefault="00B1361C" w:rsidP="00B1361C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B1361C" w:rsidRPr="004D4C3A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B1361C" w:rsidRPr="004D4C3A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B1361C" w:rsidRPr="004D4C3A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1361C" w:rsidRPr="004D4C3A" w14:paraId="7BFE94D3" w14:textId="77777777" w:rsidTr="00F7108C">
        <w:trPr>
          <w:trHeight w:val="20"/>
        </w:trPr>
        <w:tc>
          <w:tcPr>
            <w:tcW w:w="3118" w:type="dxa"/>
          </w:tcPr>
          <w:p w14:paraId="44A7657D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442" w:type="dxa"/>
          </w:tcPr>
          <w:p w14:paraId="64ED3696" w14:textId="0EB2D490" w:rsidR="00B1361C" w:rsidRPr="004D4C3A" w:rsidRDefault="00EC52D8" w:rsidP="00B1361C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B1361C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407C0AFE" w:rsidR="00B1361C" w:rsidRPr="004D4C3A" w:rsidRDefault="00937E58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</w:t>
            </w:r>
            <w:r w:rsidR="00A926A6">
              <w:rPr>
                <w:rFonts w:ascii="BrowalliaUPC" w:hAnsi="BrowalliaUPC" w:cs="BrowalliaUPC"/>
                <w:sz w:val="28"/>
                <w:szCs w:val="28"/>
                <w:lang w:eastAsia="en-GB"/>
              </w:rPr>
              <w:t>60,000</w:t>
            </w:r>
          </w:p>
        </w:tc>
        <w:tc>
          <w:tcPr>
            <w:tcW w:w="1392" w:type="dxa"/>
            <w:shd w:val="clear" w:color="auto" w:fill="auto"/>
          </w:tcPr>
          <w:p w14:paraId="634181F9" w14:textId="1EF00BA1" w:rsidR="00B1361C" w:rsidRPr="004D4C3A" w:rsidRDefault="00A926A6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44,144</w:t>
            </w:r>
          </w:p>
        </w:tc>
        <w:tc>
          <w:tcPr>
            <w:tcW w:w="1277" w:type="dxa"/>
            <w:shd w:val="clear" w:color="auto" w:fill="auto"/>
          </w:tcPr>
          <w:p w14:paraId="63242078" w14:textId="34011E01" w:rsidR="00B1361C" w:rsidRPr="004D4C3A" w:rsidRDefault="00937E58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A926A6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15,856</w:t>
            </w:r>
          </w:p>
        </w:tc>
      </w:tr>
      <w:tr w:rsidR="00EF58A0" w:rsidRPr="004D4C3A" w14:paraId="49E48209" w14:textId="77777777" w:rsidTr="00F7108C">
        <w:trPr>
          <w:trHeight w:val="20"/>
        </w:trPr>
        <w:tc>
          <w:tcPr>
            <w:tcW w:w="3118" w:type="dxa"/>
          </w:tcPr>
          <w:p w14:paraId="4D46AD40" w14:textId="3530F6B7" w:rsidR="00EF58A0" w:rsidRPr="004D4C3A" w:rsidRDefault="00EF58A0" w:rsidP="00EF58A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2" w:type="dxa"/>
          </w:tcPr>
          <w:p w14:paraId="2B7141D9" w14:textId="6FD5EF14" w:rsidR="00EF58A0" w:rsidRPr="004D4C3A" w:rsidRDefault="00F7108C" w:rsidP="00EF58A0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EF58A0">
              <w:rPr>
                <w:rFonts w:ascii="BrowalliaUPC" w:hAnsi="BrowalliaUPC" w:cs="BrowalliaUPC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32F7F441" w14:textId="3AEC44CA" w:rsidR="00EF58A0" w:rsidRDefault="00A926A6" w:rsidP="00EF58A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2,313</w:t>
            </w:r>
          </w:p>
        </w:tc>
        <w:tc>
          <w:tcPr>
            <w:tcW w:w="1392" w:type="dxa"/>
            <w:shd w:val="clear" w:color="auto" w:fill="auto"/>
          </w:tcPr>
          <w:p w14:paraId="6D6233F5" w14:textId="292B3472" w:rsidR="00EF58A0" w:rsidRDefault="00A926A6" w:rsidP="00EF58A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1,036</w:t>
            </w:r>
          </w:p>
        </w:tc>
        <w:tc>
          <w:tcPr>
            <w:tcW w:w="1277" w:type="dxa"/>
            <w:shd w:val="clear" w:color="auto" w:fill="auto"/>
          </w:tcPr>
          <w:p w14:paraId="6B702FBE" w14:textId="3BB7259D" w:rsidR="00EF58A0" w:rsidRDefault="00A926A6" w:rsidP="00EF58A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1,277</w:t>
            </w:r>
          </w:p>
        </w:tc>
      </w:tr>
    </w:tbl>
    <w:p w14:paraId="4416AD58" w14:textId="4533831F" w:rsidR="00CE2BBF" w:rsidRDefault="00CE2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eastAsia="zh-CN"/>
        </w:rPr>
      </w:pPr>
    </w:p>
    <w:bookmarkEnd w:id="6"/>
    <w:bookmarkEnd w:id="7"/>
    <w:p w14:paraId="4BAB08AC" w14:textId="4300C891" w:rsidR="00BC1249" w:rsidRPr="004D4C3A" w:rsidRDefault="00645126" w:rsidP="005E74D4">
      <w:pPr>
        <w:pStyle w:val="CordiaNew"/>
        <w:numPr>
          <w:ilvl w:val="0"/>
          <w:numId w:val="17"/>
        </w:numPr>
        <w:tabs>
          <w:tab w:val="clear" w:pos="360"/>
          <w:tab w:val="clear" w:pos="4153"/>
          <w:tab w:val="left" w:pos="392"/>
          <w:tab w:val="num" w:pos="144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4D4C3A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B777FDD" w14:textId="2E97AF10" w:rsidR="00A1796E" w:rsidRPr="004D4C3A" w:rsidRDefault="003D33A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</w:t>
      </w:r>
      <w:r w:rsidR="0020563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มีคดีความที่</w:t>
      </w:r>
      <w:r w:rsidR="00E32DA4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ค้างอยู่</w:t>
      </w:r>
      <w:r w:rsidR="00F9057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61305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4D4C3A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DAB9D21" w14:textId="77777777" w:rsidR="00CC211B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5F10040" w14:textId="3051EF67" w:rsidR="00CC211B" w:rsidRPr="00191A16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17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กันยายน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2560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บริษัทถูก</w:t>
      </w:r>
      <w:r w:rsidRPr="005E74D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ฟ้องร้อง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เป็นจำเลยร่วมกับผู้อื่นอีก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5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275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7.50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242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30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เมษายน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2562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ศาลชั้นต้น</w:t>
      </w:r>
      <w:r w:rsidR="00B64C6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มีคำพิพากษาให้สัญญาซื้อขายหุ้นเป็นโมฆะ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="00612AA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49A36207" w14:textId="77777777" w:rsidR="00CC211B" w:rsidRPr="00191A16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</w:p>
    <w:p w14:paraId="2B3F1B4F" w14:textId="4B0972F6" w:rsidR="00612AA9" w:rsidRDefault="00CC211B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12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มิถุนายน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2563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</w:t>
      </w:r>
      <w:r w:rsidRPr="005E74D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คัดค้าน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คำพิพากษาศาลอุทธรณ์เมื่อวันที่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lang w:eastAsia="en-US"/>
        </w:rPr>
        <w:t xml:space="preserve"> 16 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C10A9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</w:t>
      </w:r>
      <w:r w:rsidR="00DC481C" w:rsidRPr="00C10A9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7</w:t>
      </w:r>
      <w:r w:rsidR="00DC481C"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C10A9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2565</w:t>
      </w:r>
      <w:r w:rsidR="00DC481C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15508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49E34EC6" w14:textId="77777777" w:rsidR="00612AA9" w:rsidRDefault="00612AA9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09B6215" w14:textId="74836E87" w:rsidR="00356578" w:rsidRPr="0011604C" w:rsidRDefault="00356578" w:rsidP="00356578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ณ วันที่ </w:t>
      </w:r>
      <w:r w:rsidRPr="00587220">
        <w:rPr>
          <w:rFonts w:ascii="BrowalliaUPC" w:hAnsi="BrowalliaUPC" w:cs="BrowalliaUPC"/>
          <w:sz w:val="27"/>
          <w:szCs w:val="27"/>
          <w:lang w:val="en-GB"/>
        </w:rPr>
        <w:t xml:space="preserve">31 </w:t>
      </w:r>
      <w:r w:rsidRPr="00587220">
        <w:rPr>
          <w:rFonts w:ascii="BrowalliaUPC" w:hAnsi="BrowalliaUPC" w:cs="BrowalliaUPC" w:hint="cs"/>
          <w:sz w:val="27"/>
          <w:szCs w:val="27"/>
          <w:cs/>
          <w:lang w:val="en-GB"/>
        </w:rPr>
        <w:t xml:space="preserve">มีนาคม </w:t>
      </w:r>
      <w:r w:rsidRPr="00587220">
        <w:rPr>
          <w:rFonts w:ascii="BrowalliaUPC" w:hAnsi="BrowalliaUPC" w:cs="BrowalliaUPC"/>
          <w:sz w:val="27"/>
          <w:szCs w:val="27"/>
        </w:rPr>
        <w:t>2566</w:t>
      </w:r>
      <w:r w:rsidRPr="0056148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</w:t>
      </w:r>
      <w:r w:rsidRPr="0056148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ซึ่งธนาคารแจ้งว่าได้ถูกกรมบังคับคดี</w:t>
      </w:r>
      <w:r w:rsidRPr="0056148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อายัด</w:t>
      </w:r>
      <w:r w:rsidRPr="0056148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ไว้จากคดี</w:t>
      </w:r>
      <w:r w:rsidRPr="0056148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ดังกล่าว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จำนวน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121.98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 เนื่องจากการกระทำของโจทก์เป็นการใช้สิทธิไม่สุจริตและไม่ชอบด้วยกฎหมาย</w:t>
      </w:r>
      <w:r w:rsidR="00041A5A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ซึ่งศาล</w:t>
      </w:r>
      <w:r w:rsidR="00FB44ED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มีคำสั่งประทับรับฟ้องคดีที่บริษัทฟ้องโจทก์ในคดีความเกี่ยวกับ</w:t>
      </w:r>
      <w:r w:rsidR="00BC57A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การซื้อขายหุ้น เมื่อวันที่ </w:t>
      </w:r>
      <w:r w:rsidR="00BC57A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7 </w:t>
      </w:r>
      <w:r w:rsidR="00BC57A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กุมภาพันธ์ </w:t>
      </w:r>
      <w:r w:rsidR="00BC57A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</w:p>
    <w:p w14:paraId="436DE9B3" w14:textId="22A4604B" w:rsidR="00356578" w:rsidRDefault="00356578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AAAA77B" w14:textId="77777777" w:rsidR="001051B0" w:rsidRPr="0011604C" w:rsidRDefault="001051B0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3975C5" w14:textId="24A3D705" w:rsidR="005422CA" w:rsidRPr="00191A16" w:rsidRDefault="007F4FE6" w:rsidP="003A5AA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lastRenderedPageBreak/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11604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 ปัจจุบันคดีเกี่ยวกับการซื้อขายหุ้นดังกล่าวอยู่ระหว่างการพิจารณาของศาลฎีกา</w:t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</w:p>
    <w:p w14:paraId="0F862EEA" w14:textId="112813D9" w:rsidR="00970CB1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E4EDE87" w14:textId="77777777" w:rsidR="00CC211B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1C15C1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</w:p>
    <w:p w14:paraId="045CA00A" w14:textId="1E4A23FB" w:rsidR="00CC211B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5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2565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val="en-AU" w:eastAsia="en-US"/>
        </w:rPr>
        <w:t xml:space="preserve">3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="001547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31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2563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1547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และขอให้เพิกถอนการจำนองที่ดินพร้อมสิ่งปลูกสร้าง กับเจ้าหนี้สถาบันการเงินแห่งหนึ่ง ซึ่งโจทก์รายนี้ได้ยื่นเรื่องเดียวกันนี้ต่อศาลล้มละลายกลางเพื่อคัดค้านกรณี บริษัท วุฒิศักดิ์ คลินิกอินเตอร์ กรุ๊ป จำกัด ยื่นขอฟื้นฟูกิจการ </w:t>
      </w:r>
      <w:r w:rsidR="001547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แต่ศาลล้มละลายกลางไม่ได้ยกประเด็นเรื่องนี้มาพิจารณาอย่างใด </w:t>
      </w:r>
    </w:p>
    <w:p w14:paraId="707457E7" w14:textId="77777777" w:rsidR="00CC211B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A5D2291" w14:textId="26A6958B" w:rsidR="00CC211B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อยู่ระหว่างดำเนินการต่อสู้คดีตามแนวทางกฎหมายเนื่องจากผู้บริหารของบริษัทเชื่อมั่นว่าการทำนิติกรรมซื้อขายและจำนองที่ดินพร้อมสิ่งปลูกสร้างดังกล่าวถูกต้องครบถ้วนตามกฎหมายและระเบียบที่เกี่ยวข้อง อีกทั้ง บริษัท</w:t>
      </w:r>
      <w:r w:rsidR="00B64C6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อยู่ระหว่างการศึกษารายละเอียดข้อเท็จจริงข้อกฎหมายเพิ่มเติมเพื่อดำเนินคดีกับโจทก์ในคดีนี้ด้วย</w:t>
      </w:r>
    </w:p>
    <w:p w14:paraId="2203F303" w14:textId="77777777" w:rsidR="00CC211B" w:rsidRDefault="00CC211B" w:rsidP="00CC211B">
      <w:pPr>
        <w:tabs>
          <w:tab w:val="clear" w:pos="454"/>
          <w:tab w:val="left" w:pos="450"/>
          <w:tab w:val="left" w:pos="8306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sectPr w:rsidR="00CC211B" w:rsidSect="009963BB">
      <w:footerReference w:type="default" r:id="rId11"/>
      <w:pgSz w:w="11909" w:h="16834" w:code="9"/>
      <w:pgMar w:top="1260" w:right="1019" w:bottom="360" w:left="1418" w:header="720" w:footer="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2578" w14:textId="77777777" w:rsidR="00314C99" w:rsidRDefault="00314C99">
      <w:r>
        <w:separator/>
      </w:r>
    </w:p>
  </w:endnote>
  <w:endnote w:type="continuationSeparator" w:id="0">
    <w:p w14:paraId="022ACA17" w14:textId="77777777" w:rsidR="00314C99" w:rsidRDefault="00314C99">
      <w:r>
        <w:continuationSeparator/>
      </w:r>
    </w:p>
  </w:endnote>
  <w:endnote w:type="continuationNotice" w:id="1">
    <w:p w14:paraId="57EC34E9" w14:textId="77777777" w:rsidR="00314C99" w:rsidRDefault="00314C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1425C4" w:rsidRDefault="001425C4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1425C4" w:rsidRPr="00B5115E" w:rsidRDefault="001425C4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1425C4" w:rsidRPr="00145EC5" w:rsidRDefault="001425C4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6AB4" w14:textId="77777777" w:rsidR="00314C99" w:rsidRDefault="00314C99">
      <w:r>
        <w:separator/>
      </w:r>
    </w:p>
  </w:footnote>
  <w:footnote w:type="continuationSeparator" w:id="0">
    <w:p w14:paraId="2B192163" w14:textId="77777777" w:rsidR="00314C99" w:rsidRDefault="00314C99">
      <w:r>
        <w:continuationSeparator/>
      </w:r>
    </w:p>
  </w:footnote>
  <w:footnote w:type="continuationNotice" w:id="1">
    <w:p w14:paraId="0F699942" w14:textId="77777777" w:rsidR="00314C99" w:rsidRDefault="00314C9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F0703A"/>
    <w:multiLevelType w:val="hybridMultilevel"/>
    <w:tmpl w:val="0AAEEF4A"/>
    <w:lvl w:ilvl="0" w:tplc="F0987D00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30" w15:restartNumberingAfterBreak="0">
    <w:nsid w:val="442E694C"/>
    <w:multiLevelType w:val="hybridMultilevel"/>
    <w:tmpl w:val="20642640"/>
    <w:lvl w:ilvl="0" w:tplc="47063418">
      <w:start w:val="1"/>
      <w:numFmt w:val="decimal"/>
      <w:lvlText w:val="24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F6682A"/>
    <w:multiLevelType w:val="hybridMultilevel"/>
    <w:tmpl w:val="6BBA21F4"/>
    <w:lvl w:ilvl="0" w:tplc="F6748034">
      <w:start w:val="1"/>
      <w:numFmt w:val="decimal"/>
      <w:lvlText w:val="4.%1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87F6A97"/>
    <w:multiLevelType w:val="multilevel"/>
    <w:tmpl w:val="F74CBC5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3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3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5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5E0459C"/>
    <w:multiLevelType w:val="hybridMultilevel"/>
    <w:tmpl w:val="8EA861C0"/>
    <w:lvl w:ilvl="0" w:tplc="A1EA2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B4D70E">
      <w:start w:val="1"/>
      <w:numFmt w:val="decimal"/>
      <w:lvlText w:val="3.2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6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7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9" w15:restartNumberingAfterBreak="0">
    <w:nsid w:val="7FEBD875"/>
    <w:multiLevelType w:val="hybridMultilevel"/>
    <w:tmpl w:val="1BC0EAF8"/>
    <w:lvl w:ilvl="0" w:tplc="BF384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A1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D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6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A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AB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993664">
    <w:abstractNumId w:val="49"/>
  </w:num>
  <w:num w:numId="2" w16cid:durableId="2062711377">
    <w:abstractNumId w:val="6"/>
  </w:num>
  <w:num w:numId="3" w16cid:durableId="765350440">
    <w:abstractNumId w:val="5"/>
  </w:num>
  <w:num w:numId="4" w16cid:durableId="167718180">
    <w:abstractNumId w:val="9"/>
  </w:num>
  <w:num w:numId="5" w16cid:durableId="2033796032">
    <w:abstractNumId w:val="7"/>
  </w:num>
  <w:num w:numId="6" w16cid:durableId="1719087745">
    <w:abstractNumId w:val="8"/>
  </w:num>
  <w:num w:numId="7" w16cid:durableId="1460882594">
    <w:abstractNumId w:val="3"/>
  </w:num>
  <w:num w:numId="8" w16cid:durableId="402072876">
    <w:abstractNumId w:val="2"/>
  </w:num>
  <w:num w:numId="9" w16cid:durableId="95448120">
    <w:abstractNumId w:val="0"/>
  </w:num>
  <w:num w:numId="10" w16cid:durableId="1912503798">
    <w:abstractNumId w:val="1"/>
  </w:num>
  <w:num w:numId="11" w16cid:durableId="455757557">
    <w:abstractNumId w:val="4"/>
  </w:num>
  <w:num w:numId="12" w16cid:durableId="2094429398">
    <w:abstractNumId w:val="24"/>
  </w:num>
  <w:num w:numId="13" w16cid:durableId="1323702579">
    <w:abstractNumId w:val="17"/>
  </w:num>
  <w:num w:numId="14" w16cid:durableId="1717731208">
    <w:abstractNumId w:val="42"/>
  </w:num>
  <w:num w:numId="15" w16cid:durableId="1601644015">
    <w:abstractNumId w:val="20"/>
  </w:num>
  <w:num w:numId="16" w16cid:durableId="980964443">
    <w:abstractNumId w:val="28"/>
  </w:num>
  <w:num w:numId="17" w16cid:durableId="1999266635">
    <w:abstractNumId w:val="45"/>
  </w:num>
  <w:num w:numId="18" w16cid:durableId="1164395768">
    <w:abstractNumId w:val="47"/>
  </w:num>
  <w:num w:numId="19" w16cid:durableId="2561560">
    <w:abstractNumId w:val="38"/>
  </w:num>
  <w:num w:numId="20" w16cid:durableId="1495947562">
    <w:abstractNumId w:val="35"/>
  </w:num>
  <w:num w:numId="21" w16cid:durableId="1514491472">
    <w:abstractNumId w:val="34"/>
  </w:num>
  <w:num w:numId="22" w16cid:durableId="1843356573">
    <w:abstractNumId w:val="46"/>
  </w:num>
  <w:num w:numId="23" w16cid:durableId="924655531">
    <w:abstractNumId w:val="27"/>
  </w:num>
  <w:num w:numId="24" w16cid:durableId="1731923976">
    <w:abstractNumId w:val="48"/>
  </w:num>
  <w:num w:numId="25" w16cid:durableId="394672076">
    <w:abstractNumId w:val="18"/>
  </w:num>
  <w:num w:numId="26" w16cid:durableId="765422271">
    <w:abstractNumId w:val="25"/>
  </w:num>
  <w:num w:numId="27" w16cid:durableId="1813865661">
    <w:abstractNumId w:val="39"/>
  </w:num>
  <w:num w:numId="28" w16cid:durableId="1829249874">
    <w:abstractNumId w:val="15"/>
  </w:num>
  <w:num w:numId="29" w16cid:durableId="1564833364">
    <w:abstractNumId w:val="14"/>
  </w:num>
  <w:num w:numId="30" w16cid:durableId="589658422">
    <w:abstractNumId w:val="33"/>
  </w:num>
  <w:num w:numId="31" w16cid:durableId="828255617">
    <w:abstractNumId w:val="10"/>
  </w:num>
  <w:num w:numId="32" w16cid:durableId="266305435">
    <w:abstractNumId w:val="44"/>
  </w:num>
  <w:num w:numId="33" w16cid:durableId="672682559">
    <w:abstractNumId w:val="29"/>
  </w:num>
  <w:num w:numId="34" w16cid:durableId="1325552858">
    <w:abstractNumId w:val="21"/>
  </w:num>
  <w:num w:numId="35" w16cid:durableId="2054503945">
    <w:abstractNumId w:val="13"/>
  </w:num>
  <w:num w:numId="36" w16cid:durableId="393238569">
    <w:abstractNumId w:val="40"/>
  </w:num>
  <w:num w:numId="37" w16cid:durableId="126507710">
    <w:abstractNumId w:val="26"/>
  </w:num>
  <w:num w:numId="38" w16cid:durableId="648092705">
    <w:abstractNumId w:val="12"/>
  </w:num>
  <w:num w:numId="39" w16cid:durableId="1330602528">
    <w:abstractNumId w:val="16"/>
  </w:num>
  <w:num w:numId="40" w16cid:durableId="1496988991">
    <w:abstractNumId w:val="43"/>
  </w:num>
  <w:num w:numId="41" w16cid:durableId="2048723582">
    <w:abstractNumId w:val="41"/>
  </w:num>
  <w:num w:numId="42" w16cid:durableId="294606246">
    <w:abstractNumId w:val="11"/>
  </w:num>
  <w:num w:numId="43" w16cid:durableId="1575774958">
    <w:abstractNumId w:val="30"/>
  </w:num>
  <w:num w:numId="44" w16cid:durableId="1473715204">
    <w:abstractNumId w:val="23"/>
  </w:num>
  <w:num w:numId="45" w16cid:durableId="1751342388">
    <w:abstractNumId w:val="31"/>
  </w:num>
  <w:num w:numId="46" w16cid:durableId="763114672">
    <w:abstractNumId w:val="22"/>
  </w:num>
  <w:num w:numId="47" w16cid:durableId="1906529182">
    <w:abstractNumId w:val="36"/>
  </w:num>
  <w:num w:numId="48" w16cid:durableId="500392467">
    <w:abstractNumId w:val="19"/>
  </w:num>
  <w:num w:numId="49" w16cid:durableId="990866557">
    <w:abstractNumId w:val="37"/>
  </w:num>
  <w:num w:numId="50" w16cid:durableId="1239709688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D3E"/>
    <w:rsid w:val="00002ECA"/>
    <w:rsid w:val="000032BF"/>
    <w:rsid w:val="000035E7"/>
    <w:rsid w:val="0000366C"/>
    <w:rsid w:val="000037C4"/>
    <w:rsid w:val="000038E7"/>
    <w:rsid w:val="00003942"/>
    <w:rsid w:val="00003AF5"/>
    <w:rsid w:val="00003B27"/>
    <w:rsid w:val="00003B9D"/>
    <w:rsid w:val="00003C2C"/>
    <w:rsid w:val="00003C35"/>
    <w:rsid w:val="00003C6D"/>
    <w:rsid w:val="00003FE4"/>
    <w:rsid w:val="00004144"/>
    <w:rsid w:val="000045E5"/>
    <w:rsid w:val="000045FF"/>
    <w:rsid w:val="00004863"/>
    <w:rsid w:val="00004D19"/>
    <w:rsid w:val="00004E3E"/>
    <w:rsid w:val="00005398"/>
    <w:rsid w:val="0000542A"/>
    <w:rsid w:val="0000552C"/>
    <w:rsid w:val="000056B1"/>
    <w:rsid w:val="00005803"/>
    <w:rsid w:val="000058EE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27B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26"/>
    <w:rsid w:val="00022BD7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873"/>
    <w:rsid w:val="000248A4"/>
    <w:rsid w:val="0002491D"/>
    <w:rsid w:val="0002497D"/>
    <w:rsid w:val="00024C62"/>
    <w:rsid w:val="00024E55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D0"/>
    <w:rsid w:val="00027D9D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EE"/>
    <w:rsid w:val="00031AE1"/>
    <w:rsid w:val="00031C2E"/>
    <w:rsid w:val="00031C52"/>
    <w:rsid w:val="00031D23"/>
    <w:rsid w:val="00031DCF"/>
    <w:rsid w:val="00032115"/>
    <w:rsid w:val="000321AD"/>
    <w:rsid w:val="000323B8"/>
    <w:rsid w:val="000323C1"/>
    <w:rsid w:val="00032465"/>
    <w:rsid w:val="00032812"/>
    <w:rsid w:val="00032D92"/>
    <w:rsid w:val="00032D9F"/>
    <w:rsid w:val="000331FE"/>
    <w:rsid w:val="0003336A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760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3F9"/>
    <w:rsid w:val="000414F6"/>
    <w:rsid w:val="00041605"/>
    <w:rsid w:val="000417E3"/>
    <w:rsid w:val="00041875"/>
    <w:rsid w:val="00041A5A"/>
    <w:rsid w:val="00041B30"/>
    <w:rsid w:val="00041D98"/>
    <w:rsid w:val="00041DA6"/>
    <w:rsid w:val="00041E61"/>
    <w:rsid w:val="00041E8B"/>
    <w:rsid w:val="00042242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BF"/>
    <w:rsid w:val="00044B43"/>
    <w:rsid w:val="00044C07"/>
    <w:rsid w:val="0004526E"/>
    <w:rsid w:val="00045313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33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4FF5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2CBA"/>
    <w:rsid w:val="000631CA"/>
    <w:rsid w:val="00063338"/>
    <w:rsid w:val="0006334F"/>
    <w:rsid w:val="00063407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AB8"/>
    <w:rsid w:val="00064B0E"/>
    <w:rsid w:val="00064E34"/>
    <w:rsid w:val="00065044"/>
    <w:rsid w:val="00065173"/>
    <w:rsid w:val="0006596B"/>
    <w:rsid w:val="000659F6"/>
    <w:rsid w:val="00065A7D"/>
    <w:rsid w:val="00065B6F"/>
    <w:rsid w:val="00065FEE"/>
    <w:rsid w:val="0006621E"/>
    <w:rsid w:val="000668C2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64A"/>
    <w:rsid w:val="000708B9"/>
    <w:rsid w:val="000709DE"/>
    <w:rsid w:val="000709E1"/>
    <w:rsid w:val="00070B8D"/>
    <w:rsid w:val="00070B9F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734"/>
    <w:rsid w:val="0007277A"/>
    <w:rsid w:val="00072B4A"/>
    <w:rsid w:val="00072D16"/>
    <w:rsid w:val="00072EA1"/>
    <w:rsid w:val="00073364"/>
    <w:rsid w:val="000736F6"/>
    <w:rsid w:val="00073723"/>
    <w:rsid w:val="000737A1"/>
    <w:rsid w:val="000738BC"/>
    <w:rsid w:val="00073B73"/>
    <w:rsid w:val="00073CCA"/>
    <w:rsid w:val="00073FD1"/>
    <w:rsid w:val="000741AE"/>
    <w:rsid w:val="00074367"/>
    <w:rsid w:val="00074474"/>
    <w:rsid w:val="0007494B"/>
    <w:rsid w:val="000749CF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6A0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54D"/>
    <w:rsid w:val="000817CC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6DA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6AA"/>
    <w:rsid w:val="00085B82"/>
    <w:rsid w:val="00085E79"/>
    <w:rsid w:val="00085EFD"/>
    <w:rsid w:val="00086065"/>
    <w:rsid w:val="000862B7"/>
    <w:rsid w:val="00086305"/>
    <w:rsid w:val="00086424"/>
    <w:rsid w:val="0008663B"/>
    <w:rsid w:val="0008666A"/>
    <w:rsid w:val="0008667A"/>
    <w:rsid w:val="00086750"/>
    <w:rsid w:val="0008677C"/>
    <w:rsid w:val="00086A15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4AB"/>
    <w:rsid w:val="0009067B"/>
    <w:rsid w:val="00090961"/>
    <w:rsid w:val="000909D9"/>
    <w:rsid w:val="00090AD7"/>
    <w:rsid w:val="00090B5B"/>
    <w:rsid w:val="00090B61"/>
    <w:rsid w:val="00090E2A"/>
    <w:rsid w:val="00091036"/>
    <w:rsid w:val="0009128E"/>
    <w:rsid w:val="000912AA"/>
    <w:rsid w:val="00091329"/>
    <w:rsid w:val="0009137D"/>
    <w:rsid w:val="00091394"/>
    <w:rsid w:val="0009140A"/>
    <w:rsid w:val="0009160C"/>
    <w:rsid w:val="00091855"/>
    <w:rsid w:val="0009186F"/>
    <w:rsid w:val="00091870"/>
    <w:rsid w:val="000919AA"/>
    <w:rsid w:val="00091C23"/>
    <w:rsid w:val="00091C93"/>
    <w:rsid w:val="00091EBA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60A"/>
    <w:rsid w:val="00093B90"/>
    <w:rsid w:val="00093BB5"/>
    <w:rsid w:val="00093C6D"/>
    <w:rsid w:val="00093CB6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824"/>
    <w:rsid w:val="000958B3"/>
    <w:rsid w:val="00095914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6CD"/>
    <w:rsid w:val="0009785B"/>
    <w:rsid w:val="00097951"/>
    <w:rsid w:val="000A00B8"/>
    <w:rsid w:val="000A0113"/>
    <w:rsid w:val="000A01AC"/>
    <w:rsid w:val="000A034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B19"/>
    <w:rsid w:val="000A4BEC"/>
    <w:rsid w:val="000A4C6B"/>
    <w:rsid w:val="000A4D5B"/>
    <w:rsid w:val="000A5250"/>
    <w:rsid w:val="000A5457"/>
    <w:rsid w:val="000A5569"/>
    <w:rsid w:val="000A568B"/>
    <w:rsid w:val="000A56F3"/>
    <w:rsid w:val="000A588E"/>
    <w:rsid w:val="000A58BA"/>
    <w:rsid w:val="000A59FD"/>
    <w:rsid w:val="000A5ADD"/>
    <w:rsid w:val="000A5BE3"/>
    <w:rsid w:val="000A5DC2"/>
    <w:rsid w:val="000A5DD2"/>
    <w:rsid w:val="000A5FBD"/>
    <w:rsid w:val="000A627B"/>
    <w:rsid w:val="000A6303"/>
    <w:rsid w:val="000A6374"/>
    <w:rsid w:val="000A646A"/>
    <w:rsid w:val="000A6859"/>
    <w:rsid w:val="000A6E29"/>
    <w:rsid w:val="000A7090"/>
    <w:rsid w:val="000A7154"/>
    <w:rsid w:val="000A7222"/>
    <w:rsid w:val="000A7681"/>
    <w:rsid w:val="000A76A7"/>
    <w:rsid w:val="000A7773"/>
    <w:rsid w:val="000A792C"/>
    <w:rsid w:val="000A7ACC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7F9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479"/>
    <w:rsid w:val="000B6639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8AC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05C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3C2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414"/>
    <w:rsid w:val="000C754B"/>
    <w:rsid w:val="000C7555"/>
    <w:rsid w:val="000C7572"/>
    <w:rsid w:val="000C777C"/>
    <w:rsid w:val="000C7883"/>
    <w:rsid w:val="000C7AD2"/>
    <w:rsid w:val="000C7B05"/>
    <w:rsid w:val="000C7B28"/>
    <w:rsid w:val="000C7C51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362"/>
    <w:rsid w:val="000E0435"/>
    <w:rsid w:val="000E0795"/>
    <w:rsid w:val="000E0CE3"/>
    <w:rsid w:val="000E0DB7"/>
    <w:rsid w:val="000E0E7E"/>
    <w:rsid w:val="000E11C0"/>
    <w:rsid w:val="000E11F3"/>
    <w:rsid w:val="000E1A24"/>
    <w:rsid w:val="000E1B95"/>
    <w:rsid w:val="000E210A"/>
    <w:rsid w:val="000E2499"/>
    <w:rsid w:val="000E24A9"/>
    <w:rsid w:val="000E274C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EE"/>
    <w:rsid w:val="000E3B30"/>
    <w:rsid w:val="000E3D11"/>
    <w:rsid w:val="000E3DFC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B82"/>
    <w:rsid w:val="000E4E14"/>
    <w:rsid w:val="000E4E57"/>
    <w:rsid w:val="000E518C"/>
    <w:rsid w:val="000E519E"/>
    <w:rsid w:val="000E51BA"/>
    <w:rsid w:val="000E54F8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D2D"/>
    <w:rsid w:val="000F0F83"/>
    <w:rsid w:val="000F112E"/>
    <w:rsid w:val="000F1260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B6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A36"/>
    <w:rsid w:val="00100A71"/>
    <w:rsid w:val="00100BB0"/>
    <w:rsid w:val="00100E0F"/>
    <w:rsid w:val="00100FCA"/>
    <w:rsid w:val="00100FFB"/>
    <w:rsid w:val="00101351"/>
    <w:rsid w:val="0010138D"/>
    <w:rsid w:val="001013F6"/>
    <w:rsid w:val="001015B8"/>
    <w:rsid w:val="00101805"/>
    <w:rsid w:val="00101C0A"/>
    <w:rsid w:val="00101F95"/>
    <w:rsid w:val="00102016"/>
    <w:rsid w:val="001020C6"/>
    <w:rsid w:val="001025FB"/>
    <w:rsid w:val="0010291B"/>
    <w:rsid w:val="001029E9"/>
    <w:rsid w:val="00102A0C"/>
    <w:rsid w:val="00102D65"/>
    <w:rsid w:val="00102D8D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556"/>
    <w:rsid w:val="001045A8"/>
    <w:rsid w:val="0010468F"/>
    <w:rsid w:val="0010473D"/>
    <w:rsid w:val="00104786"/>
    <w:rsid w:val="001047B8"/>
    <w:rsid w:val="00104B27"/>
    <w:rsid w:val="00104B7F"/>
    <w:rsid w:val="001051B0"/>
    <w:rsid w:val="00105240"/>
    <w:rsid w:val="001055C8"/>
    <w:rsid w:val="00105756"/>
    <w:rsid w:val="001058D5"/>
    <w:rsid w:val="0010590B"/>
    <w:rsid w:val="00105BAD"/>
    <w:rsid w:val="00105CDE"/>
    <w:rsid w:val="00105D38"/>
    <w:rsid w:val="00105E55"/>
    <w:rsid w:val="00106215"/>
    <w:rsid w:val="0010648E"/>
    <w:rsid w:val="001064FE"/>
    <w:rsid w:val="0010669B"/>
    <w:rsid w:val="001066F9"/>
    <w:rsid w:val="001068A4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DA8"/>
    <w:rsid w:val="00110EDD"/>
    <w:rsid w:val="00110F59"/>
    <w:rsid w:val="00111024"/>
    <w:rsid w:val="00111317"/>
    <w:rsid w:val="001114DD"/>
    <w:rsid w:val="00111535"/>
    <w:rsid w:val="00111A2C"/>
    <w:rsid w:val="00111E52"/>
    <w:rsid w:val="00111E8E"/>
    <w:rsid w:val="00112131"/>
    <w:rsid w:val="0011239B"/>
    <w:rsid w:val="001127A2"/>
    <w:rsid w:val="00112A73"/>
    <w:rsid w:val="00112D90"/>
    <w:rsid w:val="00112E08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CD0"/>
    <w:rsid w:val="00113ED6"/>
    <w:rsid w:val="0011412F"/>
    <w:rsid w:val="00114171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ED"/>
    <w:rsid w:val="0012290A"/>
    <w:rsid w:val="00122974"/>
    <w:rsid w:val="00122A63"/>
    <w:rsid w:val="00122AF0"/>
    <w:rsid w:val="00122DF9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5451"/>
    <w:rsid w:val="00125667"/>
    <w:rsid w:val="001259F3"/>
    <w:rsid w:val="00125A1B"/>
    <w:rsid w:val="00125AA4"/>
    <w:rsid w:val="00125AC2"/>
    <w:rsid w:val="00125AD2"/>
    <w:rsid w:val="001264E8"/>
    <w:rsid w:val="0012660E"/>
    <w:rsid w:val="00126834"/>
    <w:rsid w:val="00126924"/>
    <w:rsid w:val="00126B4A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9EF"/>
    <w:rsid w:val="00140CDB"/>
    <w:rsid w:val="00140CFD"/>
    <w:rsid w:val="00141181"/>
    <w:rsid w:val="00141516"/>
    <w:rsid w:val="001416A1"/>
    <w:rsid w:val="00141D06"/>
    <w:rsid w:val="00141DC1"/>
    <w:rsid w:val="00141EDB"/>
    <w:rsid w:val="0014246A"/>
    <w:rsid w:val="001425AC"/>
    <w:rsid w:val="001425C4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EF"/>
    <w:rsid w:val="00143AF6"/>
    <w:rsid w:val="00143D61"/>
    <w:rsid w:val="00143E37"/>
    <w:rsid w:val="00143EA8"/>
    <w:rsid w:val="00144104"/>
    <w:rsid w:val="00144466"/>
    <w:rsid w:val="0014448B"/>
    <w:rsid w:val="0014490A"/>
    <w:rsid w:val="001449A4"/>
    <w:rsid w:val="00144A8F"/>
    <w:rsid w:val="00144C3A"/>
    <w:rsid w:val="001452EC"/>
    <w:rsid w:val="0014535D"/>
    <w:rsid w:val="00145365"/>
    <w:rsid w:val="001453DD"/>
    <w:rsid w:val="00145E9E"/>
    <w:rsid w:val="00145EC5"/>
    <w:rsid w:val="0014603B"/>
    <w:rsid w:val="00146071"/>
    <w:rsid w:val="00146201"/>
    <w:rsid w:val="001462D9"/>
    <w:rsid w:val="001463D6"/>
    <w:rsid w:val="0014665D"/>
    <w:rsid w:val="00146E28"/>
    <w:rsid w:val="00146F18"/>
    <w:rsid w:val="00147188"/>
    <w:rsid w:val="00147321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1CD"/>
    <w:rsid w:val="001542A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7E1"/>
    <w:rsid w:val="001618AC"/>
    <w:rsid w:val="001618C8"/>
    <w:rsid w:val="00161E68"/>
    <w:rsid w:val="0016205E"/>
    <w:rsid w:val="00162145"/>
    <w:rsid w:val="0016240B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2E8"/>
    <w:rsid w:val="00170330"/>
    <w:rsid w:val="00170447"/>
    <w:rsid w:val="001708BE"/>
    <w:rsid w:val="001708EA"/>
    <w:rsid w:val="001709FE"/>
    <w:rsid w:val="00170CA0"/>
    <w:rsid w:val="00170E7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80"/>
    <w:rsid w:val="001731E9"/>
    <w:rsid w:val="001731F0"/>
    <w:rsid w:val="00173366"/>
    <w:rsid w:val="001735E9"/>
    <w:rsid w:val="00173940"/>
    <w:rsid w:val="0017399E"/>
    <w:rsid w:val="00173A3F"/>
    <w:rsid w:val="00173D09"/>
    <w:rsid w:val="00173DF9"/>
    <w:rsid w:val="001743DB"/>
    <w:rsid w:val="00174461"/>
    <w:rsid w:val="0017457F"/>
    <w:rsid w:val="001745BF"/>
    <w:rsid w:val="00174761"/>
    <w:rsid w:val="001747FA"/>
    <w:rsid w:val="00174A29"/>
    <w:rsid w:val="00174A41"/>
    <w:rsid w:val="00174A4D"/>
    <w:rsid w:val="00174A94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976"/>
    <w:rsid w:val="0017799E"/>
    <w:rsid w:val="00177E16"/>
    <w:rsid w:val="00177F42"/>
    <w:rsid w:val="00177F86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66"/>
    <w:rsid w:val="0018212C"/>
    <w:rsid w:val="00182139"/>
    <w:rsid w:val="0018214D"/>
    <w:rsid w:val="0018248B"/>
    <w:rsid w:val="00182654"/>
    <w:rsid w:val="0018280D"/>
    <w:rsid w:val="00182A28"/>
    <w:rsid w:val="00182CDE"/>
    <w:rsid w:val="00182D0A"/>
    <w:rsid w:val="00182F2D"/>
    <w:rsid w:val="0018330E"/>
    <w:rsid w:val="001835BC"/>
    <w:rsid w:val="001835C2"/>
    <w:rsid w:val="001838BF"/>
    <w:rsid w:val="00183908"/>
    <w:rsid w:val="0018393C"/>
    <w:rsid w:val="00183BF0"/>
    <w:rsid w:val="00183C49"/>
    <w:rsid w:val="00183CA4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5917"/>
    <w:rsid w:val="00185961"/>
    <w:rsid w:val="00185BC1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8FE"/>
    <w:rsid w:val="00190A58"/>
    <w:rsid w:val="00190B74"/>
    <w:rsid w:val="00190F21"/>
    <w:rsid w:val="0019113A"/>
    <w:rsid w:val="00191149"/>
    <w:rsid w:val="001911D8"/>
    <w:rsid w:val="001914E5"/>
    <w:rsid w:val="0019155E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6BB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B79"/>
    <w:rsid w:val="00196DB6"/>
    <w:rsid w:val="0019702C"/>
    <w:rsid w:val="001972D7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751"/>
    <w:rsid w:val="001A1AF0"/>
    <w:rsid w:val="001A1BE2"/>
    <w:rsid w:val="001A1CDB"/>
    <w:rsid w:val="001A2049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E3E"/>
    <w:rsid w:val="001A5070"/>
    <w:rsid w:val="001A5302"/>
    <w:rsid w:val="001A583C"/>
    <w:rsid w:val="001A5942"/>
    <w:rsid w:val="001A5A63"/>
    <w:rsid w:val="001A5B77"/>
    <w:rsid w:val="001A5BF7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83A"/>
    <w:rsid w:val="001A78CE"/>
    <w:rsid w:val="001A7A48"/>
    <w:rsid w:val="001A7AE2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9C"/>
    <w:rsid w:val="001B2DAF"/>
    <w:rsid w:val="001B2E28"/>
    <w:rsid w:val="001B328E"/>
    <w:rsid w:val="001B32BD"/>
    <w:rsid w:val="001B3486"/>
    <w:rsid w:val="001B348D"/>
    <w:rsid w:val="001B3529"/>
    <w:rsid w:val="001B3538"/>
    <w:rsid w:val="001B37E3"/>
    <w:rsid w:val="001B38B4"/>
    <w:rsid w:val="001B38DA"/>
    <w:rsid w:val="001B3FBE"/>
    <w:rsid w:val="001B40B6"/>
    <w:rsid w:val="001B40E9"/>
    <w:rsid w:val="001B41D4"/>
    <w:rsid w:val="001B4289"/>
    <w:rsid w:val="001B4333"/>
    <w:rsid w:val="001B4365"/>
    <w:rsid w:val="001B453A"/>
    <w:rsid w:val="001B4883"/>
    <w:rsid w:val="001B4A80"/>
    <w:rsid w:val="001B4C74"/>
    <w:rsid w:val="001B516A"/>
    <w:rsid w:val="001B51D8"/>
    <w:rsid w:val="001B528B"/>
    <w:rsid w:val="001B57BC"/>
    <w:rsid w:val="001B58A0"/>
    <w:rsid w:val="001B59BD"/>
    <w:rsid w:val="001B5A73"/>
    <w:rsid w:val="001B5EFB"/>
    <w:rsid w:val="001B5F00"/>
    <w:rsid w:val="001B5FFE"/>
    <w:rsid w:val="001B6037"/>
    <w:rsid w:val="001B6092"/>
    <w:rsid w:val="001B6343"/>
    <w:rsid w:val="001B63C2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C014A"/>
    <w:rsid w:val="001C0564"/>
    <w:rsid w:val="001C063C"/>
    <w:rsid w:val="001C067A"/>
    <w:rsid w:val="001C080B"/>
    <w:rsid w:val="001C084F"/>
    <w:rsid w:val="001C0854"/>
    <w:rsid w:val="001C0A21"/>
    <w:rsid w:val="001C0B18"/>
    <w:rsid w:val="001C0B92"/>
    <w:rsid w:val="001C10A0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9C0"/>
    <w:rsid w:val="001C5BAF"/>
    <w:rsid w:val="001C5F9D"/>
    <w:rsid w:val="001C6184"/>
    <w:rsid w:val="001C65B4"/>
    <w:rsid w:val="001C65B9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C2"/>
    <w:rsid w:val="001D0130"/>
    <w:rsid w:val="001D015B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5B0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79F"/>
    <w:rsid w:val="001D7911"/>
    <w:rsid w:val="001D7D53"/>
    <w:rsid w:val="001D7ED1"/>
    <w:rsid w:val="001D7F7C"/>
    <w:rsid w:val="001E0223"/>
    <w:rsid w:val="001E0427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3CA"/>
    <w:rsid w:val="001E14BC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A47"/>
    <w:rsid w:val="001F40E4"/>
    <w:rsid w:val="001F4500"/>
    <w:rsid w:val="001F4929"/>
    <w:rsid w:val="001F4CDD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363"/>
    <w:rsid w:val="001F6579"/>
    <w:rsid w:val="001F65D9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B9A"/>
    <w:rsid w:val="00201CA4"/>
    <w:rsid w:val="00201CB3"/>
    <w:rsid w:val="00201E96"/>
    <w:rsid w:val="00202190"/>
    <w:rsid w:val="002022EA"/>
    <w:rsid w:val="00202388"/>
    <w:rsid w:val="0020238B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7C7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78"/>
    <w:rsid w:val="00205BA7"/>
    <w:rsid w:val="00205CFE"/>
    <w:rsid w:val="00205EEE"/>
    <w:rsid w:val="00205F99"/>
    <w:rsid w:val="0020634C"/>
    <w:rsid w:val="0020634F"/>
    <w:rsid w:val="002065E2"/>
    <w:rsid w:val="002066C0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785"/>
    <w:rsid w:val="0020782C"/>
    <w:rsid w:val="0020784D"/>
    <w:rsid w:val="00207AD5"/>
    <w:rsid w:val="00207B0D"/>
    <w:rsid w:val="00207C54"/>
    <w:rsid w:val="00207DD2"/>
    <w:rsid w:val="00207ED0"/>
    <w:rsid w:val="00210480"/>
    <w:rsid w:val="00210556"/>
    <w:rsid w:val="002106C7"/>
    <w:rsid w:val="00210D0B"/>
    <w:rsid w:val="00210D34"/>
    <w:rsid w:val="00210E8C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461"/>
    <w:rsid w:val="002267CF"/>
    <w:rsid w:val="002268C9"/>
    <w:rsid w:val="00226A2B"/>
    <w:rsid w:val="00226A88"/>
    <w:rsid w:val="00226C35"/>
    <w:rsid w:val="00226CA0"/>
    <w:rsid w:val="00226E05"/>
    <w:rsid w:val="00227073"/>
    <w:rsid w:val="00227094"/>
    <w:rsid w:val="0022715E"/>
    <w:rsid w:val="002271B6"/>
    <w:rsid w:val="0022724F"/>
    <w:rsid w:val="00227259"/>
    <w:rsid w:val="0022729B"/>
    <w:rsid w:val="00227939"/>
    <w:rsid w:val="00227A18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6205"/>
    <w:rsid w:val="002364AE"/>
    <w:rsid w:val="00236614"/>
    <w:rsid w:val="00236A5B"/>
    <w:rsid w:val="00236D30"/>
    <w:rsid w:val="00236DE1"/>
    <w:rsid w:val="00236E72"/>
    <w:rsid w:val="00237A0E"/>
    <w:rsid w:val="00237BBC"/>
    <w:rsid w:val="00237BC4"/>
    <w:rsid w:val="00237C0A"/>
    <w:rsid w:val="00237CC2"/>
    <w:rsid w:val="00237D7C"/>
    <w:rsid w:val="00237EA3"/>
    <w:rsid w:val="00237EE6"/>
    <w:rsid w:val="00240239"/>
    <w:rsid w:val="00240279"/>
    <w:rsid w:val="00240423"/>
    <w:rsid w:val="00240837"/>
    <w:rsid w:val="00240AD6"/>
    <w:rsid w:val="00240B20"/>
    <w:rsid w:val="00240BED"/>
    <w:rsid w:val="00240D23"/>
    <w:rsid w:val="00240D25"/>
    <w:rsid w:val="00240E3E"/>
    <w:rsid w:val="00240EC3"/>
    <w:rsid w:val="002411A6"/>
    <w:rsid w:val="002412C1"/>
    <w:rsid w:val="00241346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D9E"/>
    <w:rsid w:val="00241DCC"/>
    <w:rsid w:val="00242156"/>
    <w:rsid w:val="002422B2"/>
    <w:rsid w:val="0024256E"/>
    <w:rsid w:val="00242573"/>
    <w:rsid w:val="00242821"/>
    <w:rsid w:val="00242845"/>
    <w:rsid w:val="0024284E"/>
    <w:rsid w:val="00242AE0"/>
    <w:rsid w:val="00242B5B"/>
    <w:rsid w:val="00242E34"/>
    <w:rsid w:val="00242F81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A2D"/>
    <w:rsid w:val="00245C5A"/>
    <w:rsid w:val="00245CF0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2F7E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93A"/>
    <w:rsid w:val="00264982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4AF"/>
    <w:rsid w:val="00270567"/>
    <w:rsid w:val="00270625"/>
    <w:rsid w:val="00270B18"/>
    <w:rsid w:val="00270BC3"/>
    <w:rsid w:val="00270E21"/>
    <w:rsid w:val="0027129E"/>
    <w:rsid w:val="002714DF"/>
    <w:rsid w:val="0027173B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713"/>
    <w:rsid w:val="00276886"/>
    <w:rsid w:val="00276B62"/>
    <w:rsid w:val="0027700A"/>
    <w:rsid w:val="002770C0"/>
    <w:rsid w:val="00277121"/>
    <w:rsid w:val="0027722A"/>
    <w:rsid w:val="0027749D"/>
    <w:rsid w:val="002775EE"/>
    <w:rsid w:val="0027796D"/>
    <w:rsid w:val="00277A8D"/>
    <w:rsid w:val="00277CAB"/>
    <w:rsid w:val="00277CAD"/>
    <w:rsid w:val="00277E7A"/>
    <w:rsid w:val="0028001B"/>
    <w:rsid w:val="002800F4"/>
    <w:rsid w:val="00280500"/>
    <w:rsid w:val="00280739"/>
    <w:rsid w:val="00280760"/>
    <w:rsid w:val="002809F5"/>
    <w:rsid w:val="00280ABE"/>
    <w:rsid w:val="00280B32"/>
    <w:rsid w:val="00280BE6"/>
    <w:rsid w:val="00280F33"/>
    <w:rsid w:val="00281062"/>
    <w:rsid w:val="0028112F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1D0"/>
    <w:rsid w:val="00285261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5D"/>
    <w:rsid w:val="00293EFC"/>
    <w:rsid w:val="002940CF"/>
    <w:rsid w:val="00294134"/>
    <w:rsid w:val="00294181"/>
    <w:rsid w:val="0029437F"/>
    <w:rsid w:val="00294967"/>
    <w:rsid w:val="00294A9C"/>
    <w:rsid w:val="00294AFE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5F24"/>
    <w:rsid w:val="00296000"/>
    <w:rsid w:val="002963D9"/>
    <w:rsid w:val="00296465"/>
    <w:rsid w:val="0029661F"/>
    <w:rsid w:val="00296643"/>
    <w:rsid w:val="002966BD"/>
    <w:rsid w:val="0029685A"/>
    <w:rsid w:val="00296987"/>
    <w:rsid w:val="00296D58"/>
    <w:rsid w:val="002970D2"/>
    <w:rsid w:val="00297224"/>
    <w:rsid w:val="00297386"/>
    <w:rsid w:val="00297657"/>
    <w:rsid w:val="002976A6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98"/>
    <w:rsid w:val="002A1EA4"/>
    <w:rsid w:val="002A1FB5"/>
    <w:rsid w:val="002A2077"/>
    <w:rsid w:val="002A21DD"/>
    <w:rsid w:val="002A2263"/>
    <w:rsid w:val="002A22E3"/>
    <w:rsid w:val="002A23D2"/>
    <w:rsid w:val="002A278F"/>
    <w:rsid w:val="002A27D9"/>
    <w:rsid w:val="002A2803"/>
    <w:rsid w:val="002A290E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4EA4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746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F94"/>
    <w:rsid w:val="002B1FF2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599"/>
    <w:rsid w:val="002B3613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51B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C0376"/>
    <w:rsid w:val="002C05B8"/>
    <w:rsid w:val="002C05F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93E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E57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31A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F7F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BAE"/>
    <w:rsid w:val="002E3E07"/>
    <w:rsid w:val="002E3E80"/>
    <w:rsid w:val="002E4059"/>
    <w:rsid w:val="002E421B"/>
    <w:rsid w:val="002E4591"/>
    <w:rsid w:val="002E473E"/>
    <w:rsid w:val="002E49AF"/>
    <w:rsid w:val="002E4E35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72DA"/>
    <w:rsid w:val="002E72EC"/>
    <w:rsid w:val="002E74C0"/>
    <w:rsid w:val="002E75C4"/>
    <w:rsid w:val="002E76A4"/>
    <w:rsid w:val="002E7773"/>
    <w:rsid w:val="002E77C1"/>
    <w:rsid w:val="002E7811"/>
    <w:rsid w:val="002E7F5A"/>
    <w:rsid w:val="002E7FDC"/>
    <w:rsid w:val="002F0193"/>
    <w:rsid w:val="002F01B1"/>
    <w:rsid w:val="002F01FF"/>
    <w:rsid w:val="002F059B"/>
    <w:rsid w:val="002F078D"/>
    <w:rsid w:val="002F08ED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64"/>
    <w:rsid w:val="002F3EAE"/>
    <w:rsid w:val="002F401D"/>
    <w:rsid w:val="002F4117"/>
    <w:rsid w:val="002F411A"/>
    <w:rsid w:val="002F424C"/>
    <w:rsid w:val="002F4327"/>
    <w:rsid w:val="002F4640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19A"/>
    <w:rsid w:val="00306243"/>
    <w:rsid w:val="003062F3"/>
    <w:rsid w:val="00306708"/>
    <w:rsid w:val="00306E9A"/>
    <w:rsid w:val="003070E3"/>
    <w:rsid w:val="003074AF"/>
    <w:rsid w:val="0030765B"/>
    <w:rsid w:val="0030769E"/>
    <w:rsid w:val="003076C0"/>
    <w:rsid w:val="003076ED"/>
    <w:rsid w:val="0030786C"/>
    <w:rsid w:val="00307999"/>
    <w:rsid w:val="00307ACF"/>
    <w:rsid w:val="00307E19"/>
    <w:rsid w:val="00307E24"/>
    <w:rsid w:val="0031041F"/>
    <w:rsid w:val="00310543"/>
    <w:rsid w:val="003105C8"/>
    <w:rsid w:val="003108A2"/>
    <w:rsid w:val="003109D3"/>
    <w:rsid w:val="00310AF1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9A3"/>
    <w:rsid w:val="00313C1D"/>
    <w:rsid w:val="003145F3"/>
    <w:rsid w:val="0031467A"/>
    <w:rsid w:val="003148B7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339"/>
    <w:rsid w:val="00320479"/>
    <w:rsid w:val="003204CF"/>
    <w:rsid w:val="0032063E"/>
    <w:rsid w:val="003207A2"/>
    <w:rsid w:val="00320875"/>
    <w:rsid w:val="003208CB"/>
    <w:rsid w:val="00320C68"/>
    <w:rsid w:val="003212BF"/>
    <w:rsid w:val="003212DB"/>
    <w:rsid w:val="00321576"/>
    <w:rsid w:val="00321723"/>
    <w:rsid w:val="00321779"/>
    <w:rsid w:val="003217D7"/>
    <w:rsid w:val="00321895"/>
    <w:rsid w:val="0032203F"/>
    <w:rsid w:val="00322076"/>
    <w:rsid w:val="0032237D"/>
    <w:rsid w:val="00322513"/>
    <w:rsid w:val="00322798"/>
    <w:rsid w:val="00322808"/>
    <w:rsid w:val="00322CC0"/>
    <w:rsid w:val="003232D1"/>
    <w:rsid w:val="003233AD"/>
    <w:rsid w:val="003233C6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71B"/>
    <w:rsid w:val="003247F7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A9A"/>
    <w:rsid w:val="00325C58"/>
    <w:rsid w:val="00325CB2"/>
    <w:rsid w:val="00325D52"/>
    <w:rsid w:val="00325E48"/>
    <w:rsid w:val="00325E64"/>
    <w:rsid w:val="00325E6E"/>
    <w:rsid w:val="0032616D"/>
    <w:rsid w:val="003262C5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E36"/>
    <w:rsid w:val="0033011F"/>
    <w:rsid w:val="003304B0"/>
    <w:rsid w:val="00330530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B4C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43"/>
    <w:rsid w:val="0033395A"/>
    <w:rsid w:val="00333DD7"/>
    <w:rsid w:val="00333E62"/>
    <w:rsid w:val="00333ECB"/>
    <w:rsid w:val="00334097"/>
    <w:rsid w:val="00334104"/>
    <w:rsid w:val="00334187"/>
    <w:rsid w:val="00334350"/>
    <w:rsid w:val="003344F1"/>
    <w:rsid w:val="0033458E"/>
    <w:rsid w:val="003345F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90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7"/>
    <w:rsid w:val="0034160E"/>
    <w:rsid w:val="003416F8"/>
    <w:rsid w:val="00341792"/>
    <w:rsid w:val="0034191A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75A"/>
    <w:rsid w:val="00344838"/>
    <w:rsid w:val="00344A35"/>
    <w:rsid w:val="00344B09"/>
    <w:rsid w:val="00344ED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B8B"/>
    <w:rsid w:val="00345BB2"/>
    <w:rsid w:val="00345BB6"/>
    <w:rsid w:val="00345C64"/>
    <w:rsid w:val="00345EF2"/>
    <w:rsid w:val="003463FA"/>
    <w:rsid w:val="003464EF"/>
    <w:rsid w:val="00346826"/>
    <w:rsid w:val="00346888"/>
    <w:rsid w:val="0034690C"/>
    <w:rsid w:val="00346A44"/>
    <w:rsid w:val="00346BE9"/>
    <w:rsid w:val="00346CA5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8F6"/>
    <w:rsid w:val="0035091E"/>
    <w:rsid w:val="00350A42"/>
    <w:rsid w:val="00350AB2"/>
    <w:rsid w:val="00350DCF"/>
    <w:rsid w:val="00350E35"/>
    <w:rsid w:val="00350E79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6F"/>
    <w:rsid w:val="00352214"/>
    <w:rsid w:val="00352247"/>
    <w:rsid w:val="00352297"/>
    <w:rsid w:val="003523A6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920"/>
    <w:rsid w:val="00354B28"/>
    <w:rsid w:val="00354BCB"/>
    <w:rsid w:val="00354CA5"/>
    <w:rsid w:val="0035534D"/>
    <w:rsid w:val="003557FE"/>
    <w:rsid w:val="00355930"/>
    <w:rsid w:val="003559C4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57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F3B"/>
    <w:rsid w:val="00357F51"/>
    <w:rsid w:val="003601D9"/>
    <w:rsid w:val="003603BB"/>
    <w:rsid w:val="00360515"/>
    <w:rsid w:val="00360643"/>
    <w:rsid w:val="003606B3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26E"/>
    <w:rsid w:val="00363529"/>
    <w:rsid w:val="0036364E"/>
    <w:rsid w:val="00363692"/>
    <w:rsid w:val="003636DE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C2"/>
    <w:rsid w:val="00366675"/>
    <w:rsid w:val="0036682A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7028B"/>
    <w:rsid w:val="003704A3"/>
    <w:rsid w:val="003704B2"/>
    <w:rsid w:val="0037057E"/>
    <w:rsid w:val="0037062B"/>
    <w:rsid w:val="0037082D"/>
    <w:rsid w:val="003709FF"/>
    <w:rsid w:val="00370C85"/>
    <w:rsid w:val="00370D78"/>
    <w:rsid w:val="00370DD5"/>
    <w:rsid w:val="00370F3A"/>
    <w:rsid w:val="00371177"/>
    <w:rsid w:val="0037119C"/>
    <w:rsid w:val="003713C0"/>
    <w:rsid w:val="00371469"/>
    <w:rsid w:val="00371552"/>
    <w:rsid w:val="003718B8"/>
    <w:rsid w:val="003719C1"/>
    <w:rsid w:val="00371AF8"/>
    <w:rsid w:val="00371FF2"/>
    <w:rsid w:val="00372019"/>
    <w:rsid w:val="0037213E"/>
    <w:rsid w:val="003726AB"/>
    <w:rsid w:val="00372981"/>
    <w:rsid w:val="00372A18"/>
    <w:rsid w:val="00372E6F"/>
    <w:rsid w:val="00372F7F"/>
    <w:rsid w:val="003730F5"/>
    <w:rsid w:val="003732C5"/>
    <w:rsid w:val="00373554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33B"/>
    <w:rsid w:val="00374422"/>
    <w:rsid w:val="00374659"/>
    <w:rsid w:val="00374C41"/>
    <w:rsid w:val="00374CD9"/>
    <w:rsid w:val="00375008"/>
    <w:rsid w:val="00375366"/>
    <w:rsid w:val="00375569"/>
    <w:rsid w:val="00375688"/>
    <w:rsid w:val="003756B3"/>
    <w:rsid w:val="003757E1"/>
    <w:rsid w:val="00375896"/>
    <w:rsid w:val="00375A18"/>
    <w:rsid w:val="00375AA7"/>
    <w:rsid w:val="00375AF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2CD"/>
    <w:rsid w:val="003773B7"/>
    <w:rsid w:val="003774D2"/>
    <w:rsid w:val="0037760F"/>
    <w:rsid w:val="00377730"/>
    <w:rsid w:val="00377A29"/>
    <w:rsid w:val="00377B7C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245"/>
    <w:rsid w:val="00381480"/>
    <w:rsid w:val="00381490"/>
    <w:rsid w:val="00381666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E12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90226"/>
    <w:rsid w:val="0039040A"/>
    <w:rsid w:val="00390428"/>
    <w:rsid w:val="003904EF"/>
    <w:rsid w:val="003906A4"/>
    <w:rsid w:val="0039079F"/>
    <w:rsid w:val="003907FC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7B3"/>
    <w:rsid w:val="00395973"/>
    <w:rsid w:val="00395A44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85F"/>
    <w:rsid w:val="00397B13"/>
    <w:rsid w:val="00397B1C"/>
    <w:rsid w:val="00397BCD"/>
    <w:rsid w:val="00397C6D"/>
    <w:rsid w:val="00397D45"/>
    <w:rsid w:val="00397DFB"/>
    <w:rsid w:val="003A040E"/>
    <w:rsid w:val="003A0464"/>
    <w:rsid w:val="003A04E7"/>
    <w:rsid w:val="003A06E8"/>
    <w:rsid w:val="003A07A4"/>
    <w:rsid w:val="003A0F3E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B82"/>
    <w:rsid w:val="003A4CBD"/>
    <w:rsid w:val="003A4E86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6B2"/>
    <w:rsid w:val="003B37E2"/>
    <w:rsid w:val="003B390F"/>
    <w:rsid w:val="003B39C5"/>
    <w:rsid w:val="003B3AFE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F0D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AE3"/>
    <w:rsid w:val="003C2F7A"/>
    <w:rsid w:val="003C2FE4"/>
    <w:rsid w:val="003C3133"/>
    <w:rsid w:val="003C318F"/>
    <w:rsid w:val="003C3405"/>
    <w:rsid w:val="003C3619"/>
    <w:rsid w:val="003C36F1"/>
    <w:rsid w:val="003C3BA9"/>
    <w:rsid w:val="003C3BBB"/>
    <w:rsid w:val="003C3BD2"/>
    <w:rsid w:val="003C3C9D"/>
    <w:rsid w:val="003C3E32"/>
    <w:rsid w:val="003C3F4D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9C"/>
    <w:rsid w:val="003C58C8"/>
    <w:rsid w:val="003C5B19"/>
    <w:rsid w:val="003C5CAA"/>
    <w:rsid w:val="003C5D6B"/>
    <w:rsid w:val="003C5EF4"/>
    <w:rsid w:val="003C6415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D65"/>
    <w:rsid w:val="003C7E0F"/>
    <w:rsid w:val="003D0058"/>
    <w:rsid w:val="003D0073"/>
    <w:rsid w:val="003D00AD"/>
    <w:rsid w:val="003D01A1"/>
    <w:rsid w:val="003D0405"/>
    <w:rsid w:val="003D0575"/>
    <w:rsid w:val="003D0637"/>
    <w:rsid w:val="003D0C39"/>
    <w:rsid w:val="003D0E07"/>
    <w:rsid w:val="003D0EB5"/>
    <w:rsid w:val="003D128E"/>
    <w:rsid w:val="003D131A"/>
    <w:rsid w:val="003D1417"/>
    <w:rsid w:val="003D1494"/>
    <w:rsid w:val="003D14E1"/>
    <w:rsid w:val="003D14EE"/>
    <w:rsid w:val="003D173C"/>
    <w:rsid w:val="003D1A4C"/>
    <w:rsid w:val="003D1C3C"/>
    <w:rsid w:val="003D1DD2"/>
    <w:rsid w:val="003D1FA1"/>
    <w:rsid w:val="003D2057"/>
    <w:rsid w:val="003D20BD"/>
    <w:rsid w:val="003D2512"/>
    <w:rsid w:val="003D255D"/>
    <w:rsid w:val="003D27ED"/>
    <w:rsid w:val="003D283E"/>
    <w:rsid w:val="003D294D"/>
    <w:rsid w:val="003D2B2E"/>
    <w:rsid w:val="003D2BF8"/>
    <w:rsid w:val="003D2DE8"/>
    <w:rsid w:val="003D2E6E"/>
    <w:rsid w:val="003D31CA"/>
    <w:rsid w:val="003D325D"/>
    <w:rsid w:val="003D33AB"/>
    <w:rsid w:val="003D33E7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153"/>
    <w:rsid w:val="003D439A"/>
    <w:rsid w:val="003D43AE"/>
    <w:rsid w:val="003D4505"/>
    <w:rsid w:val="003D47B8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6"/>
    <w:rsid w:val="003D6037"/>
    <w:rsid w:val="003D60A2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6FE"/>
    <w:rsid w:val="003E274A"/>
    <w:rsid w:val="003E276E"/>
    <w:rsid w:val="003E2799"/>
    <w:rsid w:val="003E2873"/>
    <w:rsid w:val="003E2A90"/>
    <w:rsid w:val="003E2CD4"/>
    <w:rsid w:val="003E31E4"/>
    <w:rsid w:val="003E33F4"/>
    <w:rsid w:val="003E34D6"/>
    <w:rsid w:val="003E3634"/>
    <w:rsid w:val="003E36AA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70D"/>
    <w:rsid w:val="003E58FB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8D3"/>
    <w:rsid w:val="003F0914"/>
    <w:rsid w:val="003F09D3"/>
    <w:rsid w:val="003F0B79"/>
    <w:rsid w:val="003F1124"/>
    <w:rsid w:val="003F131F"/>
    <w:rsid w:val="003F13F5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65B"/>
    <w:rsid w:val="003F3688"/>
    <w:rsid w:val="003F37F6"/>
    <w:rsid w:val="003F3952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3F7F7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2083"/>
    <w:rsid w:val="0040216E"/>
    <w:rsid w:val="00402384"/>
    <w:rsid w:val="004023D6"/>
    <w:rsid w:val="0040262A"/>
    <w:rsid w:val="004027B0"/>
    <w:rsid w:val="00402926"/>
    <w:rsid w:val="004029A7"/>
    <w:rsid w:val="004029C4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5B3"/>
    <w:rsid w:val="00406857"/>
    <w:rsid w:val="00406A4B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5CA"/>
    <w:rsid w:val="00410A24"/>
    <w:rsid w:val="00410BE8"/>
    <w:rsid w:val="00410D5E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4078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33E"/>
    <w:rsid w:val="004203DB"/>
    <w:rsid w:val="004205E6"/>
    <w:rsid w:val="004206AB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75"/>
    <w:rsid w:val="004224EF"/>
    <w:rsid w:val="0042258A"/>
    <w:rsid w:val="004226DF"/>
    <w:rsid w:val="00422775"/>
    <w:rsid w:val="00422882"/>
    <w:rsid w:val="00422AEA"/>
    <w:rsid w:val="00422CD6"/>
    <w:rsid w:val="00422FE2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6315"/>
    <w:rsid w:val="004264D7"/>
    <w:rsid w:val="00426593"/>
    <w:rsid w:val="00426618"/>
    <w:rsid w:val="004267C2"/>
    <w:rsid w:val="004267FB"/>
    <w:rsid w:val="00426809"/>
    <w:rsid w:val="00426A73"/>
    <w:rsid w:val="00426BC5"/>
    <w:rsid w:val="0042709F"/>
    <w:rsid w:val="004270BC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317C"/>
    <w:rsid w:val="00433235"/>
    <w:rsid w:val="00433344"/>
    <w:rsid w:val="00433368"/>
    <w:rsid w:val="0043358C"/>
    <w:rsid w:val="0043363D"/>
    <w:rsid w:val="00433869"/>
    <w:rsid w:val="004338D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C62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1AD"/>
    <w:rsid w:val="00442284"/>
    <w:rsid w:val="004424A4"/>
    <w:rsid w:val="004425E7"/>
    <w:rsid w:val="004425F8"/>
    <w:rsid w:val="004426AA"/>
    <w:rsid w:val="004427F6"/>
    <w:rsid w:val="004428EE"/>
    <w:rsid w:val="00442C21"/>
    <w:rsid w:val="00442C37"/>
    <w:rsid w:val="00442D40"/>
    <w:rsid w:val="00442D7E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D1B"/>
    <w:rsid w:val="00444EAE"/>
    <w:rsid w:val="00444F14"/>
    <w:rsid w:val="00444F18"/>
    <w:rsid w:val="0044516E"/>
    <w:rsid w:val="00445185"/>
    <w:rsid w:val="00445390"/>
    <w:rsid w:val="0044559A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9C3"/>
    <w:rsid w:val="00447B92"/>
    <w:rsid w:val="00447DB7"/>
    <w:rsid w:val="00447E25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7E"/>
    <w:rsid w:val="00452BAF"/>
    <w:rsid w:val="00452D5E"/>
    <w:rsid w:val="00452F68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A18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E59"/>
    <w:rsid w:val="00461F42"/>
    <w:rsid w:val="00462155"/>
    <w:rsid w:val="00462240"/>
    <w:rsid w:val="00462273"/>
    <w:rsid w:val="004622AD"/>
    <w:rsid w:val="00462794"/>
    <w:rsid w:val="00462CC7"/>
    <w:rsid w:val="00462D8B"/>
    <w:rsid w:val="00462DCE"/>
    <w:rsid w:val="00462F67"/>
    <w:rsid w:val="00462F83"/>
    <w:rsid w:val="00463101"/>
    <w:rsid w:val="004633B5"/>
    <w:rsid w:val="00463626"/>
    <w:rsid w:val="0046377F"/>
    <w:rsid w:val="004639A0"/>
    <w:rsid w:val="00464004"/>
    <w:rsid w:val="00464138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10E"/>
    <w:rsid w:val="004703D4"/>
    <w:rsid w:val="004704A7"/>
    <w:rsid w:val="0047074B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809"/>
    <w:rsid w:val="00473AFA"/>
    <w:rsid w:val="00473D13"/>
    <w:rsid w:val="004742C4"/>
    <w:rsid w:val="004742DD"/>
    <w:rsid w:val="0047437E"/>
    <w:rsid w:val="004743E5"/>
    <w:rsid w:val="004745DC"/>
    <w:rsid w:val="004749E4"/>
    <w:rsid w:val="00474C37"/>
    <w:rsid w:val="00474CDD"/>
    <w:rsid w:val="00474F9F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22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BFD"/>
    <w:rsid w:val="00487D47"/>
    <w:rsid w:val="00487E25"/>
    <w:rsid w:val="00490680"/>
    <w:rsid w:val="004907D6"/>
    <w:rsid w:val="00490BBB"/>
    <w:rsid w:val="00490BCD"/>
    <w:rsid w:val="00490C0A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4E2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7DB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085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27C"/>
    <w:rsid w:val="004B43DA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A9"/>
    <w:rsid w:val="004B68E5"/>
    <w:rsid w:val="004B6A0F"/>
    <w:rsid w:val="004B6B41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A58"/>
    <w:rsid w:val="004B7A7C"/>
    <w:rsid w:val="004B7A9B"/>
    <w:rsid w:val="004B7C0B"/>
    <w:rsid w:val="004B7C21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2D7"/>
    <w:rsid w:val="004C1335"/>
    <w:rsid w:val="004C1368"/>
    <w:rsid w:val="004C144F"/>
    <w:rsid w:val="004C14D8"/>
    <w:rsid w:val="004C1638"/>
    <w:rsid w:val="004C17D9"/>
    <w:rsid w:val="004C1F16"/>
    <w:rsid w:val="004C23DD"/>
    <w:rsid w:val="004C23F8"/>
    <w:rsid w:val="004C26E1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A98"/>
    <w:rsid w:val="004C3E7E"/>
    <w:rsid w:val="004C42C4"/>
    <w:rsid w:val="004C442C"/>
    <w:rsid w:val="004C4550"/>
    <w:rsid w:val="004C458A"/>
    <w:rsid w:val="004C45A8"/>
    <w:rsid w:val="004C4707"/>
    <w:rsid w:val="004C48A9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63B"/>
    <w:rsid w:val="004C69A4"/>
    <w:rsid w:val="004C69AB"/>
    <w:rsid w:val="004C6D3A"/>
    <w:rsid w:val="004C7149"/>
    <w:rsid w:val="004C76D7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8E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EE4"/>
    <w:rsid w:val="004D6F7F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141"/>
    <w:rsid w:val="004E3202"/>
    <w:rsid w:val="004E334E"/>
    <w:rsid w:val="004E33FA"/>
    <w:rsid w:val="004E3470"/>
    <w:rsid w:val="004E382A"/>
    <w:rsid w:val="004E3C7B"/>
    <w:rsid w:val="004E3DB5"/>
    <w:rsid w:val="004E3F34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B7E"/>
    <w:rsid w:val="004F0C34"/>
    <w:rsid w:val="004F0D94"/>
    <w:rsid w:val="004F0E59"/>
    <w:rsid w:val="004F117A"/>
    <w:rsid w:val="004F12EB"/>
    <w:rsid w:val="004F137B"/>
    <w:rsid w:val="004F169A"/>
    <w:rsid w:val="004F1AFE"/>
    <w:rsid w:val="004F1E89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2DE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F2"/>
    <w:rsid w:val="00500B66"/>
    <w:rsid w:val="00500C17"/>
    <w:rsid w:val="00500E2C"/>
    <w:rsid w:val="0050149E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782"/>
    <w:rsid w:val="005059F7"/>
    <w:rsid w:val="00505AAC"/>
    <w:rsid w:val="00505AB8"/>
    <w:rsid w:val="00505E46"/>
    <w:rsid w:val="005065CD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F"/>
    <w:rsid w:val="00510568"/>
    <w:rsid w:val="005105F3"/>
    <w:rsid w:val="0051061C"/>
    <w:rsid w:val="0051067E"/>
    <w:rsid w:val="0051067F"/>
    <w:rsid w:val="00510A3F"/>
    <w:rsid w:val="00510BF6"/>
    <w:rsid w:val="00510C4C"/>
    <w:rsid w:val="00510D6E"/>
    <w:rsid w:val="00510DDD"/>
    <w:rsid w:val="00510FAD"/>
    <w:rsid w:val="00511047"/>
    <w:rsid w:val="00511094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F18"/>
    <w:rsid w:val="00513255"/>
    <w:rsid w:val="005139AC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76D"/>
    <w:rsid w:val="00514911"/>
    <w:rsid w:val="0051497C"/>
    <w:rsid w:val="00514C0A"/>
    <w:rsid w:val="00514C98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6DA"/>
    <w:rsid w:val="0051670E"/>
    <w:rsid w:val="005167CD"/>
    <w:rsid w:val="0051680B"/>
    <w:rsid w:val="005168B3"/>
    <w:rsid w:val="00516AE0"/>
    <w:rsid w:val="00516AFB"/>
    <w:rsid w:val="00516B91"/>
    <w:rsid w:val="00516C1C"/>
    <w:rsid w:val="00516D13"/>
    <w:rsid w:val="00516D3B"/>
    <w:rsid w:val="00516FA5"/>
    <w:rsid w:val="0051714D"/>
    <w:rsid w:val="005174B8"/>
    <w:rsid w:val="00517528"/>
    <w:rsid w:val="00517621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9E2"/>
    <w:rsid w:val="00522A5B"/>
    <w:rsid w:val="00522D39"/>
    <w:rsid w:val="00522DB5"/>
    <w:rsid w:val="00522E33"/>
    <w:rsid w:val="00522F6E"/>
    <w:rsid w:val="0052321C"/>
    <w:rsid w:val="0052339B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323"/>
    <w:rsid w:val="00526544"/>
    <w:rsid w:val="0052679A"/>
    <w:rsid w:val="00526A63"/>
    <w:rsid w:val="00526CD3"/>
    <w:rsid w:val="00526D1A"/>
    <w:rsid w:val="00527055"/>
    <w:rsid w:val="005270D8"/>
    <w:rsid w:val="00527192"/>
    <w:rsid w:val="005273D4"/>
    <w:rsid w:val="005276E8"/>
    <w:rsid w:val="005278BD"/>
    <w:rsid w:val="005278EA"/>
    <w:rsid w:val="00527B65"/>
    <w:rsid w:val="00527E47"/>
    <w:rsid w:val="00527F5E"/>
    <w:rsid w:val="00527FCD"/>
    <w:rsid w:val="00530179"/>
    <w:rsid w:val="00530260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FC8"/>
    <w:rsid w:val="0053322C"/>
    <w:rsid w:val="0053322D"/>
    <w:rsid w:val="0053366A"/>
    <w:rsid w:val="00533676"/>
    <w:rsid w:val="00533784"/>
    <w:rsid w:val="0053395C"/>
    <w:rsid w:val="00533A71"/>
    <w:rsid w:val="00533B87"/>
    <w:rsid w:val="00533BB2"/>
    <w:rsid w:val="00533C07"/>
    <w:rsid w:val="00533D3C"/>
    <w:rsid w:val="00533DA7"/>
    <w:rsid w:val="00534065"/>
    <w:rsid w:val="005341D4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D18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A18"/>
    <w:rsid w:val="00545B4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FA9"/>
    <w:rsid w:val="00551037"/>
    <w:rsid w:val="005510A2"/>
    <w:rsid w:val="00551168"/>
    <w:rsid w:val="005514C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83F"/>
    <w:rsid w:val="005529B9"/>
    <w:rsid w:val="00552B7A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CDA"/>
    <w:rsid w:val="00555FB1"/>
    <w:rsid w:val="0055624A"/>
    <w:rsid w:val="005563C1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9B7"/>
    <w:rsid w:val="00557AD7"/>
    <w:rsid w:val="00557DBE"/>
    <w:rsid w:val="00557E6E"/>
    <w:rsid w:val="00557ECC"/>
    <w:rsid w:val="00557EED"/>
    <w:rsid w:val="00557F95"/>
    <w:rsid w:val="00560011"/>
    <w:rsid w:val="005600E2"/>
    <w:rsid w:val="00560418"/>
    <w:rsid w:val="00560433"/>
    <w:rsid w:val="00560639"/>
    <w:rsid w:val="00560843"/>
    <w:rsid w:val="005608D4"/>
    <w:rsid w:val="005608DB"/>
    <w:rsid w:val="00560D71"/>
    <w:rsid w:val="00560FCE"/>
    <w:rsid w:val="0056113B"/>
    <w:rsid w:val="0056123B"/>
    <w:rsid w:val="005617D8"/>
    <w:rsid w:val="0056185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7C9"/>
    <w:rsid w:val="005637ED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816"/>
    <w:rsid w:val="00566B2B"/>
    <w:rsid w:val="00566BF0"/>
    <w:rsid w:val="00566C7F"/>
    <w:rsid w:val="00566CB0"/>
    <w:rsid w:val="00566CE1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2DD"/>
    <w:rsid w:val="005704AB"/>
    <w:rsid w:val="00570747"/>
    <w:rsid w:val="005708A7"/>
    <w:rsid w:val="00570C01"/>
    <w:rsid w:val="00570DF1"/>
    <w:rsid w:val="00570E49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8"/>
    <w:rsid w:val="00573B0B"/>
    <w:rsid w:val="00573B74"/>
    <w:rsid w:val="00573BA1"/>
    <w:rsid w:val="00573C1B"/>
    <w:rsid w:val="00573E83"/>
    <w:rsid w:val="00573E96"/>
    <w:rsid w:val="00573F6B"/>
    <w:rsid w:val="00573F92"/>
    <w:rsid w:val="00574129"/>
    <w:rsid w:val="00574397"/>
    <w:rsid w:val="005745FF"/>
    <w:rsid w:val="005747E0"/>
    <w:rsid w:val="0057498A"/>
    <w:rsid w:val="00574BD1"/>
    <w:rsid w:val="00574F9E"/>
    <w:rsid w:val="00574FEF"/>
    <w:rsid w:val="00575296"/>
    <w:rsid w:val="005753E0"/>
    <w:rsid w:val="00575614"/>
    <w:rsid w:val="0057563E"/>
    <w:rsid w:val="005757B7"/>
    <w:rsid w:val="005757C1"/>
    <w:rsid w:val="00575975"/>
    <w:rsid w:val="0057597D"/>
    <w:rsid w:val="00575BA5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834"/>
    <w:rsid w:val="005828F3"/>
    <w:rsid w:val="00582EF7"/>
    <w:rsid w:val="005830C0"/>
    <w:rsid w:val="005831CC"/>
    <w:rsid w:val="005832A2"/>
    <w:rsid w:val="005832BD"/>
    <w:rsid w:val="00583374"/>
    <w:rsid w:val="005834E9"/>
    <w:rsid w:val="0058370D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56D"/>
    <w:rsid w:val="00584B29"/>
    <w:rsid w:val="00584BB6"/>
    <w:rsid w:val="00584BB8"/>
    <w:rsid w:val="00584BDB"/>
    <w:rsid w:val="00584CC9"/>
    <w:rsid w:val="00584FE3"/>
    <w:rsid w:val="005851E2"/>
    <w:rsid w:val="00585310"/>
    <w:rsid w:val="0058593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79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B7C"/>
    <w:rsid w:val="005A2BF8"/>
    <w:rsid w:val="005A2C98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9DB"/>
    <w:rsid w:val="005A4FA6"/>
    <w:rsid w:val="005A554A"/>
    <w:rsid w:val="005A5670"/>
    <w:rsid w:val="005A576B"/>
    <w:rsid w:val="005A5DE0"/>
    <w:rsid w:val="005A5F74"/>
    <w:rsid w:val="005A6068"/>
    <w:rsid w:val="005A6132"/>
    <w:rsid w:val="005A624E"/>
    <w:rsid w:val="005A632E"/>
    <w:rsid w:val="005A6463"/>
    <w:rsid w:val="005A6491"/>
    <w:rsid w:val="005A6609"/>
    <w:rsid w:val="005A6638"/>
    <w:rsid w:val="005A66C2"/>
    <w:rsid w:val="005A6A3D"/>
    <w:rsid w:val="005A6B4D"/>
    <w:rsid w:val="005A6EFC"/>
    <w:rsid w:val="005A6F7D"/>
    <w:rsid w:val="005A6FE9"/>
    <w:rsid w:val="005A707E"/>
    <w:rsid w:val="005A7090"/>
    <w:rsid w:val="005A719B"/>
    <w:rsid w:val="005A7299"/>
    <w:rsid w:val="005A759B"/>
    <w:rsid w:val="005A7660"/>
    <w:rsid w:val="005A76A0"/>
    <w:rsid w:val="005A7B58"/>
    <w:rsid w:val="005B019A"/>
    <w:rsid w:val="005B02EC"/>
    <w:rsid w:val="005B0768"/>
    <w:rsid w:val="005B0982"/>
    <w:rsid w:val="005B0A7B"/>
    <w:rsid w:val="005B0EB6"/>
    <w:rsid w:val="005B0F7F"/>
    <w:rsid w:val="005B1098"/>
    <w:rsid w:val="005B10A8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F75"/>
    <w:rsid w:val="005B50C1"/>
    <w:rsid w:val="005B54E2"/>
    <w:rsid w:val="005B55C7"/>
    <w:rsid w:val="005B590E"/>
    <w:rsid w:val="005B5AFD"/>
    <w:rsid w:val="005B5B78"/>
    <w:rsid w:val="005B5BDA"/>
    <w:rsid w:val="005B5D0D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8F0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C6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139"/>
    <w:rsid w:val="005D2355"/>
    <w:rsid w:val="005D23EE"/>
    <w:rsid w:val="005D27F4"/>
    <w:rsid w:val="005D2A59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5BB"/>
    <w:rsid w:val="005D5BB9"/>
    <w:rsid w:val="005D5D57"/>
    <w:rsid w:val="005D5EBE"/>
    <w:rsid w:val="005D5F6E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63"/>
    <w:rsid w:val="005D7407"/>
    <w:rsid w:val="005D7487"/>
    <w:rsid w:val="005D76D1"/>
    <w:rsid w:val="005D7A10"/>
    <w:rsid w:val="005D7B04"/>
    <w:rsid w:val="005D7F14"/>
    <w:rsid w:val="005E0127"/>
    <w:rsid w:val="005E02BF"/>
    <w:rsid w:val="005E05D5"/>
    <w:rsid w:val="005E0720"/>
    <w:rsid w:val="005E0A51"/>
    <w:rsid w:val="005E0BCA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D75"/>
    <w:rsid w:val="005E4E52"/>
    <w:rsid w:val="005E4FAC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319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DF6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600005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D1E"/>
    <w:rsid w:val="00600FFD"/>
    <w:rsid w:val="006011C4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181"/>
    <w:rsid w:val="00604203"/>
    <w:rsid w:val="00604312"/>
    <w:rsid w:val="0060440F"/>
    <w:rsid w:val="00604574"/>
    <w:rsid w:val="00604714"/>
    <w:rsid w:val="006047BA"/>
    <w:rsid w:val="00604E94"/>
    <w:rsid w:val="006051E0"/>
    <w:rsid w:val="006052D7"/>
    <w:rsid w:val="006053DC"/>
    <w:rsid w:val="00605435"/>
    <w:rsid w:val="00605567"/>
    <w:rsid w:val="0060588E"/>
    <w:rsid w:val="006058D1"/>
    <w:rsid w:val="00605A11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E6"/>
    <w:rsid w:val="006068A0"/>
    <w:rsid w:val="00606ABF"/>
    <w:rsid w:val="00606F66"/>
    <w:rsid w:val="00606FAC"/>
    <w:rsid w:val="00607026"/>
    <w:rsid w:val="00607349"/>
    <w:rsid w:val="006074F4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80C"/>
    <w:rsid w:val="00610935"/>
    <w:rsid w:val="006109A6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9EF"/>
    <w:rsid w:val="00611C62"/>
    <w:rsid w:val="00611DF1"/>
    <w:rsid w:val="00611EC1"/>
    <w:rsid w:val="006120DC"/>
    <w:rsid w:val="006120DF"/>
    <w:rsid w:val="00612116"/>
    <w:rsid w:val="00612200"/>
    <w:rsid w:val="00612457"/>
    <w:rsid w:val="006124E8"/>
    <w:rsid w:val="006124F4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F3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6CE4"/>
    <w:rsid w:val="00617043"/>
    <w:rsid w:val="00617134"/>
    <w:rsid w:val="00617155"/>
    <w:rsid w:val="0061737F"/>
    <w:rsid w:val="0061750D"/>
    <w:rsid w:val="00617617"/>
    <w:rsid w:val="0061763D"/>
    <w:rsid w:val="00617674"/>
    <w:rsid w:val="006176CE"/>
    <w:rsid w:val="0061774C"/>
    <w:rsid w:val="00617B8F"/>
    <w:rsid w:val="00617C31"/>
    <w:rsid w:val="00617C4D"/>
    <w:rsid w:val="00617F9E"/>
    <w:rsid w:val="00620082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74B"/>
    <w:rsid w:val="00622803"/>
    <w:rsid w:val="0062286C"/>
    <w:rsid w:val="00622945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D36"/>
    <w:rsid w:val="006244DE"/>
    <w:rsid w:val="00624871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5CC4"/>
    <w:rsid w:val="006260F8"/>
    <w:rsid w:val="00626723"/>
    <w:rsid w:val="00626857"/>
    <w:rsid w:val="0062694D"/>
    <w:rsid w:val="0062697A"/>
    <w:rsid w:val="00626B87"/>
    <w:rsid w:val="00626E9E"/>
    <w:rsid w:val="00626FB3"/>
    <w:rsid w:val="00627391"/>
    <w:rsid w:val="00627849"/>
    <w:rsid w:val="0062789E"/>
    <w:rsid w:val="00627AF9"/>
    <w:rsid w:val="00627D55"/>
    <w:rsid w:val="00627F7C"/>
    <w:rsid w:val="0063005D"/>
    <w:rsid w:val="00630367"/>
    <w:rsid w:val="00630443"/>
    <w:rsid w:val="006304A8"/>
    <w:rsid w:val="006306ED"/>
    <w:rsid w:val="006308E8"/>
    <w:rsid w:val="00630909"/>
    <w:rsid w:val="00630A07"/>
    <w:rsid w:val="00630B05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513"/>
    <w:rsid w:val="00634611"/>
    <w:rsid w:val="00634660"/>
    <w:rsid w:val="0063468E"/>
    <w:rsid w:val="006347AE"/>
    <w:rsid w:val="006348D7"/>
    <w:rsid w:val="0063493D"/>
    <w:rsid w:val="00634A3F"/>
    <w:rsid w:val="00634B5F"/>
    <w:rsid w:val="00634B82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5BE"/>
    <w:rsid w:val="00643854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4C3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F4C"/>
    <w:rsid w:val="00655076"/>
    <w:rsid w:val="006550F3"/>
    <w:rsid w:val="00655376"/>
    <w:rsid w:val="00655498"/>
    <w:rsid w:val="0065552A"/>
    <w:rsid w:val="0065565B"/>
    <w:rsid w:val="006556E2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2FD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41"/>
    <w:rsid w:val="006603E6"/>
    <w:rsid w:val="00660811"/>
    <w:rsid w:val="00660930"/>
    <w:rsid w:val="00660D85"/>
    <w:rsid w:val="00660F1E"/>
    <w:rsid w:val="006610CD"/>
    <w:rsid w:val="006611FF"/>
    <w:rsid w:val="006614B5"/>
    <w:rsid w:val="00661728"/>
    <w:rsid w:val="00661BBE"/>
    <w:rsid w:val="00661BE0"/>
    <w:rsid w:val="00661C59"/>
    <w:rsid w:val="00661E1C"/>
    <w:rsid w:val="00662146"/>
    <w:rsid w:val="006621A2"/>
    <w:rsid w:val="00662351"/>
    <w:rsid w:val="0066246B"/>
    <w:rsid w:val="0066285A"/>
    <w:rsid w:val="00662D9E"/>
    <w:rsid w:val="00662EE2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50B7"/>
    <w:rsid w:val="00665308"/>
    <w:rsid w:val="0066569E"/>
    <w:rsid w:val="006656BC"/>
    <w:rsid w:val="00665A9A"/>
    <w:rsid w:val="00665C17"/>
    <w:rsid w:val="00665C46"/>
    <w:rsid w:val="00665CA5"/>
    <w:rsid w:val="00665CE2"/>
    <w:rsid w:val="006660FA"/>
    <w:rsid w:val="00666102"/>
    <w:rsid w:val="00666315"/>
    <w:rsid w:val="0066661E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919"/>
    <w:rsid w:val="00667932"/>
    <w:rsid w:val="00667941"/>
    <w:rsid w:val="006679AB"/>
    <w:rsid w:val="00667A8C"/>
    <w:rsid w:val="00667B8A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091"/>
    <w:rsid w:val="0067118B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917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497"/>
    <w:rsid w:val="00675541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65B"/>
    <w:rsid w:val="00677C2F"/>
    <w:rsid w:val="00677D20"/>
    <w:rsid w:val="00677E46"/>
    <w:rsid w:val="00680399"/>
    <w:rsid w:val="00680401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C11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71D"/>
    <w:rsid w:val="00693F34"/>
    <w:rsid w:val="006943F4"/>
    <w:rsid w:val="0069453B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EEC"/>
    <w:rsid w:val="006A4F85"/>
    <w:rsid w:val="006A5079"/>
    <w:rsid w:val="006A51AA"/>
    <w:rsid w:val="006A52B4"/>
    <w:rsid w:val="006A539C"/>
    <w:rsid w:val="006A563F"/>
    <w:rsid w:val="006A5837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257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E65"/>
    <w:rsid w:val="006B1E82"/>
    <w:rsid w:val="006B2049"/>
    <w:rsid w:val="006B2164"/>
    <w:rsid w:val="006B21BC"/>
    <w:rsid w:val="006B248C"/>
    <w:rsid w:val="006B24C1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FC"/>
    <w:rsid w:val="006B44EF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84"/>
    <w:rsid w:val="006B59D4"/>
    <w:rsid w:val="006B5AB5"/>
    <w:rsid w:val="006B5AD8"/>
    <w:rsid w:val="006B5CBF"/>
    <w:rsid w:val="006B646A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15F"/>
    <w:rsid w:val="006C0318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088"/>
    <w:rsid w:val="006C7451"/>
    <w:rsid w:val="006C7643"/>
    <w:rsid w:val="006C7855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2E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C0"/>
    <w:rsid w:val="006D6531"/>
    <w:rsid w:val="006D673A"/>
    <w:rsid w:val="006D67B2"/>
    <w:rsid w:val="006D67F8"/>
    <w:rsid w:val="006D6AA5"/>
    <w:rsid w:val="006D6AF5"/>
    <w:rsid w:val="006D6B2F"/>
    <w:rsid w:val="006D6E04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6"/>
    <w:rsid w:val="006E7154"/>
    <w:rsid w:val="006E732D"/>
    <w:rsid w:val="006E756D"/>
    <w:rsid w:val="006E7617"/>
    <w:rsid w:val="006E76AB"/>
    <w:rsid w:val="006E780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1F10"/>
    <w:rsid w:val="006F1F99"/>
    <w:rsid w:val="006F21E9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655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2D"/>
    <w:rsid w:val="00705B7C"/>
    <w:rsid w:val="00705D7B"/>
    <w:rsid w:val="00705DD7"/>
    <w:rsid w:val="00705E9A"/>
    <w:rsid w:val="00705F6F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12"/>
    <w:rsid w:val="00710924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3"/>
    <w:rsid w:val="00716C4D"/>
    <w:rsid w:val="00717353"/>
    <w:rsid w:val="00717361"/>
    <w:rsid w:val="0071737A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5FF"/>
    <w:rsid w:val="007228AE"/>
    <w:rsid w:val="00722B1C"/>
    <w:rsid w:val="00722C5C"/>
    <w:rsid w:val="00722E96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4FDE"/>
    <w:rsid w:val="00725238"/>
    <w:rsid w:val="0072562F"/>
    <w:rsid w:val="00725703"/>
    <w:rsid w:val="0072591C"/>
    <w:rsid w:val="00725A8A"/>
    <w:rsid w:val="00725BB8"/>
    <w:rsid w:val="00725D15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553"/>
    <w:rsid w:val="007276AF"/>
    <w:rsid w:val="00727851"/>
    <w:rsid w:val="00727864"/>
    <w:rsid w:val="007278D7"/>
    <w:rsid w:val="00727AC3"/>
    <w:rsid w:val="00727AFF"/>
    <w:rsid w:val="00727D7E"/>
    <w:rsid w:val="00727E9C"/>
    <w:rsid w:val="00727EA1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1245"/>
    <w:rsid w:val="007313B1"/>
    <w:rsid w:val="0073178A"/>
    <w:rsid w:val="00731B19"/>
    <w:rsid w:val="00731C94"/>
    <w:rsid w:val="00731E9D"/>
    <w:rsid w:val="0073218F"/>
    <w:rsid w:val="0073236A"/>
    <w:rsid w:val="00732398"/>
    <w:rsid w:val="00732468"/>
    <w:rsid w:val="00732500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86B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651"/>
    <w:rsid w:val="007356CC"/>
    <w:rsid w:val="00735719"/>
    <w:rsid w:val="0073571A"/>
    <w:rsid w:val="00735725"/>
    <w:rsid w:val="007358CF"/>
    <w:rsid w:val="00735949"/>
    <w:rsid w:val="00735B37"/>
    <w:rsid w:val="00735B9A"/>
    <w:rsid w:val="00735E64"/>
    <w:rsid w:val="00735EB5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528"/>
    <w:rsid w:val="00742711"/>
    <w:rsid w:val="00742794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110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6CC5"/>
    <w:rsid w:val="00746D23"/>
    <w:rsid w:val="00746F7A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B5"/>
    <w:rsid w:val="007540D0"/>
    <w:rsid w:val="00754422"/>
    <w:rsid w:val="0075449B"/>
    <w:rsid w:val="00754517"/>
    <w:rsid w:val="007545F3"/>
    <w:rsid w:val="00754A12"/>
    <w:rsid w:val="00754A86"/>
    <w:rsid w:val="00754B6B"/>
    <w:rsid w:val="00754B81"/>
    <w:rsid w:val="00754D10"/>
    <w:rsid w:val="00755067"/>
    <w:rsid w:val="00755126"/>
    <w:rsid w:val="0075528E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0F9C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305F"/>
    <w:rsid w:val="00763556"/>
    <w:rsid w:val="007637D9"/>
    <w:rsid w:val="00763880"/>
    <w:rsid w:val="00763895"/>
    <w:rsid w:val="00763DF9"/>
    <w:rsid w:val="00763EC4"/>
    <w:rsid w:val="00763FB7"/>
    <w:rsid w:val="00764090"/>
    <w:rsid w:val="00764227"/>
    <w:rsid w:val="00764478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3AB"/>
    <w:rsid w:val="0076742D"/>
    <w:rsid w:val="007676B2"/>
    <w:rsid w:val="00767719"/>
    <w:rsid w:val="00767752"/>
    <w:rsid w:val="00767767"/>
    <w:rsid w:val="0076777E"/>
    <w:rsid w:val="00767A5B"/>
    <w:rsid w:val="00767A75"/>
    <w:rsid w:val="00767B6F"/>
    <w:rsid w:val="00767DA2"/>
    <w:rsid w:val="00767E92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9CB"/>
    <w:rsid w:val="00771A2C"/>
    <w:rsid w:val="00771AD4"/>
    <w:rsid w:val="00771CA1"/>
    <w:rsid w:val="0077233D"/>
    <w:rsid w:val="007723DB"/>
    <w:rsid w:val="007725CB"/>
    <w:rsid w:val="0077291E"/>
    <w:rsid w:val="00772C1E"/>
    <w:rsid w:val="00773124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600"/>
    <w:rsid w:val="0078076A"/>
    <w:rsid w:val="007807A5"/>
    <w:rsid w:val="007808CE"/>
    <w:rsid w:val="0078091F"/>
    <w:rsid w:val="00780987"/>
    <w:rsid w:val="00780A08"/>
    <w:rsid w:val="00780A40"/>
    <w:rsid w:val="00780B2A"/>
    <w:rsid w:val="00780C07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A47"/>
    <w:rsid w:val="00783AE2"/>
    <w:rsid w:val="00783AF9"/>
    <w:rsid w:val="00783B1F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CDF"/>
    <w:rsid w:val="00786CE4"/>
    <w:rsid w:val="007872F6"/>
    <w:rsid w:val="00787411"/>
    <w:rsid w:val="007874ED"/>
    <w:rsid w:val="00787501"/>
    <w:rsid w:val="007879FD"/>
    <w:rsid w:val="00787CA9"/>
    <w:rsid w:val="00787D50"/>
    <w:rsid w:val="00790195"/>
    <w:rsid w:val="007903D2"/>
    <w:rsid w:val="0079057E"/>
    <w:rsid w:val="00790606"/>
    <w:rsid w:val="00790609"/>
    <w:rsid w:val="00790721"/>
    <w:rsid w:val="00790A38"/>
    <w:rsid w:val="00790C78"/>
    <w:rsid w:val="00790CE4"/>
    <w:rsid w:val="00790D1B"/>
    <w:rsid w:val="00790D7A"/>
    <w:rsid w:val="00790DB0"/>
    <w:rsid w:val="00790F34"/>
    <w:rsid w:val="0079104F"/>
    <w:rsid w:val="007911B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56B"/>
    <w:rsid w:val="00793670"/>
    <w:rsid w:val="007937C9"/>
    <w:rsid w:val="007938F0"/>
    <w:rsid w:val="007939A3"/>
    <w:rsid w:val="00793A70"/>
    <w:rsid w:val="00793C63"/>
    <w:rsid w:val="0079407F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46C"/>
    <w:rsid w:val="007A06A3"/>
    <w:rsid w:val="007A078B"/>
    <w:rsid w:val="007A0876"/>
    <w:rsid w:val="007A0BFB"/>
    <w:rsid w:val="007A0D4F"/>
    <w:rsid w:val="007A0DFE"/>
    <w:rsid w:val="007A0E81"/>
    <w:rsid w:val="007A11D1"/>
    <w:rsid w:val="007A1530"/>
    <w:rsid w:val="007A1724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718"/>
    <w:rsid w:val="007A2780"/>
    <w:rsid w:val="007A27A5"/>
    <w:rsid w:val="007A27AA"/>
    <w:rsid w:val="007A285C"/>
    <w:rsid w:val="007A2A6D"/>
    <w:rsid w:val="007A2EB4"/>
    <w:rsid w:val="007A320C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81F"/>
    <w:rsid w:val="007A586B"/>
    <w:rsid w:val="007A5A44"/>
    <w:rsid w:val="007A5A68"/>
    <w:rsid w:val="007A5C0D"/>
    <w:rsid w:val="007A5C27"/>
    <w:rsid w:val="007A5C6C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435"/>
    <w:rsid w:val="007A74C3"/>
    <w:rsid w:val="007A7816"/>
    <w:rsid w:val="007A7841"/>
    <w:rsid w:val="007A7898"/>
    <w:rsid w:val="007A7A75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43EB"/>
    <w:rsid w:val="007B441E"/>
    <w:rsid w:val="007B465A"/>
    <w:rsid w:val="007B495F"/>
    <w:rsid w:val="007B49DD"/>
    <w:rsid w:val="007B4AA4"/>
    <w:rsid w:val="007B4C81"/>
    <w:rsid w:val="007B4EFD"/>
    <w:rsid w:val="007B50F5"/>
    <w:rsid w:val="007B51EE"/>
    <w:rsid w:val="007B534D"/>
    <w:rsid w:val="007B57D8"/>
    <w:rsid w:val="007B5A2F"/>
    <w:rsid w:val="007B5A34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B94"/>
    <w:rsid w:val="007C1E23"/>
    <w:rsid w:val="007C245A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3ED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5113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C31"/>
    <w:rsid w:val="007C7C66"/>
    <w:rsid w:val="007C7C99"/>
    <w:rsid w:val="007C7CA2"/>
    <w:rsid w:val="007C7F52"/>
    <w:rsid w:val="007C7FC0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782"/>
    <w:rsid w:val="007D1A06"/>
    <w:rsid w:val="007D1AE0"/>
    <w:rsid w:val="007D2102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490"/>
    <w:rsid w:val="007D4617"/>
    <w:rsid w:val="007D4707"/>
    <w:rsid w:val="007D488E"/>
    <w:rsid w:val="007D4ADB"/>
    <w:rsid w:val="007D4ADC"/>
    <w:rsid w:val="007D4BA4"/>
    <w:rsid w:val="007D4C22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B3"/>
    <w:rsid w:val="007E17D6"/>
    <w:rsid w:val="007E19AF"/>
    <w:rsid w:val="007E1A47"/>
    <w:rsid w:val="007E1A9E"/>
    <w:rsid w:val="007E1AC8"/>
    <w:rsid w:val="007E1C5B"/>
    <w:rsid w:val="007E1F39"/>
    <w:rsid w:val="007E1F5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D4"/>
    <w:rsid w:val="007E4646"/>
    <w:rsid w:val="007E4B2D"/>
    <w:rsid w:val="007E4B7B"/>
    <w:rsid w:val="007E4BF5"/>
    <w:rsid w:val="007E4C77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7059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D13"/>
    <w:rsid w:val="007F1F2D"/>
    <w:rsid w:val="007F2286"/>
    <w:rsid w:val="007F22F6"/>
    <w:rsid w:val="007F2500"/>
    <w:rsid w:val="007F2760"/>
    <w:rsid w:val="007F2B71"/>
    <w:rsid w:val="007F2C9F"/>
    <w:rsid w:val="007F2D06"/>
    <w:rsid w:val="007F2DFF"/>
    <w:rsid w:val="007F2E05"/>
    <w:rsid w:val="007F2ED7"/>
    <w:rsid w:val="007F30FF"/>
    <w:rsid w:val="007F3107"/>
    <w:rsid w:val="007F315A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3132"/>
    <w:rsid w:val="0080323C"/>
    <w:rsid w:val="00803257"/>
    <w:rsid w:val="00803852"/>
    <w:rsid w:val="0080386B"/>
    <w:rsid w:val="0080394C"/>
    <w:rsid w:val="00803AC6"/>
    <w:rsid w:val="00803AF0"/>
    <w:rsid w:val="00803DDE"/>
    <w:rsid w:val="00804209"/>
    <w:rsid w:val="008043E8"/>
    <w:rsid w:val="0080459D"/>
    <w:rsid w:val="00804717"/>
    <w:rsid w:val="008047B5"/>
    <w:rsid w:val="00804BF7"/>
    <w:rsid w:val="00804C10"/>
    <w:rsid w:val="00804D04"/>
    <w:rsid w:val="0080510B"/>
    <w:rsid w:val="00805166"/>
    <w:rsid w:val="008054C6"/>
    <w:rsid w:val="0080555B"/>
    <w:rsid w:val="0080557A"/>
    <w:rsid w:val="00805688"/>
    <w:rsid w:val="00805728"/>
    <w:rsid w:val="00805990"/>
    <w:rsid w:val="00805FBB"/>
    <w:rsid w:val="008062CF"/>
    <w:rsid w:val="00806585"/>
    <w:rsid w:val="008067D2"/>
    <w:rsid w:val="00806B4A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9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28E"/>
    <w:rsid w:val="008214AE"/>
    <w:rsid w:val="00821790"/>
    <w:rsid w:val="0082179C"/>
    <w:rsid w:val="008217B0"/>
    <w:rsid w:val="0082197D"/>
    <w:rsid w:val="008219D8"/>
    <w:rsid w:val="00821B45"/>
    <w:rsid w:val="00821B9A"/>
    <w:rsid w:val="00821C4A"/>
    <w:rsid w:val="00821DEC"/>
    <w:rsid w:val="00822166"/>
    <w:rsid w:val="008224E6"/>
    <w:rsid w:val="00822830"/>
    <w:rsid w:val="0082292E"/>
    <w:rsid w:val="00822D96"/>
    <w:rsid w:val="00822EE3"/>
    <w:rsid w:val="00822FEB"/>
    <w:rsid w:val="00823372"/>
    <w:rsid w:val="00823489"/>
    <w:rsid w:val="008234CC"/>
    <w:rsid w:val="0082392E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60D3"/>
    <w:rsid w:val="008261F5"/>
    <w:rsid w:val="0082642E"/>
    <w:rsid w:val="00826485"/>
    <w:rsid w:val="00826C34"/>
    <w:rsid w:val="00826C9F"/>
    <w:rsid w:val="00827022"/>
    <w:rsid w:val="00827142"/>
    <w:rsid w:val="008271C1"/>
    <w:rsid w:val="00827406"/>
    <w:rsid w:val="0082764D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D72"/>
    <w:rsid w:val="008310B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E9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519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53B"/>
    <w:rsid w:val="0084069F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32D"/>
    <w:rsid w:val="00843581"/>
    <w:rsid w:val="008435B3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4F5A"/>
    <w:rsid w:val="0084509C"/>
    <w:rsid w:val="00845309"/>
    <w:rsid w:val="00845310"/>
    <w:rsid w:val="0084532D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8"/>
    <w:rsid w:val="008513B7"/>
    <w:rsid w:val="0085147A"/>
    <w:rsid w:val="008515A1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08"/>
    <w:rsid w:val="00856E93"/>
    <w:rsid w:val="00856FB4"/>
    <w:rsid w:val="00857004"/>
    <w:rsid w:val="0085701E"/>
    <w:rsid w:val="00857062"/>
    <w:rsid w:val="00857192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8E8"/>
    <w:rsid w:val="00860A81"/>
    <w:rsid w:val="00860F1E"/>
    <w:rsid w:val="00860F63"/>
    <w:rsid w:val="008610DF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432"/>
    <w:rsid w:val="00862746"/>
    <w:rsid w:val="0086280C"/>
    <w:rsid w:val="008628FE"/>
    <w:rsid w:val="00862B8E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4008"/>
    <w:rsid w:val="00864295"/>
    <w:rsid w:val="008642B7"/>
    <w:rsid w:val="00864364"/>
    <w:rsid w:val="008643B5"/>
    <w:rsid w:val="008643C0"/>
    <w:rsid w:val="00864437"/>
    <w:rsid w:val="008644A7"/>
    <w:rsid w:val="00864737"/>
    <w:rsid w:val="00864875"/>
    <w:rsid w:val="008648B6"/>
    <w:rsid w:val="00864B49"/>
    <w:rsid w:val="00864C39"/>
    <w:rsid w:val="00864D43"/>
    <w:rsid w:val="0086506A"/>
    <w:rsid w:val="008656F0"/>
    <w:rsid w:val="008658D7"/>
    <w:rsid w:val="00865B68"/>
    <w:rsid w:val="00865DED"/>
    <w:rsid w:val="00865EDE"/>
    <w:rsid w:val="00865F08"/>
    <w:rsid w:val="00865F78"/>
    <w:rsid w:val="00866102"/>
    <w:rsid w:val="008664BF"/>
    <w:rsid w:val="0086657F"/>
    <w:rsid w:val="008666F9"/>
    <w:rsid w:val="00866852"/>
    <w:rsid w:val="00866B9A"/>
    <w:rsid w:val="00866D1E"/>
    <w:rsid w:val="0086710B"/>
    <w:rsid w:val="00867866"/>
    <w:rsid w:val="00867A76"/>
    <w:rsid w:val="00867B51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884"/>
    <w:rsid w:val="00871888"/>
    <w:rsid w:val="00871B74"/>
    <w:rsid w:val="00871C94"/>
    <w:rsid w:val="00871D9F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E4"/>
    <w:rsid w:val="00873AAA"/>
    <w:rsid w:val="00873B8B"/>
    <w:rsid w:val="00873BB5"/>
    <w:rsid w:val="00873CCD"/>
    <w:rsid w:val="00873DC3"/>
    <w:rsid w:val="008742DD"/>
    <w:rsid w:val="008742E6"/>
    <w:rsid w:val="008743AF"/>
    <w:rsid w:val="008743D2"/>
    <w:rsid w:val="0087455E"/>
    <w:rsid w:val="0087499E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E2E"/>
    <w:rsid w:val="00876E6D"/>
    <w:rsid w:val="008775AA"/>
    <w:rsid w:val="00877722"/>
    <w:rsid w:val="008777A1"/>
    <w:rsid w:val="008779BD"/>
    <w:rsid w:val="00877B21"/>
    <w:rsid w:val="00877EF7"/>
    <w:rsid w:val="00877F18"/>
    <w:rsid w:val="0088061E"/>
    <w:rsid w:val="00880A9F"/>
    <w:rsid w:val="00880BA3"/>
    <w:rsid w:val="00880BEF"/>
    <w:rsid w:val="00880C7C"/>
    <w:rsid w:val="008811EE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86"/>
    <w:rsid w:val="0088302E"/>
    <w:rsid w:val="0088322E"/>
    <w:rsid w:val="008834C1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72"/>
    <w:rsid w:val="00885FDB"/>
    <w:rsid w:val="0088609A"/>
    <w:rsid w:val="008862B1"/>
    <w:rsid w:val="0088634C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6F"/>
    <w:rsid w:val="00892A1C"/>
    <w:rsid w:val="00892AEE"/>
    <w:rsid w:val="00893070"/>
    <w:rsid w:val="00893277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F4B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3EB"/>
    <w:rsid w:val="008B1442"/>
    <w:rsid w:val="008B14C3"/>
    <w:rsid w:val="008B1533"/>
    <w:rsid w:val="008B1792"/>
    <w:rsid w:val="008B188F"/>
    <w:rsid w:val="008B18E6"/>
    <w:rsid w:val="008B1996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C6"/>
    <w:rsid w:val="008B63F9"/>
    <w:rsid w:val="008B663F"/>
    <w:rsid w:val="008B68A4"/>
    <w:rsid w:val="008B6A5C"/>
    <w:rsid w:val="008B6AA5"/>
    <w:rsid w:val="008B6B41"/>
    <w:rsid w:val="008B6C2B"/>
    <w:rsid w:val="008B6C73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F52"/>
    <w:rsid w:val="008C107E"/>
    <w:rsid w:val="008C10BE"/>
    <w:rsid w:val="008C138C"/>
    <w:rsid w:val="008C14C3"/>
    <w:rsid w:val="008C1555"/>
    <w:rsid w:val="008C1575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E6B"/>
    <w:rsid w:val="008C6041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D01AD"/>
    <w:rsid w:val="008D040C"/>
    <w:rsid w:val="008D04A0"/>
    <w:rsid w:val="008D0608"/>
    <w:rsid w:val="008D096B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8C0"/>
    <w:rsid w:val="008D3901"/>
    <w:rsid w:val="008D3ABC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7F2"/>
    <w:rsid w:val="008D69DB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771"/>
    <w:rsid w:val="008D7828"/>
    <w:rsid w:val="008D7B2F"/>
    <w:rsid w:val="008D7B43"/>
    <w:rsid w:val="008D7D8E"/>
    <w:rsid w:val="008D7E7D"/>
    <w:rsid w:val="008D7F01"/>
    <w:rsid w:val="008E0353"/>
    <w:rsid w:val="008E046A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2FE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FF"/>
    <w:rsid w:val="008E420D"/>
    <w:rsid w:val="008E434F"/>
    <w:rsid w:val="008E4439"/>
    <w:rsid w:val="008E452E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F32"/>
    <w:rsid w:val="008F014D"/>
    <w:rsid w:val="008F0331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642"/>
    <w:rsid w:val="008F2698"/>
    <w:rsid w:val="008F26FC"/>
    <w:rsid w:val="008F281D"/>
    <w:rsid w:val="008F2D56"/>
    <w:rsid w:val="008F2E49"/>
    <w:rsid w:val="008F2F26"/>
    <w:rsid w:val="008F2F53"/>
    <w:rsid w:val="008F3144"/>
    <w:rsid w:val="008F36A8"/>
    <w:rsid w:val="008F37DA"/>
    <w:rsid w:val="008F37EA"/>
    <w:rsid w:val="008F38A9"/>
    <w:rsid w:val="008F39E0"/>
    <w:rsid w:val="008F3BE5"/>
    <w:rsid w:val="008F3FB7"/>
    <w:rsid w:val="008F4338"/>
    <w:rsid w:val="008F440B"/>
    <w:rsid w:val="008F4544"/>
    <w:rsid w:val="008F4584"/>
    <w:rsid w:val="008F4C2D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61A2"/>
    <w:rsid w:val="008F61C7"/>
    <w:rsid w:val="008F6423"/>
    <w:rsid w:val="008F6500"/>
    <w:rsid w:val="008F65C3"/>
    <w:rsid w:val="008F65EC"/>
    <w:rsid w:val="008F683A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918"/>
    <w:rsid w:val="00900AE3"/>
    <w:rsid w:val="00900AE8"/>
    <w:rsid w:val="00900B22"/>
    <w:rsid w:val="00900BB9"/>
    <w:rsid w:val="00900BC9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A63"/>
    <w:rsid w:val="00906CD4"/>
    <w:rsid w:val="00907105"/>
    <w:rsid w:val="00907506"/>
    <w:rsid w:val="009075AE"/>
    <w:rsid w:val="009077E8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B54"/>
    <w:rsid w:val="00912B62"/>
    <w:rsid w:val="00912C3A"/>
    <w:rsid w:val="00912CF8"/>
    <w:rsid w:val="00912E53"/>
    <w:rsid w:val="00912F9B"/>
    <w:rsid w:val="009130A4"/>
    <w:rsid w:val="009133C6"/>
    <w:rsid w:val="0091366D"/>
    <w:rsid w:val="00913CAB"/>
    <w:rsid w:val="00913DC2"/>
    <w:rsid w:val="00913DFC"/>
    <w:rsid w:val="00913E1B"/>
    <w:rsid w:val="00914249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C47"/>
    <w:rsid w:val="009160E2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D8"/>
    <w:rsid w:val="00923DA4"/>
    <w:rsid w:val="00924164"/>
    <w:rsid w:val="009241B4"/>
    <w:rsid w:val="009241F0"/>
    <w:rsid w:val="009245CD"/>
    <w:rsid w:val="00924B7B"/>
    <w:rsid w:val="00924F93"/>
    <w:rsid w:val="009253B8"/>
    <w:rsid w:val="00925555"/>
    <w:rsid w:val="009256B3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719"/>
    <w:rsid w:val="009268B7"/>
    <w:rsid w:val="00926BA7"/>
    <w:rsid w:val="00926E96"/>
    <w:rsid w:val="00926EF2"/>
    <w:rsid w:val="00926F79"/>
    <w:rsid w:val="00927164"/>
    <w:rsid w:val="009272CF"/>
    <w:rsid w:val="0092730E"/>
    <w:rsid w:val="0092737D"/>
    <w:rsid w:val="00927496"/>
    <w:rsid w:val="0092779B"/>
    <w:rsid w:val="0092786C"/>
    <w:rsid w:val="00927930"/>
    <w:rsid w:val="00927A6E"/>
    <w:rsid w:val="00927D86"/>
    <w:rsid w:val="00927E1B"/>
    <w:rsid w:val="00930166"/>
    <w:rsid w:val="009304DC"/>
    <w:rsid w:val="0093059E"/>
    <w:rsid w:val="009305B1"/>
    <w:rsid w:val="0093060C"/>
    <w:rsid w:val="00930665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AC1"/>
    <w:rsid w:val="00933B68"/>
    <w:rsid w:val="00933C50"/>
    <w:rsid w:val="00933D89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75B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400"/>
    <w:rsid w:val="00936411"/>
    <w:rsid w:val="0093664C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3E"/>
    <w:rsid w:val="00941B85"/>
    <w:rsid w:val="00941BC0"/>
    <w:rsid w:val="00941BC6"/>
    <w:rsid w:val="00941C64"/>
    <w:rsid w:val="00941C69"/>
    <w:rsid w:val="00941C82"/>
    <w:rsid w:val="00941E4E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3240"/>
    <w:rsid w:val="00943569"/>
    <w:rsid w:val="009436A2"/>
    <w:rsid w:val="00943BF2"/>
    <w:rsid w:val="00943DC5"/>
    <w:rsid w:val="00943DEA"/>
    <w:rsid w:val="009440AE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B00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B9A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60C"/>
    <w:rsid w:val="00953643"/>
    <w:rsid w:val="00953662"/>
    <w:rsid w:val="00953890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54D"/>
    <w:rsid w:val="00955837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5A0"/>
    <w:rsid w:val="0096462C"/>
    <w:rsid w:val="00964644"/>
    <w:rsid w:val="00964827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B3A"/>
    <w:rsid w:val="00967E48"/>
    <w:rsid w:val="00967E9A"/>
    <w:rsid w:val="00970013"/>
    <w:rsid w:val="0097001C"/>
    <w:rsid w:val="00970379"/>
    <w:rsid w:val="00970412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1F"/>
    <w:rsid w:val="00970FC0"/>
    <w:rsid w:val="00971228"/>
    <w:rsid w:val="0097139D"/>
    <w:rsid w:val="0097153D"/>
    <w:rsid w:val="0097173B"/>
    <w:rsid w:val="00971B13"/>
    <w:rsid w:val="00971BEC"/>
    <w:rsid w:val="00971BF4"/>
    <w:rsid w:val="00971FF3"/>
    <w:rsid w:val="00972266"/>
    <w:rsid w:val="0097239A"/>
    <w:rsid w:val="009723EC"/>
    <w:rsid w:val="009726D8"/>
    <w:rsid w:val="00972B04"/>
    <w:rsid w:val="00972B3D"/>
    <w:rsid w:val="00972B48"/>
    <w:rsid w:val="00972BBE"/>
    <w:rsid w:val="00972DA2"/>
    <w:rsid w:val="00972F12"/>
    <w:rsid w:val="00973145"/>
    <w:rsid w:val="009731A1"/>
    <w:rsid w:val="00973311"/>
    <w:rsid w:val="009733AC"/>
    <w:rsid w:val="009734E2"/>
    <w:rsid w:val="0097358D"/>
    <w:rsid w:val="009735F7"/>
    <w:rsid w:val="00973903"/>
    <w:rsid w:val="00973978"/>
    <w:rsid w:val="00973B5F"/>
    <w:rsid w:val="00974442"/>
    <w:rsid w:val="00974499"/>
    <w:rsid w:val="009744C1"/>
    <w:rsid w:val="009747AE"/>
    <w:rsid w:val="009747DA"/>
    <w:rsid w:val="00974830"/>
    <w:rsid w:val="00974937"/>
    <w:rsid w:val="00974941"/>
    <w:rsid w:val="009749B5"/>
    <w:rsid w:val="009749C1"/>
    <w:rsid w:val="00974B76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D"/>
    <w:rsid w:val="00975F5E"/>
    <w:rsid w:val="00976279"/>
    <w:rsid w:val="0097662D"/>
    <w:rsid w:val="00976739"/>
    <w:rsid w:val="0097673C"/>
    <w:rsid w:val="0097689E"/>
    <w:rsid w:val="00976BDA"/>
    <w:rsid w:val="00976C82"/>
    <w:rsid w:val="00976F73"/>
    <w:rsid w:val="00976FDD"/>
    <w:rsid w:val="0097712B"/>
    <w:rsid w:val="00977230"/>
    <w:rsid w:val="00977471"/>
    <w:rsid w:val="00977836"/>
    <w:rsid w:val="0097783F"/>
    <w:rsid w:val="00977C87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9"/>
    <w:rsid w:val="00983EFC"/>
    <w:rsid w:val="00984136"/>
    <w:rsid w:val="009841AE"/>
    <w:rsid w:val="009842F4"/>
    <w:rsid w:val="009843C0"/>
    <w:rsid w:val="00984460"/>
    <w:rsid w:val="0098456D"/>
    <w:rsid w:val="009845FD"/>
    <w:rsid w:val="0098466E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F2"/>
    <w:rsid w:val="00985C59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6C7"/>
    <w:rsid w:val="00987945"/>
    <w:rsid w:val="00987998"/>
    <w:rsid w:val="00987FC7"/>
    <w:rsid w:val="00990444"/>
    <w:rsid w:val="009905A1"/>
    <w:rsid w:val="009908FF"/>
    <w:rsid w:val="0099099B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D2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FB"/>
    <w:rsid w:val="00995FA6"/>
    <w:rsid w:val="009962C7"/>
    <w:rsid w:val="0099631E"/>
    <w:rsid w:val="0099632D"/>
    <w:rsid w:val="00996395"/>
    <w:rsid w:val="009963BB"/>
    <w:rsid w:val="009965B4"/>
    <w:rsid w:val="009965F3"/>
    <w:rsid w:val="00996884"/>
    <w:rsid w:val="0099698C"/>
    <w:rsid w:val="009969B5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AB3"/>
    <w:rsid w:val="009A1AD1"/>
    <w:rsid w:val="009A1C3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AB"/>
    <w:rsid w:val="009A2C04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411E"/>
    <w:rsid w:val="009A41A0"/>
    <w:rsid w:val="009A41E1"/>
    <w:rsid w:val="009A42F3"/>
    <w:rsid w:val="009A4761"/>
    <w:rsid w:val="009A4830"/>
    <w:rsid w:val="009A4957"/>
    <w:rsid w:val="009A4B3F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E51"/>
    <w:rsid w:val="009A5EA0"/>
    <w:rsid w:val="009A5ECF"/>
    <w:rsid w:val="009A61E8"/>
    <w:rsid w:val="009A61FE"/>
    <w:rsid w:val="009A6239"/>
    <w:rsid w:val="009A64B2"/>
    <w:rsid w:val="009A653E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6C6"/>
    <w:rsid w:val="009B2782"/>
    <w:rsid w:val="009B2814"/>
    <w:rsid w:val="009B2A4B"/>
    <w:rsid w:val="009B2B2D"/>
    <w:rsid w:val="009B2C7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29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D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677"/>
    <w:rsid w:val="009B779E"/>
    <w:rsid w:val="009B77B3"/>
    <w:rsid w:val="009B785D"/>
    <w:rsid w:val="009B7904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D7A"/>
    <w:rsid w:val="009C10C6"/>
    <w:rsid w:val="009C12AA"/>
    <w:rsid w:val="009C14F9"/>
    <w:rsid w:val="009C1ACD"/>
    <w:rsid w:val="009C1AE8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16"/>
    <w:rsid w:val="009C3BCB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E0C"/>
    <w:rsid w:val="009C5E68"/>
    <w:rsid w:val="009C5EB4"/>
    <w:rsid w:val="009C5F51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CF1"/>
    <w:rsid w:val="009D3D08"/>
    <w:rsid w:val="009D3E34"/>
    <w:rsid w:val="009D3E49"/>
    <w:rsid w:val="009D3F19"/>
    <w:rsid w:val="009D3FA2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63"/>
    <w:rsid w:val="009D50E3"/>
    <w:rsid w:val="009D5149"/>
    <w:rsid w:val="009D52C3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0B9"/>
    <w:rsid w:val="009D6336"/>
    <w:rsid w:val="009D6475"/>
    <w:rsid w:val="009D648C"/>
    <w:rsid w:val="009D64DE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905"/>
    <w:rsid w:val="009E1150"/>
    <w:rsid w:val="009E11E3"/>
    <w:rsid w:val="009E11E4"/>
    <w:rsid w:val="009E11EC"/>
    <w:rsid w:val="009E15B9"/>
    <w:rsid w:val="009E1A19"/>
    <w:rsid w:val="009E1B55"/>
    <w:rsid w:val="009E2464"/>
    <w:rsid w:val="009E28B9"/>
    <w:rsid w:val="009E2C5D"/>
    <w:rsid w:val="009E2DCF"/>
    <w:rsid w:val="009E3008"/>
    <w:rsid w:val="009E32A2"/>
    <w:rsid w:val="009E35D6"/>
    <w:rsid w:val="009E36B6"/>
    <w:rsid w:val="009E397D"/>
    <w:rsid w:val="009E3A13"/>
    <w:rsid w:val="009E4011"/>
    <w:rsid w:val="009E4262"/>
    <w:rsid w:val="009E44A9"/>
    <w:rsid w:val="009E472D"/>
    <w:rsid w:val="009E49B1"/>
    <w:rsid w:val="009E4A46"/>
    <w:rsid w:val="009E4BF2"/>
    <w:rsid w:val="009E4C73"/>
    <w:rsid w:val="009E4E4D"/>
    <w:rsid w:val="009E4EA2"/>
    <w:rsid w:val="009E4F2E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FFF"/>
    <w:rsid w:val="009E712D"/>
    <w:rsid w:val="009E7300"/>
    <w:rsid w:val="009E7328"/>
    <w:rsid w:val="009E747F"/>
    <w:rsid w:val="009E7696"/>
    <w:rsid w:val="009E77EE"/>
    <w:rsid w:val="009E7955"/>
    <w:rsid w:val="009E79CB"/>
    <w:rsid w:val="009E7A60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A0"/>
    <w:rsid w:val="009F5E1E"/>
    <w:rsid w:val="009F5F1A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B8"/>
    <w:rsid w:val="00A03E22"/>
    <w:rsid w:val="00A03EFE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4F1B"/>
    <w:rsid w:val="00A04FF9"/>
    <w:rsid w:val="00A05120"/>
    <w:rsid w:val="00A051B7"/>
    <w:rsid w:val="00A051D8"/>
    <w:rsid w:val="00A0526C"/>
    <w:rsid w:val="00A055ED"/>
    <w:rsid w:val="00A05624"/>
    <w:rsid w:val="00A057BF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BE6"/>
    <w:rsid w:val="00A07F59"/>
    <w:rsid w:val="00A07FEB"/>
    <w:rsid w:val="00A100CA"/>
    <w:rsid w:val="00A101B4"/>
    <w:rsid w:val="00A10307"/>
    <w:rsid w:val="00A103A1"/>
    <w:rsid w:val="00A103DF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457"/>
    <w:rsid w:val="00A11907"/>
    <w:rsid w:val="00A119B3"/>
    <w:rsid w:val="00A11A3B"/>
    <w:rsid w:val="00A11A71"/>
    <w:rsid w:val="00A11B32"/>
    <w:rsid w:val="00A11C0E"/>
    <w:rsid w:val="00A11C9E"/>
    <w:rsid w:val="00A11DB4"/>
    <w:rsid w:val="00A12034"/>
    <w:rsid w:val="00A1222E"/>
    <w:rsid w:val="00A12272"/>
    <w:rsid w:val="00A1232F"/>
    <w:rsid w:val="00A124DD"/>
    <w:rsid w:val="00A12515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B00"/>
    <w:rsid w:val="00A14B12"/>
    <w:rsid w:val="00A14CCD"/>
    <w:rsid w:val="00A14F46"/>
    <w:rsid w:val="00A150A2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1AE"/>
    <w:rsid w:val="00A173EF"/>
    <w:rsid w:val="00A174BC"/>
    <w:rsid w:val="00A1773A"/>
    <w:rsid w:val="00A17801"/>
    <w:rsid w:val="00A17910"/>
    <w:rsid w:val="00A1796E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92"/>
    <w:rsid w:val="00A20AC9"/>
    <w:rsid w:val="00A20B24"/>
    <w:rsid w:val="00A20BB9"/>
    <w:rsid w:val="00A20EDC"/>
    <w:rsid w:val="00A213AE"/>
    <w:rsid w:val="00A21871"/>
    <w:rsid w:val="00A220E1"/>
    <w:rsid w:val="00A221AC"/>
    <w:rsid w:val="00A2243F"/>
    <w:rsid w:val="00A22697"/>
    <w:rsid w:val="00A226F8"/>
    <w:rsid w:val="00A22746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822"/>
    <w:rsid w:val="00A248AC"/>
    <w:rsid w:val="00A24B0F"/>
    <w:rsid w:val="00A24B90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126"/>
    <w:rsid w:val="00A271DF"/>
    <w:rsid w:val="00A2727C"/>
    <w:rsid w:val="00A27480"/>
    <w:rsid w:val="00A275DB"/>
    <w:rsid w:val="00A27647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304"/>
    <w:rsid w:val="00A31911"/>
    <w:rsid w:val="00A31918"/>
    <w:rsid w:val="00A31977"/>
    <w:rsid w:val="00A319D8"/>
    <w:rsid w:val="00A31B92"/>
    <w:rsid w:val="00A32066"/>
    <w:rsid w:val="00A3212A"/>
    <w:rsid w:val="00A3214A"/>
    <w:rsid w:val="00A322C6"/>
    <w:rsid w:val="00A327CA"/>
    <w:rsid w:val="00A32815"/>
    <w:rsid w:val="00A3286A"/>
    <w:rsid w:val="00A32CAD"/>
    <w:rsid w:val="00A32DAB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DD"/>
    <w:rsid w:val="00A33E50"/>
    <w:rsid w:val="00A34038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687"/>
    <w:rsid w:val="00A436BF"/>
    <w:rsid w:val="00A43A77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539A"/>
    <w:rsid w:val="00A4551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157"/>
    <w:rsid w:val="00A472CD"/>
    <w:rsid w:val="00A47611"/>
    <w:rsid w:val="00A476BF"/>
    <w:rsid w:val="00A47855"/>
    <w:rsid w:val="00A47CE0"/>
    <w:rsid w:val="00A47E28"/>
    <w:rsid w:val="00A47F0C"/>
    <w:rsid w:val="00A50129"/>
    <w:rsid w:val="00A502AF"/>
    <w:rsid w:val="00A507E8"/>
    <w:rsid w:val="00A50A5C"/>
    <w:rsid w:val="00A50A6C"/>
    <w:rsid w:val="00A50A8E"/>
    <w:rsid w:val="00A50B75"/>
    <w:rsid w:val="00A50CFA"/>
    <w:rsid w:val="00A50CFB"/>
    <w:rsid w:val="00A50DD6"/>
    <w:rsid w:val="00A50EF3"/>
    <w:rsid w:val="00A51069"/>
    <w:rsid w:val="00A51091"/>
    <w:rsid w:val="00A51155"/>
    <w:rsid w:val="00A514FF"/>
    <w:rsid w:val="00A517D4"/>
    <w:rsid w:val="00A51938"/>
    <w:rsid w:val="00A51A63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1EF"/>
    <w:rsid w:val="00A64773"/>
    <w:rsid w:val="00A64829"/>
    <w:rsid w:val="00A64B4D"/>
    <w:rsid w:val="00A64BD8"/>
    <w:rsid w:val="00A64CDE"/>
    <w:rsid w:val="00A650F7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0E9"/>
    <w:rsid w:val="00A673AA"/>
    <w:rsid w:val="00A6748A"/>
    <w:rsid w:val="00A6771F"/>
    <w:rsid w:val="00A67BE1"/>
    <w:rsid w:val="00A67E17"/>
    <w:rsid w:val="00A67E20"/>
    <w:rsid w:val="00A67E5C"/>
    <w:rsid w:val="00A700C2"/>
    <w:rsid w:val="00A70269"/>
    <w:rsid w:val="00A706F2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10"/>
    <w:rsid w:val="00A736D1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91B"/>
    <w:rsid w:val="00A74DF3"/>
    <w:rsid w:val="00A74E82"/>
    <w:rsid w:val="00A74EAD"/>
    <w:rsid w:val="00A74FAB"/>
    <w:rsid w:val="00A750AD"/>
    <w:rsid w:val="00A754C5"/>
    <w:rsid w:val="00A75667"/>
    <w:rsid w:val="00A756DD"/>
    <w:rsid w:val="00A7575C"/>
    <w:rsid w:val="00A75C2A"/>
    <w:rsid w:val="00A75F7D"/>
    <w:rsid w:val="00A76113"/>
    <w:rsid w:val="00A761F6"/>
    <w:rsid w:val="00A7631A"/>
    <w:rsid w:val="00A76408"/>
    <w:rsid w:val="00A7653D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3EE"/>
    <w:rsid w:val="00A809A1"/>
    <w:rsid w:val="00A80BE7"/>
    <w:rsid w:val="00A80CA3"/>
    <w:rsid w:val="00A80CF3"/>
    <w:rsid w:val="00A80DB7"/>
    <w:rsid w:val="00A810BD"/>
    <w:rsid w:val="00A812A7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67C"/>
    <w:rsid w:val="00A8282A"/>
    <w:rsid w:val="00A82B21"/>
    <w:rsid w:val="00A82DB3"/>
    <w:rsid w:val="00A82F8A"/>
    <w:rsid w:val="00A83185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B34"/>
    <w:rsid w:val="00A92CF2"/>
    <w:rsid w:val="00A92D0D"/>
    <w:rsid w:val="00A92D40"/>
    <w:rsid w:val="00A92F60"/>
    <w:rsid w:val="00A92FB5"/>
    <w:rsid w:val="00A9349D"/>
    <w:rsid w:val="00A935B3"/>
    <w:rsid w:val="00A93825"/>
    <w:rsid w:val="00A938FF"/>
    <w:rsid w:val="00A93C6F"/>
    <w:rsid w:val="00A93CDB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97B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E55"/>
    <w:rsid w:val="00AA3EA3"/>
    <w:rsid w:val="00AA3F32"/>
    <w:rsid w:val="00AA3FEE"/>
    <w:rsid w:val="00AA4178"/>
    <w:rsid w:val="00AA4342"/>
    <w:rsid w:val="00AA44A5"/>
    <w:rsid w:val="00AA4525"/>
    <w:rsid w:val="00AA46F9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71"/>
    <w:rsid w:val="00AB11BA"/>
    <w:rsid w:val="00AB14F0"/>
    <w:rsid w:val="00AB1772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77D"/>
    <w:rsid w:val="00AB578F"/>
    <w:rsid w:val="00AB593C"/>
    <w:rsid w:val="00AB5E88"/>
    <w:rsid w:val="00AB5EBF"/>
    <w:rsid w:val="00AB5F04"/>
    <w:rsid w:val="00AB5FA6"/>
    <w:rsid w:val="00AB62A4"/>
    <w:rsid w:val="00AB63F6"/>
    <w:rsid w:val="00AB642C"/>
    <w:rsid w:val="00AB6530"/>
    <w:rsid w:val="00AB6820"/>
    <w:rsid w:val="00AB6A13"/>
    <w:rsid w:val="00AB6A74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E7E"/>
    <w:rsid w:val="00AC008C"/>
    <w:rsid w:val="00AC0467"/>
    <w:rsid w:val="00AC04A9"/>
    <w:rsid w:val="00AC0517"/>
    <w:rsid w:val="00AC051C"/>
    <w:rsid w:val="00AC059A"/>
    <w:rsid w:val="00AC05C2"/>
    <w:rsid w:val="00AC0697"/>
    <w:rsid w:val="00AC0768"/>
    <w:rsid w:val="00AC07DC"/>
    <w:rsid w:val="00AC0A5F"/>
    <w:rsid w:val="00AC0BC8"/>
    <w:rsid w:val="00AC0F83"/>
    <w:rsid w:val="00AC12AE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E36"/>
    <w:rsid w:val="00AC3428"/>
    <w:rsid w:val="00AC343C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EB2"/>
    <w:rsid w:val="00AC6F25"/>
    <w:rsid w:val="00AC7129"/>
    <w:rsid w:val="00AC714A"/>
    <w:rsid w:val="00AC71E4"/>
    <w:rsid w:val="00AC733F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DC"/>
    <w:rsid w:val="00AD0411"/>
    <w:rsid w:val="00AD0461"/>
    <w:rsid w:val="00AD04A6"/>
    <w:rsid w:val="00AD04AA"/>
    <w:rsid w:val="00AD05F2"/>
    <w:rsid w:val="00AD06B1"/>
    <w:rsid w:val="00AD0717"/>
    <w:rsid w:val="00AD09D2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66"/>
    <w:rsid w:val="00AD2175"/>
    <w:rsid w:val="00AD21FA"/>
    <w:rsid w:val="00AD2272"/>
    <w:rsid w:val="00AD23D7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61"/>
    <w:rsid w:val="00AE1FA0"/>
    <w:rsid w:val="00AE1FA8"/>
    <w:rsid w:val="00AE20CC"/>
    <w:rsid w:val="00AE21AA"/>
    <w:rsid w:val="00AE2212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25F"/>
    <w:rsid w:val="00AE537E"/>
    <w:rsid w:val="00AE5573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4BC"/>
    <w:rsid w:val="00AE666E"/>
    <w:rsid w:val="00AE6936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B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AD5"/>
    <w:rsid w:val="00AF3C72"/>
    <w:rsid w:val="00AF3DB9"/>
    <w:rsid w:val="00AF3E67"/>
    <w:rsid w:val="00AF3EE2"/>
    <w:rsid w:val="00AF40AA"/>
    <w:rsid w:val="00AF412A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C2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4F5"/>
    <w:rsid w:val="00AF65F8"/>
    <w:rsid w:val="00AF6642"/>
    <w:rsid w:val="00AF66C0"/>
    <w:rsid w:val="00AF66C6"/>
    <w:rsid w:val="00AF6707"/>
    <w:rsid w:val="00AF6754"/>
    <w:rsid w:val="00AF6905"/>
    <w:rsid w:val="00AF6B05"/>
    <w:rsid w:val="00AF6C12"/>
    <w:rsid w:val="00AF6CBB"/>
    <w:rsid w:val="00AF6D6D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83"/>
    <w:rsid w:val="00B022F2"/>
    <w:rsid w:val="00B02A11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3C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0D6"/>
    <w:rsid w:val="00B13162"/>
    <w:rsid w:val="00B13177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9C3"/>
    <w:rsid w:val="00B14B4B"/>
    <w:rsid w:val="00B14C3D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AEA"/>
    <w:rsid w:val="00B16B0C"/>
    <w:rsid w:val="00B16C25"/>
    <w:rsid w:val="00B16D10"/>
    <w:rsid w:val="00B16F26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FA0"/>
    <w:rsid w:val="00B2203B"/>
    <w:rsid w:val="00B22204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C90"/>
    <w:rsid w:val="00B27D33"/>
    <w:rsid w:val="00B27E8E"/>
    <w:rsid w:val="00B27EA9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3EA"/>
    <w:rsid w:val="00B3669A"/>
    <w:rsid w:val="00B36B45"/>
    <w:rsid w:val="00B36CB0"/>
    <w:rsid w:val="00B36CD5"/>
    <w:rsid w:val="00B36D50"/>
    <w:rsid w:val="00B36D86"/>
    <w:rsid w:val="00B36FA8"/>
    <w:rsid w:val="00B3701B"/>
    <w:rsid w:val="00B372AB"/>
    <w:rsid w:val="00B37321"/>
    <w:rsid w:val="00B37533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61B"/>
    <w:rsid w:val="00B4179D"/>
    <w:rsid w:val="00B41E75"/>
    <w:rsid w:val="00B41F2D"/>
    <w:rsid w:val="00B420BC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B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13B"/>
    <w:rsid w:val="00B45357"/>
    <w:rsid w:val="00B45465"/>
    <w:rsid w:val="00B4546A"/>
    <w:rsid w:val="00B456AF"/>
    <w:rsid w:val="00B45A88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CC6"/>
    <w:rsid w:val="00B51D10"/>
    <w:rsid w:val="00B51F24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76F"/>
    <w:rsid w:val="00B54865"/>
    <w:rsid w:val="00B5486A"/>
    <w:rsid w:val="00B54A33"/>
    <w:rsid w:val="00B54F6B"/>
    <w:rsid w:val="00B55019"/>
    <w:rsid w:val="00B55290"/>
    <w:rsid w:val="00B55298"/>
    <w:rsid w:val="00B55331"/>
    <w:rsid w:val="00B553C8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B2"/>
    <w:rsid w:val="00B62701"/>
    <w:rsid w:val="00B62785"/>
    <w:rsid w:val="00B62B47"/>
    <w:rsid w:val="00B62B94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2B3"/>
    <w:rsid w:val="00B64375"/>
    <w:rsid w:val="00B6466C"/>
    <w:rsid w:val="00B647CB"/>
    <w:rsid w:val="00B64913"/>
    <w:rsid w:val="00B64BAF"/>
    <w:rsid w:val="00B64C3E"/>
    <w:rsid w:val="00B64C6D"/>
    <w:rsid w:val="00B64D36"/>
    <w:rsid w:val="00B65028"/>
    <w:rsid w:val="00B65051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D80"/>
    <w:rsid w:val="00B72193"/>
    <w:rsid w:val="00B7221E"/>
    <w:rsid w:val="00B72340"/>
    <w:rsid w:val="00B7255E"/>
    <w:rsid w:val="00B72836"/>
    <w:rsid w:val="00B72867"/>
    <w:rsid w:val="00B729FA"/>
    <w:rsid w:val="00B72A2C"/>
    <w:rsid w:val="00B72A52"/>
    <w:rsid w:val="00B72A6F"/>
    <w:rsid w:val="00B72A8F"/>
    <w:rsid w:val="00B72E52"/>
    <w:rsid w:val="00B72FB3"/>
    <w:rsid w:val="00B730B7"/>
    <w:rsid w:val="00B7314E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EC1"/>
    <w:rsid w:val="00B76F4D"/>
    <w:rsid w:val="00B770C5"/>
    <w:rsid w:val="00B771E6"/>
    <w:rsid w:val="00B7722C"/>
    <w:rsid w:val="00B77AB6"/>
    <w:rsid w:val="00B77ABD"/>
    <w:rsid w:val="00B77BD2"/>
    <w:rsid w:val="00B77CCE"/>
    <w:rsid w:val="00B77E49"/>
    <w:rsid w:val="00B8019E"/>
    <w:rsid w:val="00B80324"/>
    <w:rsid w:val="00B8032B"/>
    <w:rsid w:val="00B80335"/>
    <w:rsid w:val="00B80354"/>
    <w:rsid w:val="00B8036F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C9"/>
    <w:rsid w:val="00B823A8"/>
    <w:rsid w:val="00B82486"/>
    <w:rsid w:val="00B82604"/>
    <w:rsid w:val="00B826EE"/>
    <w:rsid w:val="00B82926"/>
    <w:rsid w:val="00B82C66"/>
    <w:rsid w:val="00B82D12"/>
    <w:rsid w:val="00B82E54"/>
    <w:rsid w:val="00B8310C"/>
    <w:rsid w:val="00B833AD"/>
    <w:rsid w:val="00B83447"/>
    <w:rsid w:val="00B83866"/>
    <w:rsid w:val="00B838DB"/>
    <w:rsid w:val="00B838EF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45"/>
    <w:rsid w:val="00B867EB"/>
    <w:rsid w:val="00B869E4"/>
    <w:rsid w:val="00B86B45"/>
    <w:rsid w:val="00B87446"/>
    <w:rsid w:val="00B877A4"/>
    <w:rsid w:val="00B877F5"/>
    <w:rsid w:val="00B878F6"/>
    <w:rsid w:val="00B87ADD"/>
    <w:rsid w:val="00B90649"/>
    <w:rsid w:val="00B906DA"/>
    <w:rsid w:val="00B907EF"/>
    <w:rsid w:val="00B909DD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872"/>
    <w:rsid w:val="00BA2890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B6A"/>
    <w:rsid w:val="00BA6CE4"/>
    <w:rsid w:val="00BA6F1B"/>
    <w:rsid w:val="00BA6FC8"/>
    <w:rsid w:val="00BA7126"/>
    <w:rsid w:val="00BA723D"/>
    <w:rsid w:val="00BA7668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9CD"/>
    <w:rsid w:val="00BB0B4A"/>
    <w:rsid w:val="00BB0B6E"/>
    <w:rsid w:val="00BB0F17"/>
    <w:rsid w:val="00BB1078"/>
    <w:rsid w:val="00BB1176"/>
    <w:rsid w:val="00BB11D7"/>
    <w:rsid w:val="00BB1380"/>
    <w:rsid w:val="00BB158C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D30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D8"/>
    <w:rsid w:val="00BB5DE8"/>
    <w:rsid w:val="00BB5EB9"/>
    <w:rsid w:val="00BB6278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A28"/>
    <w:rsid w:val="00BC1DD4"/>
    <w:rsid w:val="00BC1E8C"/>
    <w:rsid w:val="00BC1F3A"/>
    <w:rsid w:val="00BC1F9F"/>
    <w:rsid w:val="00BC212D"/>
    <w:rsid w:val="00BC245E"/>
    <w:rsid w:val="00BC246E"/>
    <w:rsid w:val="00BC24CE"/>
    <w:rsid w:val="00BC27C4"/>
    <w:rsid w:val="00BC2A9B"/>
    <w:rsid w:val="00BC2D05"/>
    <w:rsid w:val="00BC3019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75C"/>
    <w:rsid w:val="00BC57A5"/>
    <w:rsid w:val="00BC584F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36A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40E"/>
    <w:rsid w:val="00BD6668"/>
    <w:rsid w:val="00BD6747"/>
    <w:rsid w:val="00BD6981"/>
    <w:rsid w:val="00BD6B86"/>
    <w:rsid w:val="00BD6CC2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333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C1A"/>
    <w:rsid w:val="00BE4338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7CB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203"/>
    <w:rsid w:val="00BF536E"/>
    <w:rsid w:val="00BF537C"/>
    <w:rsid w:val="00BF53CD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E"/>
    <w:rsid w:val="00C00EE7"/>
    <w:rsid w:val="00C01119"/>
    <w:rsid w:val="00C01285"/>
    <w:rsid w:val="00C0132F"/>
    <w:rsid w:val="00C01426"/>
    <w:rsid w:val="00C0152B"/>
    <w:rsid w:val="00C016F5"/>
    <w:rsid w:val="00C01A42"/>
    <w:rsid w:val="00C01AFD"/>
    <w:rsid w:val="00C01B4E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747"/>
    <w:rsid w:val="00C038B9"/>
    <w:rsid w:val="00C03C11"/>
    <w:rsid w:val="00C03C53"/>
    <w:rsid w:val="00C0407A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150"/>
    <w:rsid w:val="00C061F6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671"/>
    <w:rsid w:val="00C13736"/>
    <w:rsid w:val="00C13C77"/>
    <w:rsid w:val="00C13D5D"/>
    <w:rsid w:val="00C13E1D"/>
    <w:rsid w:val="00C13FA8"/>
    <w:rsid w:val="00C14219"/>
    <w:rsid w:val="00C14229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81B"/>
    <w:rsid w:val="00C15B30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67"/>
    <w:rsid w:val="00C16A9D"/>
    <w:rsid w:val="00C16B61"/>
    <w:rsid w:val="00C16C06"/>
    <w:rsid w:val="00C16D63"/>
    <w:rsid w:val="00C16F4D"/>
    <w:rsid w:val="00C16F7E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10FA"/>
    <w:rsid w:val="00C211BF"/>
    <w:rsid w:val="00C21239"/>
    <w:rsid w:val="00C2134C"/>
    <w:rsid w:val="00C21391"/>
    <w:rsid w:val="00C21653"/>
    <w:rsid w:val="00C21843"/>
    <w:rsid w:val="00C21887"/>
    <w:rsid w:val="00C22126"/>
    <w:rsid w:val="00C22242"/>
    <w:rsid w:val="00C223C8"/>
    <w:rsid w:val="00C22475"/>
    <w:rsid w:val="00C224C6"/>
    <w:rsid w:val="00C224F5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CEC"/>
    <w:rsid w:val="00C23D0C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456"/>
    <w:rsid w:val="00C2548C"/>
    <w:rsid w:val="00C25528"/>
    <w:rsid w:val="00C25689"/>
    <w:rsid w:val="00C2596A"/>
    <w:rsid w:val="00C25C6A"/>
    <w:rsid w:val="00C25CE3"/>
    <w:rsid w:val="00C25DCE"/>
    <w:rsid w:val="00C25F6C"/>
    <w:rsid w:val="00C26117"/>
    <w:rsid w:val="00C26385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2B2"/>
    <w:rsid w:val="00C314ED"/>
    <w:rsid w:val="00C315A8"/>
    <w:rsid w:val="00C3178F"/>
    <w:rsid w:val="00C3182F"/>
    <w:rsid w:val="00C31B50"/>
    <w:rsid w:val="00C31BA3"/>
    <w:rsid w:val="00C31BC5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8"/>
    <w:rsid w:val="00C40875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522"/>
    <w:rsid w:val="00C426A6"/>
    <w:rsid w:val="00C4282B"/>
    <w:rsid w:val="00C42B78"/>
    <w:rsid w:val="00C42D84"/>
    <w:rsid w:val="00C42ED7"/>
    <w:rsid w:val="00C42FDA"/>
    <w:rsid w:val="00C4331F"/>
    <w:rsid w:val="00C4352F"/>
    <w:rsid w:val="00C43607"/>
    <w:rsid w:val="00C43776"/>
    <w:rsid w:val="00C437AD"/>
    <w:rsid w:val="00C43D6C"/>
    <w:rsid w:val="00C43DC1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74D"/>
    <w:rsid w:val="00C50A5E"/>
    <w:rsid w:val="00C50C1D"/>
    <w:rsid w:val="00C50C8F"/>
    <w:rsid w:val="00C50D6D"/>
    <w:rsid w:val="00C50FBE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3C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0F0C"/>
    <w:rsid w:val="00C61096"/>
    <w:rsid w:val="00C613D9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569"/>
    <w:rsid w:val="00C64751"/>
    <w:rsid w:val="00C64D48"/>
    <w:rsid w:val="00C64D96"/>
    <w:rsid w:val="00C64FF4"/>
    <w:rsid w:val="00C65291"/>
    <w:rsid w:val="00C65296"/>
    <w:rsid w:val="00C6598D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82"/>
    <w:rsid w:val="00C749EB"/>
    <w:rsid w:val="00C74B09"/>
    <w:rsid w:val="00C74D08"/>
    <w:rsid w:val="00C74DD4"/>
    <w:rsid w:val="00C74F3C"/>
    <w:rsid w:val="00C74FCF"/>
    <w:rsid w:val="00C75197"/>
    <w:rsid w:val="00C754D6"/>
    <w:rsid w:val="00C75BE1"/>
    <w:rsid w:val="00C75CCE"/>
    <w:rsid w:val="00C75CF4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4F"/>
    <w:rsid w:val="00C82F5C"/>
    <w:rsid w:val="00C831BF"/>
    <w:rsid w:val="00C83306"/>
    <w:rsid w:val="00C833FA"/>
    <w:rsid w:val="00C837F8"/>
    <w:rsid w:val="00C838AB"/>
    <w:rsid w:val="00C83C43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6F"/>
    <w:rsid w:val="00C90070"/>
    <w:rsid w:val="00C900E3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422"/>
    <w:rsid w:val="00C93775"/>
    <w:rsid w:val="00C939E1"/>
    <w:rsid w:val="00C93A39"/>
    <w:rsid w:val="00C93A4E"/>
    <w:rsid w:val="00C93C02"/>
    <w:rsid w:val="00C93C70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53D6"/>
    <w:rsid w:val="00C95572"/>
    <w:rsid w:val="00C95631"/>
    <w:rsid w:val="00C95945"/>
    <w:rsid w:val="00C95AE5"/>
    <w:rsid w:val="00C95CB3"/>
    <w:rsid w:val="00C95CBB"/>
    <w:rsid w:val="00C95E7F"/>
    <w:rsid w:val="00C9609F"/>
    <w:rsid w:val="00C96138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273"/>
    <w:rsid w:val="00CA3509"/>
    <w:rsid w:val="00CA3622"/>
    <w:rsid w:val="00CA37E7"/>
    <w:rsid w:val="00CA37E9"/>
    <w:rsid w:val="00CA3AB6"/>
    <w:rsid w:val="00CA3D4F"/>
    <w:rsid w:val="00CA3F39"/>
    <w:rsid w:val="00CA3F65"/>
    <w:rsid w:val="00CA4277"/>
    <w:rsid w:val="00CA444D"/>
    <w:rsid w:val="00CA469F"/>
    <w:rsid w:val="00CA474B"/>
    <w:rsid w:val="00CA499E"/>
    <w:rsid w:val="00CA4A38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EE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3150"/>
    <w:rsid w:val="00CB3152"/>
    <w:rsid w:val="00CB3285"/>
    <w:rsid w:val="00CB32FD"/>
    <w:rsid w:val="00CB3362"/>
    <w:rsid w:val="00CB33C7"/>
    <w:rsid w:val="00CB3C4D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353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923"/>
    <w:rsid w:val="00CB6A02"/>
    <w:rsid w:val="00CB6B07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52"/>
    <w:rsid w:val="00CC48D4"/>
    <w:rsid w:val="00CC4AE6"/>
    <w:rsid w:val="00CC4AF5"/>
    <w:rsid w:val="00CC4D96"/>
    <w:rsid w:val="00CC4F1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FE"/>
    <w:rsid w:val="00CC5A38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EF5"/>
    <w:rsid w:val="00CD7F53"/>
    <w:rsid w:val="00CE0119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BF"/>
    <w:rsid w:val="00CE2C8D"/>
    <w:rsid w:val="00CE2DF6"/>
    <w:rsid w:val="00CE2E68"/>
    <w:rsid w:val="00CE2E9A"/>
    <w:rsid w:val="00CE3339"/>
    <w:rsid w:val="00CE33BA"/>
    <w:rsid w:val="00CE3477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512"/>
    <w:rsid w:val="00CE46E9"/>
    <w:rsid w:val="00CE4720"/>
    <w:rsid w:val="00CE4CF1"/>
    <w:rsid w:val="00CE4FEC"/>
    <w:rsid w:val="00CE5007"/>
    <w:rsid w:val="00CE50F4"/>
    <w:rsid w:val="00CE592D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633"/>
    <w:rsid w:val="00CE7700"/>
    <w:rsid w:val="00CE7827"/>
    <w:rsid w:val="00CE7978"/>
    <w:rsid w:val="00CE7ABB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D97"/>
    <w:rsid w:val="00CF51DA"/>
    <w:rsid w:val="00CF526F"/>
    <w:rsid w:val="00CF5435"/>
    <w:rsid w:val="00CF549C"/>
    <w:rsid w:val="00CF56ED"/>
    <w:rsid w:val="00CF5A01"/>
    <w:rsid w:val="00CF5B8C"/>
    <w:rsid w:val="00CF5D83"/>
    <w:rsid w:val="00CF5D9B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32"/>
    <w:rsid w:val="00D01150"/>
    <w:rsid w:val="00D0119A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33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3178"/>
    <w:rsid w:val="00D134D6"/>
    <w:rsid w:val="00D136C3"/>
    <w:rsid w:val="00D137B2"/>
    <w:rsid w:val="00D138B2"/>
    <w:rsid w:val="00D13906"/>
    <w:rsid w:val="00D13BCC"/>
    <w:rsid w:val="00D13D52"/>
    <w:rsid w:val="00D13DD5"/>
    <w:rsid w:val="00D13E99"/>
    <w:rsid w:val="00D14007"/>
    <w:rsid w:val="00D14140"/>
    <w:rsid w:val="00D1415A"/>
    <w:rsid w:val="00D141F8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613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7"/>
    <w:rsid w:val="00D17FE0"/>
    <w:rsid w:val="00D200FF"/>
    <w:rsid w:val="00D201F8"/>
    <w:rsid w:val="00D20228"/>
    <w:rsid w:val="00D203A9"/>
    <w:rsid w:val="00D203AF"/>
    <w:rsid w:val="00D2051A"/>
    <w:rsid w:val="00D20545"/>
    <w:rsid w:val="00D208A6"/>
    <w:rsid w:val="00D20944"/>
    <w:rsid w:val="00D20AEF"/>
    <w:rsid w:val="00D2106A"/>
    <w:rsid w:val="00D21130"/>
    <w:rsid w:val="00D21182"/>
    <w:rsid w:val="00D211BE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DF1"/>
    <w:rsid w:val="00D23F5F"/>
    <w:rsid w:val="00D240EF"/>
    <w:rsid w:val="00D2441E"/>
    <w:rsid w:val="00D2473A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D0E"/>
    <w:rsid w:val="00D26F7A"/>
    <w:rsid w:val="00D27052"/>
    <w:rsid w:val="00D270BE"/>
    <w:rsid w:val="00D271CD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62F"/>
    <w:rsid w:val="00D30657"/>
    <w:rsid w:val="00D308BB"/>
    <w:rsid w:val="00D30A4A"/>
    <w:rsid w:val="00D30B11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5D8"/>
    <w:rsid w:val="00D3194B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013"/>
    <w:rsid w:val="00D33031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F78"/>
    <w:rsid w:val="00D4117C"/>
    <w:rsid w:val="00D415BD"/>
    <w:rsid w:val="00D41608"/>
    <w:rsid w:val="00D41696"/>
    <w:rsid w:val="00D41734"/>
    <w:rsid w:val="00D4187F"/>
    <w:rsid w:val="00D419DE"/>
    <w:rsid w:val="00D41AE2"/>
    <w:rsid w:val="00D41C49"/>
    <w:rsid w:val="00D41FA6"/>
    <w:rsid w:val="00D41FC5"/>
    <w:rsid w:val="00D41FE0"/>
    <w:rsid w:val="00D4200C"/>
    <w:rsid w:val="00D42014"/>
    <w:rsid w:val="00D42274"/>
    <w:rsid w:val="00D4252F"/>
    <w:rsid w:val="00D42538"/>
    <w:rsid w:val="00D42558"/>
    <w:rsid w:val="00D42938"/>
    <w:rsid w:val="00D42BC3"/>
    <w:rsid w:val="00D42D5D"/>
    <w:rsid w:val="00D42D81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856"/>
    <w:rsid w:val="00D4589C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F7A"/>
    <w:rsid w:val="00D471B8"/>
    <w:rsid w:val="00D472BE"/>
    <w:rsid w:val="00D476E7"/>
    <w:rsid w:val="00D47B35"/>
    <w:rsid w:val="00D47B7D"/>
    <w:rsid w:val="00D47E56"/>
    <w:rsid w:val="00D50179"/>
    <w:rsid w:val="00D501E8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85E"/>
    <w:rsid w:val="00D579A8"/>
    <w:rsid w:val="00D579E9"/>
    <w:rsid w:val="00D57C92"/>
    <w:rsid w:val="00D57CE7"/>
    <w:rsid w:val="00D57D8F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823"/>
    <w:rsid w:val="00D6088D"/>
    <w:rsid w:val="00D609D0"/>
    <w:rsid w:val="00D60A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741"/>
    <w:rsid w:val="00D618A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187"/>
    <w:rsid w:val="00D6428D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E1D"/>
    <w:rsid w:val="00D66EF4"/>
    <w:rsid w:val="00D66F40"/>
    <w:rsid w:val="00D67030"/>
    <w:rsid w:val="00D6711E"/>
    <w:rsid w:val="00D6716E"/>
    <w:rsid w:val="00D67214"/>
    <w:rsid w:val="00D67429"/>
    <w:rsid w:val="00D675E5"/>
    <w:rsid w:val="00D7034E"/>
    <w:rsid w:val="00D703BA"/>
    <w:rsid w:val="00D7040A"/>
    <w:rsid w:val="00D705A8"/>
    <w:rsid w:val="00D7062E"/>
    <w:rsid w:val="00D707BE"/>
    <w:rsid w:val="00D70850"/>
    <w:rsid w:val="00D71010"/>
    <w:rsid w:val="00D71079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3098"/>
    <w:rsid w:val="00D73102"/>
    <w:rsid w:val="00D733C9"/>
    <w:rsid w:val="00D7350A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98"/>
    <w:rsid w:val="00D81D6D"/>
    <w:rsid w:val="00D81E00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EB"/>
    <w:rsid w:val="00D83390"/>
    <w:rsid w:val="00D8341E"/>
    <w:rsid w:val="00D834AF"/>
    <w:rsid w:val="00D83661"/>
    <w:rsid w:val="00D83B7D"/>
    <w:rsid w:val="00D83FF4"/>
    <w:rsid w:val="00D84386"/>
    <w:rsid w:val="00D84773"/>
    <w:rsid w:val="00D847AF"/>
    <w:rsid w:val="00D848C1"/>
    <w:rsid w:val="00D84AB5"/>
    <w:rsid w:val="00D84C6D"/>
    <w:rsid w:val="00D84D04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986"/>
    <w:rsid w:val="00D87BCF"/>
    <w:rsid w:val="00D87FD8"/>
    <w:rsid w:val="00D90001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2147"/>
    <w:rsid w:val="00D921FD"/>
    <w:rsid w:val="00D92547"/>
    <w:rsid w:val="00D926A1"/>
    <w:rsid w:val="00D9283E"/>
    <w:rsid w:val="00D92F46"/>
    <w:rsid w:val="00D93202"/>
    <w:rsid w:val="00D932F0"/>
    <w:rsid w:val="00D933AE"/>
    <w:rsid w:val="00D9387C"/>
    <w:rsid w:val="00D93886"/>
    <w:rsid w:val="00D93A16"/>
    <w:rsid w:val="00D93BBD"/>
    <w:rsid w:val="00D93E52"/>
    <w:rsid w:val="00D93F6F"/>
    <w:rsid w:val="00D9481B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3F1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D0"/>
    <w:rsid w:val="00DA3CC7"/>
    <w:rsid w:val="00DA3CCE"/>
    <w:rsid w:val="00DA4042"/>
    <w:rsid w:val="00DA41DF"/>
    <w:rsid w:val="00DA454C"/>
    <w:rsid w:val="00DA4631"/>
    <w:rsid w:val="00DA4718"/>
    <w:rsid w:val="00DA4837"/>
    <w:rsid w:val="00DA4BFC"/>
    <w:rsid w:val="00DA4DA7"/>
    <w:rsid w:val="00DA5002"/>
    <w:rsid w:val="00DA506D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A3"/>
    <w:rsid w:val="00DA7CE6"/>
    <w:rsid w:val="00DA7E6C"/>
    <w:rsid w:val="00DA7F8F"/>
    <w:rsid w:val="00DB0196"/>
    <w:rsid w:val="00DB033D"/>
    <w:rsid w:val="00DB0397"/>
    <w:rsid w:val="00DB05B8"/>
    <w:rsid w:val="00DB086A"/>
    <w:rsid w:val="00DB08ED"/>
    <w:rsid w:val="00DB0A3F"/>
    <w:rsid w:val="00DB0B9E"/>
    <w:rsid w:val="00DB0C22"/>
    <w:rsid w:val="00DB0D94"/>
    <w:rsid w:val="00DB0F2B"/>
    <w:rsid w:val="00DB10D5"/>
    <w:rsid w:val="00DB1377"/>
    <w:rsid w:val="00DB14FC"/>
    <w:rsid w:val="00DB18B8"/>
    <w:rsid w:val="00DB1999"/>
    <w:rsid w:val="00DB1C2A"/>
    <w:rsid w:val="00DB1DB9"/>
    <w:rsid w:val="00DB1E0B"/>
    <w:rsid w:val="00DB1E1C"/>
    <w:rsid w:val="00DB1E5A"/>
    <w:rsid w:val="00DB1FDF"/>
    <w:rsid w:val="00DB219F"/>
    <w:rsid w:val="00DB223B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AB6"/>
    <w:rsid w:val="00DC1BBA"/>
    <w:rsid w:val="00DC1C69"/>
    <w:rsid w:val="00DC1DE7"/>
    <w:rsid w:val="00DC1F90"/>
    <w:rsid w:val="00DC2033"/>
    <w:rsid w:val="00DC2389"/>
    <w:rsid w:val="00DC25D8"/>
    <w:rsid w:val="00DC25FA"/>
    <w:rsid w:val="00DC269F"/>
    <w:rsid w:val="00DC29A3"/>
    <w:rsid w:val="00DC2A8B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F3F"/>
    <w:rsid w:val="00DC5391"/>
    <w:rsid w:val="00DC5501"/>
    <w:rsid w:val="00DC5676"/>
    <w:rsid w:val="00DC5710"/>
    <w:rsid w:val="00DC5789"/>
    <w:rsid w:val="00DC58DC"/>
    <w:rsid w:val="00DC5BAD"/>
    <w:rsid w:val="00DC5C70"/>
    <w:rsid w:val="00DC5DF3"/>
    <w:rsid w:val="00DC5FBB"/>
    <w:rsid w:val="00DC6092"/>
    <w:rsid w:val="00DC6271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9E"/>
    <w:rsid w:val="00DD54B1"/>
    <w:rsid w:val="00DD56CE"/>
    <w:rsid w:val="00DD572C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88D"/>
    <w:rsid w:val="00DD79F8"/>
    <w:rsid w:val="00DD7BC9"/>
    <w:rsid w:val="00DD7CC8"/>
    <w:rsid w:val="00DD7D8F"/>
    <w:rsid w:val="00DD7E07"/>
    <w:rsid w:val="00DD7FC7"/>
    <w:rsid w:val="00DE02C6"/>
    <w:rsid w:val="00DE03F8"/>
    <w:rsid w:val="00DE0419"/>
    <w:rsid w:val="00DE042B"/>
    <w:rsid w:val="00DE0607"/>
    <w:rsid w:val="00DE07B0"/>
    <w:rsid w:val="00DE09B1"/>
    <w:rsid w:val="00DE0D87"/>
    <w:rsid w:val="00DE0E60"/>
    <w:rsid w:val="00DE10C4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96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132"/>
    <w:rsid w:val="00DF11E8"/>
    <w:rsid w:val="00DF1363"/>
    <w:rsid w:val="00DF13AA"/>
    <w:rsid w:val="00DF146C"/>
    <w:rsid w:val="00DF1670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0F6"/>
    <w:rsid w:val="00DF4902"/>
    <w:rsid w:val="00DF4B42"/>
    <w:rsid w:val="00DF5100"/>
    <w:rsid w:val="00DF56B5"/>
    <w:rsid w:val="00DF580E"/>
    <w:rsid w:val="00DF58BB"/>
    <w:rsid w:val="00DF5A42"/>
    <w:rsid w:val="00DF5A62"/>
    <w:rsid w:val="00DF5B13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AA0"/>
    <w:rsid w:val="00DF6CA5"/>
    <w:rsid w:val="00DF710A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4047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D1A"/>
    <w:rsid w:val="00E06E67"/>
    <w:rsid w:val="00E07030"/>
    <w:rsid w:val="00E070E6"/>
    <w:rsid w:val="00E073EE"/>
    <w:rsid w:val="00E0749E"/>
    <w:rsid w:val="00E075B0"/>
    <w:rsid w:val="00E07776"/>
    <w:rsid w:val="00E079A0"/>
    <w:rsid w:val="00E07AB8"/>
    <w:rsid w:val="00E07CFF"/>
    <w:rsid w:val="00E07E00"/>
    <w:rsid w:val="00E07FBE"/>
    <w:rsid w:val="00E10105"/>
    <w:rsid w:val="00E1062D"/>
    <w:rsid w:val="00E10725"/>
    <w:rsid w:val="00E1074A"/>
    <w:rsid w:val="00E10875"/>
    <w:rsid w:val="00E10931"/>
    <w:rsid w:val="00E10D56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EEB"/>
    <w:rsid w:val="00E11F35"/>
    <w:rsid w:val="00E12006"/>
    <w:rsid w:val="00E121C7"/>
    <w:rsid w:val="00E12338"/>
    <w:rsid w:val="00E12341"/>
    <w:rsid w:val="00E126BE"/>
    <w:rsid w:val="00E1299B"/>
    <w:rsid w:val="00E129F9"/>
    <w:rsid w:val="00E12A31"/>
    <w:rsid w:val="00E12A74"/>
    <w:rsid w:val="00E12BB0"/>
    <w:rsid w:val="00E12BB1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49"/>
    <w:rsid w:val="00E13B71"/>
    <w:rsid w:val="00E13C3E"/>
    <w:rsid w:val="00E13C79"/>
    <w:rsid w:val="00E13E29"/>
    <w:rsid w:val="00E13F5D"/>
    <w:rsid w:val="00E1408F"/>
    <w:rsid w:val="00E14285"/>
    <w:rsid w:val="00E14827"/>
    <w:rsid w:val="00E149BD"/>
    <w:rsid w:val="00E14A4E"/>
    <w:rsid w:val="00E14B1D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7F2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A3D"/>
    <w:rsid w:val="00E20DA1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66B"/>
    <w:rsid w:val="00E24A66"/>
    <w:rsid w:val="00E24C26"/>
    <w:rsid w:val="00E24F23"/>
    <w:rsid w:val="00E25477"/>
    <w:rsid w:val="00E255CF"/>
    <w:rsid w:val="00E256DF"/>
    <w:rsid w:val="00E26268"/>
    <w:rsid w:val="00E265D1"/>
    <w:rsid w:val="00E269D9"/>
    <w:rsid w:val="00E26B8E"/>
    <w:rsid w:val="00E26D12"/>
    <w:rsid w:val="00E26DA7"/>
    <w:rsid w:val="00E2715A"/>
    <w:rsid w:val="00E27405"/>
    <w:rsid w:val="00E27496"/>
    <w:rsid w:val="00E2785E"/>
    <w:rsid w:val="00E27AAD"/>
    <w:rsid w:val="00E27B90"/>
    <w:rsid w:val="00E27BC1"/>
    <w:rsid w:val="00E27C2E"/>
    <w:rsid w:val="00E27D93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C5"/>
    <w:rsid w:val="00E31715"/>
    <w:rsid w:val="00E31733"/>
    <w:rsid w:val="00E317E6"/>
    <w:rsid w:val="00E31A51"/>
    <w:rsid w:val="00E31BAE"/>
    <w:rsid w:val="00E31BE9"/>
    <w:rsid w:val="00E31F9B"/>
    <w:rsid w:val="00E3205D"/>
    <w:rsid w:val="00E32175"/>
    <w:rsid w:val="00E321C0"/>
    <w:rsid w:val="00E3247E"/>
    <w:rsid w:val="00E3273E"/>
    <w:rsid w:val="00E3275E"/>
    <w:rsid w:val="00E327D6"/>
    <w:rsid w:val="00E3286B"/>
    <w:rsid w:val="00E32962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353"/>
    <w:rsid w:val="00E33642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9DC"/>
    <w:rsid w:val="00E35D8F"/>
    <w:rsid w:val="00E35F1E"/>
    <w:rsid w:val="00E35FDF"/>
    <w:rsid w:val="00E360AD"/>
    <w:rsid w:val="00E362A2"/>
    <w:rsid w:val="00E36499"/>
    <w:rsid w:val="00E3690D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1CE"/>
    <w:rsid w:val="00E4344B"/>
    <w:rsid w:val="00E43569"/>
    <w:rsid w:val="00E435E6"/>
    <w:rsid w:val="00E43A97"/>
    <w:rsid w:val="00E43B8F"/>
    <w:rsid w:val="00E43C44"/>
    <w:rsid w:val="00E43D78"/>
    <w:rsid w:val="00E43DC9"/>
    <w:rsid w:val="00E43E26"/>
    <w:rsid w:val="00E43E68"/>
    <w:rsid w:val="00E43ED3"/>
    <w:rsid w:val="00E43F06"/>
    <w:rsid w:val="00E44041"/>
    <w:rsid w:val="00E44357"/>
    <w:rsid w:val="00E44372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DD"/>
    <w:rsid w:val="00E50EEF"/>
    <w:rsid w:val="00E50FCF"/>
    <w:rsid w:val="00E50FF5"/>
    <w:rsid w:val="00E516AB"/>
    <w:rsid w:val="00E5182D"/>
    <w:rsid w:val="00E518AB"/>
    <w:rsid w:val="00E518D7"/>
    <w:rsid w:val="00E5193D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A2"/>
    <w:rsid w:val="00E558D4"/>
    <w:rsid w:val="00E55AA3"/>
    <w:rsid w:val="00E55AE9"/>
    <w:rsid w:val="00E55C3A"/>
    <w:rsid w:val="00E55CB4"/>
    <w:rsid w:val="00E55DD6"/>
    <w:rsid w:val="00E55E12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417E"/>
    <w:rsid w:val="00E641A4"/>
    <w:rsid w:val="00E641CF"/>
    <w:rsid w:val="00E641FE"/>
    <w:rsid w:val="00E645D9"/>
    <w:rsid w:val="00E648EF"/>
    <w:rsid w:val="00E64CE9"/>
    <w:rsid w:val="00E6507C"/>
    <w:rsid w:val="00E654CB"/>
    <w:rsid w:val="00E6566B"/>
    <w:rsid w:val="00E656E6"/>
    <w:rsid w:val="00E65A00"/>
    <w:rsid w:val="00E65B6A"/>
    <w:rsid w:val="00E65C6A"/>
    <w:rsid w:val="00E661A1"/>
    <w:rsid w:val="00E663C4"/>
    <w:rsid w:val="00E66426"/>
    <w:rsid w:val="00E6647E"/>
    <w:rsid w:val="00E66B4B"/>
    <w:rsid w:val="00E66B74"/>
    <w:rsid w:val="00E66D53"/>
    <w:rsid w:val="00E66FAE"/>
    <w:rsid w:val="00E66FBD"/>
    <w:rsid w:val="00E6700E"/>
    <w:rsid w:val="00E67300"/>
    <w:rsid w:val="00E67320"/>
    <w:rsid w:val="00E6738A"/>
    <w:rsid w:val="00E67990"/>
    <w:rsid w:val="00E67B3D"/>
    <w:rsid w:val="00E67CF2"/>
    <w:rsid w:val="00E67D0A"/>
    <w:rsid w:val="00E67D50"/>
    <w:rsid w:val="00E67F97"/>
    <w:rsid w:val="00E67FA0"/>
    <w:rsid w:val="00E70845"/>
    <w:rsid w:val="00E7085D"/>
    <w:rsid w:val="00E70975"/>
    <w:rsid w:val="00E70C68"/>
    <w:rsid w:val="00E70EA1"/>
    <w:rsid w:val="00E71011"/>
    <w:rsid w:val="00E71042"/>
    <w:rsid w:val="00E7108A"/>
    <w:rsid w:val="00E71128"/>
    <w:rsid w:val="00E712B5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0C5"/>
    <w:rsid w:val="00E7327B"/>
    <w:rsid w:val="00E733B1"/>
    <w:rsid w:val="00E733FB"/>
    <w:rsid w:val="00E73645"/>
    <w:rsid w:val="00E736A5"/>
    <w:rsid w:val="00E73703"/>
    <w:rsid w:val="00E738F6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ED"/>
    <w:rsid w:val="00E74E5C"/>
    <w:rsid w:val="00E74F3E"/>
    <w:rsid w:val="00E74F8C"/>
    <w:rsid w:val="00E75029"/>
    <w:rsid w:val="00E753F1"/>
    <w:rsid w:val="00E757F5"/>
    <w:rsid w:val="00E75B5F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D39"/>
    <w:rsid w:val="00E77E11"/>
    <w:rsid w:val="00E77F9A"/>
    <w:rsid w:val="00E77FEB"/>
    <w:rsid w:val="00E8018E"/>
    <w:rsid w:val="00E8041F"/>
    <w:rsid w:val="00E804E7"/>
    <w:rsid w:val="00E805DD"/>
    <w:rsid w:val="00E80818"/>
    <w:rsid w:val="00E8092A"/>
    <w:rsid w:val="00E80CCA"/>
    <w:rsid w:val="00E80EF1"/>
    <w:rsid w:val="00E80F1B"/>
    <w:rsid w:val="00E816CC"/>
    <w:rsid w:val="00E81959"/>
    <w:rsid w:val="00E81AAD"/>
    <w:rsid w:val="00E81AC1"/>
    <w:rsid w:val="00E81CBD"/>
    <w:rsid w:val="00E81E76"/>
    <w:rsid w:val="00E81FEF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691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A84"/>
    <w:rsid w:val="00E91C99"/>
    <w:rsid w:val="00E91D88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227"/>
    <w:rsid w:val="00E9430F"/>
    <w:rsid w:val="00E94314"/>
    <w:rsid w:val="00E943E2"/>
    <w:rsid w:val="00E94649"/>
    <w:rsid w:val="00E9469B"/>
    <w:rsid w:val="00E94938"/>
    <w:rsid w:val="00E94B12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66D"/>
    <w:rsid w:val="00EA16CD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F2"/>
    <w:rsid w:val="00EA2C10"/>
    <w:rsid w:val="00EA2CEB"/>
    <w:rsid w:val="00EA2DAF"/>
    <w:rsid w:val="00EA2E81"/>
    <w:rsid w:val="00EA323A"/>
    <w:rsid w:val="00EA3260"/>
    <w:rsid w:val="00EA3356"/>
    <w:rsid w:val="00EA350B"/>
    <w:rsid w:val="00EA356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A7F97"/>
    <w:rsid w:val="00EB0045"/>
    <w:rsid w:val="00EB0413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DAF"/>
    <w:rsid w:val="00EB1DCC"/>
    <w:rsid w:val="00EB1E01"/>
    <w:rsid w:val="00EB1E7B"/>
    <w:rsid w:val="00EB1F31"/>
    <w:rsid w:val="00EB2345"/>
    <w:rsid w:val="00EB24DC"/>
    <w:rsid w:val="00EB2588"/>
    <w:rsid w:val="00EB2640"/>
    <w:rsid w:val="00EB2651"/>
    <w:rsid w:val="00EB2708"/>
    <w:rsid w:val="00EB276F"/>
    <w:rsid w:val="00EB27C0"/>
    <w:rsid w:val="00EB283C"/>
    <w:rsid w:val="00EB2CC0"/>
    <w:rsid w:val="00EB302F"/>
    <w:rsid w:val="00EB305E"/>
    <w:rsid w:val="00EB3094"/>
    <w:rsid w:val="00EB329A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53"/>
    <w:rsid w:val="00EB3ECC"/>
    <w:rsid w:val="00EB3F87"/>
    <w:rsid w:val="00EB40BA"/>
    <w:rsid w:val="00EB42DC"/>
    <w:rsid w:val="00EB46B6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DC3"/>
    <w:rsid w:val="00EB6E1E"/>
    <w:rsid w:val="00EB6F5D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D0"/>
    <w:rsid w:val="00EC2B1A"/>
    <w:rsid w:val="00EC2EC1"/>
    <w:rsid w:val="00EC304E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5F"/>
    <w:rsid w:val="00EC5125"/>
    <w:rsid w:val="00EC5262"/>
    <w:rsid w:val="00EC5288"/>
    <w:rsid w:val="00EC52D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745"/>
    <w:rsid w:val="00EC7888"/>
    <w:rsid w:val="00EC7AE2"/>
    <w:rsid w:val="00ED01DA"/>
    <w:rsid w:val="00ED0348"/>
    <w:rsid w:val="00ED05A9"/>
    <w:rsid w:val="00ED05FA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D"/>
    <w:rsid w:val="00ED1648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69A5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C13"/>
    <w:rsid w:val="00ED7CF5"/>
    <w:rsid w:val="00ED7D08"/>
    <w:rsid w:val="00ED7D7A"/>
    <w:rsid w:val="00EE006C"/>
    <w:rsid w:val="00EE0343"/>
    <w:rsid w:val="00EE0452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97D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5B3"/>
    <w:rsid w:val="00EF05EC"/>
    <w:rsid w:val="00EF0819"/>
    <w:rsid w:val="00EF081B"/>
    <w:rsid w:val="00EF0872"/>
    <w:rsid w:val="00EF0903"/>
    <w:rsid w:val="00EF0992"/>
    <w:rsid w:val="00EF0A8A"/>
    <w:rsid w:val="00EF0ADD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6F1"/>
    <w:rsid w:val="00EF673B"/>
    <w:rsid w:val="00EF6930"/>
    <w:rsid w:val="00EF6AC9"/>
    <w:rsid w:val="00EF6B3E"/>
    <w:rsid w:val="00EF6B40"/>
    <w:rsid w:val="00EF6D59"/>
    <w:rsid w:val="00EF6F4F"/>
    <w:rsid w:val="00EF7050"/>
    <w:rsid w:val="00EF74B2"/>
    <w:rsid w:val="00EF750A"/>
    <w:rsid w:val="00EF797F"/>
    <w:rsid w:val="00EF7996"/>
    <w:rsid w:val="00EF7C46"/>
    <w:rsid w:val="00EF7E67"/>
    <w:rsid w:val="00EF7E6F"/>
    <w:rsid w:val="00F00217"/>
    <w:rsid w:val="00F00462"/>
    <w:rsid w:val="00F005EC"/>
    <w:rsid w:val="00F00610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4EB"/>
    <w:rsid w:val="00F028BE"/>
    <w:rsid w:val="00F028FA"/>
    <w:rsid w:val="00F02914"/>
    <w:rsid w:val="00F02BB8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7F6"/>
    <w:rsid w:val="00F04C1A"/>
    <w:rsid w:val="00F04CAE"/>
    <w:rsid w:val="00F04E96"/>
    <w:rsid w:val="00F0527D"/>
    <w:rsid w:val="00F052BC"/>
    <w:rsid w:val="00F054B9"/>
    <w:rsid w:val="00F0598B"/>
    <w:rsid w:val="00F05A59"/>
    <w:rsid w:val="00F05A6F"/>
    <w:rsid w:val="00F05B3C"/>
    <w:rsid w:val="00F062C4"/>
    <w:rsid w:val="00F064D6"/>
    <w:rsid w:val="00F06865"/>
    <w:rsid w:val="00F06964"/>
    <w:rsid w:val="00F06B69"/>
    <w:rsid w:val="00F06D5A"/>
    <w:rsid w:val="00F06D74"/>
    <w:rsid w:val="00F06EF5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211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32F8"/>
    <w:rsid w:val="00F135FE"/>
    <w:rsid w:val="00F13630"/>
    <w:rsid w:val="00F13693"/>
    <w:rsid w:val="00F139A2"/>
    <w:rsid w:val="00F139E3"/>
    <w:rsid w:val="00F13AD4"/>
    <w:rsid w:val="00F13E28"/>
    <w:rsid w:val="00F13E88"/>
    <w:rsid w:val="00F14012"/>
    <w:rsid w:val="00F140E4"/>
    <w:rsid w:val="00F142B3"/>
    <w:rsid w:val="00F14640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9E7"/>
    <w:rsid w:val="00F17ACC"/>
    <w:rsid w:val="00F17B29"/>
    <w:rsid w:val="00F17C57"/>
    <w:rsid w:val="00F17C6A"/>
    <w:rsid w:val="00F17C91"/>
    <w:rsid w:val="00F17F78"/>
    <w:rsid w:val="00F17FC2"/>
    <w:rsid w:val="00F17FC4"/>
    <w:rsid w:val="00F17FF4"/>
    <w:rsid w:val="00F2036C"/>
    <w:rsid w:val="00F2039B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CE0"/>
    <w:rsid w:val="00F25D82"/>
    <w:rsid w:val="00F25E49"/>
    <w:rsid w:val="00F25E57"/>
    <w:rsid w:val="00F25F07"/>
    <w:rsid w:val="00F25FCB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5A4"/>
    <w:rsid w:val="00F35744"/>
    <w:rsid w:val="00F35BA2"/>
    <w:rsid w:val="00F35D0A"/>
    <w:rsid w:val="00F35F18"/>
    <w:rsid w:val="00F3606D"/>
    <w:rsid w:val="00F3639C"/>
    <w:rsid w:val="00F36884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80D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F0"/>
    <w:rsid w:val="00F43B33"/>
    <w:rsid w:val="00F43DDB"/>
    <w:rsid w:val="00F43EA6"/>
    <w:rsid w:val="00F43F24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81A"/>
    <w:rsid w:val="00F4784C"/>
    <w:rsid w:val="00F47972"/>
    <w:rsid w:val="00F47A14"/>
    <w:rsid w:val="00F47A5D"/>
    <w:rsid w:val="00F47B11"/>
    <w:rsid w:val="00F47B64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C2D"/>
    <w:rsid w:val="00F51C65"/>
    <w:rsid w:val="00F5229F"/>
    <w:rsid w:val="00F52363"/>
    <w:rsid w:val="00F525EA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5189"/>
    <w:rsid w:val="00F552AB"/>
    <w:rsid w:val="00F553A6"/>
    <w:rsid w:val="00F55486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7C"/>
    <w:rsid w:val="00F566FC"/>
    <w:rsid w:val="00F56A80"/>
    <w:rsid w:val="00F56CA7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A8"/>
    <w:rsid w:val="00F6305E"/>
    <w:rsid w:val="00F63500"/>
    <w:rsid w:val="00F63706"/>
    <w:rsid w:val="00F6382A"/>
    <w:rsid w:val="00F63974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EE1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13C"/>
    <w:rsid w:val="00F702B7"/>
    <w:rsid w:val="00F70303"/>
    <w:rsid w:val="00F704A8"/>
    <w:rsid w:val="00F70564"/>
    <w:rsid w:val="00F70962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859"/>
    <w:rsid w:val="00F7292B"/>
    <w:rsid w:val="00F72BA2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31F"/>
    <w:rsid w:val="00F7588D"/>
    <w:rsid w:val="00F7590F"/>
    <w:rsid w:val="00F75B5F"/>
    <w:rsid w:val="00F75C5F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76B"/>
    <w:rsid w:val="00F828AD"/>
    <w:rsid w:val="00F82A05"/>
    <w:rsid w:val="00F82AFE"/>
    <w:rsid w:val="00F82CE0"/>
    <w:rsid w:val="00F82D5E"/>
    <w:rsid w:val="00F82D83"/>
    <w:rsid w:val="00F82E7C"/>
    <w:rsid w:val="00F82F67"/>
    <w:rsid w:val="00F8321D"/>
    <w:rsid w:val="00F833D8"/>
    <w:rsid w:val="00F83436"/>
    <w:rsid w:val="00F83492"/>
    <w:rsid w:val="00F834BC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42D"/>
    <w:rsid w:val="00F86733"/>
    <w:rsid w:val="00F8679D"/>
    <w:rsid w:val="00F86890"/>
    <w:rsid w:val="00F86AB6"/>
    <w:rsid w:val="00F86B4B"/>
    <w:rsid w:val="00F86D41"/>
    <w:rsid w:val="00F86E7D"/>
    <w:rsid w:val="00F86FB3"/>
    <w:rsid w:val="00F87239"/>
    <w:rsid w:val="00F873CC"/>
    <w:rsid w:val="00F874C3"/>
    <w:rsid w:val="00F8799B"/>
    <w:rsid w:val="00F87CAF"/>
    <w:rsid w:val="00F87D81"/>
    <w:rsid w:val="00F87F1E"/>
    <w:rsid w:val="00F87F5E"/>
    <w:rsid w:val="00F90015"/>
    <w:rsid w:val="00F90378"/>
    <w:rsid w:val="00F90531"/>
    <w:rsid w:val="00F9057A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28"/>
    <w:rsid w:val="00F916ED"/>
    <w:rsid w:val="00F916FB"/>
    <w:rsid w:val="00F91860"/>
    <w:rsid w:val="00F91884"/>
    <w:rsid w:val="00F91B8B"/>
    <w:rsid w:val="00F91C39"/>
    <w:rsid w:val="00F91DA7"/>
    <w:rsid w:val="00F91F46"/>
    <w:rsid w:val="00F922AB"/>
    <w:rsid w:val="00F924BC"/>
    <w:rsid w:val="00F9258F"/>
    <w:rsid w:val="00F925F8"/>
    <w:rsid w:val="00F92611"/>
    <w:rsid w:val="00F92694"/>
    <w:rsid w:val="00F92830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687"/>
    <w:rsid w:val="00FA3820"/>
    <w:rsid w:val="00FA39D4"/>
    <w:rsid w:val="00FA3B06"/>
    <w:rsid w:val="00FA3C5F"/>
    <w:rsid w:val="00FA3CA3"/>
    <w:rsid w:val="00FA4277"/>
    <w:rsid w:val="00FA4370"/>
    <w:rsid w:val="00FA46D3"/>
    <w:rsid w:val="00FA4978"/>
    <w:rsid w:val="00FA4AEA"/>
    <w:rsid w:val="00FA4BE7"/>
    <w:rsid w:val="00FA4C8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33A"/>
    <w:rsid w:val="00FA637A"/>
    <w:rsid w:val="00FA6389"/>
    <w:rsid w:val="00FA642E"/>
    <w:rsid w:val="00FA649B"/>
    <w:rsid w:val="00FA64C1"/>
    <w:rsid w:val="00FA65CB"/>
    <w:rsid w:val="00FA6706"/>
    <w:rsid w:val="00FA67AA"/>
    <w:rsid w:val="00FA6809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92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4361"/>
    <w:rsid w:val="00FB44AB"/>
    <w:rsid w:val="00FB44ED"/>
    <w:rsid w:val="00FB4E45"/>
    <w:rsid w:val="00FB4E5C"/>
    <w:rsid w:val="00FB4EA3"/>
    <w:rsid w:val="00FB4FF1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47B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E3"/>
    <w:rsid w:val="00FC3A50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B94"/>
    <w:rsid w:val="00FD7BA6"/>
    <w:rsid w:val="00FD7C15"/>
    <w:rsid w:val="00FD7C51"/>
    <w:rsid w:val="00FD7EAF"/>
    <w:rsid w:val="00FE01D4"/>
    <w:rsid w:val="00FE0454"/>
    <w:rsid w:val="00FE04AC"/>
    <w:rsid w:val="00FE07B5"/>
    <w:rsid w:val="00FE0960"/>
    <w:rsid w:val="00FE0A76"/>
    <w:rsid w:val="00FE0C37"/>
    <w:rsid w:val="00FE0E5A"/>
    <w:rsid w:val="00FE0EC4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26D"/>
    <w:rsid w:val="00FE35FC"/>
    <w:rsid w:val="00FE362E"/>
    <w:rsid w:val="00FE381C"/>
    <w:rsid w:val="00FE39F2"/>
    <w:rsid w:val="00FE3AD8"/>
    <w:rsid w:val="00FE3EE9"/>
    <w:rsid w:val="00FE3FC4"/>
    <w:rsid w:val="00FE41D1"/>
    <w:rsid w:val="00FE425B"/>
    <w:rsid w:val="00FE432E"/>
    <w:rsid w:val="00FE43B9"/>
    <w:rsid w:val="00FE4446"/>
    <w:rsid w:val="00FE448E"/>
    <w:rsid w:val="00FE4566"/>
    <w:rsid w:val="00FE4901"/>
    <w:rsid w:val="00FE4BE9"/>
    <w:rsid w:val="00FE4DEC"/>
    <w:rsid w:val="00FE4E5E"/>
    <w:rsid w:val="00FE4E74"/>
    <w:rsid w:val="00FE4E9D"/>
    <w:rsid w:val="00FE4EF3"/>
    <w:rsid w:val="00FE5053"/>
    <w:rsid w:val="00FE50FC"/>
    <w:rsid w:val="00FE51E2"/>
    <w:rsid w:val="00FE5481"/>
    <w:rsid w:val="00FE5821"/>
    <w:rsid w:val="00FE59B4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086"/>
    <w:rsid w:val="00FF01DF"/>
    <w:rsid w:val="00FF01E4"/>
    <w:rsid w:val="00FF0747"/>
    <w:rsid w:val="00FF074A"/>
    <w:rsid w:val="00FF08A4"/>
    <w:rsid w:val="00FF0927"/>
    <w:rsid w:val="00FF0D54"/>
    <w:rsid w:val="00FF0FB5"/>
    <w:rsid w:val="00FF0FDC"/>
    <w:rsid w:val="00FF1362"/>
    <w:rsid w:val="00FF151B"/>
    <w:rsid w:val="00FF1616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F4"/>
    <w:rsid w:val="00FF57D2"/>
    <w:rsid w:val="00FF585C"/>
    <w:rsid w:val="00FF5A64"/>
    <w:rsid w:val="00FF5FB9"/>
    <w:rsid w:val="00FF60B0"/>
    <w:rsid w:val="00FF63AA"/>
    <w:rsid w:val="00FF657D"/>
    <w:rsid w:val="00FF65D0"/>
    <w:rsid w:val="00FF6716"/>
    <w:rsid w:val="00FF6802"/>
    <w:rsid w:val="00FF68F4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9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7C5175-FDAC-448A-B746-411035573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8E2EF9-554B-4C88-A388-113F861E3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156</TotalTime>
  <Pages>18</Pages>
  <Words>3850</Words>
  <Characters>21947</Characters>
  <Application>Microsoft Office Word</Application>
  <DocSecurity>0</DocSecurity>
  <Lines>182</Lines>
  <Paragraphs>51</Paragraphs>
  <ScaleCrop>false</ScaleCrop>
  <Company>Grant Thornton Thailand</Company>
  <LinksUpToDate>false</LinksUpToDate>
  <CharactersWithSpaces>25746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339</cp:revision>
  <cp:lastPrinted>2023-05-09T15:06:00Z</cp:lastPrinted>
  <dcterms:created xsi:type="dcterms:W3CDTF">2023-05-06T05:59:00Z</dcterms:created>
  <dcterms:modified xsi:type="dcterms:W3CDTF">2023-05-11T10:14:00Z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