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A45688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14:paraId="7C8212C5" w14:textId="2BF65115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566D1D">
        <w:rPr>
          <w:rFonts w:ascii="BrowalliaUPC" w:hAnsi="BrowalliaUPC" w:cs="BrowalliaUPC"/>
          <w:sz w:val="28"/>
          <w:szCs w:val="28"/>
          <w:lang w:bidi="th-TH"/>
        </w:rPr>
        <w:t xml:space="preserve">1 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566D1D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AD1BEE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566D1D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017AE1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และหมายเหตุประกอบงบการเงินระหว่างกาลแบบย่อ</w:t>
      </w:r>
      <w:r w:rsidR="0044496E" w:rsidRPr="00017AE1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4496E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</w:t>
      </w:r>
      <w:r w:rsidRPr="00A4568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Pr="00A45688">
        <w:rPr>
          <w:rFonts w:ascii="BrowalliaUPC" w:hAnsi="BrowalliaUPC" w:cs="BrowalliaUPC"/>
          <w:spacing w:val="-4"/>
          <w:sz w:val="28"/>
          <w:szCs w:val="28"/>
          <w:lang w:bidi="th-TH"/>
        </w:rPr>
        <w:t>34</w:t>
      </w:r>
      <w:r w:rsidRPr="00A4568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เรื่อง</w:t>
      </w:r>
      <w:r w:rsidR="00FC2C4F" w:rsidRPr="00A45688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A4568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19CBE2C4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611CE80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017AE1">
      <w:pPr>
        <w:spacing w:after="24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5002A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413E4B" w14:textId="6206F2AA" w:rsidR="00884701" w:rsidRPr="008429F2" w:rsidRDefault="001A30F8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D5002A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ข้าพเจ้าขอให้สังเกต</w:t>
      </w:r>
      <w:r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0F4387">
        <w:rPr>
          <w:rFonts w:ascii="BrowalliaUPC" w:eastAsia="Arial Unicode MS" w:hAnsi="BrowalliaUPC" w:cs="BrowalliaUPC"/>
          <w:sz w:val="28"/>
          <w:szCs w:val="28"/>
          <w:lang w:bidi="th-TH"/>
        </w:rPr>
        <w:t>6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0F4387">
        <w:rPr>
          <w:rFonts w:ascii="BrowalliaUPC" w:eastAsia="Arial Unicode MS" w:hAnsi="BrowalliaUPC" w:cs="BrowalliaUPC"/>
          <w:sz w:val="28"/>
          <w:szCs w:val="28"/>
        </w:rPr>
        <w:t>7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="004E0D18" w:rsidRPr="00D5002A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เหมืองเกลือ (</w:t>
      </w:r>
      <w:r w:rsidR="004E0D18" w:rsidRPr="00360A0B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 w:rsidR="004E0D18">
        <w:rPr>
          <w:rFonts w:ascii="BrowalliaUPC" w:eastAsia="Arial Unicode MS" w:hAnsi="BrowalliaUPC" w:cs="BrowalliaUPC"/>
          <w:sz w:val="28"/>
          <w:szCs w:val="28"/>
        </w:rPr>
        <w:br/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ดุลยพินิจอย่างมากในการประมาณ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="004E0D18"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="004E0D18"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ไม่ได้เปลี่ยนแปลงไปจากเรื่องดังกล่าว</w:t>
      </w:r>
    </w:p>
    <w:p w14:paraId="05C5249E" w14:textId="02B35A7D" w:rsidR="000C795D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35A32276" w14:textId="77777777" w:rsidR="00163B1F" w:rsidRPr="008429F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44F7FFA0" w:rsidR="002C532F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8429F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8429F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077966F6" w:rsidR="00CD4D4E" w:rsidRPr="008429F2" w:rsidRDefault="007405A3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7405A3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8F07E9" w:rsidRPr="007405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</w:t>
      </w:r>
      <w:r w:rsidR="00CC0660" w:rsidRPr="007405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ษภาคม </w:t>
      </w:r>
      <w:r w:rsidR="00CC0660" w:rsidRPr="007405A3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E0D18" w:rsidRPr="007405A3">
        <w:rPr>
          <w:rFonts w:ascii="BrowalliaUPC" w:hAnsi="BrowalliaUPC" w:cs="BrowalliaUPC"/>
          <w:sz w:val="28"/>
          <w:szCs w:val="28"/>
          <w:lang w:val="en-US" w:bidi="th-TH"/>
        </w:rPr>
        <w:t>6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D706" w14:textId="77777777" w:rsidR="00255BEE" w:rsidRDefault="00255BEE">
      <w:r>
        <w:separator/>
      </w:r>
    </w:p>
  </w:endnote>
  <w:endnote w:type="continuationSeparator" w:id="0">
    <w:p w14:paraId="6375B9D6" w14:textId="77777777" w:rsidR="00255BEE" w:rsidRDefault="00255BEE">
      <w:r>
        <w:continuationSeparator/>
      </w:r>
    </w:p>
  </w:endnote>
  <w:endnote w:type="continuationNotice" w:id="1">
    <w:p w14:paraId="2D9902F5" w14:textId="77777777" w:rsidR="00255BEE" w:rsidRDefault="00255B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3362" w14:textId="77777777" w:rsidR="00255BEE" w:rsidRDefault="00255BEE">
      <w:bookmarkStart w:id="0" w:name="_Hlk482348182"/>
      <w:bookmarkEnd w:id="0"/>
      <w:r>
        <w:separator/>
      </w:r>
    </w:p>
  </w:footnote>
  <w:footnote w:type="continuationSeparator" w:id="0">
    <w:p w14:paraId="61BC46FB" w14:textId="77777777" w:rsidR="00255BEE" w:rsidRDefault="00255BEE">
      <w:r>
        <w:continuationSeparator/>
      </w:r>
    </w:p>
  </w:footnote>
  <w:footnote w:type="continuationNotice" w:id="1">
    <w:p w14:paraId="7439DE8F" w14:textId="77777777" w:rsidR="00255BEE" w:rsidRDefault="00255B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9833833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78D4D4FE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3FA10E21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795D"/>
    <w:rsid w:val="000D0A2F"/>
    <w:rsid w:val="000D2DBF"/>
    <w:rsid w:val="000D7424"/>
    <w:rsid w:val="000E52CE"/>
    <w:rsid w:val="000F3AAB"/>
    <w:rsid w:val="000F4387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37A7E"/>
    <w:rsid w:val="00241F16"/>
    <w:rsid w:val="00247352"/>
    <w:rsid w:val="00247969"/>
    <w:rsid w:val="00253CE4"/>
    <w:rsid w:val="00255BEE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16281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91F0D"/>
    <w:rsid w:val="00593EF7"/>
    <w:rsid w:val="005A29D0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72EE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3F72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688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1BEE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55A93"/>
    <w:rsid w:val="00B55EE8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5002A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26AF3"/>
    <w:rsid w:val="00E276E0"/>
    <w:rsid w:val="00E312B5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85961"/>
    <w:rsid w:val="00F909CD"/>
    <w:rsid w:val="00F9417A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5" ma:contentTypeDescription="Create a new document." ma:contentTypeScope="" ma:versionID="3cad2edecdc58d789a848a6ab49ded81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e659654eed827c9f9ebb1a3b8b8db021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A531B-6B40-4523-9957-BA1E5DAF6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311</TotalTime>
  <Pages>2</Pages>
  <Words>462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213</cp:revision>
  <cp:lastPrinted>2022-05-11T08:53:00Z</cp:lastPrinted>
  <dcterms:created xsi:type="dcterms:W3CDTF">2019-03-12T06:58:00Z</dcterms:created>
  <dcterms:modified xsi:type="dcterms:W3CDTF">2023-05-15T12:29:00Z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