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62FA" w14:textId="77777777" w:rsidR="00DB308D" w:rsidRPr="00AE7B1E" w:rsidRDefault="00DB308D" w:rsidP="004C2111">
      <w:pPr>
        <w:pStyle w:val="Reference"/>
        <w:rPr>
          <w:lang w:val="en-US"/>
        </w:rPr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3F551083" w:rsidR="000B5D47" w:rsidRDefault="00B908D5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ข้าพเจ้าได้สอบทานงบการเงินรวมและเฉพาะของบริษัท </w:t>
      </w:r>
      <w:r w:rsidRPr="00DB7533">
        <w:rPr>
          <w:rFonts w:ascii="Browallia New" w:hAnsi="Browallia New" w:cs="Browallia New"/>
          <w:sz w:val="28"/>
          <w:szCs w:val="28"/>
        </w:rPr>
        <w:t xml:space="preserve">2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เอส เมท</w:t>
      </w:r>
      <w:proofErr w:type="spellStart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    (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) ณ วันที่ </w:t>
      </w:r>
      <w:r w:rsidR="00C03E52" w:rsidRPr="00296D79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C03E52">
        <w:rPr>
          <w:rFonts w:ascii="Browallia New" w:hAnsi="Browallia New" w:cs="Browallia New"/>
          <w:sz w:val="28"/>
          <w:szCs w:val="28"/>
          <w:lang w:bidi="th-TH"/>
        </w:rPr>
        <w:t>1</w:t>
      </w:r>
      <w:r w:rsidR="00C03E52" w:rsidRPr="00296D7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03E5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C531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054CFF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</w:t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</w:t>
      </w:r>
      <w:r w:rsidR="003A279F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สดรวม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และเฉพา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7846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</w:t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 และหมายเหตุ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7084C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7B55E9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7B55E9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7B55E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B55E9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</w:t>
      </w:r>
      <w:r w:rsidR="00C46828" w:rsidRPr="00DB753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</w:t>
      </w:r>
      <w:r w:rsidR="00C46828" w:rsidRPr="00AC531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ข้อมูลทางการเงินระหว่างกาลเหล่านี้ตามมาตรฐานการบัญชี ฉบับที่ </w:t>
      </w:r>
      <w:r w:rsidR="00C46828" w:rsidRPr="00AC531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34</w:t>
      </w:r>
      <w:r w:rsidR="00C46828" w:rsidRPr="00AC531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</w:t>
      </w:r>
      <w:r w:rsidR="00C46828" w:rsidRPr="00AE1D1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การเงินระหว่างกาลดังกล่าวจาก</w:t>
      </w:r>
      <w:r w:rsidR="00A36126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C46828" w:rsidRPr="00AE1D1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ผลการสอบทาน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ของข้าพเจ้า</w:t>
      </w:r>
    </w:p>
    <w:p w14:paraId="16D306D8" w14:textId="77777777" w:rsidR="00C46828" w:rsidRPr="00A522B7" w:rsidRDefault="00C46828" w:rsidP="007F7A6B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77777777" w:rsidR="007143DE" w:rsidRDefault="007143DE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1B19E076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C4DB12" w14:textId="77777777" w:rsidR="00784602" w:rsidRDefault="0078460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0561E91" w14:textId="77777777" w:rsidR="00D90110" w:rsidRDefault="00D9011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DCE021" w14:textId="77777777" w:rsidR="00D90110" w:rsidRDefault="00D9011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068DDA" w14:textId="77777777" w:rsidR="00D90110" w:rsidRDefault="00D9011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AFCC02" w14:textId="00326A95" w:rsidR="005254F5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617221" w14:textId="77777777" w:rsidR="005254F5" w:rsidRPr="00A522B7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2BE4C63F" w:rsidR="00E32427" w:rsidRPr="00A522B7" w:rsidRDefault="00B7168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B7168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17589CE1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71687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9243E5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243E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2A8EFF0E" w:rsidR="003C35EF" w:rsidRPr="00A522B7" w:rsidRDefault="0094156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4156B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464060" w:rsidRPr="0094156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64060" w:rsidRPr="0094156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464060" w:rsidRPr="0094156B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C531C" w:rsidRPr="0094156B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F0BA" w14:textId="77777777" w:rsidR="00D23B89" w:rsidRDefault="00D23B89">
      <w:r>
        <w:separator/>
      </w:r>
    </w:p>
  </w:endnote>
  <w:endnote w:type="continuationSeparator" w:id="0">
    <w:p w14:paraId="42307840" w14:textId="77777777" w:rsidR="00D23B89" w:rsidRDefault="00D23B89">
      <w:r>
        <w:continuationSeparator/>
      </w:r>
    </w:p>
  </w:endnote>
  <w:endnote w:type="continuationNotice" w:id="1">
    <w:p w14:paraId="0CC3AA23" w14:textId="77777777" w:rsidR="00D23B89" w:rsidRDefault="00D23B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C242D" w14:textId="77777777" w:rsidR="00D23B89" w:rsidRDefault="00D23B89">
      <w:bookmarkStart w:id="0" w:name="_Hlk482348182"/>
      <w:bookmarkEnd w:id="0"/>
      <w:r>
        <w:separator/>
      </w:r>
    </w:p>
  </w:footnote>
  <w:footnote w:type="continuationSeparator" w:id="0">
    <w:p w14:paraId="5763A784" w14:textId="77777777" w:rsidR="00D23B89" w:rsidRDefault="00D23B89">
      <w:r>
        <w:continuationSeparator/>
      </w:r>
    </w:p>
  </w:footnote>
  <w:footnote w:type="continuationNotice" w:id="1">
    <w:p w14:paraId="164C9B3B" w14:textId="77777777" w:rsidR="00D23B89" w:rsidRDefault="00D23B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116A" w14:textId="7CA80A3C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74E3371D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6A432705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320D"/>
    <w:rsid w:val="000E52CE"/>
    <w:rsid w:val="000F3AAB"/>
    <w:rsid w:val="000F6E25"/>
    <w:rsid w:val="001011DF"/>
    <w:rsid w:val="00112B69"/>
    <w:rsid w:val="001316D3"/>
    <w:rsid w:val="00132474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034AE"/>
    <w:rsid w:val="00211564"/>
    <w:rsid w:val="0022518C"/>
    <w:rsid w:val="00237A7E"/>
    <w:rsid w:val="00237DAB"/>
    <w:rsid w:val="002407CC"/>
    <w:rsid w:val="00241F16"/>
    <w:rsid w:val="00247969"/>
    <w:rsid w:val="00260B25"/>
    <w:rsid w:val="0026182A"/>
    <w:rsid w:val="00270226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061B"/>
    <w:rsid w:val="00365ECE"/>
    <w:rsid w:val="00374047"/>
    <w:rsid w:val="003744DA"/>
    <w:rsid w:val="003817E0"/>
    <w:rsid w:val="00384904"/>
    <w:rsid w:val="00386916"/>
    <w:rsid w:val="003A279F"/>
    <w:rsid w:val="003B4CCD"/>
    <w:rsid w:val="003B4DED"/>
    <w:rsid w:val="003B4F02"/>
    <w:rsid w:val="003B51F0"/>
    <w:rsid w:val="003C12C5"/>
    <w:rsid w:val="003C27EF"/>
    <w:rsid w:val="003C32E9"/>
    <w:rsid w:val="003C35EF"/>
    <w:rsid w:val="003C3837"/>
    <w:rsid w:val="003C3898"/>
    <w:rsid w:val="003D2605"/>
    <w:rsid w:val="003D3DA9"/>
    <w:rsid w:val="003D64D6"/>
    <w:rsid w:val="003E034A"/>
    <w:rsid w:val="003E3E21"/>
    <w:rsid w:val="003E470D"/>
    <w:rsid w:val="003E5574"/>
    <w:rsid w:val="003F1445"/>
    <w:rsid w:val="00400E24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060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2D5D"/>
    <w:rsid w:val="004D3578"/>
    <w:rsid w:val="004D5A17"/>
    <w:rsid w:val="004E728B"/>
    <w:rsid w:val="004F1A16"/>
    <w:rsid w:val="004F207F"/>
    <w:rsid w:val="004F5D91"/>
    <w:rsid w:val="005070FA"/>
    <w:rsid w:val="0052186A"/>
    <w:rsid w:val="005254F5"/>
    <w:rsid w:val="00527ABB"/>
    <w:rsid w:val="005319BF"/>
    <w:rsid w:val="005321DA"/>
    <w:rsid w:val="00547541"/>
    <w:rsid w:val="00551365"/>
    <w:rsid w:val="00551936"/>
    <w:rsid w:val="00552481"/>
    <w:rsid w:val="005574A6"/>
    <w:rsid w:val="005627FF"/>
    <w:rsid w:val="00564C3E"/>
    <w:rsid w:val="00577778"/>
    <w:rsid w:val="00577D61"/>
    <w:rsid w:val="005822AC"/>
    <w:rsid w:val="00582A52"/>
    <w:rsid w:val="00582E7C"/>
    <w:rsid w:val="0059711B"/>
    <w:rsid w:val="005A187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431C3"/>
    <w:rsid w:val="00652FF0"/>
    <w:rsid w:val="00655394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075E4"/>
    <w:rsid w:val="007143DE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F9"/>
    <w:rsid w:val="007B55E9"/>
    <w:rsid w:val="007D41A1"/>
    <w:rsid w:val="007D71A8"/>
    <w:rsid w:val="007F7A6B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156B"/>
    <w:rsid w:val="00942FE8"/>
    <w:rsid w:val="00955B30"/>
    <w:rsid w:val="00957E70"/>
    <w:rsid w:val="00970DAB"/>
    <w:rsid w:val="00972A45"/>
    <w:rsid w:val="0097321D"/>
    <w:rsid w:val="009872A3"/>
    <w:rsid w:val="0099061C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604"/>
    <w:rsid w:val="00A35782"/>
    <w:rsid w:val="00A36126"/>
    <w:rsid w:val="00A362F9"/>
    <w:rsid w:val="00A43EE6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B1A14"/>
    <w:rsid w:val="00AC31D4"/>
    <w:rsid w:val="00AC531C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687"/>
    <w:rsid w:val="00B71DFF"/>
    <w:rsid w:val="00B83039"/>
    <w:rsid w:val="00B84A4B"/>
    <w:rsid w:val="00B908D5"/>
    <w:rsid w:val="00B93E01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3E52"/>
    <w:rsid w:val="00C06939"/>
    <w:rsid w:val="00C21E3B"/>
    <w:rsid w:val="00C30374"/>
    <w:rsid w:val="00C35B1A"/>
    <w:rsid w:val="00C41C7D"/>
    <w:rsid w:val="00C46828"/>
    <w:rsid w:val="00C47714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0490"/>
    <w:rsid w:val="00CC72E9"/>
    <w:rsid w:val="00CD25C2"/>
    <w:rsid w:val="00CD47E8"/>
    <w:rsid w:val="00CD4D4E"/>
    <w:rsid w:val="00CD76D8"/>
    <w:rsid w:val="00CE24E5"/>
    <w:rsid w:val="00CE41DB"/>
    <w:rsid w:val="00CE4D96"/>
    <w:rsid w:val="00D01C01"/>
    <w:rsid w:val="00D078C4"/>
    <w:rsid w:val="00D15EA5"/>
    <w:rsid w:val="00D2100B"/>
    <w:rsid w:val="00D21ADF"/>
    <w:rsid w:val="00D23B89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0110"/>
    <w:rsid w:val="00D92F9A"/>
    <w:rsid w:val="00D9427D"/>
    <w:rsid w:val="00D96128"/>
    <w:rsid w:val="00D96A0B"/>
    <w:rsid w:val="00DA36EE"/>
    <w:rsid w:val="00DA452E"/>
    <w:rsid w:val="00DA5128"/>
    <w:rsid w:val="00DB308D"/>
    <w:rsid w:val="00DB5C45"/>
    <w:rsid w:val="00DB5F40"/>
    <w:rsid w:val="00DB7533"/>
    <w:rsid w:val="00DD1E47"/>
    <w:rsid w:val="00DD61A9"/>
    <w:rsid w:val="00DD6EF1"/>
    <w:rsid w:val="00DE4958"/>
    <w:rsid w:val="00DE4B6D"/>
    <w:rsid w:val="00DE78CE"/>
    <w:rsid w:val="00DF2F69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86E7B"/>
    <w:rsid w:val="00E9110B"/>
    <w:rsid w:val="00E913A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86585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1" ma:contentTypeDescription="Create a new document." ma:contentTypeScope="" ma:versionID="e979e95649dba3030ef67eab1a278b6f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b6a6c588df13b6cf02af37135377476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4061D-E1F3-40EA-AF59-631C081B0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29065a1-720c-4df0-b67c-e69a28b38a78"/>
  </ds:schemaRefs>
</ds:datastoreItem>
</file>

<file path=customXml/itemProps4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178</TotalTime>
  <Pages>2</Pages>
  <Words>327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206</cp:revision>
  <cp:lastPrinted>2021-08-09T21:04:00Z</cp:lastPrinted>
  <dcterms:created xsi:type="dcterms:W3CDTF">2018-03-23T13:02:00Z</dcterms:created>
  <dcterms:modified xsi:type="dcterms:W3CDTF">2023-05-10T14:56:00Z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