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18A4E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73B3BF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8C35EF6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A1EBC2A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5D1CC3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8060F3">
        <w:rPr>
          <w:rFonts w:ascii="Angsana New" w:hAnsi="Angsana New"/>
        </w:rPr>
        <w:tab/>
      </w:r>
      <w:r w:rsidRPr="008060F3">
        <w:rPr>
          <w:rFonts w:ascii="Angsana New" w:hAnsi="Angsana New"/>
        </w:rPr>
        <w:tab/>
      </w:r>
    </w:p>
    <w:p w14:paraId="5C943850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D414934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CA21833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1871ADE" w14:textId="77777777" w:rsidR="0002526B" w:rsidRPr="008060F3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71E954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6B51D4CE" w14:textId="77777777" w:rsidR="00196BF9" w:rsidRPr="008060F3" w:rsidRDefault="00196BF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1EAC00" w14:textId="66B96A38" w:rsidR="00B36639" w:rsidRPr="008060F3" w:rsidRDefault="000F2132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</w:rPr>
        <w:t xml:space="preserve">         </w:t>
      </w:r>
    </w:p>
    <w:p w14:paraId="722CC799" w14:textId="57933C5B" w:rsidR="00B36639" w:rsidRPr="008060F3" w:rsidRDefault="00B36639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67F5184" w14:textId="77777777" w:rsidR="00EE51ED" w:rsidRPr="008060F3" w:rsidRDefault="00EE51ED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060F3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729490A" w14:textId="737A509B" w:rsidR="00276363" w:rsidRPr="008060F3" w:rsidRDefault="003708A0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หรับงวดสามเดือนสิ้นสุดวันที่ </w:t>
      </w:r>
      <w:r w:rsidRPr="00CB698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84A80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784A8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276363" w:rsidRPr="008060F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84A80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66B5150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1B5223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2AEE05" w14:textId="696014E9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47A39CE0" w14:textId="77777777" w:rsidR="00B36639" w:rsidRPr="008060F3" w:rsidRDefault="00B36639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2E43F5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CA8DA4" w14:textId="77777777" w:rsidR="00410590" w:rsidRPr="008060F3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0A8878D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C64DDD3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49ECAEF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ADC0B9C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6B6693D" w14:textId="77777777" w:rsidR="0002526B" w:rsidRPr="008060F3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F035E1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FE815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874478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5A9D71" w14:textId="77777777" w:rsidR="00410590" w:rsidRPr="008060F3" w:rsidRDefault="00410590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6B69E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A89893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36371E" w:rsidRPr="008060F3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6EF21CAF" w14:textId="7A03CB56" w:rsidR="00410590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9C9F12" w14:textId="2FD54AD3" w:rsidR="00AB2139" w:rsidRDefault="00AB2139" w:rsidP="0074629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  <w:cs/>
        </w:rPr>
        <w:t>วันที่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</w:rPr>
        <w:t xml:space="preserve">31 </w:t>
      </w:r>
      <w:r w:rsidRPr="008060F3">
        <w:rPr>
          <w:rFonts w:ascii="Angsana New" w:hAnsi="Angsana New"/>
          <w:sz w:val="30"/>
          <w:szCs w:val="30"/>
          <w:cs/>
        </w:rPr>
        <w:t>มีนาคม</w:t>
      </w:r>
      <w:r w:rsidRPr="008060F3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746296">
        <w:rPr>
          <w:rFonts w:ascii="Angsana New" w:hAnsi="Angsana New"/>
          <w:spacing w:val="-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</w:t>
      </w:r>
      <w:r w:rsidRPr="008060F3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</w:t>
      </w:r>
      <w:r w:rsidRPr="008060F3">
        <w:rPr>
          <w:rFonts w:ascii="Angsana New" w:hAnsi="Angsana New"/>
          <w:spacing w:val="4"/>
          <w:sz w:val="30"/>
          <w:szCs w:val="30"/>
          <w:cs/>
        </w:rPr>
        <w:t>กิจการ สำหรับงวดสามเดือนสิ้นสุดวันที่</w:t>
      </w:r>
      <w:r w:rsidRPr="008060F3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Pr="008060F3">
        <w:rPr>
          <w:rFonts w:ascii="Angsana New" w:hAnsi="Angsana New"/>
          <w:spacing w:val="4"/>
          <w:sz w:val="30"/>
          <w:szCs w:val="30"/>
        </w:rPr>
        <w:t xml:space="preserve">31 </w:t>
      </w:r>
      <w:r w:rsidRPr="008060F3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256</w:t>
      </w:r>
      <w:r w:rsidR="0048083C">
        <w:rPr>
          <w:rFonts w:ascii="Angsana New" w:hAnsi="Angsana New"/>
          <w:spacing w:val="4"/>
          <w:sz w:val="30"/>
          <w:szCs w:val="30"/>
        </w:rPr>
        <w:t>6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4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8060F3">
        <w:rPr>
          <w:rFonts w:ascii="Angsana New" w:hAnsi="Angsana New"/>
          <w:sz w:val="30"/>
          <w:szCs w:val="30"/>
          <w:cs/>
        </w:rPr>
        <w:t>ของบริษัท ซิมโฟนี่ คอมมูนิเคชั่น จำกัด (มหาชน) และบริษัทย่อย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 xml:space="preserve">ซิมโฟนี่ คอมมูนิเคชั่น จำกัด </w:t>
      </w:r>
      <w:r>
        <w:rPr>
          <w:rFonts w:ascii="Angsana New" w:hAnsi="Angsana New"/>
          <w:sz w:val="30"/>
          <w:szCs w:val="30"/>
        </w:rPr>
        <w:t xml:space="preserve">     </w:t>
      </w:r>
      <w:r w:rsidRPr="008060F3">
        <w:rPr>
          <w:rFonts w:ascii="Angsana New" w:hAnsi="Angsana New"/>
          <w:sz w:val="30"/>
          <w:szCs w:val="30"/>
          <w:cs/>
        </w:rPr>
        <w:t>(มหาชน) 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060F3">
        <w:rPr>
          <w:rFonts w:ascii="Angsana New" w:hAnsi="Angsana New"/>
          <w:sz w:val="30"/>
          <w:szCs w:val="30"/>
        </w:rPr>
        <w:t>34</w:t>
      </w:r>
      <w:r w:rsidRPr="008060F3">
        <w:rPr>
          <w:rFonts w:ascii="Angsana New" w:hAnsi="Angsana New"/>
          <w:sz w:val="30"/>
          <w:szCs w:val="30"/>
          <w:cs/>
        </w:rPr>
        <w:t xml:space="preserve"> เรื่อง 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71651E" w14:textId="77777777" w:rsidR="00AB2139" w:rsidRPr="008060F3" w:rsidRDefault="00AB2139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AE141F4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ABECE1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45D7A0" w14:textId="34AB5944" w:rsidR="00EE51ED" w:rsidRPr="008060F3" w:rsidRDefault="007547FC" w:rsidP="007547FC">
      <w:pPr>
        <w:jc w:val="thaiDistribute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สอบทาน</w:t>
      </w:r>
    </w:p>
    <w:p w14:paraId="4FD32E6B" w14:textId="77777777" w:rsidR="00EE51ED" w:rsidRDefault="00EE51ED" w:rsidP="00EE51ED">
      <w:pPr>
        <w:jc w:val="thaiDistribute"/>
        <w:rPr>
          <w:rFonts w:ascii="Angsana New" w:hAnsi="Angsana New"/>
          <w:sz w:val="30"/>
          <w:szCs w:val="30"/>
        </w:rPr>
      </w:pPr>
    </w:p>
    <w:p w14:paraId="306DE9F2" w14:textId="22952C5A" w:rsidR="00AB2139" w:rsidRPr="008060F3" w:rsidRDefault="00AB2139" w:rsidP="00EE51ED">
      <w:pPr>
        <w:jc w:val="thaiDistribute"/>
        <w:rPr>
          <w:rFonts w:ascii="Angsana New" w:hAnsi="Angsana New"/>
          <w:sz w:val="30"/>
          <w:szCs w:val="30"/>
          <w:cs/>
        </w:rPr>
        <w:sectPr w:rsidR="00AB2139" w:rsidRPr="008060F3" w:rsidSect="002E43F5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05ADFB8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9454652" w14:textId="77777777" w:rsidR="007547FC" w:rsidRPr="00C97731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1A7A5A2" w14:textId="77777777" w:rsidR="007547FC" w:rsidRPr="009D4127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8381E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5752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7FFF41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2921D984" w:rsidR="00410590" w:rsidRPr="008060F3" w:rsidRDefault="00555278" w:rsidP="007547FC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12 </w:t>
      </w:r>
      <w:r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พฤษภาคม </w:t>
      </w:r>
      <w:r>
        <w:rPr>
          <w:rFonts w:ascii="Angsana New" w:hAnsi="Angsana New"/>
          <w:b w:val="0"/>
          <w:bCs w:val="0"/>
          <w:sz w:val="30"/>
          <w:szCs w:val="30"/>
          <w:lang w:val="en-US"/>
        </w:rPr>
        <w:t>2566</w:t>
      </w:r>
    </w:p>
    <w:p w14:paraId="3EB23F9A" w14:textId="420555D8" w:rsidR="00147418" w:rsidRPr="00B821E3" w:rsidRDefault="00147418" w:rsidP="00B82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47418" w:rsidRPr="00B821E3" w:rsidSect="00B821E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6AC64" w14:textId="77777777" w:rsidR="00D56A07" w:rsidRDefault="00D56A07" w:rsidP="00900EE2">
      <w:r>
        <w:separator/>
      </w:r>
    </w:p>
  </w:endnote>
  <w:endnote w:type="continuationSeparator" w:id="0">
    <w:p w14:paraId="74324A80" w14:textId="77777777" w:rsidR="00D56A07" w:rsidRDefault="00D56A0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Eucrosia 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30EF" w14:textId="77777777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B78B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8B27" w14:textId="77777777" w:rsidR="00E92B19" w:rsidRDefault="00E92B19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A60" w14:textId="77777777" w:rsidR="00F06F54" w:rsidRDefault="00F06F5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Pr="007B78BF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1E0DF" w14:textId="77777777" w:rsidR="00D56A07" w:rsidRDefault="00D56A07" w:rsidP="00900EE2">
      <w:r>
        <w:separator/>
      </w:r>
    </w:p>
  </w:footnote>
  <w:footnote w:type="continuationSeparator" w:id="0">
    <w:p w14:paraId="6008E138" w14:textId="77777777" w:rsidR="00D56A07" w:rsidRDefault="00D56A0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B3F5F" w14:textId="77777777" w:rsidR="00E92B19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64702" w14:textId="45A409BD" w:rsidR="00F06F54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1166450" w14:textId="131323F0" w:rsidR="00B821E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0565D9E" w14:textId="6C524F69" w:rsidR="00B821E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BD6742" w14:textId="77777777" w:rsidR="00B821E3" w:rsidRPr="00B52A63" w:rsidRDefault="00B821E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1E3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407</Words>
  <Characters>1620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Somjai, Nigonyanont</cp:lastModifiedBy>
  <cp:revision>3</cp:revision>
  <cp:lastPrinted>2023-05-09T03:54:00Z</cp:lastPrinted>
  <dcterms:created xsi:type="dcterms:W3CDTF">2023-05-12T06:42:00Z</dcterms:created>
  <dcterms:modified xsi:type="dcterms:W3CDTF">2023-05-12T06:46:00Z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</Properties>
</file>