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8060F3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8060F3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6DD8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FEDD9C6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8060F3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1F2639F" w:rsidR="00135230" w:rsidRPr="008060F3" w:rsidRDefault="00FE5A4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8060F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8060F3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F6926AD" w:rsidR="0012201F" w:rsidRPr="008060F3" w:rsidRDefault="00FE5A4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8060F3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51EC98B1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36DE8" w:rsidRPr="008060F3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483D9C0D" w:rsidR="00B36DE8" w:rsidRPr="008060F3" w:rsidRDefault="00A3128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C1E03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B36DE8" w:rsidRPr="008060F3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3CFF3F56" w:rsidR="00B36DE8" w:rsidRPr="008060F3" w:rsidRDefault="00A3128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11F4C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B36DE8" w:rsidRPr="008060F3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19B13657" w:rsidR="00B36DE8" w:rsidRPr="008060F3" w:rsidRDefault="00A3128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C8AC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36DE8" w:rsidRPr="008060F3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14E59359" w:rsidR="00B36DE8" w:rsidRPr="008060F3" w:rsidRDefault="00A3128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C1FD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6DE8" w:rsidRPr="008060F3" w14:paraId="1FC14BB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678FDAE6" w:rsidR="00B36DE8" w:rsidRPr="008060F3" w:rsidRDefault="00A3128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19D79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F5278" w:rsidRPr="008060F3" w14:paraId="0E07CE1C" w14:textId="77777777" w:rsidTr="00BB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13203C5F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1249D3" w14:textId="7777777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25A6E0B9" w14:textId="10981C25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F5278" w:rsidRPr="008060F3" w14:paraId="098BFF76" w14:textId="77777777" w:rsidTr="00BB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07EE2C23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5B109B2" w14:textId="7777777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3CDCF07" w14:textId="5EDF2260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F5278" w:rsidRPr="008060F3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7997CD5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84B6A7" w14:textId="7777777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85FE45C" w14:textId="1ACCE7C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F5278" w:rsidRPr="008060F3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4DED777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FF6D5F" w14:textId="77777777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E13C90D" w14:textId="768D074B" w:rsidR="00AF5278" w:rsidRPr="008060F3" w:rsidRDefault="00AF5278" w:rsidP="00AF52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FB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36DE8" w:rsidRPr="008060F3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55C9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778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B99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A160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110E9C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E8A1643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A02A43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125BC5" w14:textId="77777777" w:rsidR="00710575" w:rsidRPr="008060F3" w:rsidRDefault="00710575" w:rsidP="003D41E8">
      <w:pPr>
        <w:rPr>
          <w:rFonts w:ascii="Angsana New" w:hAnsi="Angsana New"/>
          <w:b/>
          <w:bCs/>
        </w:rPr>
      </w:pPr>
    </w:p>
    <w:p w14:paraId="7F5797C3" w14:textId="77777777" w:rsidR="009E3C9A" w:rsidRPr="008060F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</w:rPr>
        <w:br w:type="page"/>
      </w:r>
      <w:r w:rsidR="009E3C9A" w:rsidRPr="008060F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8060F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0D6C3820" w14:textId="54CABCD5" w:rsidR="0009267B" w:rsidRPr="008060F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Pr="00697740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C1686A" w:rsidRPr="008060F3">
        <w:rPr>
          <w:rFonts w:ascii="Angsana New" w:hAnsi="Angsana New"/>
          <w:sz w:val="30"/>
          <w:szCs w:val="30"/>
          <w:cs/>
        </w:rPr>
        <w:t>เมื่อวันที่</w:t>
      </w:r>
      <w:r w:rsidR="00642BF3">
        <w:rPr>
          <w:rFonts w:ascii="Angsana New" w:hAnsi="Angsana New" w:hint="cs"/>
          <w:sz w:val="30"/>
          <w:szCs w:val="30"/>
          <w:cs/>
        </w:rPr>
        <w:t xml:space="preserve"> </w:t>
      </w:r>
      <w:r w:rsidR="00642BF3">
        <w:rPr>
          <w:rFonts w:ascii="Angsana New" w:hAnsi="Angsana New"/>
          <w:sz w:val="30"/>
          <w:szCs w:val="30"/>
        </w:rPr>
        <w:t xml:space="preserve">12 </w:t>
      </w:r>
      <w:r w:rsidR="00642BF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42BF3">
        <w:rPr>
          <w:rFonts w:ascii="Angsana New" w:hAnsi="Angsana New"/>
          <w:sz w:val="30"/>
          <w:szCs w:val="30"/>
        </w:rPr>
        <w:t>2566</w:t>
      </w:r>
    </w:p>
    <w:p w14:paraId="0554470E" w14:textId="67BA8B0A" w:rsidR="0035760D" w:rsidRPr="008060F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sz w:val="30"/>
          <w:szCs w:val="30"/>
        </w:rPr>
      </w:pPr>
    </w:p>
    <w:p w14:paraId="0D3699E3" w14:textId="3153F67A" w:rsidR="0009267B" w:rsidRPr="008060F3" w:rsidRDefault="00822342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9267B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8060F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85B26B3" w14:textId="23DDFF87" w:rsidR="0009267B" w:rsidRPr="008060F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ฉบับที่ </w:t>
      </w:r>
      <w:r w:rsidR="007B78BF" w:rsidRPr="008060F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</w:t>
      </w:r>
      <w:r w:rsidRPr="008060F3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60F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8060F3">
        <w:rPr>
          <w:rFonts w:ascii="Angsana New" w:hAnsi="Angsana New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8060F3">
        <w:rPr>
          <w:rFonts w:ascii="Angsana New" w:hAnsi="Angsana New"/>
          <w:sz w:val="30"/>
          <w:szCs w:val="30"/>
          <w:cs/>
        </w:rPr>
        <w:t xml:space="preserve">่ </w:t>
      </w:r>
      <w:r w:rsidR="000F2132" w:rsidRPr="008060F3">
        <w:rPr>
          <w:rFonts w:ascii="Angsana New" w:hAnsi="Angsana New"/>
          <w:sz w:val="30"/>
          <w:szCs w:val="30"/>
        </w:rPr>
        <w:t xml:space="preserve">31 </w:t>
      </w:r>
      <w:r w:rsidR="00822342" w:rsidRPr="008060F3">
        <w:rPr>
          <w:rFonts w:ascii="Angsana New" w:hAnsi="Angsana New"/>
          <w:sz w:val="30"/>
          <w:szCs w:val="30"/>
          <w:cs/>
        </w:rPr>
        <w:t>ธันวาคม</w:t>
      </w:r>
      <w:r w:rsidR="000F2132" w:rsidRPr="008060F3">
        <w:rPr>
          <w:rFonts w:ascii="Angsana New" w:hAnsi="Angsana New"/>
          <w:sz w:val="30"/>
          <w:szCs w:val="30"/>
        </w:rPr>
        <w:t xml:space="preserve"> </w:t>
      </w:r>
      <w:r w:rsidR="000F2132" w:rsidRPr="00F21FB2">
        <w:rPr>
          <w:rFonts w:ascii="Angsana New" w:hAnsi="Angsana New"/>
          <w:sz w:val="30"/>
          <w:szCs w:val="30"/>
        </w:rPr>
        <w:t>256</w:t>
      </w:r>
      <w:r w:rsidR="00642BF3" w:rsidRPr="00F21FB2">
        <w:rPr>
          <w:rFonts w:ascii="Angsana New" w:hAnsi="Angsana New"/>
          <w:sz w:val="30"/>
          <w:szCs w:val="30"/>
        </w:rPr>
        <w:t>5</w:t>
      </w:r>
    </w:p>
    <w:p w14:paraId="4EE1E1E9" w14:textId="77777777" w:rsidR="008E531E" w:rsidRPr="008060F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cs/>
          <w:lang w:val="en-GB"/>
        </w:rPr>
      </w:pPr>
    </w:p>
    <w:p w14:paraId="4AA476B2" w14:textId="297CD2AC" w:rsidR="00886BE1" w:rsidRPr="008060F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78BF" w:rsidRPr="008060F3">
        <w:rPr>
          <w:rFonts w:ascii="Angsana New" w:hAnsi="Angsana New"/>
          <w:sz w:val="30"/>
          <w:szCs w:val="30"/>
        </w:rPr>
        <w:t>31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ธั</w:t>
      </w:r>
      <w:r w:rsidRPr="00F21FB2">
        <w:rPr>
          <w:rFonts w:ascii="Angsana New" w:hAnsi="Angsana New"/>
          <w:sz w:val="30"/>
          <w:szCs w:val="30"/>
          <w:cs/>
        </w:rPr>
        <w:t xml:space="preserve">นวาคม </w:t>
      </w:r>
      <w:r w:rsidR="007B78BF" w:rsidRPr="00F21FB2">
        <w:rPr>
          <w:rFonts w:ascii="Angsana New" w:hAnsi="Angsana New"/>
          <w:sz w:val="30"/>
          <w:szCs w:val="30"/>
        </w:rPr>
        <w:t>256</w:t>
      </w:r>
      <w:r w:rsidR="00642BF3" w:rsidRPr="00F21FB2">
        <w:rPr>
          <w:rFonts w:ascii="Angsana New" w:hAnsi="Angsana New"/>
          <w:sz w:val="30"/>
          <w:szCs w:val="30"/>
        </w:rPr>
        <w:t>5</w:t>
      </w:r>
    </w:p>
    <w:p w14:paraId="647F32FA" w14:textId="77777777" w:rsidR="00345FE7" w:rsidRPr="00CF4909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sz w:val="30"/>
          <w:szCs w:val="30"/>
        </w:rPr>
      </w:pPr>
    </w:p>
    <w:p w14:paraId="7ED385D2" w14:textId="335C291D" w:rsidR="00F212CE" w:rsidRPr="008060F3" w:rsidRDefault="00822342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F212C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8060F3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B81425A" w14:textId="06AFECB6" w:rsidR="00D01187" w:rsidRPr="008060F3" w:rsidRDefault="00AF5278" w:rsidP="009A0048">
      <w:pPr>
        <w:tabs>
          <w:tab w:val="left" w:pos="540"/>
        </w:tabs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บุคคลหรือกิจการที่เกี่ยวข้องกันที่</w:t>
      </w:r>
      <w:r w:rsidR="00611E72" w:rsidRPr="008060F3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</w:t>
      </w:r>
      <w:r>
        <w:rPr>
          <w:rFonts w:ascii="Angsana New" w:hAnsi="Angsana New" w:hint="cs"/>
          <w:b/>
          <w:sz w:val="30"/>
          <w:szCs w:val="30"/>
          <w:cs/>
        </w:rPr>
        <w:t>กับกลุ่มบริษัท</w:t>
      </w:r>
      <w:r w:rsidR="00611E72" w:rsidRPr="008060F3">
        <w:rPr>
          <w:rFonts w:ascii="Angsana New" w:hAnsi="Angsana New"/>
          <w:b/>
          <w:sz w:val="30"/>
          <w:szCs w:val="30"/>
          <w:cs/>
        </w:rPr>
        <w:t>ในระหว่างงวด</w:t>
      </w:r>
      <w:r>
        <w:rPr>
          <w:rFonts w:ascii="Angsana New" w:hAnsi="Angsana New" w:hint="cs"/>
          <w:b/>
          <w:sz w:val="30"/>
          <w:szCs w:val="30"/>
          <w:cs/>
        </w:rPr>
        <w:t xml:space="preserve"> มี</w:t>
      </w:r>
      <w:r w:rsidR="00611E72" w:rsidRPr="008060F3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78DB36FB" w14:textId="77777777" w:rsidR="00E269F1" w:rsidRPr="00AF5278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02"/>
        <w:gridCol w:w="18"/>
      </w:tblGrid>
      <w:tr w:rsidR="00526911" w:rsidRPr="008060F3" w14:paraId="506FB69C" w14:textId="77777777" w:rsidTr="00E152C3">
        <w:trPr>
          <w:gridAfter w:val="1"/>
          <w:wAfter w:w="18" w:type="dxa"/>
          <w:trHeight w:val="20"/>
          <w:tblHeader/>
        </w:trPr>
        <w:tc>
          <w:tcPr>
            <w:tcW w:w="4140" w:type="dxa"/>
          </w:tcPr>
          <w:p w14:paraId="0CD9358C" w14:textId="77777777" w:rsidR="00526911" w:rsidRPr="008060F3" w:rsidRDefault="00E269F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br w:type="page"/>
            </w:r>
            <w:r w:rsidRPr="008060F3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="00526911"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8060F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02" w:type="dxa"/>
          </w:tcPr>
          <w:p w14:paraId="71A7E100" w14:textId="6BD9CAD7" w:rsidR="00526911" w:rsidRPr="008060F3" w:rsidRDefault="00526911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8060F3" w14:paraId="1D2FF9E2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68BD5104" w14:textId="77777777" w:rsidR="00CC246F" w:rsidRPr="008060F3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8060F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621365A9" w14:textId="77777777" w:rsidR="00526911" w:rsidRPr="008060F3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8060F3" w14:paraId="4A2950D7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549225BF" w14:textId="77777777" w:rsidR="0098397D" w:rsidRPr="008060F3" w:rsidRDefault="0098397D" w:rsidP="0098397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0A2F0D9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8060F3" w14:paraId="1FD73367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2E0F3308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1825751A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516B638F" w14:textId="736103C6" w:rsidR="0098397D" w:rsidRPr="008060F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ถือหุ้นในบริษัท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ร้อยละ </w:t>
            </w:r>
            <w:r w:rsidR="007B78BF" w:rsidRPr="008060F3">
              <w:rPr>
                <w:rFonts w:ascii="Angsana New" w:hAnsi="Angsana New"/>
                <w:sz w:val="30"/>
                <w:szCs w:val="30"/>
              </w:rPr>
              <w:t>10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Pr="008060F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8060F3" w14:paraId="7811F785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1DDBB0B7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0171C19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619DA6B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8060F3" w14:paraId="410213FA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6451B43B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10AFBD6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152C3" w:rsidRPr="008060F3" w14:paraId="3190882C" w14:textId="77777777" w:rsidTr="00E152C3">
        <w:trPr>
          <w:gridAfter w:val="1"/>
          <w:wAfter w:w="18" w:type="dxa"/>
          <w:trHeight w:val="20"/>
        </w:trPr>
        <w:tc>
          <w:tcPr>
            <w:tcW w:w="4140" w:type="dxa"/>
          </w:tcPr>
          <w:p w14:paraId="1FBEC473" w14:textId="63017845" w:rsidR="00E152C3" w:rsidRPr="008060F3" w:rsidRDefault="00E152C3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52C3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E152C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E152C3">
              <w:rPr>
                <w:rFonts w:ascii="Angsana New" w:hAnsi="Angsana New"/>
                <w:sz w:val="30"/>
                <w:szCs w:val="30"/>
              </w:rPr>
              <w:t xml:space="preserve">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8060F3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52C3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02" w:type="dxa"/>
          </w:tcPr>
          <w:p w14:paraId="6AA0B018" w14:textId="1AB242EC" w:rsidR="00E152C3" w:rsidRPr="008060F3" w:rsidRDefault="00E152C3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52C3"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689C3CE9" w14:textId="77777777" w:rsidTr="00E152C3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lastRenderedPageBreak/>
              <w:t xml:space="preserve">CMC Telecommunication Infrastructure </w:t>
            </w:r>
          </w:p>
          <w:p w14:paraId="689D163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38" w:type="dxa"/>
            <w:gridSpan w:val="3"/>
          </w:tcPr>
          <w:p w14:paraId="7EE9C0F4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53A5BF17" w14:textId="77777777" w:rsidTr="00E152C3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38" w:type="dxa"/>
            <w:gridSpan w:val="3"/>
          </w:tcPr>
          <w:p w14:paraId="4366A3C6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</w:tbl>
    <w:p w14:paraId="1B2092AA" w14:textId="7355777C" w:rsidR="00F97627" w:rsidRPr="00AF5278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7"/>
        <w:gridCol w:w="1083"/>
      </w:tblGrid>
      <w:tr w:rsidR="00AB3651" w:rsidRPr="008060F3" w14:paraId="587D5943" w14:textId="77777777" w:rsidTr="00736974">
        <w:trPr>
          <w:tblHeader/>
        </w:trPr>
        <w:tc>
          <w:tcPr>
            <w:tcW w:w="4050" w:type="dxa"/>
            <w:shd w:val="clear" w:color="auto" w:fill="auto"/>
          </w:tcPr>
          <w:p w14:paraId="555C5816" w14:textId="77777777" w:rsidR="00AB3651" w:rsidRPr="008060F3" w:rsidRDefault="00AB3651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2AC16F9" w14:textId="77777777" w:rsidR="00AB3651" w:rsidRPr="008060F3" w:rsidRDefault="00AB3651" w:rsidP="001C5BBC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EFA41D9" w14:textId="77777777" w:rsidR="00AB3651" w:rsidRPr="008060F3" w:rsidRDefault="00AB3651" w:rsidP="001C5BBC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1BCF12E" w14:textId="77777777" w:rsidR="00AB3651" w:rsidRPr="008060F3" w:rsidRDefault="00AB3651" w:rsidP="001C5BBC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651" w:rsidRPr="008060F3" w14:paraId="3B626BBA" w14:textId="77777777" w:rsidTr="00736974">
        <w:trPr>
          <w:tblHeader/>
        </w:trPr>
        <w:tc>
          <w:tcPr>
            <w:tcW w:w="4050" w:type="dxa"/>
            <w:shd w:val="clear" w:color="auto" w:fill="auto"/>
          </w:tcPr>
          <w:p w14:paraId="5BD63A3A" w14:textId="77777777" w:rsidR="00AB3651" w:rsidRPr="008060F3" w:rsidRDefault="00AB3651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31</w:t>
            </w:r>
            <w:r w:rsidRPr="008060F3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4484A992" w14:textId="77777777" w:rsidR="00AB3651" w:rsidRPr="008060F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06A3276" w14:textId="77777777" w:rsidR="00AB3651" w:rsidRPr="008060F3" w:rsidRDefault="00AB3651" w:rsidP="001C5BB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1EAC56" w14:textId="77777777" w:rsidR="00AB3651" w:rsidRPr="008060F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4C6466B" w14:textId="77777777" w:rsidR="00AB3651" w:rsidRPr="008060F3" w:rsidRDefault="00AB3651" w:rsidP="001C5BB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88555B" w14:textId="77777777" w:rsidR="00AB3651" w:rsidRPr="008060F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4A3F5FC5" w14:textId="77777777" w:rsidR="00AB3651" w:rsidRPr="008060F3" w:rsidRDefault="00AB3651" w:rsidP="001C5BBC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C49EEFD" w14:textId="77777777" w:rsidR="00AB3651" w:rsidRPr="008060F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B3651" w:rsidRPr="008060F3" w14:paraId="49D82760" w14:textId="77777777" w:rsidTr="00736974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49CB9650" w14:textId="77777777" w:rsidR="00AB3651" w:rsidRPr="008060F3" w:rsidRDefault="00AB3651" w:rsidP="001C5BB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22524971" w14:textId="77777777" w:rsidR="00AB3651" w:rsidRPr="008060F3" w:rsidRDefault="00AB3651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3651" w:rsidRPr="008060F3" w14:paraId="337730A5" w14:textId="77777777" w:rsidTr="00736974">
        <w:tc>
          <w:tcPr>
            <w:tcW w:w="4050" w:type="dxa"/>
            <w:shd w:val="clear" w:color="auto" w:fill="auto"/>
          </w:tcPr>
          <w:p w14:paraId="046B77FA" w14:textId="77777777" w:rsidR="00AB3651" w:rsidRPr="008060F3" w:rsidRDefault="00AB3651" w:rsidP="001C5B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29E66D17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F3D8D6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D2362D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752B2D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06141F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93EBAA2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268ABCBC" w14:textId="77777777" w:rsidR="00AB3651" w:rsidRPr="008060F3" w:rsidRDefault="00AB3651" w:rsidP="001C5BB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3651" w:rsidRPr="008060F3" w14:paraId="6E46AF90" w14:textId="77777777" w:rsidTr="00736974">
        <w:tc>
          <w:tcPr>
            <w:tcW w:w="4050" w:type="dxa"/>
            <w:shd w:val="clear" w:color="auto" w:fill="auto"/>
          </w:tcPr>
          <w:p w14:paraId="7E91F431" w14:textId="77777777" w:rsidR="00AB3651" w:rsidRPr="008060F3" w:rsidRDefault="00AB3651" w:rsidP="001C5B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51FC3A" w14:textId="1C456CB9" w:rsidR="00AB3651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44623CD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D82413" w14:textId="77777777" w:rsidR="00AB3651" w:rsidRPr="008060F3" w:rsidRDefault="00AB3651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BECB402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C29907" w14:textId="384F97A8" w:rsidR="00AB3651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67" w:type="dxa"/>
            <w:shd w:val="clear" w:color="auto" w:fill="auto"/>
          </w:tcPr>
          <w:p w14:paraId="0E757564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B253A9E" w14:textId="77777777" w:rsidR="00AB3651" w:rsidRPr="008060F3" w:rsidRDefault="00AB3651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AB3651" w:rsidRPr="008060F3" w14:paraId="589AEB05" w14:textId="77777777" w:rsidTr="00736974">
        <w:tc>
          <w:tcPr>
            <w:tcW w:w="4050" w:type="dxa"/>
            <w:shd w:val="clear" w:color="auto" w:fill="auto"/>
          </w:tcPr>
          <w:p w14:paraId="28CA244B" w14:textId="77777777" w:rsidR="00AB3651" w:rsidRPr="008060F3" w:rsidRDefault="00AB3651" w:rsidP="001C5B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6DDF2A2F" w14:textId="2E68AF47" w:rsidR="00AB3651" w:rsidRPr="008060F3" w:rsidRDefault="00B275E0" w:rsidP="00CF4909">
            <w:pPr>
              <w:pStyle w:val="a1"/>
              <w:tabs>
                <w:tab w:val="decimal" w:pos="52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23E38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F9A89C" w14:textId="77777777" w:rsidR="00AB3651" w:rsidRPr="008060F3" w:rsidRDefault="00AB3651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38C64057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9F1104" w14:textId="6079D0DC" w:rsidR="00AB3651" w:rsidRPr="008060F3" w:rsidRDefault="00B275E0" w:rsidP="00CF4909">
            <w:pPr>
              <w:pStyle w:val="a1"/>
              <w:tabs>
                <w:tab w:val="decimal" w:pos="52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95C7DE6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C56CA47" w14:textId="77777777" w:rsidR="00AB3651" w:rsidRPr="008060F3" w:rsidRDefault="00AB3651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</w:tr>
      <w:tr w:rsidR="00AB3651" w:rsidRPr="008060F3" w14:paraId="30DA04D7" w14:textId="77777777" w:rsidTr="00736974">
        <w:tc>
          <w:tcPr>
            <w:tcW w:w="4050" w:type="dxa"/>
            <w:shd w:val="clear" w:color="auto" w:fill="auto"/>
          </w:tcPr>
          <w:p w14:paraId="4A3707F1" w14:textId="77777777" w:rsidR="00AB3651" w:rsidRPr="008060F3" w:rsidRDefault="00AB3651" w:rsidP="001C5BBC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C387C52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063279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CB403F" w14:textId="77777777" w:rsidR="00AB3651" w:rsidRPr="008060F3" w:rsidRDefault="00AB3651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C8721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8D973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90AF029" w14:textId="77777777" w:rsidR="00AB3651" w:rsidRPr="008060F3" w:rsidRDefault="00AB3651" w:rsidP="001C5BB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3AC377F" w14:textId="77777777" w:rsidR="00AB3651" w:rsidRPr="008060F3" w:rsidRDefault="00AB3651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5E0" w:rsidRPr="008060F3" w14:paraId="2D7F801D" w14:textId="77777777" w:rsidTr="00736974">
        <w:tc>
          <w:tcPr>
            <w:tcW w:w="4050" w:type="dxa"/>
            <w:shd w:val="clear" w:color="auto" w:fill="auto"/>
          </w:tcPr>
          <w:p w14:paraId="36F86FC4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73E48CDD" w14:textId="2E320DB7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1FCF23F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62D61" w14:textId="77777777" w:rsidR="00B275E0" w:rsidRPr="008060F3" w:rsidRDefault="00B275E0" w:rsidP="00CF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3C67E1EB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52BBA0" w14:textId="6394DE33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4909">
              <w:rPr>
                <w:rFonts w:ascii="Angsana New" w:hAnsi="Angsana New"/>
                <w:sz w:val="30"/>
                <w:szCs w:val="30"/>
                <w:lang w:val="en-GB"/>
              </w:rPr>
              <w:t>34</w:t>
            </w:r>
          </w:p>
        </w:tc>
        <w:tc>
          <w:tcPr>
            <w:tcW w:w="267" w:type="dxa"/>
            <w:shd w:val="clear" w:color="auto" w:fill="auto"/>
          </w:tcPr>
          <w:p w14:paraId="18F4DF5D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529BE8B" w14:textId="77777777" w:rsidR="00B275E0" w:rsidRPr="008060F3" w:rsidRDefault="00B275E0" w:rsidP="00CF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275E0" w:rsidRPr="008060F3" w14:paraId="3D519B2E" w14:textId="77777777" w:rsidTr="00736974">
        <w:tc>
          <w:tcPr>
            <w:tcW w:w="4050" w:type="dxa"/>
            <w:shd w:val="clear" w:color="auto" w:fill="auto"/>
          </w:tcPr>
          <w:p w14:paraId="0F62930F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3B0549B" w14:textId="47F73F48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4,436</w:t>
            </w:r>
          </w:p>
        </w:tc>
        <w:tc>
          <w:tcPr>
            <w:tcW w:w="270" w:type="dxa"/>
            <w:shd w:val="clear" w:color="auto" w:fill="auto"/>
          </w:tcPr>
          <w:p w14:paraId="2EAA93F4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FAC2B8" w14:textId="77777777" w:rsidR="00B275E0" w:rsidRPr="008060F3" w:rsidRDefault="00B275E0" w:rsidP="00CF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7D2C5E">
              <w:rPr>
                <w:rFonts w:ascii="Angsana New" w:hAnsi="Angsana New"/>
                <w:sz w:val="30"/>
                <w:szCs w:val="30"/>
              </w:rPr>
              <w:t>3,147</w:t>
            </w:r>
          </w:p>
        </w:tc>
        <w:tc>
          <w:tcPr>
            <w:tcW w:w="270" w:type="dxa"/>
            <w:shd w:val="clear" w:color="auto" w:fill="auto"/>
          </w:tcPr>
          <w:p w14:paraId="0F0CE6D6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058FC" w14:textId="611D29FC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4,436</w:t>
            </w:r>
          </w:p>
        </w:tc>
        <w:tc>
          <w:tcPr>
            <w:tcW w:w="267" w:type="dxa"/>
            <w:shd w:val="clear" w:color="auto" w:fill="auto"/>
          </w:tcPr>
          <w:p w14:paraId="1162B310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27C1580" w14:textId="77777777" w:rsidR="00B275E0" w:rsidRPr="008060F3" w:rsidRDefault="00B275E0" w:rsidP="00CF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7D2C5E">
              <w:rPr>
                <w:rFonts w:ascii="Angsana New" w:hAnsi="Angsana New"/>
                <w:sz w:val="30"/>
                <w:szCs w:val="30"/>
              </w:rPr>
              <w:t>3,147</w:t>
            </w:r>
          </w:p>
        </w:tc>
      </w:tr>
      <w:tr w:rsidR="00B275E0" w:rsidRPr="008060F3" w14:paraId="4943962D" w14:textId="77777777" w:rsidTr="00736974">
        <w:tc>
          <w:tcPr>
            <w:tcW w:w="4050" w:type="dxa"/>
            <w:shd w:val="clear" w:color="auto" w:fill="auto"/>
          </w:tcPr>
          <w:p w14:paraId="7EBAF8B7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65E48FD8" w14:textId="2644C2D4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1,904</w:t>
            </w:r>
          </w:p>
        </w:tc>
        <w:tc>
          <w:tcPr>
            <w:tcW w:w="270" w:type="dxa"/>
            <w:shd w:val="clear" w:color="auto" w:fill="auto"/>
          </w:tcPr>
          <w:p w14:paraId="0C6F4BFB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C28EFD" w14:textId="77777777" w:rsidR="00B275E0" w:rsidRPr="008060F3" w:rsidRDefault="00B275E0" w:rsidP="00CF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7D2C5E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  <w:tc>
          <w:tcPr>
            <w:tcW w:w="270" w:type="dxa"/>
            <w:shd w:val="clear" w:color="auto" w:fill="auto"/>
          </w:tcPr>
          <w:p w14:paraId="56F4393B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44648C" w14:textId="36E0921F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1,904</w:t>
            </w:r>
          </w:p>
        </w:tc>
        <w:tc>
          <w:tcPr>
            <w:tcW w:w="267" w:type="dxa"/>
            <w:shd w:val="clear" w:color="auto" w:fill="auto"/>
          </w:tcPr>
          <w:p w14:paraId="44D24013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0F1046C" w14:textId="77777777" w:rsidR="00B275E0" w:rsidRPr="008060F3" w:rsidRDefault="00B275E0" w:rsidP="00CF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  <w:rPr>
                <w:rFonts w:ascii="Angsana New" w:hAnsi="Angsana New"/>
                <w:sz w:val="30"/>
                <w:szCs w:val="30"/>
              </w:rPr>
            </w:pPr>
            <w:r w:rsidRPr="007D2C5E">
              <w:rPr>
                <w:rFonts w:ascii="Angsana New" w:hAnsi="Angsana New"/>
                <w:sz w:val="30"/>
                <w:szCs w:val="30"/>
              </w:rPr>
              <w:t>1,252</w:t>
            </w:r>
          </w:p>
        </w:tc>
      </w:tr>
      <w:tr w:rsidR="00B275E0" w:rsidRPr="008060F3" w14:paraId="5C07425D" w14:textId="77777777" w:rsidTr="00736974">
        <w:tc>
          <w:tcPr>
            <w:tcW w:w="4050" w:type="dxa"/>
            <w:shd w:val="clear" w:color="auto" w:fill="auto"/>
          </w:tcPr>
          <w:p w14:paraId="40E50840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D7A592A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BB78E6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19E4D3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6C4140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1022D8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7E159633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D302BA6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5E0" w:rsidRPr="008060F3" w14:paraId="413D6D1C" w14:textId="77777777" w:rsidTr="00736974">
        <w:tc>
          <w:tcPr>
            <w:tcW w:w="4050" w:type="dxa"/>
            <w:shd w:val="clear" w:color="auto" w:fill="auto"/>
          </w:tcPr>
          <w:p w14:paraId="1D89D96E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4C671D2A" w14:textId="16BB16E2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US"/>
              </w:rPr>
              <w:t>18,601</w:t>
            </w:r>
          </w:p>
        </w:tc>
        <w:tc>
          <w:tcPr>
            <w:tcW w:w="270" w:type="dxa"/>
            <w:shd w:val="clear" w:color="auto" w:fill="auto"/>
          </w:tcPr>
          <w:p w14:paraId="2AD6A3AF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5238BC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16,757</w:t>
            </w:r>
          </w:p>
        </w:tc>
        <w:tc>
          <w:tcPr>
            <w:tcW w:w="270" w:type="dxa"/>
            <w:shd w:val="clear" w:color="auto" w:fill="auto"/>
          </w:tcPr>
          <w:p w14:paraId="785734B3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8D9DE7" w14:textId="75D7FB8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US"/>
              </w:rPr>
              <w:t>18,601</w:t>
            </w:r>
          </w:p>
        </w:tc>
        <w:tc>
          <w:tcPr>
            <w:tcW w:w="267" w:type="dxa"/>
            <w:shd w:val="clear" w:color="auto" w:fill="auto"/>
          </w:tcPr>
          <w:p w14:paraId="07EF8FE5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0C700A07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16,757</w:t>
            </w:r>
          </w:p>
        </w:tc>
      </w:tr>
      <w:tr w:rsidR="00B275E0" w:rsidRPr="008060F3" w14:paraId="086AFF82" w14:textId="77777777" w:rsidTr="00736974">
        <w:tc>
          <w:tcPr>
            <w:tcW w:w="4050" w:type="dxa"/>
            <w:shd w:val="clear" w:color="auto" w:fill="auto"/>
          </w:tcPr>
          <w:p w14:paraId="6C8F9858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5BD46B9E" w14:textId="26F55063" w:rsidR="00B275E0" w:rsidRPr="008060F3" w:rsidRDefault="00B275E0" w:rsidP="00CF4909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US"/>
              </w:rPr>
              <w:t>34,192</w:t>
            </w:r>
          </w:p>
        </w:tc>
        <w:tc>
          <w:tcPr>
            <w:tcW w:w="270" w:type="dxa"/>
            <w:shd w:val="clear" w:color="auto" w:fill="auto"/>
          </w:tcPr>
          <w:p w14:paraId="7F316BC7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00BA44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18,970</w:t>
            </w:r>
          </w:p>
        </w:tc>
        <w:tc>
          <w:tcPr>
            <w:tcW w:w="270" w:type="dxa"/>
            <w:shd w:val="clear" w:color="auto" w:fill="auto"/>
          </w:tcPr>
          <w:p w14:paraId="04F677AE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5A11CB" w14:textId="79D94DD8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US"/>
              </w:rPr>
              <w:t>34,192</w:t>
            </w:r>
          </w:p>
        </w:tc>
        <w:tc>
          <w:tcPr>
            <w:tcW w:w="267" w:type="dxa"/>
            <w:shd w:val="clear" w:color="auto" w:fill="auto"/>
          </w:tcPr>
          <w:p w14:paraId="606992CD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D31BEA1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2C5E">
              <w:rPr>
                <w:rFonts w:ascii="Angsana New" w:hAnsi="Angsana New"/>
                <w:sz w:val="30"/>
                <w:szCs w:val="30"/>
                <w:lang w:val="en-US"/>
              </w:rPr>
              <w:t>18,970</w:t>
            </w:r>
          </w:p>
        </w:tc>
      </w:tr>
      <w:tr w:rsidR="00B275E0" w:rsidRPr="008060F3" w14:paraId="3EB99476" w14:textId="77777777" w:rsidTr="00736974">
        <w:tc>
          <w:tcPr>
            <w:tcW w:w="4050" w:type="dxa"/>
            <w:shd w:val="clear" w:color="auto" w:fill="auto"/>
          </w:tcPr>
          <w:p w14:paraId="0BD8C99D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6BB4608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97A6B03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681E37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5C12CD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A0EC0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7424B224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ED2F97A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5E0" w:rsidRPr="008060F3" w14:paraId="6F2F5A9A" w14:textId="77777777" w:rsidTr="00736974">
        <w:tc>
          <w:tcPr>
            <w:tcW w:w="4050" w:type="dxa"/>
            <w:shd w:val="clear" w:color="auto" w:fill="auto"/>
          </w:tcPr>
          <w:p w14:paraId="70815638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D59D01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F4F02E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4AECCC1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F20339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7265E3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62BBC0E8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7E45F78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5E0" w:rsidRPr="008060F3" w14:paraId="4D5A18F4" w14:textId="77777777" w:rsidTr="00B86AEF">
        <w:trPr>
          <w:trHeight w:val="80"/>
        </w:trPr>
        <w:tc>
          <w:tcPr>
            <w:tcW w:w="4050" w:type="dxa"/>
            <w:shd w:val="clear" w:color="auto" w:fill="auto"/>
          </w:tcPr>
          <w:p w14:paraId="06B3C840" w14:textId="77777777" w:rsidR="00B275E0" w:rsidRPr="008060F3" w:rsidRDefault="00B275E0" w:rsidP="00B275E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A15EDEE" w14:textId="02A4BA34" w:rsidR="00B275E0" w:rsidRPr="00553BAB" w:rsidRDefault="00BD7334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5,266</w:t>
            </w:r>
          </w:p>
        </w:tc>
        <w:tc>
          <w:tcPr>
            <w:tcW w:w="270" w:type="dxa"/>
            <w:shd w:val="clear" w:color="auto" w:fill="auto"/>
          </w:tcPr>
          <w:p w14:paraId="7655A384" w14:textId="77777777" w:rsidR="00B275E0" w:rsidRPr="00553BAB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6EF9E9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53BAB">
              <w:rPr>
                <w:rFonts w:ascii="Angsana New" w:hAnsi="Angsana New"/>
                <w:sz w:val="30"/>
                <w:szCs w:val="30"/>
                <w:lang w:val="en-US"/>
              </w:rPr>
              <w:t>4,790</w:t>
            </w:r>
          </w:p>
        </w:tc>
        <w:tc>
          <w:tcPr>
            <w:tcW w:w="270" w:type="dxa"/>
            <w:shd w:val="clear" w:color="auto" w:fill="auto"/>
          </w:tcPr>
          <w:p w14:paraId="12763C55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F556CE" w14:textId="0BDEB0BB" w:rsidR="00B275E0" w:rsidRPr="008060F3" w:rsidRDefault="00BD7334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5,266</w:t>
            </w:r>
          </w:p>
        </w:tc>
        <w:tc>
          <w:tcPr>
            <w:tcW w:w="267" w:type="dxa"/>
            <w:shd w:val="clear" w:color="auto" w:fill="auto"/>
          </w:tcPr>
          <w:p w14:paraId="4B0FF314" w14:textId="77777777" w:rsidR="00B275E0" w:rsidRPr="008060F3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DED22BA" w14:textId="77777777" w:rsidR="00B275E0" w:rsidRPr="008060F3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4,790</w:t>
            </w:r>
          </w:p>
        </w:tc>
      </w:tr>
      <w:tr w:rsidR="00B275E0" w:rsidRPr="008060F3" w14:paraId="2238C7F1" w14:textId="77777777" w:rsidTr="00FB4E62">
        <w:trPr>
          <w:trHeight w:val="80"/>
        </w:trPr>
        <w:tc>
          <w:tcPr>
            <w:tcW w:w="4050" w:type="dxa"/>
            <w:shd w:val="clear" w:color="auto" w:fill="auto"/>
          </w:tcPr>
          <w:p w14:paraId="147C2B40" w14:textId="77777777" w:rsidR="00B275E0" w:rsidRPr="008060F3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A93EB39" w14:textId="61B0AAAC" w:rsidR="00B275E0" w:rsidRPr="00FB4E62" w:rsidRDefault="00BD35A5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17B3D3A9" w14:textId="77777777" w:rsidR="00B275E0" w:rsidRPr="00FB4E62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8CBA7E0" w14:textId="77777777" w:rsidR="00B275E0" w:rsidRPr="00FB4E62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B4E62">
              <w:rPr>
                <w:rFonts w:ascii="Angsana New" w:hAnsi="Angsana New"/>
                <w:sz w:val="30"/>
                <w:szCs w:val="30"/>
                <w:lang w:val="en-GB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67F42007" w14:textId="77777777" w:rsidR="00B275E0" w:rsidRPr="00FB4E62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B7D9CB7" w14:textId="7EE12535" w:rsidR="00B275E0" w:rsidRPr="00FB4E62" w:rsidRDefault="00BD35A5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247</w:t>
            </w:r>
          </w:p>
        </w:tc>
        <w:tc>
          <w:tcPr>
            <w:tcW w:w="267" w:type="dxa"/>
            <w:shd w:val="clear" w:color="auto" w:fill="auto"/>
          </w:tcPr>
          <w:p w14:paraId="3CF1C8BC" w14:textId="77777777" w:rsidR="00B275E0" w:rsidRPr="00FB4E62" w:rsidRDefault="00B275E0" w:rsidP="00B275E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22AEAD3D" w14:textId="77777777" w:rsidR="00B275E0" w:rsidRPr="00FB4E62" w:rsidRDefault="00B275E0" w:rsidP="00CF4909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B4E62">
              <w:rPr>
                <w:rFonts w:ascii="Angsana New" w:hAnsi="Angsana New"/>
                <w:sz w:val="30"/>
                <w:szCs w:val="30"/>
                <w:lang w:val="en-GB"/>
              </w:rPr>
              <w:t>223</w:t>
            </w:r>
          </w:p>
        </w:tc>
      </w:tr>
    </w:tbl>
    <w:p w14:paraId="30D5B6C6" w14:textId="527D2AE2" w:rsidR="00AB3651" w:rsidRPr="00AF5278" w:rsidRDefault="00AB3651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36"/>
        <w:gridCol w:w="1114"/>
        <w:gridCol w:w="272"/>
        <w:gridCol w:w="1080"/>
      </w:tblGrid>
      <w:tr w:rsidR="00AB3651" w:rsidRPr="00AB4D27" w14:paraId="1BEA0B4D" w14:textId="77777777" w:rsidTr="00CF4909">
        <w:trPr>
          <w:trHeight w:val="425"/>
        </w:trPr>
        <w:tc>
          <w:tcPr>
            <w:tcW w:w="4050" w:type="dxa"/>
          </w:tcPr>
          <w:p w14:paraId="2A464443" w14:textId="250C6B41" w:rsidR="00AB3651" w:rsidRPr="00AB4D27" w:rsidRDefault="00AB3651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2430" w:type="dxa"/>
            <w:gridSpan w:val="3"/>
          </w:tcPr>
          <w:p w14:paraId="64B57D21" w14:textId="77777777" w:rsidR="00AB3651" w:rsidRPr="00AB4D27" w:rsidRDefault="00AB3651" w:rsidP="007369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18E3D12" w14:textId="77777777" w:rsidR="00AB3651" w:rsidRPr="00AB4D27" w:rsidRDefault="00AB3651" w:rsidP="007369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8C9AC76" w14:textId="77777777" w:rsidR="00AB3651" w:rsidRPr="00AB4D27" w:rsidRDefault="00AB3651" w:rsidP="0073697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651" w:rsidRPr="00AB4D27" w14:paraId="325B5967" w14:textId="77777777" w:rsidTr="00CF4909">
        <w:tc>
          <w:tcPr>
            <w:tcW w:w="4050" w:type="dxa"/>
          </w:tcPr>
          <w:p w14:paraId="679A5142" w14:textId="377FAEB4" w:rsidR="00AB3651" w:rsidRPr="00B25B36" w:rsidRDefault="00AF5278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080" w:type="dxa"/>
          </w:tcPr>
          <w:p w14:paraId="262C34B5" w14:textId="3DD07F81" w:rsidR="00AB3651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8EED488" w14:textId="77777777" w:rsidR="00AB3651" w:rsidRPr="00AB4D27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5C118A" w14:textId="34257836" w:rsidR="00AB3651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019B472" w14:textId="77777777" w:rsidR="00AB3651" w:rsidRPr="00AB4D27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552C6708" w14:textId="08F501EB" w:rsidR="00AB3651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23799425" w14:textId="77777777" w:rsidR="00AB3651" w:rsidRPr="00AB4D27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A351B0C" w14:textId="3A574C58" w:rsidR="00AB3651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B3651" w:rsidRPr="00AB4D27" w14:paraId="61C425B1" w14:textId="77777777" w:rsidTr="00CF4909">
        <w:tc>
          <w:tcPr>
            <w:tcW w:w="4050" w:type="dxa"/>
          </w:tcPr>
          <w:p w14:paraId="7CC05A0B" w14:textId="083F0902" w:rsidR="00AB3651" w:rsidRPr="00AB4D27" w:rsidRDefault="00AF5278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080" w:type="dxa"/>
          </w:tcPr>
          <w:p w14:paraId="7A4B465D" w14:textId="745135FE" w:rsidR="00AB3651" w:rsidRPr="00AB4D27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4D74D0E" w14:textId="77777777" w:rsidR="00AB3651" w:rsidRPr="00AB4D27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2B3E1E2" w14:textId="5FBC8E5D" w:rsidR="00AB3651" w:rsidRPr="00AB4D27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9ED861A" w14:textId="77777777" w:rsidR="00AB3651" w:rsidRPr="00AB4D27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783E559B" w14:textId="44CEFCB1" w:rsidR="00AB3651" w:rsidRPr="00AB4D27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</w:tcPr>
          <w:p w14:paraId="0A670410" w14:textId="77777777" w:rsidR="00AB3651" w:rsidRPr="00AB4D27" w:rsidRDefault="00AB3651" w:rsidP="00AB3651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138AE4" w14:textId="2CD0C000" w:rsidR="00AB3651" w:rsidRPr="00AB4D27" w:rsidRDefault="00AB3651" w:rsidP="00AB3651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B3651" w:rsidRPr="00AB4D27" w14:paraId="3548824E" w14:textId="77777777" w:rsidTr="00CF4909">
        <w:tc>
          <w:tcPr>
            <w:tcW w:w="4050" w:type="dxa"/>
          </w:tcPr>
          <w:p w14:paraId="3CE6E17A" w14:textId="77777777" w:rsidR="00AB3651" w:rsidRPr="00AB4D27" w:rsidRDefault="00AB3651" w:rsidP="00AB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  <w:shd w:val="clear" w:color="auto" w:fill="auto"/>
          </w:tcPr>
          <w:p w14:paraId="0064C790" w14:textId="77777777" w:rsidR="00AB3651" w:rsidRPr="00AB4D27" w:rsidRDefault="00AB3651" w:rsidP="00AB36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651" w:rsidRPr="00AB4D27" w14:paraId="442BC9B7" w14:textId="77777777" w:rsidTr="00CF4909">
        <w:trPr>
          <w:cantSplit/>
        </w:trPr>
        <w:tc>
          <w:tcPr>
            <w:tcW w:w="4050" w:type="dxa"/>
          </w:tcPr>
          <w:p w14:paraId="53618E18" w14:textId="73FB4F89" w:rsidR="00AB3651" w:rsidRPr="00AB4D27" w:rsidRDefault="00AB3651" w:rsidP="00AB365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0950329" w14:textId="77777777" w:rsidR="00AB3651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FA730EF" w14:textId="77777777" w:rsidR="00AB3651" w:rsidRPr="00AB4D27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C0D1006" w14:textId="77777777" w:rsidR="00AB3651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2C8FCA" w14:textId="77777777" w:rsidR="00AB3651" w:rsidRPr="00AB4D27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49541E0" w14:textId="77777777" w:rsidR="00AB3651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D0D1433" w14:textId="77777777" w:rsidR="00AB3651" w:rsidRPr="00AB4D27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9CCE2F5" w14:textId="77777777" w:rsidR="00AB3651" w:rsidRDefault="00AB3651" w:rsidP="00AB3651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275E0" w:rsidRPr="00AB4D27" w14:paraId="7DAFF0CB" w14:textId="77777777" w:rsidTr="00CF4909">
        <w:trPr>
          <w:cantSplit/>
        </w:trPr>
        <w:tc>
          <w:tcPr>
            <w:tcW w:w="4050" w:type="dxa"/>
          </w:tcPr>
          <w:p w14:paraId="0479C172" w14:textId="77777777" w:rsidR="00B275E0" w:rsidRPr="00AB4D27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4DFED987" w14:textId="4822B491" w:rsidR="00B275E0" w:rsidRPr="00AB4D27" w:rsidRDefault="00B275E0" w:rsidP="00CF4909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44EBE2D7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86A20EF" w14:textId="1ACC1811" w:rsidR="00B275E0" w:rsidRPr="004604DE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36" w:type="dxa"/>
          </w:tcPr>
          <w:p w14:paraId="0A7E279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4C1E9F5" w14:textId="5ECB07B3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72" w:type="dxa"/>
          </w:tcPr>
          <w:p w14:paraId="3E391985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F94E207" w14:textId="70E26425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337D8D" w:rsidRPr="00AB4D27" w14:paraId="2087EB91" w14:textId="77777777" w:rsidTr="00CF4909">
        <w:trPr>
          <w:cantSplit/>
        </w:trPr>
        <w:tc>
          <w:tcPr>
            <w:tcW w:w="4050" w:type="dxa"/>
          </w:tcPr>
          <w:p w14:paraId="61B59C2C" w14:textId="77777777" w:rsidR="00337D8D" w:rsidRPr="00AB4D27" w:rsidRDefault="00337D8D" w:rsidP="00337D8D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F352AB7" w14:textId="766C1794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</w:p>
        </w:tc>
        <w:tc>
          <w:tcPr>
            <w:tcW w:w="270" w:type="dxa"/>
          </w:tcPr>
          <w:p w14:paraId="05B46316" w14:textId="77777777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449E3BC" w14:textId="56FA258F" w:rsidR="00337D8D" w:rsidRPr="00AB4D27" w:rsidRDefault="00337D8D" w:rsidP="0033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51B28B99" w14:textId="77777777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9A2406D" w14:textId="781C36C6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</w:p>
        </w:tc>
        <w:tc>
          <w:tcPr>
            <w:tcW w:w="272" w:type="dxa"/>
          </w:tcPr>
          <w:p w14:paraId="708E7940" w14:textId="77777777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4CE7C6B" w14:textId="12AE338D" w:rsidR="00337D8D" w:rsidRPr="00AB4D27" w:rsidRDefault="00337D8D" w:rsidP="0033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37D8D" w:rsidRPr="00AB4D27" w14:paraId="347C6794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964D339" w14:textId="77777777" w:rsidR="00337D8D" w:rsidRPr="00AB4D27" w:rsidRDefault="00337D8D" w:rsidP="00337D8D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4C07F85D" w14:textId="1D41A94B" w:rsidR="00337D8D" w:rsidRPr="00610DC2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1,367</w:t>
            </w:r>
          </w:p>
        </w:tc>
        <w:tc>
          <w:tcPr>
            <w:tcW w:w="270" w:type="dxa"/>
          </w:tcPr>
          <w:p w14:paraId="68CFECA3" w14:textId="77777777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BB615CA" w14:textId="1FA771A5" w:rsidR="00337D8D" w:rsidRPr="004604DE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36" w:type="dxa"/>
          </w:tcPr>
          <w:p w14:paraId="636EA16D" w14:textId="77777777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633B189" w14:textId="48720D22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1,367</w:t>
            </w:r>
          </w:p>
        </w:tc>
        <w:tc>
          <w:tcPr>
            <w:tcW w:w="272" w:type="dxa"/>
          </w:tcPr>
          <w:p w14:paraId="282E8D91" w14:textId="77777777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CF9C161" w14:textId="5136BE1A" w:rsidR="00337D8D" w:rsidRPr="00AB4D27" w:rsidRDefault="00337D8D" w:rsidP="00337D8D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B275E0" w:rsidRPr="00AB4D27" w14:paraId="710E8EFB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39E5B3B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1E9E55" w14:textId="4B99B681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1,389</w:t>
            </w:r>
          </w:p>
        </w:tc>
        <w:tc>
          <w:tcPr>
            <w:tcW w:w="270" w:type="dxa"/>
          </w:tcPr>
          <w:p w14:paraId="6AACE9AF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DD15E" w14:textId="4E91637D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09A5C11E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6EE57B1" w14:textId="1BB02191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1,389</w:t>
            </w:r>
          </w:p>
        </w:tc>
        <w:tc>
          <w:tcPr>
            <w:tcW w:w="272" w:type="dxa"/>
          </w:tcPr>
          <w:p w14:paraId="70A6F930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B2A91D" w14:textId="5D102FF5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</w:p>
        </w:tc>
      </w:tr>
      <w:tr w:rsidR="00AF5278" w:rsidRPr="00AB4D27" w14:paraId="1AD4643D" w14:textId="77777777" w:rsidTr="00CF4909">
        <w:trPr>
          <w:trHeight w:val="425"/>
        </w:trPr>
        <w:tc>
          <w:tcPr>
            <w:tcW w:w="4050" w:type="dxa"/>
          </w:tcPr>
          <w:p w14:paraId="6D5C758B" w14:textId="77777777" w:rsidR="00AF5278" w:rsidRPr="00AB4D27" w:rsidRDefault="00AF5278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0F163BED" w14:textId="77777777" w:rsidR="00AF5278" w:rsidRPr="00AB4D27" w:rsidRDefault="00AF5278" w:rsidP="00B95F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05B243" w14:textId="77777777" w:rsidR="00AF5278" w:rsidRPr="00AB4D27" w:rsidRDefault="00AF5278" w:rsidP="00B95F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6C9492E6" w14:textId="77777777" w:rsidR="00AF5278" w:rsidRPr="00AB4D27" w:rsidRDefault="00AF5278" w:rsidP="00B95F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278" w:rsidRPr="00AB4D27" w14:paraId="73D712E3" w14:textId="77777777" w:rsidTr="00CF4909">
        <w:tc>
          <w:tcPr>
            <w:tcW w:w="4050" w:type="dxa"/>
          </w:tcPr>
          <w:p w14:paraId="6116342D" w14:textId="77777777" w:rsidR="00AF5278" w:rsidRPr="00B25B36" w:rsidRDefault="00AF5278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080" w:type="dxa"/>
          </w:tcPr>
          <w:p w14:paraId="2BDC8F25" w14:textId="77777777" w:rsidR="00AF5278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76C4E64" w14:textId="77777777" w:rsidR="00AF5278" w:rsidRPr="00AB4D27" w:rsidRDefault="00AF5278" w:rsidP="00B95F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10824E7" w14:textId="77777777" w:rsidR="00AF5278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7C6BD6" w14:textId="77777777" w:rsidR="00AF5278" w:rsidRPr="00AB4D27" w:rsidRDefault="00AF5278" w:rsidP="00B95F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5041DA3E" w14:textId="77777777" w:rsidR="00AF5278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</w:tcPr>
          <w:p w14:paraId="095E4CC6" w14:textId="77777777" w:rsidR="00AF5278" w:rsidRPr="00AB4D27" w:rsidRDefault="00AF5278" w:rsidP="00B95F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B41004" w14:textId="77777777" w:rsidR="00AF5278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5278" w:rsidRPr="00AB4D27" w14:paraId="768180BC" w14:textId="77777777" w:rsidTr="00CF4909">
        <w:tc>
          <w:tcPr>
            <w:tcW w:w="4050" w:type="dxa"/>
          </w:tcPr>
          <w:p w14:paraId="1CFC7978" w14:textId="77777777" w:rsidR="00AF5278" w:rsidRPr="00AB4D27" w:rsidRDefault="00AF5278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25B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080" w:type="dxa"/>
          </w:tcPr>
          <w:p w14:paraId="1CCCA379" w14:textId="77777777" w:rsidR="00AF5278" w:rsidRPr="00AB4D27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1A8193E" w14:textId="77777777" w:rsidR="00AF5278" w:rsidRPr="00AB4D27" w:rsidRDefault="00AF5278" w:rsidP="00B95F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8DD59E1" w14:textId="77777777" w:rsidR="00AF5278" w:rsidRPr="00AB4D27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ECDFE68" w14:textId="77777777" w:rsidR="00AF5278" w:rsidRPr="00AB4D27" w:rsidRDefault="00AF5278" w:rsidP="00B95F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7FA5A44F" w14:textId="77777777" w:rsidR="00AF5278" w:rsidRPr="00AB4D27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</w:tcPr>
          <w:p w14:paraId="109D6450" w14:textId="77777777" w:rsidR="00AF5278" w:rsidRPr="00AB4D27" w:rsidRDefault="00AF5278" w:rsidP="00B95F70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1DFD0D" w14:textId="77777777" w:rsidR="00AF5278" w:rsidRPr="00AB4D27" w:rsidRDefault="00AF5278" w:rsidP="00B95F70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F5278" w:rsidRPr="00AB4D27" w14:paraId="4ED2F46B" w14:textId="77777777" w:rsidTr="00CF4909">
        <w:tc>
          <w:tcPr>
            <w:tcW w:w="4050" w:type="dxa"/>
          </w:tcPr>
          <w:p w14:paraId="6134A229" w14:textId="77777777" w:rsidR="00AF5278" w:rsidRPr="00AB4D27" w:rsidRDefault="00AF5278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  <w:shd w:val="clear" w:color="auto" w:fill="auto"/>
          </w:tcPr>
          <w:p w14:paraId="3B3DD9A2" w14:textId="77777777" w:rsidR="00AF5278" w:rsidRPr="00AB4D27" w:rsidRDefault="00AF5278" w:rsidP="00B95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75E0" w:rsidRPr="00AB4D27" w14:paraId="334F087A" w14:textId="77777777" w:rsidTr="00CF4909">
        <w:trPr>
          <w:cantSplit/>
        </w:trPr>
        <w:tc>
          <w:tcPr>
            <w:tcW w:w="4050" w:type="dxa"/>
          </w:tcPr>
          <w:p w14:paraId="16BEBC60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14:paraId="2E4D7D54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DB9CF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5E202E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E05406E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A858CE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07A9A8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874AD7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5E0" w:rsidRPr="00AB4D27" w14:paraId="0712B615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A0504C3" w14:textId="6C0DF71F" w:rsidR="00B275E0" w:rsidRPr="00AB4D27" w:rsidRDefault="000D5B0E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2D94A1E1" w14:textId="18C5B770" w:rsidR="00B275E0" w:rsidRPr="00610DC2" w:rsidRDefault="00B275E0" w:rsidP="009127CB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130417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90A78C" w14:textId="0B9D25E3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76785A6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14" w:type="dxa"/>
          </w:tcPr>
          <w:p w14:paraId="0230481C" w14:textId="4A1E5134" w:rsidR="00B275E0" w:rsidRPr="00610DC2" w:rsidRDefault="00B275E0" w:rsidP="009127CB">
            <w:pPr>
              <w:pStyle w:val="a1"/>
              <w:tabs>
                <w:tab w:val="decimal" w:pos="65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114AF9DF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608D20" w14:textId="6EB3F318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B275E0" w:rsidRPr="00AB4D27" w14:paraId="7C90DBBF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3DFF29B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16B203D" w14:textId="741AFB0F" w:rsidR="00B275E0" w:rsidRPr="00610DC2" w:rsidRDefault="00B275E0" w:rsidP="009127CB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5C0AEC9" w14:textId="77777777" w:rsidR="00B275E0" w:rsidRPr="004604DE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E1AC7" w14:textId="29372984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</w:tcPr>
          <w:p w14:paraId="1E562241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6CE8E9" w14:textId="081E2152" w:rsidR="00B275E0" w:rsidRPr="00610DC2" w:rsidRDefault="00B275E0" w:rsidP="009127CB">
            <w:pPr>
              <w:pStyle w:val="a1"/>
              <w:tabs>
                <w:tab w:val="decimal" w:pos="65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12300F8F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19D6A" w14:textId="75A9BE3F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  <w:tr w:rsidR="00B275E0" w:rsidRPr="00AB4D27" w14:paraId="77EEA89B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C4B3256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4BD6E223" w14:textId="77777777" w:rsidR="00B275E0" w:rsidRPr="004604DE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E2AD7" w14:textId="77777777" w:rsidR="00B275E0" w:rsidRPr="004604DE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AE3093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8A79A1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168E3A4" w14:textId="77777777" w:rsidR="00B275E0" w:rsidRPr="004604DE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FF1CF5D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ACF2E3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275E0" w:rsidRPr="00AB4D27" w14:paraId="435F4296" w14:textId="77777777" w:rsidTr="00CF4909">
        <w:trPr>
          <w:cantSplit/>
        </w:trPr>
        <w:tc>
          <w:tcPr>
            <w:tcW w:w="4050" w:type="dxa"/>
          </w:tcPr>
          <w:p w14:paraId="19C740B7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C0A707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886F3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1FC53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DC6FFF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44C14DE5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6D6363D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2EB9927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5E0" w:rsidRPr="00AB4D27" w14:paraId="0AD059E1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88A5108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2D535FE5" w14:textId="51680FAA" w:rsidR="00B275E0" w:rsidRPr="00610DC2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2,445</w:t>
            </w:r>
          </w:p>
        </w:tc>
        <w:tc>
          <w:tcPr>
            <w:tcW w:w="270" w:type="dxa"/>
          </w:tcPr>
          <w:p w14:paraId="7292B2AC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DD7290" w14:textId="783585CC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4A80BE6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8144E54" w14:textId="38990610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2,445</w:t>
            </w:r>
          </w:p>
        </w:tc>
        <w:tc>
          <w:tcPr>
            <w:tcW w:w="272" w:type="dxa"/>
          </w:tcPr>
          <w:p w14:paraId="4E0DCF9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E0F2D4" w14:textId="391CC69F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B275E0" w:rsidRPr="00AB4D27" w14:paraId="53E0A345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614BC51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896D60" w14:textId="498D62D1" w:rsidR="00B275E0" w:rsidRPr="00610DC2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2,445</w:t>
            </w:r>
          </w:p>
        </w:tc>
        <w:tc>
          <w:tcPr>
            <w:tcW w:w="270" w:type="dxa"/>
          </w:tcPr>
          <w:p w14:paraId="7735AD1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EA53F" w14:textId="113F8C4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236" w:type="dxa"/>
          </w:tcPr>
          <w:p w14:paraId="3B5643D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749246" w14:textId="618A5E5D" w:rsidR="00B275E0" w:rsidRPr="004604DE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2,445</w:t>
            </w:r>
          </w:p>
        </w:tc>
        <w:tc>
          <w:tcPr>
            <w:tcW w:w="272" w:type="dxa"/>
          </w:tcPr>
          <w:p w14:paraId="4E1C701B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58C35" w14:textId="3993CCFD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0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</w:tr>
      <w:tr w:rsidR="00B275E0" w:rsidRPr="00AB4D27" w14:paraId="03ECC52D" w14:textId="77777777" w:rsidTr="00CF4909">
        <w:trPr>
          <w:cantSplit/>
        </w:trPr>
        <w:tc>
          <w:tcPr>
            <w:tcW w:w="4050" w:type="dxa"/>
            <w:vAlign w:val="center"/>
          </w:tcPr>
          <w:p w14:paraId="506780ED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</w:tcPr>
          <w:p w14:paraId="2DC9DDDD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5131FD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9F7946C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05C116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69CD3844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0F4694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B77F487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5E0" w:rsidRPr="00AB4D27" w14:paraId="0075C9E6" w14:textId="77777777" w:rsidTr="00CF4909">
        <w:trPr>
          <w:cantSplit/>
        </w:trPr>
        <w:tc>
          <w:tcPr>
            <w:tcW w:w="4050" w:type="dxa"/>
            <w:vAlign w:val="center"/>
          </w:tcPr>
          <w:p w14:paraId="5575321E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</w:tcPr>
          <w:p w14:paraId="0C10860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F2D8A4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6DEF75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883A4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</w:tcPr>
          <w:p w14:paraId="3030FA1B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1F7B3C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6B7B3B3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5E0" w:rsidRPr="00AB4D27" w14:paraId="1DE3F32B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1CF3760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</w:tcBorders>
          </w:tcPr>
          <w:p w14:paraId="458C27E8" w14:textId="491DB41D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</w:t>
            </w:r>
            <w:r w:rsidR="00633CB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CE3BFE8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45EBD7" w14:textId="55D8EBEA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  <w:tc>
          <w:tcPr>
            <w:tcW w:w="236" w:type="dxa"/>
          </w:tcPr>
          <w:p w14:paraId="6D7578A9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EA2D844" w14:textId="1B27BA32" w:rsidR="00B275E0" w:rsidRPr="00AB4D27" w:rsidRDefault="00B275E0" w:rsidP="00B907F6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149,</w:t>
            </w:r>
            <w:r w:rsidR="00633CB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2" w:type="dxa"/>
          </w:tcPr>
          <w:p w14:paraId="584F7FB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CE2A514" w14:textId="0A311193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144,500</w:t>
            </w:r>
          </w:p>
        </w:tc>
      </w:tr>
      <w:tr w:rsidR="00B275E0" w:rsidRPr="004604DE" w14:paraId="27A2860E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4CF478AF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9C6B707" w14:textId="396BE01A" w:rsidR="00B275E0" w:rsidRPr="00633CB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</w:rPr>
              <w:t>149,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33CB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7685F23" w14:textId="77777777" w:rsidR="00B275E0" w:rsidRPr="00633CB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68227" w14:textId="7B76EC1C" w:rsidR="00B275E0" w:rsidRPr="00633CB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</w:rPr>
              <w:t>144,500</w:t>
            </w:r>
          </w:p>
        </w:tc>
        <w:tc>
          <w:tcPr>
            <w:tcW w:w="236" w:type="dxa"/>
          </w:tcPr>
          <w:p w14:paraId="0C8BF41A" w14:textId="77777777" w:rsidR="00B275E0" w:rsidRPr="00633CB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0204C6E" w14:textId="7B31D287" w:rsidR="00B275E0" w:rsidRPr="00633CB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</w:rPr>
              <w:t>149,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633CB8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2" w:type="dxa"/>
          </w:tcPr>
          <w:p w14:paraId="222100A3" w14:textId="77777777" w:rsidR="00B275E0" w:rsidRPr="00633CB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23D9C" w14:textId="08BD65EE" w:rsidR="00B275E0" w:rsidRPr="00633CB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</w:rPr>
              <w:t>144,500</w:t>
            </w:r>
          </w:p>
        </w:tc>
      </w:tr>
      <w:tr w:rsidR="00B275E0" w:rsidRPr="00AB4D27" w14:paraId="1C53391D" w14:textId="77777777" w:rsidTr="00CF4909">
        <w:trPr>
          <w:cantSplit/>
        </w:trPr>
        <w:tc>
          <w:tcPr>
            <w:tcW w:w="4050" w:type="dxa"/>
          </w:tcPr>
          <w:p w14:paraId="76DA5832" w14:textId="77777777" w:rsidR="00B275E0" w:rsidRPr="00AB4D27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7672C5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1DCC1B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2BE7CD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1685B99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B8EB1EE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C4CDDE3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BE932EB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275E0" w:rsidRPr="00AB4D27" w14:paraId="7EBBC2C8" w14:textId="77777777" w:rsidTr="00CF4909">
        <w:trPr>
          <w:cantSplit/>
        </w:trPr>
        <w:tc>
          <w:tcPr>
            <w:tcW w:w="4050" w:type="dxa"/>
          </w:tcPr>
          <w:p w14:paraId="3259B315" w14:textId="1DD2DF35" w:rsidR="00B275E0" w:rsidRPr="00AB4D27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637FE27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1DE9A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F984F3B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124557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9EE7CB5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2D330F7C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AE5D8D2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275E0" w:rsidRPr="00AB4D27" w14:paraId="70F4C385" w14:textId="77777777" w:rsidTr="00CF4909">
        <w:trPr>
          <w:cantSplit/>
        </w:trPr>
        <w:tc>
          <w:tcPr>
            <w:tcW w:w="4050" w:type="dxa"/>
          </w:tcPr>
          <w:p w14:paraId="25343DA5" w14:textId="77777777" w:rsidR="00B275E0" w:rsidRPr="00AB4D27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02DAA6C" w14:textId="088996F1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GB"/>
              </w:rPr>
              <w:t>3,813</w:t>
            </w:r>
          </w:p>
        </w:tc>
        <w:tc>
          <w:tcPr>
            <w:tcW w:w="270" w:type="dxa"/>
          </w:tcPr>
          <w:p w14:paraId="52EFD603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5F216B1" w14:textId="4F925CEA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2,691</w:t>
            </w:r>
          </w:p>
        </w:tc>
        <w:tc>
          <w:tcPr>
            <w:tcW w:w="236" w:type="dxa"/>
          </w:tcPr>
          <w:p w14:paraId="435D69D4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1B1C893" w14:textId="03A227F4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GB"/>
              </w:rPr>
              <w:t>3,813</w:t>
            </w:r>
          </w:p>
        </w:tc>
        <w:tc>
          <w:tcPr>
            <w:tcW w:w="272" w:type="dxa"/>
          </w:tcPr>
          <w:p w14:paraId="4C689215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2B91202" w14:textId="3496A1B5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2,691</w:t>
            </w:r>
          </w:p>
        </w:tc>
      </w:tr>
      <w:tr w:rsidR="00B275E0" w:rsidRPr="00AB4D27" w14:paraId="20CA04B5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8FDBBA0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</w:tcBorders>
          </w:tcPr>
          <w:p w14:paraId="3913E223" w14:textId="2FD4DFE4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GB"/>
              </w:rPr>
              <w:t>30,926</w:t>
            </w:r>
          </w:p>
        </w:tc>
        <w:tc>
          <w:tcPr>
            <w:tcW w:w="270" w:type="dxa"/>
          </w:tcPr>
          <w:p w14:paraId="4AD719AD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00EE32" w14:textId="42E882DC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38,629</w:t>
            </w:r>
          </w:p>
        </w:tc>
        <w:tc>
          <w:tcPr>
            <w:tcW w:w="236" w:type="dxa"/>
          </w:tcPr>
          <w:p w14:paraId="73BEC0A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7F2250D" w14:textId="7EE36D64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GB"/>
              </w:rPr>
              <w:t>30,926</w:t>
            </w:r>
          </w:p>
        </w:tc>
        <w:tc>
          <w:tcPr>
            <w:tcW w:w="272" w:type="dxa"/>
          </w:tcPr>
          <w:p w14:paraId="1F84682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59B459A" w14:textId="020621D5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38,629</w:t>
            </w:r>
          </w:p>
        </w:tc>
      </w:tr>
      <w:tr w:rsidR="00B275E0" w:rsidRPr="00AB4D27" w14:paraId="405C2B10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1234C7B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39AB0E" w14:textId="5AB51E1E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5E0">
              <w:rPr>
                <w:rFonts w:ascii="Angsana New" w:hAnsi="Angsana New"/>
                <w:b/>
                <w:bCs/>
                <w:sz w:val="30"/>
                <w:szCs w:val="30"/>
              </w:rPr>
              <w:t>34,739</w:t>
            </w:r>
          </w:p>
        </w:tc>
        <w:tc>
          <w:tcPr>
            <w:tcW w:w="270" w:type="dxa"/>
          </w:tcPr>
          <w:p w14:paraId="3963FD8C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B169" w14:textId="75DBAF54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41,320</w:t>
            </w:r>
          </w:p>
        </w:tc>
        <w:tc>
          <w:tcPr>
            <w:tcW w:w="236" w:type="dxa"/>
          </w:tcPr>
          <w:p w14:paraId="1E5CE2E9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79CF58" w14:textId="75E8868B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5E0">
              <w:rPr>
                <w:rFonts w:ascii="Angsana New" w:hAnsi="Angsana New"/>
                <w:b/>
                <w:bCs/>
                <w:sz w:val="30"/>
                <w:szCs w:val="30"/>
              </w:rPr>
              <w:t>34,739</w:t>
            </w:r>
          </w:p>
        </w:tc>
        <w:tc>
          <w:tcPr>
            <w:tcW w:w="272" w:type="dxa"/>
          </w:tcPr>
          <w:p w14:paraId="181466D8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A3A51" w14:textId="54044940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41,320</w:t>
            </w:r>
          </w:p>
        </w:tc>
      </w:tr>
      <w:tr w:rsidR="00B275E0" w:rsidRPr="00AF5278" w14:paraId="7A977D41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AECE566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5D2932B3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E328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393F1D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36FD40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9E3F31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EB0474" w14:textId="77777777" w:rsidR="00B275E0" w:rsidRPr="00AF5278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6C52F" w14:textId="77777777" w:rsidR="00B275E0" w:rsidRPr="00AF5278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5E0" w:rsidRPr="00AB4D27" w14:paraId="29381130" w14:textId="77777777" w:rsidTr="00CF4909">
        <w:trPr>
          <w:cantSplit/>
        </w:trPr>
        <w:tc>
          <w:tcPr>
            <w:tcW w:w="4050" w:type="dxa"/>
          </w:tcPr>
          <w:p w14:paraId="0E1E9E2F" w14:textId="32EF4478" w:rsidR="00B275E0" w:rsidRPr="00AB4D27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7A71AF6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C2177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10A6693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0E0079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F351174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1EB4D68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B056672" w14:textId="77777777" w:rsidR="00B275E0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B275E0" w:rsidRPr="00AB4D27" w14:paraId="7CBA06EF" w14:textId="77777777" w:rsidTr="00CF4909">
        <w:trPr>
          <w:cantSplit/>
        </w:trPr>
        <w:tc>
          <w:tcPr>
            <w:tcW w:w="4050" w:type="dxa"/>
          </w:tcPr>
          <w:p w14:paraId="43D1E4FE" w14:textId="77777777" w:rsidR="00B275E0" w:rsidRPr="00AB4D27" w:rsidRDefault="00B275E0" w:rsidP="00B275E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664ABB0A" w14:textId="4A68E190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70" w:type="dxa"/>
          </w:tcPr>
          <w:p w14:paraId="5BF65582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3B4521" w14:textId="0964953C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36" w:type="dxa"/>
          </w:tcPr>
          <w:p w14:paraId="40D7C1DA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034B13F" w14:textId="4CEF4B5A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  <w:tc>
          <w:tcPr>
            <w:tcW w:w="272" w:type="dxa"/>
          </w:tcPr>
          <w:p w14:paraId="70808AB0" w14:textId="7777777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E5562C0" w14:textId="63531315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1,442</w:t>
            </w:r>
          </w:p>
        </w:tc>
      </w:tr>
      <w:tr w:rsidR="00B275E0" w:rsidRPr="00AB4D27" w14:paraId="55C57394" w14:textId="77777777" w:rsidTr="00CF4909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7A8FEF5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49A17E" w14:textId="34A24095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70" w:type="dxa"/>
          </w:tcPr>
          <w:p w14:paraId="18C54A39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D3277" w14:textId="764A03D5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36" w:type="dxa"/>
          </w:tcPr>
          <w:p w14:paraId="6C45DD30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F437219" w14:textId="132A9B3B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72" w:type="dxa"/>
          </w:tcPr>
          <w:p w14:paraId="697D0611" w14:textId="77777777" w:rsidR="00B275E0" w:rsidRPr="00AB4D27" w:rsidRDefault="00B275E0" w:rsidP="00B27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5EA3F9" w14:textId="4E00BBA7" w:rsidR="00B275E0" w:rsidRPr="00AB4D27" w:rsidRDefault="00B275E0" w:rsidP="00B275E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</w:tr>
    </w:tbl>
    <w:p w14:paraId="26E2FF6A" w14:textId="6D6D3AC8" w:rsidR="00AB3651" w:rsidRPr="00AF5278" w:rsidRDefault="00AB3651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4A42C951" w14:textId="77777777" w:rsidR="00AF5278" w:rsidRDefault="00AF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40C2DEA" w14:textId="4EFC9090" w:rsidR="00670A45" w:rsidRDefault="00994644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3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ลูกหนี้การค้าและลูกหนี้หมุนเวียนอื่น</w:t>
      </w:r>
    </w:p>
    <w:p w14:paraId="6720C77E" w14:textId="60AACE43" w:rsidR="006C655C" w:rsidRDefault="006C655C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1242F6" w:rsidRPr="00AB4D27" w14:paraId="172F4F92" w14:textId="77777777" w:rsidTr="00736974">
        <w:trPr>
          <w:tblHeader/>
        </w:trPr>
        <w:tc>
          <w:tcPr>
            <w:tcW w:w="3150" w:type="dxa"/>
          </w:tcPr>
          <w:p w14:paraId="4FF39C8C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FC97F59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0276708" w14:textId="77777777" w:rsidR="001242F6" w:rsidRPr="00AB4D27" w:rsidRDefault="001242F6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2A84E64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DD3F374" w14:textId="77777777" w:rsidR="001242F6" w:rsidRPr="00AB4D27" w:rsidRDefault="001242F6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42F6" w:rsidRPr="00AB4D27" w14:paraId="1215BC83" w14:textId="77777777" w:rsidTr="00736974">
        <w:trPr>
          <w:tblHeader/>
        </w:trPr>
        <w:tc>
          <w:tcPr>
            <w:tcW w:w="3150" w:type="dxa"/>
          </w:tcPr>
          <w:p w14:paraId="0D0C4E99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300868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9BF3E2F" w14:textId="77777777" w:rsidR="001242F6" w:rsidRPr="00F020FA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F020FA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F020FA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2" w:type="dxa"/>
          </w:tcPr>
          <w:p w14:paraId="48C15C57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004DDF" w14:textId="77777777" w:rsidR="001242F6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FB83CCD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167AD" w14:textId="77777777" w:rsidR="001242F6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20FA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F020FA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2F34491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A5E05" w14:textId="77777777" w:rsidR="001242F6" w:rsidRPr="00B362D3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42F6" w:rsidRPr="00AB4D27" w14:paraId="2A350765" w14:textId="77777777" w:rsidTr="00736974">
        <w:trPr>
          <w:tblHeader/>
        </w:trPr>
        <w:tc>
          <w:tcPr>
            <w:tcW w:w="3150" w:type="dxa"/>
          </w:tcPr>
          <w:p w14:paraId="66EDA722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631B05F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</w:tcPr>
          <w:p w14:paraId="7B48115D" w14:textId="77777777" w:rsidR="001242F6" w:rsidRPr="00B362D3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</w:tcPr>
          <w:p w14:paraId="16CF095C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A6C98B" w14:textId="77777777" w:rsidR="001242F6" w:rsidRPr="00AB4D27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5C8E9909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1C94E" w14:textId="77777777" w:rsidR="001242F6" w:rsidRPr="00AB4D27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4E4A9C7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51F51B" w14:textId="77777777" w:rsidR="001242F6" w:rsidRPr="00B362D3" w:rsidRDefault="001242F6" w:rsidP="001C5BBC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1242F6" w:rsidRPr="00AB4D27" w14:paraId="66A10A78" w14:textId="77777777" w:rsidTr="00736974">
        <w:trPr>
          <w:tblHeader/>
        </w:trPr>
        <w:tc>
          <w:tcPr>
            <w:tcW w:w="3150" w:type="dxa"/>
          </w:tcPr>
          <w:p w14:paraId="4F696776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B2F56F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7E5575" w14:textId="77777777" w:rsidR="001242F6" w:rsidRPr="00AB4D27" w:rsidRDefault="001242F6" w:rsidP="001C5BB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42F6" w:rsidRPr="00AB4D27" w14:paraId="386665CC" w14:textId="77777777" w:rsidTr="00736974">
        <w:tc>
          <w:tcPr>
            <w:tcW w:w="3150" w:type="dxa"/>
            <w:hideMark/>
          </w:tcPr>
          <w:p w14:paraId="4B1B9ACD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D0E7D6A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2FEE4EA2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4B71E5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D5D3E40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9F1D8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FC815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B9495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018DC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2F6" w:rsidRPr="00AB4D27" w14:paraId="03F9E1BE" w14:textId="77777777" w:rsidTr="00736974">
        <w:tc>
          <w:tcPr>
            <w:tcW w:w="3150" w:type="dxa"/>
            <w:hideMark/>
          </w:tcPr>
          <w:p w14:paraId="4B5C0D96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  <w:hideMark/>
          </w:tcPr>
          <w:p w14:paraId="25822277" w14:textId="464B526C" w:rsidR="001242F6" w:rsidRPr="00AB4D27" w:rsidRDefault="00494A84" w:rsidP="001C5BBC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0C70E316" w14:textId="0C9664B4" w:rsidR="001242F6" w:rsidRPr="00AB4D27" w:rsidRDefault="00B275E0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GB"/>
              </w:rPr>
              <w:t>1,389</w:t>
            </w:r>
          </w:p>
        </w:tc>
        <w:tc>
          <w:tcPr>
            <w:tcW w:w="262" w:type="dxa"/>
          </w:tcPr>
          <w:p w14:paraId="61C46AC7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413F71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160</w:t>
            </w:r>
          </w:p>
        </w:tc>
        <w:tc>
          <w:tcPr>
            <w:tcW w:w="270" w:type="dxa"/>
          </w:tcPr>
          <w:p w14:paraId="2D2BA227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F86C4F" w14:textId="14F81B3E" w:rsidR="001242F6" w:rsidRPr="00AB4D27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5E0">
              <w:rPr>
                <w:rFonts w:ascii="Angsana New" w:hAnsi="Angsana New"/>
                <w:sz w:val="30"/>
                <w:szCs w:val="30"/>
                <w:lang w:val="en-GB"/>
              </w:rPr>
              <w:t>1,389</w:t>
            </w:r>
          </w:p>
        </w:tc>
        <w:tc>
          <w:tcPr>
            <w:tcW w:w="270" w:type="dxa"/>
          </w:tcPr>
          <w:p w14:paraId="3E60111B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67CFCC6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160</w:t>
            </w:r>
          </w:p>
        </w:tc>
      </w:tr>
      <w:tr w:rsidR="001242F6" w:rsidRPr="00AB4D27" w14:paraId="5A8A8A80" w14:textId="77777777" w:rsidTr="00736974">
        <w:tc>
          <w:tcPr>
            <w:tcW w:w="3150" w:type="dxa"/>
            <w:hideMark/>
          </w:tcPr>
          <w:p w14:paraId="2455F723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0F6CDA3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BAA79" w14:textId="4BB59194" w:rsidR="001242F6" w:rsidRPr="00AB4D27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285,467</w:t>
            </w:r>
          </w:p>
        </w:tc>
        <w:tc>
          <w:tcPr>
            <w:tcW w:w="262" w:type="dxa"/>
          </w:tcPr>
          <w:p w14:paraId="7707D000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8D5C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312,594</w:t>
            </w:r>
          </w:p>
        </w:tc>
        <w:tc>
          <w:tcPr>
            <w:tcW w:w="270" w:type="dxa"/>
          </w:tcPr>
          <w:p w14:paraId="4612B18D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251BB" w14:textId="1443A1A9" w:rsidR="001242F6" w:rsidRPr="00C308BF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US"/>
              </w:rPr>
              <w:t>285,406</w:t>
            </w:r>
          </w:p>
        </w:tc>
        <w:tc>
          <w:tcPr>
            <w:tcW w:w="270" w:type="dxa"/>
          </w:tcPr>
          <w:p w14:paraId="637645CD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5A1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312,533</w:t>
            </w:r>
          </w:p>
        </w:tc>
      </w:tr>
      <w:tr w:rsidR="001242F6" w:rsidRPr="00AB4D27" w14:paraId="1F061077" w14:textId="77777777" w:rsidTr="00736974">
        <w:tc>
          <w:tcPr>
            <w:tcW w:w="3150" w:type="dxa"/>
          </w:tcPr>
          <w:p w14:paraId="0FF0489D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01E6908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9B02202" w14:textId="616CF74B" w:rsidR="001242F6" w:rsidRPr="00AB4D27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286,856</w:t>
            </w:r>
          </w:p>
        </w:tc>
        <w:tc>
          <w:tcPr>
            <w:tcW w:w="262" w:type="dxa"/>
          </w:tcPr>
          <w:p w14:paraId="75159937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8A3C1CC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312,754</w:t>
            </w:r>
          </w:p>
        </w:tc>
        <w:tc>
          <w:tcPr>
            <w:tcW w:w="270" w:type="dxa"/>
          </w:tcPr>
          <w:p w14:paraId="1D4EA1D4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CA2F903" w14:textId="6C13174C" w:rsidR="001242F6" w:rsidRPr="00AB4D27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286,795</w:t>
            </w:r>
          </w:p>
        </w:tc>
        <w:tc>
          <w:tcPr>
            <w:tcW w:w="270" w:type="dxa"/>
          </w:tcPr>
          <w:p w14:paraId="4337CE5E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EF4C3BD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312,693</w:t>
            </w:r>
          </w:p>
        </w:tc>
      </w:tr>
      <w:tr w:rsidR="001242F6" w:rsidRPr="00AB4D27" w14:paraId="479F12C7" w14:textId="77777777" w:rsidTr="00736974">
        <w:tc>
          <w:tcPr>
            <w:tcW w:w="3150" w:type="dxa"/>
          </w:tcPr>
          <w:p w14:paraId="46B260CC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B4D27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44385B75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1F969" w14:textId="77777777" w:rsidR="00263195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119802E" w14:textId="4DE1E57D" w:rsidR="001242F6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19,</w:t>
            </w:r>
            <w:r w:rsidR="00633CB8">
              <w:rPr>
                <w:rFonts w:ascii="Angsana New" w:hAnsi="Angsana New"/>
                <w:sz w:val="30"/>
                <w:szCs w:val="30"/>
                <w:lang w:val="en-GB"/>
              </w:rPr>
              <w:t>479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  <w:vAlign w:val="center"/>
          </w:tcPr>
          <w:p w14:paraId="0A57350A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A6951" w14:textId="77777777" w:rsidR="001242F6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4C73A78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(19,598)</w:t>
            </w:r>
          </w:p>
        </w:tc>
        <w:tc>
          <w:tcPr>
            <w:tcW w:w="270" w:type="dxa"/>
            <w:vAlign w:val="center"/>
          </w:tcPr>
          <w:p w14:paraId="3A1AD29A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72401B" w14:textId="77777777" w:rsidR="00263195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20E42F3" w14:textId="6AC73AB4" w:rsidR="001242F6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19,</w:t>
            </w:r>
            <w:r w:rsidR="00633CB8">
              <w:rPr>
                <w:rFonts w:ascii="Angsana New" w:hAnsi="Angsana New"/>
                <w:sz w:val="30"/>
                <w:szCs w:val="30"/>
                <w:lang w:val="en-GB"/>
              </w:rPr>
              <w:t>418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center"/>
          </w:tcPr>
          <w:p w14:paraId="682B386B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06066" w14:textId="77777777" w:rsidR="001242F6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E1F08BD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(19,537)</w:t>
            </w:r>
          </w:p>
        </w:tc>
      </w:tr>
      <w:tr w:rsidR="001242F6" w:rsidRPr="00AB4D27" w14:paraId="6DC64CE5" w14:textId="77777777" w:rsidTr="00736974">
        <w:tc>
          <w:tcPr>
            <w:tcW w:w="3150" w:type="dxa"/>
          </w:tcPr>
          <w:p w14:paraId="3CA02726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70AA1E3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1DF16D70" w14:textId="705451CD" w:rsidR="001242F6" w:rsidRPr="00633CB8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267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,377</w:t>
            </w:r>
          </w:p>
        </w:tc>
        <w:tc>
          <w:tcPr>
            <w:tcW w:w="262" w:type="dxa"/>
          </w:tcPr>
          <w:p w14:paraId="520031B6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C7FECA7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293,156</w:t>
            </w:r>
          </w:p>
        </w:tc>
        <w:tc>
          <w:tcPr>
            <w:tcW w:w="270" w:type="dxa"/>
          </w:tcPr>
          <w:p w14:paraId="02A6C532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2E7D2D3" w14:textId="7983C469" w:rsidR="001242F6" w:rsidRPr="00B75DAA" w:rsidRDefault="00263195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267,</w:t>
            </w:r>
            <w:r w:rsidR="00B75D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228FC352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044E308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293,156</w:t>
            </w:r>
          </w:p>
        </w:tc>
      </w:tr>
      <w:tr w:rsidR="001242F6" w:rsidRPr="00AB4D27" w14:paraId="0E6F26CA" w14:textId="77777777" w:rsidTr="00736974">
        <w:tc>
          <w:tcPr>
            <w:tcW w:w="3150" w:type="dxa"/>
          </w:tcPr>
          <w:p w14:paraId="6B80E6B9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204742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05A9927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EB22F68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4D17223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47BE2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E17EC5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3C91419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14D653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242F6" w:rsidRPr="00AB4D27" w14:paraId="5B4CDB4D" w14:textId="77777777" w:rsidTr="00736974">
        <w:tc>
          <w:tcPr>
            <w:tcW w:w="3150" w:type="dxa"/>
          </w:tcPr>
          <w:p w14:paraId="592FD7CB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1B765A5E" w14:textId="77777777" w:rsidR="001242F6" w:rsidRPr="00AB4D27" w:rsidRDefault="001242F6" w:rsidP="001C5B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67596E6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082ACBBA" w14:textId="77777777" w:rsidR="001242F6" w:rsidRPr="00AB4D27" w:rsidRDefault="001242F6" w:rsidP="001C5BB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CD64DB3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FAF87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BADD6A2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7100A26" w14:textId="77777777" w:rsidR="001242F6" w:rsidRPr="00AB4D27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D62330A" w14:textId="77777777" w:rsidR="001242F6" w:rsidRPr="00AB4D27" w:rsidRDefault="001242F6" w:rsidP="001C5BB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63195" w:rsidRPr="00AB4D27" w14:paraId="72396B01" w14:textId="77777777" w:rsidTr="00736974">
        <w:tc>
          <w:tcPr>
            <w:tcW w:w="3150" w:type="dxa"/>
          </w:tcPr>
          <w:p w14:paraId="2E85FC8E" w14:textId="77777777" w:rsidR="00263195" w:rsidRPr="00AB4D27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6536966C" w14:textId="4145B30E" w:rsidR="00263195" w:rsidRPr="00AB4D27" w:rsidRDefault="00494A84" w:rsidP="00263195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A3587F8" w14:textId="70046ABE" w:rsidR="00263195" w:rsidRPr="00AB4D27" w:rsidRDefault="00263195" w:rsidP="00494A84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2" w:type="dxa"/>
          </w:tcPr>
          <w:p w14:paraId="72AE3405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00E98A2" w14:textId="77777777" w:rsidR="00263195" w:rsidRPr="00AB4D27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</w:t>
            </w:r>
          </w:p>
        </w:tc>
        <w:tc>
          <w:tcPr>
            <w:tcW w:w="270" w:type="dxa"/>
          </w:tcPr>
          <w:p w14:paraId="6B023938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5A064A" w14:textId="7F761D7C" w:rsidR="00263195" w:rsidRPr="00263195" w:rsidRDefault="00263195" w:rsidP="00494A84">
            <w:pPr>
              <w:pStyle w:val="a1"/>
              <w:tabs>
                <w:tab w:val="decimal" w:pos="5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B022EB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3869A3" w14:textId="77777777" w:rsidR="00263195" w:rsidRPr="00AB4D27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977</w:t>
            </w:r>
          </w:p>
        </w:tc>
      </w:tr>
      <w:tr w:rsidR="00263195" w:rsidRPr="00AB4D27" w14:paraId="0C4A22C6" w14:textId="77777777" w:rsidTr="00736974">
        <w:tc>
          <w:tcPr>
            <w:tcW w:w="3150" w:type="dxa"/>
          </w:tcPr>
          <w:p w14:paraId="1FCAE892" w14:textId="77777777" w:rsidR="00263195" w:rsidRPr="00AB4D27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4648EF66" w14:textId="77777777" w:rsidR="00263195" w:rsidRPr="00AB4D27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7714E508" w14:textId="170E1A5F" w:rsidR="00263195" w:rsidRPr="00633CB8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3195">
              <w:rPr>
                <w:rFonts w:ascii="Angsana New" w:hAnsi="Angsana New"/>
                <w:sz w:val="30"/>
                <w:szCs w:val="30"/>
                <w:cs/>
                <w:lang w:val="en-GB"/>
              </w:rPr>
              <w:t>47</w:t>
            </w: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63195">
              <w:rPr>
                <w:rFonts w:ascii="Angsana New" w:hAnsi="Angsana New"/>
                <w:sz w:val="30"/>
                <w:szCs w:val="30"/>
                <w:cs/>
                <w:lang w:val="en-GB"/>
              </w:rPr>
              <w:t>08</w:t>
            </w:r>
            <w:r w:rsidR="00633CB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2" w:type="dxa"/>
            <w:vAlign w:val="center"/>
          </w:tcPr>
          <w:p w14:paraId="77A360F5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51CB9D59" w14:textId="77777777" w:rsidR="00263195" w:rsidRPr="00AB4D27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48,571</w:t>
            </w:r>
          </w:p>
        </w:tc>
        <w:tc>
          <w:tcPr>
            <w:tcW w:w="270" w:type="dxa"/>
            <w:vAlign w:val="center"/>
          </w:tcPr>
          <w:p w14:paraId="0B605366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96C3165" w14:textId="719983DA" w:rsidR="00263195" w:rsidRPr="00633CB8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3195">
              <w:rPr>
                <w:rFonts w:ascii="Angsana New" w:hAnsi="Angsana New"/>
                <w:sz w:val="30"/>
                <w:szCs w:val="30"/>
                <w:cs/>
                <w:lang w:val="en-GB"/>
              </w:rPr>
              <w:t>47</w:t>
            </w: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63195">
              <w:rPr>
                <w:rFonts w:ascii="Angsana New" w:hAnsi="Angsana New"/>
                <w:sz w:val="30"/>
                <w:szCs w:val="30"/>
                <w:cs/>
                <w:lang w:val="en-GB"/>
              </w:rPr>
              <w:t>08</w:t>
            </w:r>
            <w:r w:rsidR="00633CB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16AFB228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D52606D" w14:textId="77777777" w:rsidR="00263195" w:rsidRPr="00AB4D27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48,571</w:t>
            </w:r>
          </w:p>
        </w:tc>
      </w:tr>
      <w:tr w:rsidR="00263195" w:rsidRPr="00AB4D27" w14:paraId="0067F9A9" w14:textId="77777777" w:rsidTr="00736974">
        <w:tc>
          <w:tcPr>
            <w:tcW w:w="3150" w:type="dxa"/>
            <w:hideMark/>
          </w:tcPr>
          <w:p w14:paraId="1324AC12" w14:textId="77777777" w:rsidR="00263195" w:rsidRPr="00AB4D27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0E9F37A" w14:textId="77777777" w:rsidR="00263195" w:rsidRPr="00AB4D27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E46FE" w14:textId="5EE30E5A" w:rsidR="00263195" w:rsidRPr="00633CB8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47</w:t>
            </w:r>
            <w:r w:rsidRPr="00633CB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633C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08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2" w:type="dxa"/>
          </w:tcPr>
          <w:p w14:paraId="4C66568A" w14:textId="77777777" w:rsidR="00263195" w:rsidRPr="00633CB8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2D06E" w14:textId="77777777" w:rsidR="00263195" w:rsidRPr="00633CB8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49,548</w:t>
            </w:r>
          </w:p>
        </w:tc>
        <w:tc>
          <w:tcPr>
            <w:tcW w:w="270" w:type="dxa"/>
          </w:tcPr>
          <w:p w14:paraId="25D2B121" w14:textId="77777777" w:rsidR="00263195" w:rsidRPr="00633CB8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F610" w14:textId="02C1FDEE" w:rsidR="00263195" w:rsidRPr="00633CB8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47</w:t>
            </w:r>
            <w:r w:rsidRPr="00633CB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633CB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08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DA98AB1" w14:textId="77777777" w:rsidR="00263195" w:rsidRPr="00633CB8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AA20F" w14:textId="77777777" w:rsidR="00263195" w:rsidRPr="00633CB8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33CB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49,548</w:t>
            </w:r>
          </w:p>
        </w:tc>
      </w:tr>
      <w:tr w:rsidR="00263195" w:rsidRPr="004458AC" w14:paraId="5B54A14D" w14:textId="77777777" w:rsidTr="00736974">
        <w:tc>
          <w:tcPr>
            <w:tcW w:w="3150" w:type="dxa"/>
            <w:hideMark/>
          </w:tcPr>
          <w:p w14:paraId="2FE18490" w14:textId="77777777" w:rsidR="00263195" w:rsidRPr="004458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A75CAE" w14:textId="77777777" w:rsidR="00263195" w:rsidRPr="004458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49B7BAB" w14:textId="77777777" w:rsidR="00263195" w:rsidRPr="004458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</w:tcPr>
          <w:p w14:paraId="7BE41DB8" w14:textId="77777777" w:rsidR="00263195" w:rsidRPr="004458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</w:tcPr>
          <w:p w14:paraId="79550A6F" w14:textId="77777777" w:rsidR="00263195" w:rsidRPr="004458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E7E486C" w14:textId="77777777" w:rsidR="00263195" w:rsidRPr="004458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D3A10" w14:textId="77777777" w:rsidR="00263195" w:rsidRPr="004458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99680E" w14:textId="77777777" w:rsidR="00263195" w:rsidRPr="004458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9BEAB" w14:textId="77777777" w:rsidR="00263195" w:rsidRPr="004458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63195" w:rsidRPr="00AB4D27" w14:paraId="00140079" w14:textId="77777777" w:rsidTr="00736974">
        <w:tc>
          <w:tcPr>
            <w:tcW w:w="3150" w:type="dxa"/>
            <w:hideMark/>
          </w:tcPr>
          <w:p w14:paraId="58BCF87D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6495B45E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5E3555A2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F231FBD" w14:textId="77777777" w:rsidR="00263195" w:rsidRPr="000014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4185611D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4EB6C01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9B2D5E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A28422B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F4F5B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63195" w:rsidRPr="00AB4D27" w14:paraId="39608738" w14:textId="77777777" w:rsidTr="00736974">
        <w:tc>
          <w:tcPr>
            <w:tcW w:w="3150" w:type="dxa"/>
            <w:hideMark/>
          </w:tcPr>
          <w:p w14:paraId="1A62CE18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014A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0014A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5B8921AC" w14:textId="3BB34634" w:rsidR="00263195" w:rsidRPr="000014AC" w:rsidRDefault="00AF5278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36DD9866" w14:textId="6BD9918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2,445</w:t>
            </w:r>
          </w:p>
        </w:tc>
        <w:tc>
          <w:tcPr>
            <w:tcW w:w="262" w:type="dxa"/>
          </w:tcPr>
          <w:p w14:paraId="6E2C4B4E" w14:textId="77777777" w:rsidR="00263195" w:rsidRPr="000014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451EFC4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  <w:tc>
          <w:tcPr>
            <w:tcW w:w="270" w:type="dxa"/>
          </w:tcPr>
          <w:p w14:paraId="4667F291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7FA4" w14:textId="714D52FC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2,445</w:t>
            </w:r>
          </w:p>
        </w:tc>
        <w:tc>
          <w:tcPr>
            <w:tcW w:w="270" w:type="dxa"/>
          </w:tcPr>
          <w:p w14:paraId="2C1A7DB0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48AE1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554</w:t>
            </w:r>
          </w:p>
        </w:tc>
      </w:tr>
      <w:tr w:rsidR="00263195" w:rsidRPr="00AB4D27" w14:paraId="74E49AE7" w14:textId="77777777" w:rsidTr="00736974">
        <w:tc>
          <w:tcPr>
            <w:tcW w:w="3150" w:type="dxa"/>
            <w:hideMark/>
          </w:tcPr>
          <w:p w14:paraId="47305300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014A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3ECF0CE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DEE574" w14:textId="14B0D61E" w:rsidR="00263195" w:rsidRPr="008A3E50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241</w:t>
            </w:r>
          </w:p>
        </w:tc>
        <w:tc>
          <w:tcPr>
            <w:tcW w:w="262" w:type="dxa"/>
          </w:tcPr>
          <w:p w14:paraId="29156C15" w14:textId="77777777" w:rsidR="00263195" w:rsidRPr="000014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E02C69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4147642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9B212" w14:textId="3BA53E5A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241</w:t>
            </w:r>
          </w:p>
        </w:tc>
        <w:tc>
          <w:tcPr>
            <w:tcW w:w="270" w:type="dxa"/>
          </w:tcPr>
          <w:p w14:paraId="1F012C31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90A81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sz w:val="30"/>
                <w:szCs w:val="30"/>
                <w:lang w:val="en-GB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263195" w:rsidRPr="00AB4D27" w14:paraId="2FEFB60B" w14:textId="77777777" w:rsidTr="00736974">
        <w:tc>
          <w:tcPr>
            <w:tcW w:w="3150" w:type="dxa"/>
            <w:hideMark/>
          </w:tcPr>
          <w:p w14:paraId="011777EC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6050B4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604FD89" w14:textId="5F12E9EE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2,686</w:t>
            </w:r>
          </w:p>
        </w:tc>
        <w:tc>
          <w:tcPr>
            <w:tcW w:w="262" w:type="dxa"/>
          </w:tcPr>
          <w:p w14:paraId="587F1E40" w14:textId="77777777" w:rsidR="00263195" w:rsidRPr="000014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FB860E8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7F6A6E15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0E189C" w14:textId="6D842C5E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2,686</w:t>
            </w:r>
          </w:p>
        </w:tc>
        <w:tc>
          <w:tcPr>
            <w:tcW w:w="270" w:type="dxa"/>
          </w:tcPr>
          <w:p w14:paraId="04D2F19E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8BDED1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</w:tr>
      <w:tr w:rsidR="00263195" w:rsidRPr="00C6763D" w14:paraId="68D67F3E" w14:textId="77777777" w:rsidTr="00736974">
        <w:tc>
          <w:tcPr>
            <w:tcW w:w="3150" w:type="dxa"/>
            <w:hideMark/>
          </w:tcPr>
          <w:p w14:paraId="1A278DBA" w14:textId="77777777" w:rsidR="00263195" w:rsidRPr="000014AC" w:rsidRDefault="00263195" w:rsidP="0026319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74E837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1FD8967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68D2556" w14:textId="77777777" w:rsidR="00263195" w:rsidRPr="000014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FDE23E5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813BEE3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8EFB3C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48EE6E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EFF6A9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63195" w:rsidRPr="00AB4D27" w14:paraId="68619CB2" w14:textId="77777777" w:rsidTr="00736974">
        <w:tc>
          <w:tcPr>
            <w:tcW w:w="3150" w:type="dxa"/>
            <w:hideMark/>
          </w:tcPr>
          <w:p w14:paraId="07DC632A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</w:t>
            </w:r>
          </w:p>
          <w:p w14:paraId="2CD4FC7B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ลูกหนี้หมุนเวียนอื่น</w:t>
            </w:r>
          </w:p>
        </w:tc>
        <w:tc>
          <w:tcPr>
            <w:tcW w:w="900" w:type="dxa"/>
          </w:tcPr>
          <w:p w14:paraId="01E6B355" w14:textId="77777777" w:rsidR="00263195" w:rsidRPr="000014AC" w:rsidRDefault="00263195" w:rsidP="0026319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C84E8B3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0A7A83A5" w14:textId="14927B0F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317,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152</w:t>
            </w:r>
          </w:p>
        </w:tc>
        <w:tc>
          <w:tcPr>
            <w:tcW w:w="262" w:type="dxa"/>
          </w:tcPr>
          <w:p w14:paraId="19191A87" w14:textId="77777777" w:rsidR="00263195" w:rsidRPr="000014AC" w:rsidRDefault="00263195" w:rsidP="0026319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731B5F62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C2725F3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343,549</w:t>
            </w:r>
          </w:p>
        </w:tc>
        <w:tc>
          <w:tcPr>
            <w:tcW w:w="270" w:type="dxa"/>
          </w:tcPr>
          <w:p w14:paraId="04E7E0BB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59B226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4EA50661" w14:textId="031811FE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317,</w:t>
            </w:r>
            <w:r w:rsidR="00633CB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152</w:t>
            </w:r>
          </w:p>
        </w:tc>
        <w:tc>
          <w:tcPr>
            <w:tcW w:w="270" w:type="dxa"/>
          </w:tcPr>
          <w:p w14:paraId="2BF283AB" w14:textId="77777777" w:rsidR="00263195" w:rsidRPr="000014AC" w:rsidRDefault="00263195" w:rsidP="0026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B1F517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142F25" w14:textId="77777777" w:rsidR="00263195" w:rsidRPr="000014AC" w:rsidRDefault="00263195" w:rsidP="00263195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014A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343,549</w:t>
            </w:r>
          </w:p>
        </w:tc>
      </w:tr>
    </w:tbl>
    <w:p w14:paraId="03C5350E" w14:textId="77777777" w:rsidR="001242F6" w:rsidRPr="000014AC" w:rsidRDefault="001242F6" w:rsidP="001242F6">
      <w:r>
        <w:br w:type="page"/>
      </w:r>
    </w:p>
    <w:tbl>
      <w:tblPr>
        <w:tblW w:w="9180" w:type="dxa"/>
        <w:tblInd w:w="454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270"/>
        <w:gridCol w:w="1080"/>
      </w:tblGrid>
      <w:tr w:rsidR="001242F6" w:rsidRPr="00AB4D27" w14:paraId="24E44C19" w14:textId="77777777" w:rsidTr="00736974">
        <w:trPr>
          <w:tblHeader/>
        </w:trPr>
        <w:tc>
          <w:tcPr>
            <w:tcW w:w="3150" w:type="dxa"/>
          </w:tcPr>
          <w:p w14:paraId="3F910C23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A8B8171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14F1A704" w14:textId="77777777" w:rsidR="001242F6" w:rsidRPr="00AB4D27" w:rsidRDefault="001242F6" w:rsidP="00736974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5A10B90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E45553F" w14:textId="77777777" w:rsidR="001242F6" w:rsidRPr="00AB4D27" w:rsidRDefault="001242F6" w:rsidP="00736974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4D27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42F6" w:rsidRPr="00AB4D27" w14:paraId="3412A985" w14:textId="77777777" w:rsidTr="00736974">
        <w:trPr>
          <w:tblHeader/>
        </w:trPr>
        <w:tc>
          <w:tcPr>
            <w:tcW w:w="3150" w:type="dxa"/>
          </w:tcPr>
          <w:p w14:paraId="6548185F" w14:textId="77777777" w:rsidR="001242F6" w:rsidRPr="004458AC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DBE4AF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23E0BDD5" w14:textId="77777777" w:rsidR="001242F6" w:rsidRPr="00E70E92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F020FA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F020FA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2" w:type="dxa"/>
          </w:tcPr>
          <w:p w14:paraId="7FDF46F4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B1EFC9" w14:textId="77777777" w:rsidR="001242F6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C48B049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FB830" w14:textId="77777777" w:rsidR="001242F6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20FA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F020FA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969D0D8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DCC47" w14:textId="77777777" w:rsidR="001242F6" w:rsidRPr="00B362D3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42F6" w:rsidRPr="00AB4D27" w14:paraId="5CCEC995" w14:textId="77777777" w:rsidTr="00736974">
        <w:trPr>
          <w:tblHeader/>
        </w:trPr>
        <w:tc>
          <w:tcPr>
            <w:tcW w:w="3150" w:type="dxa"/>
          </w:tcPr>
          <w:p w14:paraId="4AFE121B" w14:textId="3F8DB9BC" w:rsidR="001242F6" w:rsidRPr="004458AC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hideMark/>
          </w:tcPr>
          <w:p w14:paraId="100977E5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564936C0" w14:textId="77777777" w:rsidR="001242F6" w:rsidRPr="00B362D3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62" w:type="dxa"/>
          </w:tcPr>
          <w:p w14:paraId="51C6442F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329026" w14:textId="77777777" w:rsidR="001242F6" w:rsidRPr="00AB4D27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D0C9D0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AF965" w14:textId="77777777" w:rsidR="001242F6" w:rsidRPr="00AB4D27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2D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139E6073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6DD91" w14:textId="77777777" w:rsidR="001242F6" w:rsidRPr="00B362D3" w:rsidRDefault="001242F6" w:rsidP="00736974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1242F6" w:rsidRPr="00AB4D27" w14:paraId="0FB77B50" w14:textId="77777777" w:rsidTr="00736974">
        <w:trPr>
          <w:tblHeader/>
        </w:trPr>
        <w:tc>
          <w:tcPr>
            <w:tcW w:w="3150" w:type="dxa"/>
          </w:tcPr>
          <w:p w14:paraId="04184508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21CE699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9C7593F" w14:textId="77777777" w:rsidR="001242F6" w:rsidRPr="00AB4D27" w:rsidRDefault="001242F6" w:rsidP="0073697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B4D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42F6" w:rsidRPr="00AB4D27" w14:paraId="591616CB" w14:textId="77777777" w:rsidTr="00736974">
        <w:tc>
          <w:tcPr>
            <w:tcW w:w="3150" w:type="dxa"/>
          </w:tcPr>
          <w:p w14:paraId="0D027319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206410D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4FA67B1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0568AE39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BF067AC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C5F657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886508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98E6CF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DB5343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1242F6" w:rsidRPr="00AB4D27" w14:paraId="14B16EA9" w14:textId="77777777" w:rsidTr="00736974">
        <w:tc>
          <w:tcPr>
            <w:tcW w:w="3150" w:type="dxa"/>
          </w:tcPr>
          <w:p w14:paraId="3F754156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058670C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A75F2EE" w14:textId="036F91B5" w:rsidR="001242F6" w:rsidRPr="004B596F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180,710</w:t>
            </w:r>
          </w:p>
        </w:tc>
        <w:tc>
          <w:tcPr>
            <w:tcW w:w="262" w:type="dxa"/>
          </w:tcPr>
          <w:p w14:paraId="09F55773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4289917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143,677</w:t>
            </w:r>
          </w:p>
        </w:tc>
        <w:tc>
          <w:tcPr>
            <w:tcW w:w="270" w:type="dxa"/>
          </w:tcPr>
          <w:p w14:paraId="4485D7AE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AFFD42" w14:textId="11F7FB03" w:rsidR="001242F6" w:rsidRPr="00263195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180,710</w:t>
            </w:r>
          </w:p>
        </w:tc>
        <w:tc>
          <w:tcPr>
            <w:tcW w:w="270" w:type="dxa"/>
          </w:tcPr>
          <w:p w14:paraId="4393BF04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13E7D4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143,677</w:t>
            </w:r>
          </w:p>
        </w:tc>
      </w:tr>
      <w:tr w:rsidR="001242F6" w:rsidRPr="00AB4D27" w14:paraId="452F13BB" w14:textId="77777777" w:rsidTr="00736974">
        <w:tc>
          <w:tcPr>
            <w:tcW w:w="3150" w:type="dxa"/>
          </w:tcPr>
          <w:p w14:paraId="75EEF72C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B8D5283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7A34B6D" w14:textId="77777777" w:rsidR="001242F6" w:rsidRPr="004B596F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3E91545D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85E3D5D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26500DD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DEDD39" w14:textId="77777777" w:rsidR="001242F6" w:rsidRPr="00263195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BD9C3BA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369641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1242F6" w:rsidRPr="00AB4D27" w14:paraId="1193345A" w14:textId="77777777" w:rsidTr="00736974">
        <w:tc>
          <w:tcPr>
            <w:tcW w:w="3150" w:type="dxa"/>
          </w:tcPr>
          <w:p w14:paraId="3A14B7CA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47DB8577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B9C1234" w14:textId="69846C5E" w:rsidR="001242F6" w:rsidRPr="004B596F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67,557</w:t>
            </w:r>
          </w:p>
        </w:tc>
        <w:tc>
          <w:tcPr>
            <w:tcW w:w="262" w:type="dxa"/>
          </w:tcPr>
          <w:p w14:paraId="3D7324EA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55BFE8D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125,254</w:t>
            </w:r>
          </w:p>
        </w:tc>
        <w:tc>
          <w:tcPr>
            <w:tcW w:w="270" w:type="dxa"/>
          </w:tcPr>
          <w:p w14:paraId="35411D06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332B1" w14:textId="2D4B230C" w:rsidR="001242F6" w:rsidRPr="00263195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67,557</w:t>
            </w:r>
          </w:p>
        </w:tc>
        <w:tc>
          <w:tcPr>
            <w:tcW w:w="270" w:type="dxa"/>
          </w:tcPr>
          <w:p w14:paraId="7BBC7D06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154F63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125,254</w:t>
            </w:r>
          </w:p>
        </w:tc>
      </w:tr>
      <w:tr w:rsidR="001242F6" w:rsidRPr="00AB4D27" w14:paraId="43D3AED5" w14:textId="77777777" w:rsidTr="00736974">
        <w:tc>
          <w:tcPr>
            <w:tcW w:w="3150" w:type="dxa"/>
          </w:tcPr>
          <w:p w14:paraId="574C1AB0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91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1DA8C268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6E36DBE8" w14:textId="16B9B5E7" w:rsidR="001242F6" w:rsidRPr="004B596F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13,487</w:t>
            </w:r>
          </w:p>
        </w:tc>
        <w:tc>
          <w:tcPr>
            <w:tcW w:w="262" w:type="dxa"/>
          </w:tcPr>
          <w:p w14:paraId="499F421A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7DB7ABCB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16,861</w:t>
            </w:r>
          </w:p>
        </w:tc>
        <w:tc>
          <w:tcPr>
            <w:tcW w:w="270" w:type="dxa"/>
          </w:tcPr>
          <w:p w14:paraId="0A468E79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D47805" w14:textId="2E069FB2" w:rsidR="001242F6" w:rsidRPr="00263195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13,487</w:t>
            </w:r>
          </w:p>
        </w:tc>
        <w:tc>
          <w:tcPr>
            <w:tcW w:w="270" w:type="dxa"/>
          </w:tcPr>
          <w:p w14:paraId="250D3D45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F457A9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16,861</w:t>
            </w:r>
          </w:p>
        </w:tc>
      </w:tr>
      <w:tr w:rsidR="001242F6" w:rsidRPr="00AB4D27" w14:paraId="0F474286" w14:textId="77777777" w:rsidTr="00736974">
        <w:tc>
          <w:tcPr>
            <w:tcW w:w="3150" w:type="dxa"/>
          </w:tcPr>
          <w:p w14:paraId="2AE70350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</w:rPr>
              <w:t>181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 xml:space="preserve">- 360 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7B76D70C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24D009" w14:textId="74B9C6BE" w:rsidR="001242F6" w:rsidRPr="004B596F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3,375</w:t>
            </w:r>
          </w:p>
        </w:tc>
        <w:tc>
          <w:tcPr>
            <w:tcW w:w="262" w:type="dxa"/>
          </w:tcPr>
          <w:p w14:paraId="344DB9AB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4D8AB24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4,957</w:t>
            </w:r>
          </w:p>
        </w:tc>
        <w:tc>
          <w:tcPr>
            <w:tcW w:w="270" w:type="dxa"/>
          </w:tcPr>
          <w:p w14:paraId="272A4BA3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A4719A" w14:textId="58E00663" w:rsidR="001242F6" w:rsidRPr="00263195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3,375</w:t>
            </w:r>
          </w:p>
        </w:tc>
        <w:tc>
          <w:tcPr>
            <w:tcW w:w="270" w:type="dxa"/>
          </w:tcPr>
          <w:p w14:paraId="6BA6DC10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5537B6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4,957</w:t>
            </w:r>
          </w:p>
        </w:tc>
      </w:tr>
      <w:tr w:rsidR="001242F6" w:rsidRPr="00AB4D27" w14:paraId="419F480B" w14:textId="77777777" w:rsidTr="00736974">
        <w:tc>
          <w:tcPr>
            <w:tcW w:w="3150" w:type="dxa"/>
          </w:tcPr>
          <w:p w14:paraId="3BCFB678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B4D2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AB4D27">
              <w:rPr>
                <w:rFonts w:ascii="Angsana New" w:hAnsi="Angsana New"/>
                <w:sz w:val="30"/>
                <w:szCs w:val="30"/>
              </w:rPr>
              <w:t>360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2A97DE61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F3AFF57" w14:textId="659C50D4" w:rsidR="001242F6" w:rsidRPr="004B596F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21,727</w:t>
            </w:r>
          </w:p>
        </w:tc>
        <w:tc>
          <w:tcPr>
            <w:tcW w:w="262" w:type="dxa"/>
          </w:tcPr>
          <w:p w14:paraId="356266C0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B0CABCB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22,005</w:t>
            </w:r>
          </w:p>
        </w:tc>
        <w:tc>
          <w:tcPr>
            <w:tcW w:w="270" w:type="dxa"/>
          </w:tcPr>
          <w:p w14:paraId="50274EA1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00660F" w14:textId="1F28F624" w:rsidR="001242F6" w:rsidRPr="004B596F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sz w:val="30"/>
                <w:szCs w:val="30"/>
                <w:lang w:val="en-GB"/>
              </w:rPr>
              <w:t>21,666</w:t>
            </w:r>
          </w:p>
        </w:tc>
        <w:tc>
          <w:tcPr>
            <w:tcW w:w="270" w:type="dxa"/>
          </w:tcPr>
          <w:p w14:paraId="1D5812AF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D1971E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B596F">
              <w:rPr>
                <w:rFonts w:ascii="Angsana New" w:hAnsi="Angsana New"/>
                <w:sz w:val="30"/>
                <w:szCs w:val="30"/>
                <w:lang w:val="en-GB"/>
              </w:rPr>
              <w:t>21,94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</w:tr>
      <w:tr w:rsidR="001242F6" w:rsidRPr="00AB4D27" w14:paraId="7B1A2614" w14:textId="77777777" w:rsidTr="00736974">
        <w:tc>
          <w:tcPr>
            <w:tcW w:w="3150" w:type="dxa"/>
          </w:tcPr>
          <w:p w14:paraId="169BA84A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C93CDA3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D44CD3D" w14:textId="04664440" w:rsidR="001242F6" w:rsidRPr="00AB4D27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286,856</w:t>
            </w:r>
          </w:p>
        </w:tc>
        <w:tc>
          <w:tcPr>
            <w:tcW w:w="262" w:type="dxa"/>
          </w:tcPr>
          <w:p w14:paraId="53829412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3775A91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312,754</w:t>
            </w:r>
          </w:p>
        </w:tc>
        <w:tc>
          <w:tcPr>
            <w:tcW w:w="270" w:type="dxa"/>
          </w:tcPr>
          <w:p w14:paraId="24DA5953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7A18729" w14:textId="23F654D2" w:rsidR="001242F6" w:rsidRPr="00AB4D27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286,795</w:t>
            </w:r>
          </w:p>
        </w:tc>
        <w:tc>
          <w:tcPr>
            <w:tcW w:w="270" w:type="dxa"/>
          </w:tcPr>
          <w:p w14:paraId="3ACB3112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265F13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312,693</w:t>
            </w:r>
          </w:p>
        </w:tc>
      </w:tr>
      <w:tr w:rsidR="001242F6" w:rsidRPr="00AB4D27" w14:paraId="4A1B2003" w14:textId="77777777" w:rsidTr="00736974">
        <w:tc>
          <w:tcPr>
            <w:tcW w:w="4050" w:type="dxa"/>
            <w:gridSpan w:val="2"/>
            <w:vAlign w:val="bottom"/>
          </w:tcPr>
          <w:p w14:paraId="3533C6BA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B4D2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E5B91FB" w14:textId="7D483789" w:rsidR="001242F6" w:rsidRPr="004604DE" w:rsidRDefault="00263195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63195">
              <w:rPr>
                <w:rFonts w:ascii="Angsana New" w:hAnsi="Angsana New"/>
                <w:sz w:val="30"/>
                <w:szCs w:val="30"/>
              </w:rPr>
              <w:t>19,</w:t>
            </w:r>
            <w:r w:rsidR="00AD1394">
              <w:rPr>
                <w:rFonts w:ascii="Angsana New" w:hAnsi="Angsana New"/>
                <w:sz w:val="30"/>
                <w:szCs w:val="30"/>
              </w:rPr>
              <w:t>479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9FC1DCE" w14:textId="77777777" w:rsidR="001242F6" w:rsidRPr="004604DE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8103697" w14:textId="77777777" w:rsidR="001242F6" w:rsidRPr="004604DE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604DE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9,598</w:t>
            </w:r>
            <w:r w:rsidRPr="004604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AEEA9" w14:textId="77777777" w:rsidR="001242F6" w:rsidRPr="004604DE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729EE3" w14:textId="1DE4D793" w:rsidR="001242F6" w:rsidRPr="004604DE" w:rsidRDefault="00263195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63195">
              <w:rPr>
                <w:rFonts w:ascii="Angsana New" w:hAnsi="Angsana New"/>
                <w:sz w:val="30"/>
                <w:szCs w:val="30"/>
              </w:rPr>
              <w:t>19,</w:t>
            </w:r>
            <w:r w:rsidR="00AD1394">
              <w:rPr>
                <w:rFonts w:ascii="Angsana New" w:hAnsi="Angsana New"/>
                <w:sz w:val="30"/>
                <w:szCs w:val="30"/>
              </w:rPr>
              <w:t>418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464DF8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F2A0553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(19,537)</w:t>
            </w:r>
          </w:p>
        </w:tc>
      </w:tr>
      <w:tr w:rsidR="001242F6" w:rsidRPr="00AB4D27" w14:paraId="2375D8F8" w14:textId="77777777" w:rsidTr="00736974">
        <w:tc>
          <w:tcPr>
            <w:tcW w:w="3150" w:type="dxa"/>
          </w:tcPr>
          <w:p w14:paraId="0DA7EB49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DF9FAF9" w14:textId="77777777" w:rsidR="001242F6" w:rsidRPr="00AB4D27" w:rsidRDefault="001242F6" w:rsidP="0073697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E3025" w14:textId="689736C2" w:rsidR="001242F6" w:rsidRPr="00AB4D27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267,</w:t>
            </w:r>
            <w:r w:rsidR="00AD13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62" w:type="dxa"/>
          </w:tcPr>
          <w:p w14:paraId="7329E7DC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0DCD5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293,156</w:t>
            </w:r>
          </w:p>
        </w:tc>
        <w:tc>
          <w:tcPr>
            <w:tcW w:w="270" w:type="dxa"/>
          </w:tcPr>
          <w:p w14:paraId="01149F3D" w14:textId="77777777" w:rsidR="001242F6" w:rsidRPr="00AB4D27" w:rsidRDefault="001242F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DA20F" w14:textId="543B5D93" w:rsidR="001242F6" w:rsidRPr="00AB4D27" w:rsidRDefault="00263195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31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267,</w:t>
            </w:r>
            <w:r w:rsidR="00AD13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</w:tcPr>
          <w:p w14:paraId="64AEC415" w14:textId="77777777" w:rsidR="001242F6" w:rsidRPr="00AB4D27" w:rsidRDefault="001242F6" w:rsidP="0073697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54C89" w14:textId="77777777" w:rsidR="001242F6" w:rsidRPr="00AB4D27" w:rsidRDefault="001242F6" w:rsidP="00736974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293,156</w:t>
            </w:r>
          </w:p>
        </w:tc>
      </w:tr>
    </w:tbl>
    <w:p w14:paraId="2EBE8782" w14:textId="47D5D88C" w:rsidR="00054074" w:rsidRPr="002F49CA" w:rsidRDefault="00054074" w:rsidP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054074" w:rsidRPr="008060F3" w14:paraId="0FC920AE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E614A8F" w14:textId="77777777" w:rsidR="00054074" w:rsidRPr="009162E7" w:rsidRDefault="00054074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44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557642F7" w14:textId="77777777" w:rsidR="00054074" w:rsidRPr="008060F3" w:rsidRDefault="00054074" w:rsidP="00D458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4F3D09A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89679BE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074" w:rsidRPr="008060F3" w14:paraId="1DAC29DB" w14:textId="77777777" w:rsidTr="0023560B">
        <w:trPr>
          <w:cantSplit/>
          <w:tblHeader/>
        </w:trPr>
        <w:tc>
          <w:tcPr>
            <w:tcW w:w="4050" w:type="dxa"/>
            <w:vAlign w:val="bottom"/>
          </w:tcPr>
          <w:p w14:paraId="31F75E98" w14:textId="77565742" w:rsidR="00054074" w:rsidRPr="009162E7" w:rsidRDefault="00054074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color w:val="0000FF"/>
                <w:spacing w:val="-6"/>
                <w:sz w:val="30"/>
                <w:szCs w:val="30"/>
                <w:lang w:val="en-US"/>
              </w:rPr>
            </w:pP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 </w:t>
            </w:r>
            <w:r w:rsidR="000440D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</w:t>
            </w:r>
            <w:r w:rsidRPr="00C274A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งวด</w:t>
            </w:r>
            <w:r w:rsidR="001242F6" w:rsidRPr="00C274AF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ส</w:t>
            </w:r>
            <w:r w:rsidR="001242F6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าม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F97627" w:rsidRPr="00CB698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</w:t>
            </w:r>
            <w:r w:rsidR="001242F6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1 </w:t>
            </w:r>
            <w:r w:rsidR="001242F6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9F4CD93" w14:textId="0F0C4810" w:rsidR="00054074" w:rsidRPr="008060F3" w:rsidRDefault="00AF5278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F7F70DF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19E737" w14:textId="4E0ED2E9" w:rsidR="00054074" w:rsidRPr="008060F3" w:rsidRDefault="00AF5278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57C7F867" w14:textId="77777777" w:rsidR="00054074" w:rsidRPr="00AF5278" w:rsidRDefault="0005407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D9175F0" w14:textId="3F362918" w:rsidR="00054074" w:rsidRPr="00AF5278" w:rsidRDefault="00AF5278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5278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0664EF4" w14:textId="77777777" w:rsidR="00054074" w:rsidRPr="00AF5278" w:rsidRDefault="00054074" w:rsidP="00D458D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EFCD85" w14:textId="1B3C9D40" w:rsidR="00054074" w:rsidRPr="00AF5278" w:rsidRDefault="00AF5278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527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54074" w:rsidRPr="008060F3" w14:paraId="0FB45279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0CE756C" w14:textId="77777777" w:rsidR="00054074" w:rsidRPr="008060F3" w:rsidRDefault="00054074" w:rsidP="00D458D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3B7B9949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560B" w:rsidRPr="008060F3" w14:paraId="741622D3" w14:textId="77777777" w:rsidTr="00895D15">
        <w:trPr>
          <w:cantSplit/>
        </w:trPr>
        <w:tc>
          <w:tcPr>
            <w:tcW w:w="4050" w:type="dxa"/>
          </w:tcPr>
          <w:p w14:paraId="13CCB457" w14:textId="77777777" w:rsidR="0023560B" w:rsidRPr="009162E7" w:rsidRDefault="0023560B" w:rsidP="0023560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F2F32EA" w14:textId="30005D7C" w:rsidR="0023560B" w:rsidRPr="008060F3" w:rsidRDefault="00AF5278" w:rsidP="00AF527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80" w:type="dxa"/>
            <w:shd w:val="clear" w:color="auto" w:fill="auto"/>
          </w:tcPr>
          <w:p w14:paraId="40C11585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37957" w14:textId="2DE36702" w:rsidR="0023560B" w:rsidRPr="008060F3" w:rsidRDefault="00AF5278" w:rsidP="00AF5278">
            <w:pPr>
              <w:pStyle w:val="a1"/>
              <w:tabs>
                <w:tab w:val="decimal" w:pos="522"/>
              </w:tabs>
              <w:ind w:right="100"/>
              <w:rPr>
                <w:rFonts w:ascii="Angsana New" w:hAnsi="Angsana New"/>
                <w:sz w:val="30"/>
                <w:szCs w:val="30"/>
              </w:rPr>
            </w:pPr>
            <w:r w:rsidRPr="00AF5278">
              <w:rPr>
                <w:rFonts w:ascii="Angsana New" w:hAnsi="Angsana New"/>
                <w:sz w:val="30"/>
                <w:szCs w:val="30"/>
                <w:lang w:val="en-GB"/>
              </w:rPr>
              <w:t>166</w:t>
            </w:r>
          </w:p>
        </w:tc>
        <w:tc>
          <w:tcPr>
            <w:tcW w:w="184" w:type="dxa"/>
            <w:shd w:val="clear" w:color="auto" w:fill="auto"/>
          </w:tcPr>
          <w:p w14:paraId="6532D944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AC5FDA9" w14:textId="465400F8" w:rsidR="0023560B" w:rsidRPr="008060F3" w:rsidRDefault="00AF5278" w:rsidP="00AF5278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80" w:type="dxa"/>
            <w:shd w:val="clear" w:color="auto" w:fill="auto"/>
          </w:tcPr>
          <w:p w14:paraId="48A1352E" w14:textId="77777777" w:rsidR="0023560B" w:rsidRPr="008060F3" w:rsidRDefault="0023560B" w:rsidP="0023560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B81F80E" w14:textId="5E498988" w:rsidR="0023560B" w:rsidRPr="00AF5278" w:rsidRDefault="00AF5278" w:rsidP="00AF5278">
            <w:pPr>
              <w:pStyle w:val="a1"/>
              <w:tabs>
                <w:tab w:val="decimal" w:pos="522"/>
              </w:tabs>
              <w:ind w:right="11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F5278">
              <w:rPr>
                <w:rFonts w:ascii="Angsana New" w:hAnsi="Angsana New"/>
                <w:sz w:val="30"/>
                <w:szCs w:val="30"/>
                <w:lang w:val="en-GB"/>
              </w:rPr>
              <w:t>166</w:t>
            </w:r>
          </w:p>
        </w:tc>
      </w:tr>
    </w:tbl>
    <w:p w14:paraId="215CC082" w14:textId="77777777" w:rsidR="00A3128C" w:rsidRDefault="00A3128C" w:rsidP="00A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9A0C206" w14:textId="523887E8" w:rsidR="004B4E75" w:rsidRPr="008060F3" w:rsidRDefault="00794D9E" w:rsidP="00A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A3128C">
        <w:rPr>
          <w:rFonts w:ascii="Angsana New" w:hAnsi="Angsana New"/>
          <w:b/>
          <w:bCs/>
          <w:sz w:val="30"/>
          <w:szCs w:val="30"/>
        </w:rPr>
        <w:tab/>
      </w:r>
      <w:r w:rsidR="004B4E75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อุปกรณ์โครงข่าย</w:t>
      </w:r>
    </w:p>
    <w:p w14:paraId="7E077FB2" w14:textId="77777777" w:rsidR="007C3EF7" w:rsidRPr="0096531B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8060F3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679918B9" w:rsidR="007C3EF7" w:rsidRPr="00CD2B9F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CD2B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42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97627" w:rsidRPr="00CD2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24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242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6" w:type="dxa"/>
          </w:tcPr>
          <w:p w14:paraId="6625D6EC" w14:textId="77777777" w:rsidR="007C3EF7" w:rsidRPr="001242F6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64245B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3633DA9F" w14:textId="77777777" w:rsidTr="00F254A3">
        <w:trPr>
          <w:tblHeader/>
        </w:trPr>
        <w:tc>
          <w:tcPr>
            <w:tcW w:w="5220" w:type="dxa"/>
          </w:tcPr>
          <w:p w14:paraId="11730D6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D60D4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C749E" w14:textId="77777777" w:rsidTr="00F254A3">
        <w:tc>
          <w:tcPr>
            <w:tcW w:w="5220" w:type="dxa"/>
          </w:tcPr>
          <w:p w14:paraId="7E56E4B1" w14:textId="72C8FC5B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AF5278">
              <w:rPr>
                <w:rFonts w:ascii="Angsana New" w:hAnsi="Angsana New"/>
                <w:sz w:val="30"/>
                <w:szCs w:val="30"/>
              </w:rPr>
              <w:t>-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4BB8EF81" w14:textId="3DAED25D" w:rsidR="003737AF" w:rsidRPr="00AF5278" w:rsidRDefault="00817494" w:rsidP="00817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rFonts w:ascii="Angsana New" w:hAnsi="Angsana New"/>
                <w:sz w:val="30"/>
                <w:szCs w:val="30"/>
              </w:rPr>
            </w:pPr>
            <w:r w:rsidRPr="00AF5278">
              <w:rPr>
                <w:rFonts w:ascii="Angsana New" w:hAnsi="Angsana New"/>
                <w:sz w:val="30"/>
                <w:szCs w:val="30"/>
              </w:rPr>
              <w:t>90,</w:t>
            </w:r>
            <w:r w:rsidR="00AF5278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61" w:type="dxa"/>
            <w:vAlign w:val="bottom"/>
          </w:tcPr>
          <w:p w14:paraId="10C8F724" w14:textId="77777777" w:rsidR="003737AF" w:rsidRPr="00AF5278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08BDDA4D" w14:textId="285F97FD" w:rsidR="003737AF" w:rsidRPr="00AF5278" w:rsidRDefault="00817494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AF5278">
              <w:rPr>
                <w:rFonts w:ascii="Angsana New" w:hAnsi="Angsana New"/>
                <w:sz w:val="30"/>
                <w:szCs w:val="30"/>
              </w:rPr>
              <w:t>90,</w:t>
            </w:r>
            <w:r w:rsidR="00AF5278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3737AF" w:rsidRPr="008060F3" w14:paraId="37449296" w14:textId="77777777" w:rsidTr="00F254A3">
        <w:tc>
          <w:tcPr>
            <w:tcW w:w="5220" w:type="dxa"/>
          </w:tcPr>
          <w:p w14:paraId="4AD9C0F2" w14:textId="5FC97E02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  <w:r w:rsidR="00B00E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0E20E5A0" w14:textId="0EAD6307" w:rsidR="003737AF" w:rsidRPr="008060F3" w:rsidRDefault="0000528E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  <w:tc>
          <w:tcPr>
            <w:tcW w:w="261" w:type="dxa"/>
            <w:vAlign w:val="bottom"/>
          </w:tcPr>
          <w:p w14:paraId="1F15DF6D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25292A32" w14:textId="6DD65AB9" w:rsidR="003737AF" w:rsidRPr="008060F3" w:rsidRDefault="0000528E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(339)</w:t>
            </w:r>
          </w:p>
        </w:tc>
      </w:tr>
    </w:tbl>
    <w:p w14:paraId="78A71A2A" w14:textId="536356BA" w:rsidR="004B4E75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5031096" w14:textId="01A01D5E" w:rsidR="0000528E" w:rsidRDefault="0000528E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6934E93" w14:textId="0C3A5CC9" w:rsidR="0000528E" w:rsidRDefault="0000528E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0641F1" w14:textId="77777777" w:rsidR="0000528E" w:rsidRPr="00DD50DF" w:rsidRDefault="0000528E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A948D0D" w14:textId="66D9205A" w:rsidR="004B4E75" w:rsidRPr="008060F3" w:rsidRDefault="0000528E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B4E75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DD50DF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8060F3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538D5FE1" w:rsidR="007C3EF7" w:rsidRPr="00EA7AF3" w:rsidRDefault="0044119F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A7A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42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F97627" w:rsidRPr="00EA7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97627" w:rsidRPr="00EA7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242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242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C3EF7" w:rsidRPr="00EA7A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242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46889B8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25512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07B1F6B1" w14:textId="77777777" w:rsidTr="00DD50DF">
        <w:trPr>
          <w:tblHeader/>
        </w:trPr>
        <w:tc>
          <w:tcPr>
            <w:tcW w:w="5220" w:type="dxa"/>
          </w:tcPr>
          <w:p w14:paraId="37101BE9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0B93D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3335E" w14:textId="77777777" w:rsidTr="00DD50DF">
        <w:tc>
          <w:tcPr>
            <w:tcW w:w="5220" w:type="dxa"/>
          </w:tcPr>
          <w:p w14:paraId="51519BAC" w14:textId="1BF5C348" w:rsidR="003737AF" w:rsidRPr="008060F3" w:rsidRDefault="003737AF" w:rsidP="00D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72B9256E" w14:textId="557B59FF" w:rsidR="003737AF" w:rsidRPr="00AF5278" w:rsidRDefault="00AF5278" w:rsidP="00D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62" w:type="dxa"/>
            <w:vAlign w:val="bottom"/>
          </w:tcPr>
          <w:p w14:paraId="43DDF508" w14:textId="77777777" w:rsidR="003737AF" w:rsidRPr="00AF5278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2" w:type="dxa"/>
            <w:vAlign w:val="bottom"/>
          </w:tcPr>
          <w:p w14:paraId="350E085A" w14:textId="2E3471D4" w:rsidR="003737AF" w:rsidRPr="00AF5278" w:rsidRDefault="00AF5278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</w:tr>
      <w:tr w:rsidR="006710F7" w:rsidRPr="008060F3" w14:paraId="0DFE10E4" w14:textId="77777777" w:rsidTr="00DD50DF">
        <w:tc>
          <w:tcPr>
            <w:tcW w:w="5220" w:type="dxa"/>
          </w:tcPr>
          <w:p w14:paraId="2F885004" w14:textId="6BD2CFAC" w:rsidR="006710F7" w:rsidRPr="008060F3" w:rsidRDefault="00C451DA" w:rsidP="00D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C451DA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  <w:r w:rsidRPr="00C451D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451DA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75" w:type="dxa"/>
          </w:tcPr>
          <w:p w14:paraId="1B72774E" w14:textId="77777777" w:rsidR="006710F7" w:rsidRPr="008060F3" w:rsidRDefault="006710F7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1157BA9D" w14:textId="6F300FA7" w:rsidR="006710F7" w:rsidRPr="00AA0DE9" w:rsidRDefault="000C288B" w:rsidP="00D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  <w:tc>
          <w:tcPr>
            <w:tcW w:w="262" w:type="dxa"/>
            <w:vAlign w:val="bottom"/>
          </w:tcPr>
          <w:p w14:paraId="6D9ED341" w14:textId="77777777" w:rsidR="006710F7" w:rsidRPr="008060F3" w:rsidRDefault="006710F7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2" w:type="dxa"/>
            <w:vAlign w:val="bottom"/>
          </w:tcPr>
          <w:p w14:paraId="011B43A0" w14:textId="1BAE7195" w:rsidR="006710F7" w:rsidRPr="00AA0DE9" w:rsidRDefault="000C288B" w:rsidP="00D87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</w:tbl>
    <w:p w14:paraId="06BA56DD" w14:textId="77777777" w:rsidR="004B4E75" w:rsidRPr="001C5BBC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5A2FF94" w14:textId="7AC48F3F" w:rsidR="004B4E75" w:rsidRPr="001C5BBC" w:rsidRDefault="000441AE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4B4E75" w:rsidRPr="001C5BBC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1C5BBC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30"/>
          <w:szCs w:val="30"/>
        </w:rPr>
      </w:pPr>
    </w:p>
    <w:p w14:paraId="1C384420" w14:textId="7CC02D9F" w:rsidR="00522E9A" w:rsidRPr="001C5BBC" w:rsidRDefault="004B4E75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1C5BBC">
        <w:rPr>
          <w:rFonts w:ascii="Angsana New" w:hAnsi="Angsana New"/>
          <w:sz w:val="30"/>
          <w:szCs w:val="30"/>
          <w:cs/>
          <w:lang w:val="th-TH"/>
        </w:rPr>
        <w:t>ในระหว่างงวด</w:t>
      </w:r>
      <w:r w:rsidR="001242F6" w:rsidRPr="001C5BBC">
        <w:rPr>
          <w:rFonts w:asciiTheme="majorBidi" w:hAnsiTheme="majorBidi" w:cstheme="majorBidi" w:hint="cs"/>
          <w:sz w:val="30"/>
          <w:szCs w:val="30"/>
          <w:cs/>
          <w:lang w:val="th-TH"/>
        </w:rPr>
        <w:t>สาม</w:t>
      </w:r>
      <w:r w:rsidR="00D2033F" w:rsidRPr="001C5BB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1242F6" w:rsidRPr="001C5BBC">
        <w:rPr>
          <w:rFonts w:asciiTheme="majorBidi" w:hAnsiTheme="majorBidi" w:cstheme="majorBidi"/>
          <w:sz w:val="30"/>
          <w:szCs w:val="30"/>
        </w:rPr>
        <w:t xml:space="preserve">31 </w:t>
      </w:r>
      <w:r w:rsidR="001242F6" w:rsidRPr="001C5BB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4119F" w:rsidRPr="001C5BBC">
        <w:rPr>
          <w:rFonts w:ascii="Angsana New" w:hAnsi="Angsana New"/>
          <w:sz w:val="30"/>
          <w:szCs w:val="30"/>
        </w:rPr>
        <w:t>256</w:t>
      </w:r>
      <w:r w:rsidR="001242F6" w:rsidRPr="001C5BBC">
        <w:rPr>
          <w:rFonts w:ascii="Angsana New" w:hAnsi="Angsana New"/>
          <w:sz w:val="30"/>
          <w:szCs w:val="30"/>
        </w:rPr>
        <w:t>6</w:t>
      </w:r>
      <w:r w:rsidRPr="001C5BBC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กลุ่มบริษัทเช่าอาคารและยานพาหนะเป็นระยะเวลา </w:t>
      </w:r>
      <w:r w:rsidRPr="001C5BBC">
        <w:rPr>
          <w:rFonts w:ascii="Angsana New" w:hAnsi="Angsana New"/>
          <w:sz w:val="30"/>
          <w:szCs w:val="30"/>
        </w:rPr>
        <w:t xml:space="preserve">3 </w:t>
      </w:r>
      <w:r w:rsidRPr="001C5BBC">
        <w:rPr>
          <w:rFonts w:ascii="Angsana New" w:hAnsi="Angsana New"/>
          <w:sz w:val="30"/>
          <w:szCs w:val="30"/>
          <w:cs/>
        </w:rPr>
        <w:t>ถึง</w:t>
      </w:r>
      <w:r w:rsidRPr="001C5BBC">
        <w:rPr>
          <w:rFonts w:ascii="Angsana New" w:hAnsi="Angsana New"/>
          <w:sz w:val="30"/>
          <w:szCs w:val="30"/>
        </w:rPr>
        <w:t xml:space="preserve"> 6</w:t>
      </w:r>
      <w:r w:rsidRPr="001C5BBC">
        <w:rPr>
          <w:rFonts w:ascii="Angsana New" w:hAnsi="Angsana New"/>
          <w:sz w:val="30"/>
          <w:szCs w:val="30"/>
          <w:lang w:val="th-TH"/>
        </w:rPr>
        <w:t xml:space="preserve"> </w:t>
      </w:r>
      <w:r w:rsidRPr="001C5BBC">
        <w:rPr>
          <w:rFonts w:ascii="Angsana New" w:hAnsi="Angsana New"/>
          <w:sz w:val="30"/>
          <w:szCs w:val="30"/>
          <w:cs/>
          <w:lang w:val="th-TH"/>
        </w:rPr>
        <w:t>ปี โดยมีค่าเช่าคงที่ตลอดอายุสัญญา</w:t>
      </w:r>
    </w:p>
    <w:p w14:paraId="4D4F34E6" w14:textId="77777777" w:rsidR="007C3EF7" w:rsidRPr="001C5BBC" w:rsidRDefault="007C3EF7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1C5BBC" w14:paraId="6AB073C4" w14:textId="77777777" w:rsidTr="00DD50DF">
        <w:trPr>
          <w:tblHeader/>
        </w:trPr>
        <w:tc>
          <w:tcPr>
            <w:tcW w:w="5220" w:type="dxa"/>
            <w:vAlign w:val="bottom"/>
          </w:tcPr>
          <w:p w14:paraId="3D8AB447" w14:textId="20C1FF31" w:rsidR="007C3EF7" w:rsidRPr="001C5BBC" w:rsidRDefault="0044119F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1C5B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242F6" w:rsidRPr="001C5BB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สาม</w:t>
            </w:r>
            <w:r w:rsidR="00F97627" w:rsidRPr="001C5BB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เดือนสิ้นสุดวันที่</w:t>
            </w:r>
            <w:r w:rsidR="00F97627" w:rsidRPr="001C5BB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</w:t>
            </w:r>
            <w:r w:rsidR="001242F6" w:rsidRPr="001C5BB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1 </w:t>
            </w:r>
            <w:r w:rsidR="001242F6" w:rsidRPr="001C5BBC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มีนาคม </w:t>
            </w:r>
            <w:r w:rsidR="007C3EF7" w:rsidRPr="001C5B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1242F6" w:rsidRPr="001C5B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0D32E9BA" w14:textId="77777777" w:rsidR="007C3EF7" w:rsidRPr="001C5BB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1C5BB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C5B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1C5BB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1C5BB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5B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0C46DAD" w14:textId="77777777" w:rsidR="007C3EF7" w:rsidRPr="001C5BB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C5B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1C5BBC" w14:paraId="6F33B446" w14:textId="77777777" w:rsidTr="00DD50DF">
        <w:trPr>
          <w:tblHeader/>
        </w:trPr>
        <w:tc>
          <w:tcPr>
            <w:tcW w:w="5220" w:type="dxa"/>
          </w:tcPr>
          <w:p w14:paraId="0E5611F4" w14:textId="77777777" w:rsidR="007C3EF7" w:rsidRPr="001C5BB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B78C3" w14:textId="77777777" w:rsidR="007C3EF7" w:rsidRPr="001C5BB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1C5BB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5BB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1C5BBC" w14:paraId="41517669" w14:textId="77777777" w:rsidTr="00DD50DF">
        <w:tc>
          <w:tcPr>
            <w:tcW w:w="5220" w:type="dxa"/>
          </w:tcPr>
          <w:p w14:paraId="2D97D5DF" w14:textId="6DD223CF" w:rsidR="007C3EF7" w:rsidRPr="001C5BB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C5BBC">
              <w:rPr>
                <w:rFonts w:ascii="Angsana New" w:hAnsi="Angsana New"/>
                <w:sz w:val="30"/>
                <w:szCs w:val="3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1C5BB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0BD864C7" w:rsidR="007C3EF7" w:rsidRPr="001C5BBC" w:rsidRDefault="002D1BF0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11,900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1C5BBC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17" w:type="dxa"/>
            <w:vAlign w:val="bottom"/>
          </w:tcPr>
          <w:p w14:paraId="20503D6E" w14:textId="7EFD3FAD" w:rsidR="007C3EF7" w:rsidRPr="001C5BBC" w:rsidRDefault="002D1BF0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11,900</w:t>
            </w:r>
          </w:p>
        </w:tc>
      </w:tr>
    </w:tbl>
    <w:p w14:paraId="24B8DCFD" w14:textId="77777777" w:rsidR="00522E9A" w:rsidRPr="001C5BBC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p w14:paraId="637400CB" w14:textId="6ECE1C77" w:rsidR="004B4E75" w:rsidRPr="001C5BBC" w:rsidRDefault="002D1BF0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0440DB" w:rsidRPr="001C5BBC">
        <w:rPr>
          <w:rFonts w:ascii="Angsana New" w:hAnsi="Angsana New"/>
          <w:b/>
          <w:bCs/>
          <w:sz w:val="30"/>
          <w:szCs w:val="30"/>
        </w:rPr>
        <w:tab/>
      </w:r>
      <w:r w:rsidR="004B4E75" w:rsidRPr="001C5BBC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0F7AC63A" w14:textId="77777777" w:rsidR="005E0332" w:rsidRPr="00EF6DF1" w:rsidRDefault="005E0332" w:rsidP="005E0332">
      <w:pPr>
        <w:rPr>
          <w:sz w:val="30"/>
          <w:szCs w:val="30"/>
          <w:cs/>
          <w:lang w:eastAsia="x-none"/>
        </w:rPr>
      </w:pPr>
    </w:p>
    <w:p w14:paraId="25F40C3B" w14:textId="540954E0" w:rsidR="004B4E75" w:rsidRPr="001C5BBC" w:rsidRDefault="004B4E75" w:rsidP="004B4E75">
      <w:pPr>
        <w:pStyle w:val="Heading6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="00EF6DF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เกี่ยวกับ</w:t>
      </w: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="00EF6DF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E85ED95" w14:textId="77777777" w:rsidR="004B4E75" w:rsidRPr="001C5BBC" w:rsidRDefault="004B4E75" w:rsidP="004B4E75">
      <w:pPr>
        <w:rPr>
          <w:rFonts w:ascii="Angsana New" w:hAnsi="Angsana New"/>
          <w:sz w:val="30"/>
          <w:szCs w:val="30"/>
          <w:lang w:eastAsia="x-none"/>
        </w:rPr>
      </w:pPr>
    </w:p>
    <w:p w14:paraId="12F81ECF" w14:textId="01D29C71" w:rsidR="004B4E75" w:rsidRPr="001C5BBC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1C5BB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F97627" w:rsidRPr="001C5BBC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3</w:t>
      </w:r>
      <w:r w:rsidR="001242F6" w:rsidRPr="001C5BBC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1 </w:t>
      </w:r>
      <w:r w:rsidR="001242F6" w:rsidRPr="001C5BBC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="0044119F" w:rsidRPr="001C5BBC">
        <w:rPr>
          <w:rFonts w:ascii="Angsana New" w:hAnsi="Angsana New"/>
          <w:b w:val="0"/>
          <w:bCs w:val="0"/>
          <w:sz w:val="30"/>
          <w:szCs w:val="30"/>
        </w:rPr>
        <w:t>256</w:t>
      </w:r>
      <w:r w:rsidR="001242F6" w:rsidRPr="001C5BBC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44119F" w:rsidRPr="001C5BB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="00751837"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กู้ยืม</w:t>
      </w: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ซึ่งยังมิได้เบิกใช้เป็นจำนวน</w:t>
      </w:r>
      <w:r w:rsidR="00EF6DF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เงิน</w:t>
      </w: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</w:t>
      </w:r>
      <w:r w:rsidR="00FA5734" w:rsidRPr="001C5BB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 </w:t>
      </w:r>
      <w:r w:rsidR="009A56E0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575 </w:t>
      </w:r>
      <w:r w:rsidRPr="001C5BB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1242F6"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</w:t>
      </w:r>
      <w:r w:rsidR="00EF6DF1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="009A56E0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575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1C5BBC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731CF6ED" w14:textId="77777777" w:rsidR="002D1BF0" w:rsidRPr="00EF6DF1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5C8B325E" w14:textId="77777777" w:rsidR="00147418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EC3A832" w14:textId="418D15D4" w:rsidR="004B4E75" w:rsidRPr="001C5BBC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4B4E75" w:rsidRPr="001C5BBC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1C5BBC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3BD11963" w14:textId="77777777" w:rsidR="004B4E75" w:rsidRPr="001C5BB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C5BBC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1C5BBC">
        <w:rPr>
          <w:rFonts w:ascii="Angsana New" w:eastAsia="Cordia New" w:hAnsi="Angsana New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1C5BBC">
        <w:rPr>
          <w:rFonts w:ascii="Angsana New" w:hAnsi="Angsana New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1C5BB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123AE" w14:textId="76DA7FBD" w:rsidR="004B4E75" w:rsidRPr="001C5BB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1C932A9" w14:textId="5865415E" w:rsidR="00F97627" w:rsidRPr="001C5BBC" w:rsidRDefault="00F97627" w:rsidP="00F976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1242F6" w:rsidRPr="008060F3" w14:paraId="1FE10715" w14:textId="77777777" w:rsidTr="001C5BBC">
        <w:trPr>
          <w:tblHeader/>
        </w:trPr>
        <w:tc>
          <w:tcPr>
            <w:tcW w:w="5490" w:type="dxa"/>
          </w:tcPr>
          <w:p w14:paraId="739854EA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35FE974F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02FF86BF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242F6" w:rsidRPr="008060F3" w14:paraId="02ED40EF" w14:textId="77777777" w:rsidTr="001C5BBC">
        <w:trPr>
          <w:tblHeader/>
        </w:trPr>
        <w:tc>
          <w:tcPr>
            <w:tcW w:w="5490" w:type="dxa"/>
          </w:tcPr>
          <w:p w14:paraId="16D9853A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060F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8060F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275" w:type="dxa"/>
            <w:gridSpan w:val="2"/>
          </w:tcPr>
          <w:p w14:paraId="31D8CF53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6596610B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15BE2F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2DED16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1242F6" w:rsidRPr="008060F3" w14:paraId="72765438" w14:textId="77777777" w:rsidTr="001C5BBC">
        <w:trPr>
          <w:tblHeader/>
        </w:trPr>
        <w:tc>
          <w:tcPr>
            <w:tcW w:w="5490" w:type="dxa"/>
          </w:tcPr>
          <w:p w14:paraId="62E0BF6E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631CB80D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05" w:type="dxa"/>
            <w:gridSpan w:val="3"/>
          </w:tcPr>
          <w:p w14:paraId="5FCDBA70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9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2F6" w:rsidRPr="008060F3" w14:paraId="281C1202" w14:textId="77777777" w:rsidTr="001C5BBC">
        <w:tc>
          <w:tcPr>
            <w:tcW w:w="5490" w:type="dxa"/>
            <w:vAlign w:val="bottom"/>
          </w:tcPr>
          <w:p w14:paraId="4089DA03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037D6DB3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5" w:type="dxa"/>
            <w:vAlign w:val="center"/>
          </w:tcPr>
          <w:p w14:paraId="7DE61FE0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61C8E5" w14:textId="77777777" w:rsidR="001242F6" w:rsidRPr="008060F3" w:rsidRDefault="001242F6" w:rsidP="001C5BBC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26497B0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242F6" w:rsidRPr="008060F3" w14:paraId="49882800" w14:textId="77777777" w:rsidTr="001C5BBC">
        <w:tc>
          <w:tcPr>
            <w:tcW w:w="5490" w:type="dxa"/>
          </w:tcPr>
          <w:p w14:paraId="57EB9B23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04AB6157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3DC1EEFE" w14:textId="6CE42469" w:rsidR="001242F6" w:rsidRPr="008060F3" w:rsidRDefault="0013696E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466,401</w:t>
            </w:r>
          </w:p>
        </w:tc>
        <w:tc>
          <w:tcPr>
            <w:tcW w:w="270" w:type="dxa"/>
            <w:vAlign w:val="center"/>
          </w:tcPr>
          <w:p w14:paraId="53FA5C71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6B9308B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402,588</w:t>
            </w:r>
          </w:p>
        </w:tc>
      </w:tr>
      <w:tr w:rsidR="001242F6" w:rsidRPr="00F80462" w14:paraId="312D1C76" w14:textId="77777777" w:rsidTr="001C5BBC">
        <w:tc>
          <w:tcPr>
            <w:tcW w:w="5490" w:type="dxa"/>
          </w:tcPr>
          <w:p w14:paraId="07736A3C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71BF384A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F6D70" w14:textId="0DC6E533" w:rsidR="001242F6" w:rsidRPr="00F80462" w:rsidRDefault="0013696E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369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466,401</w:t>
            </w:r>
          </w:p>
        </w:tc>
        <w:tc>
          <w:tcPr>
            <w:tcW w:w="270" w:type="dxa"/>
            <w:vAlign w:val="center"/>
          </w:tcPr>
          <w:p w14:paraId="49763395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5C96C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C848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588</w:t>
            </w:r>
          </w:p>
        </w:tc>
      </w:tr>
      <w:tr w:rsidR="001242F6" w:rsidRPr="00EF6DF1" w14:paraId="581AD5B4" w14:textId="77777777" w:rsidTr="001C5BBC">
        <w:tc>
          <w:tcPr>
            <w:tcW w:w="5490" w:type="dxa"/>
            <w:vAlign w:val="center"/>
          </w:tcPr>
          <w:p w14:paraId="2AA9A7BF" w14:textId="77777777" w:rsidR="001242F6" w:rsidRPr="00EF6DF1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49950BCD" w14:textId="77777777" w:rsidR="001242F6" w:rsidRPr="00EF6DF1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75F280E6" w14:textId="77777777" w:rsidR="001242F6" w:rsidRPr="00EF6DF1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347F80E" w14:textId="77777777" w:rsidR="001242F6" w:rsidRPr="00EF6DF1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2B041EB5" w14:textId="77777777" w:rsidR="001242F6" w:rsidRPr="00EF6DF1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1242F6" w:rsidRPr="008060F3" w14:paraId="6F6349D9" w14:textId="77777777" w:rsidTr="001C5BBC">
        <w:tc>
          <w:tcPr>
            <w:tcW w:w="5490" w:type="dxa"/>
            <w:vAlign w:val="bottom"/>
          </w:tcPr>
          <w:p w14:paraId="18852CF7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481AB9A6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4450FECE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24BF515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67061512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242F6" w:rsidRPr="008060F3" w14:paraId="1D6203EF" w14:textId="77777777" w:rsidTr="001C5BBC">
        <w:tc>
          <w:tcPr>
            <w:tcW w:w="5490" w:type="dxa"/>
          </w:tcPr>
          <w:p w14:paraId="4F1502C4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7417F9A2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6D0B349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1F7AE60B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8D7E466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3696E" w:rsidRPr="008060F3" w14:paraId="0C11CF7D" w14:textId="77777777" w:rsidTr="001C5BBC">
        <w:tc>
          <w:tcPr>
            <w:tcW w:w="5490" w:type="dxa"/>
          </w:tcPr>
          <w:p w14:paraId="543DAA5C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5CBD70A6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6A97795A" w14:textId="497849DA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314,658</w:t>
            </w:r>
          </w:p>
        </w:tc>
        <w:tc>
          <w:tcPr>
            <w:tcW w:w="270" w:type="dxa"/>
            <w:vAlign w:val="center"/>
          </w:tcPr>
          <w:p w14:paraId="501764DC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C852CBB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313,957</w:t>
            </w:r>
          </w:p>
        </w:tc>
      </w:tr>
      <w:tr w:rsidR="0013696E" w:rsidRPr="008060F3" w14:paraId="78B5453F" w14:textId="77777777" w:rsidTr="001C5BBC">
        <w:tc>
          <w:tcPr>
            <w:tcW w:w="5490" w:type="dxa"/>
          </w:tcPr>
          <w:p w14:paraId="2251A1D0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30B97344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vAlign w:val="center"/>
          </w:tcPr>
          <w:p w14:paraId="5587D536" w14:textId="26B61F64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139,590</w:t>
            </w:r>
          </w:p>
        </w:tc>
        <w:tc>
          <w:tcPr>
            <w:tcW w:w="270" w:type="dxa"/>
            <w:vAlign w:val="center"/>
          </w:tcPr>
          <w:p w14:paraId="570B6CD4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6C5AF6A7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78,520</w:t>
            </w:r>
          </w:p>
        </w:tc>
      </w:tr>
      <w:tr w:rsidR="0013696E" w:rsidRPr="008060F3" w14:paraId="5E2F4AFD" w14:textId="77777777" w:rsidTr="001C5BBC">
        <w:tc>
          <w:tcPr>
            <w:tcW w:w="5490" w:type="dxa"/>
          </w:tcPr>
          <w:p w14:paraId="5D2E8755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5D0AB50C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08025" w14:textId="33DF0816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12,153</w:t>
            </w:r>
          </w:p>
        </w:tc>
        <w:tc>
          <w:tcPr>
            <w:tcW w:w="270" w:type="dxa"/>
            <w:vAlign w:val="center"/>
          </w:tcPr>
          <w:p w14:paraId="1FD11623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AF895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10,111</w:t>
            </w:r>
          </w:p>
        </w:tc>
      </w:tr>
      <w:tr w:rsidR="001242F6" w:rsidRPr="00F80462" w14:paraId="7790A7CF" w14:textId="77777777" w:rsidTr="001C5BBC">
        <w:tc>
          <w:tcPr>
            <w:tcW w:w="5490" w:type="dxa"/>
          </w:tcPr>
          <w:p w14:paraId="575CA41A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8104B45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45708" w14:textId="199E9BEA" w:rsidR="001242F6" w:rsidRPr="00F80462" w:rsidRDefault="0013696E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466,401</w:t>
            </w:r>
          </w:p>
        </w:tc>
        <w:tc>
          <w:tcPr>
            <w:tcW w:w="270" w:type="dxa"/>
            <w:vAlign w:val="center"/>
          </w:tcPr>
          <w:p w14:paraId="412B93E4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D55E55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402,588</w:t>
            </w:r>
          </w:p>
        </w:tc>
      </w:tr>
      <w:tr w:rsidR="001C5BBC" w:rsidRPr="00EF6DF1" w14:paraId="793D9760" w14:textId="77777777" w:rsidTr="001C5BBC">
        <w:tc>
          <w:tcPr>
            <w:tcW w:w="5490" w:type="dxa"/>
          </w:tcPr>
          <w:p w14:paraId="474F3607" w14:textId="77777777" w:rsidR="001C5BBC" w:rsidRPr="00EF6DF1" w:rsidRDefault="001C5BBC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44D87BFD" w14:textId="77777777" w:rsidR="001C5BBC" w:rsidRPr="00EF6DF1" w:rsidRDefault="001C5BBC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01983C2" w14:textId="77777777" w:rsidR="001C5BBC" w:rsidRPr="00EF6DF1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DE08411" w14:textId="77777777" w:rsidR="001C5BBC" w:rsidRPr="00EF6DF1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9374ACF" w14:textId="77777777" w:rsidR="001C5BBC" w:rsidRPr="00EF6DF1" w:rsidRDefault="001C5BBC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1242F6" w:rsidRPr="00F80462" w14:paraId="355F941B" w14:textId="77777777" w:rsidTr="001C5BBC">
        <w:tc>
          <w:tcPr>
            <w:tcW w:w="5490" w:type="dxa"/>
          </w:tcPr>
          <w:p w14:paraId="215D3DF0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11DE294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428A0432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3CFCBBE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5C80474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13696E" w:rsidRPr="00F80462" w14:paraId="3866EE4D" w14:textId="77777777" w:rsidTr="001C5BBC">
        <w:tc>
          <w:tcPr>
            <w:tcW w:w="5490" w:type="dxa"/>
          </w:tcPr>
          <w:p w14:paraId="2EC1B1F7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57D5289F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27843813" w14:textId="72BC0769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436,054</w:t>
            </w:r>
          </w:p>
        </w:tc>
        <w:tc>
          <w:tcPr>
            <w:tcW w:w="270" w:type="dxa"/>
            <w:vAlign w:val="center"/>
          </w:tcPr>
          <w:p w14:paraId="1668025A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F2EFB2E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373,646</w:t>
            </w:r>
          </w:p>
        </w:tc>
      </w:tr>
      <w:tr w:rsidR="0013696E" w:rsidRPr="00F80462" w14:paraId="63F34C8F" w14:textId="77777777" w:rsidTr="001C5BBC">
        <w:tc>
          <w:tcPr>
            <w:tcW w:w="5490" w:type="dxa"/>
          </w:tcPr>
          <w:p w14:paraId="5FD0CA9A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67F94C7C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1F82961" w14:textId="6795A3DB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27,365</w:t>
            </w:r>
          </w:p>
        </w:tc>
        <w:tc>
          <w:tcPr>
            <w:tcW w:w="270" w:type="dxa"/>
            <w:vAlign w:val="center"/>
          </w:tcPr>
          <w:p w14:paraId="08586381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1EE099B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26,529</w:t>
            </w:r>
          </w:p>
        </w:tc>
      </w:tr>
      <w:tr w:rsidR="0013696E" w:rsidRPr="00F80462" w14:paraId="7A2862E0" w14:textId="77777777" w:rsidTr="001C5BBC">
        <w:tc>
          <w:tcPr>
            <w:tcW w:w="5490" w:type="dxa"/>
          </w:tcPr>
          <w:p w14:paraId="07CCEE35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BDB1C14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FD10746" w14:textId="6AFDF953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2,61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vAlign w:val="center"/>
          </w:tcPr>
          <w:p w14:paraId="11110ABC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5D57CFA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2,009</w:t>
            </w:r>
          </w:p>
        </w:tc>
      </w:tr>
      <w:tr w:rsidR="0013696E" w:rsidRPr="00F80462" w14:paraId="2681D938" w14:textId="77777777" w:rsidTr="001C5BBC">
        <w:tc>
          <w:tcPr>
            <w:tcW w:w="5490" w:type="dxa"/>
          </w:tcPr>
          <w:p w14:paraId="7A662654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3BD96791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66F3AE" w14:textId="0EFBBFE9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366</w:t>
            </w:r>
          </w:p>
        </w:tc>
        <w:tc>
          <w:tcPr>
            <w:tcW w:w="270" w:type="dxa"/>
            <w:vAlign w:val="center"/>
          </w:tcPr>
          <w:p w14:paraId="6E9F110E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5E44CA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404</w:t>
            </w:r>
          </w:p>
        </w:tc>
      </w:tr>
      <w:tr w:rsidR="0013696E" w:rsidRPr="00F80462" w14:paraId="0938052C" w14:textId="77777777" w:rsidTr="001C5BBC">
        <w:tc>
          <w:tcPr>
            <w:tcW w:w="5490" w:type="dxa"/>
          </w:tcPr>
          <w:p w14:paraId="5E76F908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53C90E2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8EF3EF" w14:textId="477B4E35" w:rsidR="0013696E" w:rsidRPr="0013696E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466,40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70" w:type="dxa"/>
            <w:vAlign w:val="center"/>
          </w:tcPr>
          <w:p w14:paraId="3A30FCC1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5D454B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402,588</w:t>
            </w:r>
          </w:p>
        </w:tc>
      </w:tr>
      <w:tr w:rsidR="001242F6" w:rsidRPr="008060F3" w14:paraId="08DC7D9D" w14:textId="77777777" w:rsidTr="001C5BBC">
        <w:tc>
          <w:tcPr>
            <w:tcW w:w="5490" w:type="dxa"/>
          </w:tcPr>
          <w:p w14:paraId="4CA7E4EF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60068CAD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64FB03F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295433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E901759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3696E" w:rsidRPr="00F80462" w14:paraId="12A08397" w14:textId="77777777" w:rsidTr="001C5BBC">
        <w:tc>
          <w:tcPr>
            <w:tcW w:w="5490" w:type="dxa"/>
          </w:tcPr>
          <w:p w14:paraId="0DCBA011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57C87036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3F859EC2" w14:textId="58EB6B51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2,862</w:t>
            </w:r>
          </w:p>
        </w:tc>
        <w:tc>
          <w:tcPr>
            <w:tcW w:w="270" w:type="dxa"/>
            <w:vAlign w:val="center"/>
          </w:tcPr>
          <w:p w14:paraId="04285BD6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B57CEAD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2,475</w:t>
            </w:r>
          </w:p>
        </w:tc>
      </w:tr>
      <w:tr w:rsidR="0013696E" w:rsidRPr="00F80462" w14:paraId="1419E1B1" w14:textId="77777777" w:rsidTr="001C5BBC">
        <w:tc>
          <w:tcPr>
            <w:tcW w:w="5490" w:type="dxa"/>
          </w:tcPr>
          <w:p w14:paraId="32E4E8EF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12C8F1B1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ECD71C" w14:textId="34CA2115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463,539</w:t>
            </w:r>
          </w:p>
        </w:tc>
        <w:tc>
          <w:tcPr>
            <w:tcW w:w="270" w:type="dxa"/>
            <w:vAlign w:val="center"/>
          </w:tcPr>
          <w:p w14:paraId="360535C6" w14:textId="77777777" w:rsidR="0013696E" w:rsidRPr="008060F3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ECB64A" w14:textId="77777777" w:rsidR="0013696E" w:rsidRPr="00F80462" w:rsidRDefault="0013696E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400,113</w:t>
            </w:r>
          </w:p>
        </w:tc>
      </w:tr>
      <w:tr w:rsidR="001242F6" w:rsidRPr="00F80462" w14:paraId="2485A686" w14:textId="77777777" w:rsidTr="001C5BBC">
        <w:tc>
          <w:tcPr>
            <w:tcW w:w="5490" w:type="dxa"/>
          </w:tcPr>
          <w:p w14:paraId="3FF40E9B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0E12458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3BFF77" w14:textId="41360128" w:rsidR="001242F6" w:rsidRPr="00F80462" w:rsidRDefault="0013696E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466,401</w:t>
            </w:r>
          </w:p>
        </w:tc>
        <w:tc>
          <w:tcPr>
            <w:tcW w:w="270" w:type="dxa"/>
            <w:vAlign w:val="center"/>
          </w:tcPr>
          <w:p w14:paraId="20C43440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1541AF" w14:textId="77777777" w:rsidR="001242F6" w:rsidRPr="00F80462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402,588</w:t>
            </w:r>
          </w:p>
        </w:tc>
      </w:tr>
      <w:tr w:rsidR="001242F6" w:rsidRPr="00147418" w14:paraId="04964E37" w14:textId="77777777" w:rsidTr="001C5BBC">
        <w:tc>
          <w:tcPr>
            <w:tcW w:w="5490" w:type="dxa"/>
          </w:tcPr>
          <w:p w14:paraId="36523540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0AD1B889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A122E8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2C4EE89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FF9F7C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242F6" w:rsidRPr="008060F3" w14:paraId="053B4E15" w14:textId="77777777" w:rsidTr="001C5BBC">
        <w:tc>
          <w:tcPr>
            <w:tcW w:w="5490" w:type="dxa"/>
          </w:tcPr>
          <w:p w14:paraId="15434942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515E2212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234DF61D" w14:textId="18BF5427" w:rsidR="001242F6" w:rsidRPr="008060F3" w:rsidRDefault="0094035B" w:rsidP="0013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60,201</w:t>
            </w:r>
          </w:p>
        </w:tc>
        <w:tc>
          <w:tcPr>
            <w:tcW w:w="270" w:type="dxa"/>
            <w:vAlign w:val="bottom"/>
          </w:tcPr>
          <w:p w14:paraId="00E78DC2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E35E913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39,444</w:t>
            </w:r>
          </w:p>
        </w:tc>
      </w:tr>
      <w:tr w:rsidR="001242F6" w:rsidRPr="00147418" w14:paraId="23482290" w14:textId="77777777" w:rsidTr="001C5BBC">
        <w:tc>
          <w:tcPr>
            <w:tcW w:w="5490" w:type="dxa"/>
          </w:tcPr>
          <w:p w14:paraId="4F2F21D7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5E32275F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451D416D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E63CB3E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2578B86E" w14:textId="77777777" w:rsidR="001242F6" w:rsidRPr="00147418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1242F6" w:rsidRPr="008060F3" w14:paraId="4C6E7A19" w14:textId="77777777" w:rsidTr="001C5BBC">
        <w:tc>
          <w:tcPr>
            <w:tcW w:w="5490" w:type="dxa"/>
            <w:vAlign w:val="bottom"/>
          </w:tcPr>
          <w:p w14:paraId="2162B68C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มีนาคม/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6301D03B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579E4A30" w14:textId="4A9D8B56" w:rsidR="001242F6" w:rsidRPr="008060F3" w:rsidRDefault="0013696E" w:rsidP="0013696E">
            <w:pPr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4,32</w:t>
            </w:r>
            <w:r w:rsidR="0094035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0,202</w:t>
            </w:r>
          </w:p>
        </w:tc>
        <w:tc>
          <w:tcPr>
            <w:tcW w:w="270" w:type="dxa"/>
            <w:vAlign w:val="bottom"/>
          </w:tcPr>
          <w:p w14:paraId="6E90FCB6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B3BB3D3" w14:textId="5328F2CE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</w:t>
            </w:r>
            <w:r w:rsidR="0094035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324,76</w:t>
            </w:r>
            <w:r w:rsidR="008F3DF8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1242F6" w:rsidRPr="008060F3" w14:paraId="70D3D06D" w14:textId="77777777" w:rsidTr="001C5BBC">
        <w:tc>
          <w:tcPr>
            <w:tcW w:w="5490" w:type="dxa"/>
            <w:vAlign w:val="bottom"/>
          </w:tcPr>
          <w:p w14:paraId="454EDFC2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มีนาคม/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DEAE4AC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7539A76" w14:textId="03C1D6EA" w:rsidR="001242F6" w:rsidRPr="008060F3" w:rsidRDefault="0013696E" w:rsidP="0013696E">
            <w:pPr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3696E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</w:t>
            </w:r>
            <w:r w:rsidR="0094035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88,81</w:t>
            </w:r>
            <w:r w:rsidR="00EF6DF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vAlign w:val="bottom"/>
          </w:tcPr>
          <w:p w14:paraId="1D598400" w14:textId="77777777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E29B365" w14:textId="24D5558A" w:rsidR="001242F6" w:rsidRPr="008060F3" w:rsidRDefault="001242F6" w:rsidP="001C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</w:t>
            </w:r>
            <w:r w:rsidR="0094035B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640,379</w:t>
            </w:r>
          </w:p>
        </w:tc>
      </w:tr>
    </w:tbl>
    <w:p w14:paraId="1600E2DB" w14:textId="357E60B7" w:rsidR="00AB4F29" w:rsidRPr="00EF6DF1" w:rsidRDefault="00AB4F29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2596E47" w14:textId="1E035176" w:rsidR="004B4E75" w:rsidRPr="008060F3" w:rsidRDefault="00EF6DF1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4B4E75" w:rsidRPr="008060F3">
        <w:rPr>
          <w:rFonts w:ascii="Angsana New" w:hAnsi="Angsana New"/>
          <w:b/>
          <w:bCs/>
          <w:sz w:val="30"/>
          <w:szCs w:val="30"/>
        </w:rPr>
        <w:tab/>
      </w:r>
      <w:r w:rsidR="004B4E75" w:rsidRPr="008060F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E86746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CE94DC" w14:textId="77777777" w:rsidR="004B4E75" w:rsidRPr="008060F3" w:rsidRDefault="004B4E75" w:rsidP="004B4E75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1B11D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A81641" w14:textId="315263DF" w:rsidR="001F296E" w:rsidRDefault="004B4E75" w:rsidP="00625161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1F296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F296E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0CE31A9" w14:textId="4153FD75" w:rsidR="00EF6DF1" w:rsidRPr="00EF6DF1" w:rsidRDefault="00EF6DF1" w:rsidP="00EF6DF1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1"/>
        <w:gridCol w:w="1385"/>
        <w:gridCol w:w="264"/>
        <w:gridCol w:w="1012"/>
        <w:gridCol w:w="18"/>
        <w:gridCol w:w="218"/>
        <w:gridCol w:w="18"/>
        <w:gridCol w:w="958"/>
        <w:gridCol w:w="16"/>
        <w:gridCol w:w="245"/>
        <w:gridCol w:w="6"/>
        <w:gridCol w:w="1004"/>
        <w:gridCol w:w="27"/>
        <w:gridCol w:w="242"/>
        <w:gridCol w:w="1053"/>
      </w:tblGrid>
      <w:tr w:rsidR="00EF6DF1" w:rsidRPr="008060F3" w14:paraId="6215EA8C" w14:textId="77777777" w:rsidTr="00B95F70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051A1B49" w14:textId="77777777" w:rsidR="00EF6DF1" w:rsidRPr="008060F3" w:rsidRDefault="00EF6DF1" w:rsidP="00B95F7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66" w:type="dxa"/>
            <w:gridSpan w:val="14"/>
            <w:vAlign w:val="bottom"/>
          </w:tcPr>
          <w:p w14:paraId="5595777D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6DF1" w:rsidRPr="008060F3" w14:paraId="40327C91" w14:textId="77777777" w:rsidTr="00B95F70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7DD3EB86" w14:textId="77777777" w:rsidR="00EF6DF1" w:rsidRPr="008060F3" w:rsidRDefault="00EF6DF1" w:rsidP="00B95F7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85" w:type="dxa"/>
            <w:vAlign w:val="bottom"/>
          </w:tcPr>
          <w:p w14:paraId="45FF7EBF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4" w:type="dxa"/>
          </w:tcPr>
          <w:p w14:paraId="75AE4405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7" w:type="dxa"/>
            <w:gridSpan w:val="12"/>
            <w:vAlign w:val="bottom"/>
          </w:tcPr>
          <w:p w14:paraId="39745D77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6DF1" w:rsidRPr="008060F3" w14:paraId="703F0786" w14:textId="77777777" w:rsidTr="00B95F70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6BE19473" w14:textId="77777777" w:rsidR="00EF6DF1" w:rsidRPr="008060F3" w:rsidRDefault="00EF6DF1" w:rsidP="00B95F7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4808EE72" w14:textId="77777777" w:rsidR="00EF6DF1" w:rsidRPr="007061E1" w:rsidRDefault="00EF6DF1" w:rsidP="00B95F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7061E1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64" w:type="dxa"/>
            <w:shd w:val="clear" w:color="auto" w:fill="auto"/>
          </w:tcPr>
          <w:p w14:paraId="19B07032" w14:textId="77777777" w:rsidR="00EF6DF1" w:rsidRPr="008060F3" w:rsidRDefault="00EF6DF1" w:rsidP="00B95F7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0CCED68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70BC6DF1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7D2BB7A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  <w:gridSpan w:val="3"/>
          </w:tcPr>
          <w:p w14:paraId="3A6EF3CA" w14:textId="77777777" w:rsidR="00EF6DF1" w:rsidRPr="008060F3" w:rsidRDefault="00EF6DF1" w:rsidP="00B95F7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4D8B5643" w14:textId="77777777" w:rsidR="00EF6DF1" w:rsidRPr="008060F3" w:rsidRDefault="00EF6DF1" w:rsidP="00B95F7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42" w:type="dxa"/>
          </w:tcPr>
          <w:p w14:paraId="757925EC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3B0C9EB" w14:textId="77777777" w:rsidR="00EF6DF1" w:rsidRPr="008060F3" w:rsidRDefault="00EF6DF1" w:rsidP="00B95F7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6DF1" w:rsidRPr="008060F3" w14:paraId="20DD32A8" w14:textId="77777777" w:rsidTr="00B95F70">
        <w:trPr>
          <w:trHeight w:val="261"/>
          <w:tblHeader/>
        </w:trPr>
        <w:tc>
          <w:tcPr>
            <w:tcW w:w="2821" w:type="dxa"/>
            <w:shd w:val="clear" w:color="auto" w:fill="auto"/>
          </w:tcPr>
          <w:p w14:paraId="3D1080A3" w14:textId="77777777" w:rsidR="00EF6DF1" w:rsidRPr="008060F3" w:rsidRDefault="00EF6DF1" w:rsidP="00B95F7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4"/>
          </w:tcPr>
          <w:p w14:paraId="3D23C8DA" w14:textId="77777777" w:rsidR="00EF6DF1" w:rsidRPr="001F296E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F29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6DF1" w:rsidRPr="008060F3" w14:paraId="7A4DDCC1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60ED1A3E" w14:textId="5BF94CC2" w:rsidR="00EF6DF1" w:rsidRPr="008060F3" w:rsidRDefault="00EF6DF1" w:rsidP="00B95F7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1385" w:type="dxa"/>
          </w:tcPr>
          <w:p w14:paraId="031493B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774A3FC" w14:textId="77777777" w:rsidR="00EF6DF1" w:rsidRPr="008060F3" w:rsidRDefault="00EF6DF1" w:rsidP="00B95F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0C3CAB9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44F352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</w:tcPr>
          <w:p w14:paraId="3A378202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</w:tcPr>
          <w:p w14:paraId="7E834BCF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0E00302D" w14:textId="77777777" w:rsidR="00EF6DF1" w:rsidRPr="008060F3" w:rsidRDefault="00EF6DF1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844D815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4227E23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DF1" w:rsidRPr="008060F3" w14:paraId="6A4C0B19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181AC25D" w14:textId="77777777" w:rsidR="00EF6DF1" w:rsidRPr="008060F3" w:rsidRDefault="00EF6DF1" w:rsidP="00B95F70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5" w:type="dxa"/>
          </w:tcPr>
          <w:p w14:paraId="559F3324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79BF3F" w14:textId="77777777" w:rsidR="00EF6DF1" w:rsidRPr="008060F3" w:rsidRDefault="00EF6DF1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4AAC58D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90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69A11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</w:tcPr>
          <w:p w14:paraId="2D56CF25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</w:tcPr>
          <w:p w14:paraId="765590B6" w14:textId="77777777" w:rsidR="00EF6DF1" w:rsidRPr="008060F3" w:rsidRDefault="00EF6DF1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4B9D80E4" w14:textId="77777777" w:rsidR="00EF6DF1" w:rsidRPr="008060F3" w:rsidRDefault="00EF6DF1" w:rsidP="00B9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667E85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1B10B066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DF1" w:rsidRPr="008060F3" w14:paraId="6BB593D8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0252BA51" w14:textId="77777777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85" w:type="dxa"/>
            <w:vAlign w:val="bottom"/>
          </w:tcPr>
          <w:p w14:paraId="3AC26F0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02AECFD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9D27749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36E909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796DCFA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21A85371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5195C9C0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7A69B153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3C4B08B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6DF1" w:rsidRPr="008060F3" w14:paraId="220D3229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2FF5AD05" w14:textId="77777777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7EFB73DA" w14:textId="25321249" w:rsidR="00EF6DF1" w:rsidRPr="008060F3" w:rsidRDefault="00EF6DF1" w:rsidP="00CF4909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9866A3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4A6392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EC7BD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658CB8B" w14:textId="0E81BF28" w:rsidR="00EF6DF1" w:rsidRPr="008060F3" w:rsidRDefault="00EF6DF1" w:rsidP="00CF4909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45" w:type="dxa"/>
            <w:vAlign w:val="bottom"/>
          </w:tcPr>
          <w:p w14:paraId="37854972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0F5F6BDD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AB9C1C5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34B7D28" w14:textId="1AC4127A" w:rsidR="00EF6DF1" w:rsidRPr="008060F3" w:rsidRDefault="00EF6DF1" w:rsidP="00CF490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(18)</w:t>
            </w:r>
          </w:p>
        </w:tc>
      </w:tr>
      <w:tr w:rsidR="00EF6DF1" w:rsidRPr="008060F3" w14:paraId="6E3F0A46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6F4A256F" w14:textId="77777777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vAlign w:val="bottom"/>
          </w:tcPr>
          <w:p w14:paraId="0A8B0BAA" w14:textId="77777777" w:rsidR="00EF6DF1" w:rsidRDefault="00EF6DF1" w:rsidP="00B95F70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34B2172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44EDE17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AB03BB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BBADB93" w14:textId="77777777" w:rsidR="00EF6DF1" w:rsidRDefault="00EF6DF1" w:rsidP="00B95F7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2A866A8C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01B25607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319B03DD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2F00D68" w14:textId="77777777" w:rsidR="00EF6DF1" w:rsidRDefault="00EF6DF1" w:rsidP="00B95F7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6DF1" w:rsidRPr="008060F3" w14:paraId="7DF8764F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037A01D1" w14:textId="44F5B1BC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 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385" w:type="dxa"/>
            <w:vAlign w:val="bottom"/>
          </w:tcPr>
          <w:p w14:paraId="7AA44F11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C7A3C76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86E22F4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3FCB4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5E670896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31C14480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5E6DAC74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07DC2B2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3A2F75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6DF1" w:rsidRPr="008060F3" w14:paraId="7658DFC1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3FDFB880" w14:textId="77777777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5" w:type="dxa"/>
            <w:vAlign w:val="bottom"/>
          </w:tcPr>
          <w:p w14:paraId="04B5CD76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D97DBD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55DAAFB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194A234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E1F75B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17F4AD21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20A279F8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42DF4AA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20FE1D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6DF1" w:rsidRPr="008060F3" w14:paraId="6798CB61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4A8CF4B6" w14:textId="77777777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85" w:type="dxa"/>
            <w:vAlign w:val="bottom"/>
          </w:tcPr>
          <w:p w14:paraId="1C94BEDD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16AE879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4D6528A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D62999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F06A79F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3D59852F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2E5730D2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61F8AC79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BFD830A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6DF1" w:rsidRPr="008060F3" w14:paraId="51231F97" w14:textId="77777777" w:rsidTr="00B95F70">
        <w:trPr>
          <w:trHeight w:val="261"/>
        </w:trPr>
        <w:tc>
          <w:tcPr>
            <w:tcW w:w="2821" w:type="dxa"/>
            <w:shd w:val="clear" w:color="auto" w:fill="auto"/>
          </w:tcPr>
          <w:p w14:paraId="6BBF43A5" w14:textId="77777777" w:rsidR="00EF6DF1" w:rsidRPr="008060F3" w:rsidRDefault="00EF6DF1" w:rsidP="00B95F70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2392F100" w14:textId="66C00D16" w:rsidR="00EF6DF1" w:rsidRPr="008060F3" w:rsidRDefault="00EF6DF1" w:rsidP="00B95F7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73461BE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F96A093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9AE61F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717AE802" w14:textId="5332EC76" w:rsidR="00EF6DF1" w:rsidRPr="008060F3" w:rsidRDefault="00EF6DF1" w:rsidP="00B95F7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vAlign w:val="bottom"/>
          </w:tcPr>
          <w:p w14:paraId="13239023" w14:textId="77777777" w:rsidR="00EF6DF1" w:rsidRPr="008060F3" w:rsidRDefault="00EF6DF1" w:rsidP="00B95F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565D487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53B2989C" w14:textId="77777777" w:rsidR="00EF6DF1" w:rsidRPr="008060F3" w:rsidRDefault="00EF6DF1" w:rsidP="00B95F7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595712B" w14:textId="16613D50" w:rsidR="00EF6DF1" w:rsidRPr="008060F3" w:rsidRDefault="00EF6DF1" w:rsidP="00B95F7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4FAA26B" w14:textId="77777777" w:rsidR="00147418" w:rsidRDefault="00147418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08BBEEC" w14:textId="2661E77E" w:rsidR="00625161" w:rsidRPr="00506616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C2833E8" w14:textId="77777777" w:rsidR="00625161" w:rsidRPr="00F3690D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625161" w:rsidRPr="00695B3C" w14:paraId="6AC8321B" w14:textId="77777777" w:rsidTr="004049E4">
        <w:trPr>
          <w:tblHeader/>
        </w:trPr>
        <w:tc>
          <w:tcPr>
            <w:tcW w:w="2250" w:type="dxa"/>
            <w:shd w:val="clear" w:color="auto" w:fill="auto"/>
            <w:hideMark/>
          </w:tcPr>
          <w:p w14:paraId="3D5C32C2" w14:textId="77777777" w:rsidR="00625161" w:rsidRPr="00695B3C" w:rsidRDefault="00625161" w:rsidP="00D87744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15141066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3DC5DD51" w14:textId="77777777" w:rsidR="00625161" w:rsidRPr="00695B3C" w:rsidRDefault="00625161" w:rsidP="004049E4">
            <w:pPr>
              <w:pStyle w:val="block"/>
              <w:tabs>
                <w:tab w:val="left" w:pos="227"/>
                <w:tab w:val="left" w:pos="6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650" w:right="-20" w:hanging="5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25161" w:rsidRPr="00695B3C" w14:paraId="23DF23D9" w14:textId="77777777" w:rsidTr="004049E4">
        <w:tc>
          <w:tcPr>
            <w:tcW w:w="2250" w:type="dxa"/>
            <w:shd w:val="clear" w:color="auto" w:fill="auto"/>
            <w:hideMark/>
          </w:tcPr>
          <w:p w14:paraId="5807C30F" w14:textId="77777777" w:rsidR="00B802C2" w:rsidRDefault="00625161" w:rsidP="00D87744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D37332B" w14:textId="36A22106" w:rsidR="00625161" w:rsidRPr="00695B3C" w:rsidRDefault="00B802C2" w:rsidP="00D87744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625161"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69B2A7C0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shd w:val="clear" w:color="auto" w:fill="auto"/>
            <w:hideMark/>
          </w:tcPr>
          <w:p w14:paraId="05DA5442" w14:textId="61FBD1E6" w:rsidR="00625161" w:rsidRPr="00695B3C" w:rsidRDefault="00625161" w:rsidP="00EF6DF1">
            <w:pPr>
              <w:pStyle w:val="block"/>
              <w:tabs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="00B802C2">
              <w:rPr>
                <w:rFonts w:ascii="Angsana New" w:hAnsi="Angsana New"/>
                <w:i/>
                <w:iCs/>
                <w:sz w:val="30"/>
                <w:szCs w:val="30"/>
              </w:rPr>
              <w:t>s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5C5F624D" w14:textId="70668CE6" w:rsidR="007C5A2E" w:rsidRPr="00F3690D" w:rsidRDefault="007C5A2E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67F2FCB" w14:textId="6740ECF6" w:rsidR="00913400" w:rsidRPr="008060F3" w:rsidRDefault="00DD00F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EF6DF1">
        <w:rPr>
          <w:rFonts w:ascii="Angsana New" w:hAnsi="Angsana New"/>
          <w:b/>
          <w:bCs/>
          <w:sz w:val="30"/>
          <w:szCs w:val="30"/>
        </w:rPr>
        <w:t>0</w:t>
      </w:r>
      <w:r w:rsidR="00515202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0371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ภา</w:t>
      </w:r>
      <w:r w:rsidR="00913400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685951B1" w14:textId="77777777" w:rsidR="001D2061" w:rsidRPr="00F3690D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8060F3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0333C23C" w:rsidR="00EA3875" w:rsidRPr="008060F3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C0B4E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97627" w:rsidRPr="00CB6983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="0049493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1 </w:t>
            </w:r>
            <w:r w:rsidR="0049493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มีนาคม 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949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55147A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8060F3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8060F3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8060F3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8060F3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8060F3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pct"/>
          </w:tcPr>
          <w:p w14:paraId="5CDDBE70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33B1E4A0" w:rsidR="00FD3A4C" w:rsidRPr="008060F3" w:rsidRDefault="00A4117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117F">
              <w:rPr>
                <w:rFonts w:ascii="Angsana New" w:hAnsi="Angsana New"/>
                <w:sz w:val="30"/>
                <w:szCs w:val="30"/>
                <w:cs/>
                <w:lang w:bidi="th-TH"/>
              </w:rPr>
              <w:t>85</w:t>
            </w:r>
            <w:r w:rsidRPr="00A4117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117F">
              <w:rPr>
                <w:rFonts w:ascii="Angsana New" w:hAnsi="Angsana New"/>
                <w:sz w:val="30"/>
                <w:szCs w:val="30"/>
                <w:cs/>
                <w:lang w:bidi="th-TH"/>
              </w:rPr>
              <w:t>908</w:t>
            </w:r>
          </w:p>
        </w:tc>
        <w:tc>
          <w:tcPr>
            <w:tcW w:w="147" w:type="pct"/>
          </w:tcPr>
          <w:p w14:paraId="0490C4BF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0D897DF" w14:textId="3D5CD1C1" w:rsidR="00FD3A4C" w:rsidRPr="008060F3" w:rsidRDefault="00A4117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sz w:val="30"/>
                <w:szCs w:val="30"/>
              </w:rPr>
              <w:t>85,908</w:t>
            </w:r>
          </w:p>
        </w:tc>
      </w:tr>
      <w:tr w:rsidR="00FD3A4C" w:rsidRPr="008060F3" w14:paraId="3EC326E4" w14:textId="77777777" w:rsidTr="00343C60">
        <w:tc>
          <w:tcPr>
            <w:tcW w:w="2961" w:type="pct"/>
          </w:tcPr>
          <w:p w14:paraId="53BA7E93" w14:textId="2CC4325C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B802C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08DCF26A" w:rsidR="00FD3A4C" w:rsidRPr="008060F3" w:rsidRDefault="00A4117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47" w:type="pct"/>
          </w:tcPr>
          <w:p w14:paraId="121C4CE4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2BE6F5D" w14:textId="54034505" w:rsidR="00FD3A4C" w:rsidRPr="008060F3" w:rsidRDefault="00A4117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FD3A4C" w:rsidRPr="008060F3" w14:paraId="147CC351" w14:textId="77777777" w:rsidTr="00343C60">
        <w:tc>
          <w:tcPr>
            <w:tcW w:w="2961" w:type="pct"/>
          </w:tcPr>
          <w:p w14:paraId="5FB7C61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0C2E5730" w:rsidR="00FD3A4C" w:rsidRPr="008060F3" w:rsidRDefault="00A4117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  <w:tc>
          <w:tcPr>
            <w:tcW w:w="147" w:type="pct"/>
          </w:tcPr>
          <w:p w14:paraId="5A10B68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E364EE0" w14:textId="7CA7A52B" w:rsidR="00FD3A4C" w:rsidRPr="008060F3" w:rsidRDefault="00A4117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</w:tr>
      <w:tr w:rsidR="00FD3A4C" w:rsidRPr="008060F3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211E2F05" w:rsidR="00FD3A4C" w:rsidRPr="008060F3" w:rsidRDefault="00A4117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b/>
                <w:bCs/>
                <w:sz w:val="30"/>
                <w:szCs w:val="30"/>
              </w:rPr>
              <w:t>89,577</w:t>
            </w:r>
          </w:p>
        </w:tc>
        <w:tc>
          <w:tcPr>
            <w:tcW w:w="147" w:type="pct"/>
          </w:tcPr>
          <w:p w14:paraId="643DBF5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55C94560" w:rsidR="00FD3A4C" w:rsidRPr="008060F3" w:rsidRDefault="00A4117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117F">
              <w:rPr>
                <w:rFonts w:ascii="Angsana New" w:hAnsi="Angsana New"/>
                <w:b/>
                <w:bCs/>
                <w:sz w:val="30"/>
                <w:szCs w:val="30"/>
              </w:rPr>
              <w:t>89,577</w:t>
            </w:r>
          </w:p>
        </w:tc>
      </w:tr>
      <w:tr w:rsidR="00494931" w:rsidRPr="008060F3" w14:paraId="0F676CAC" w14:textId="77777777" w:rsidTr="00343C60">
        <w:tc>
          <w:tcPr>
            <w:tcW w:w="2961" w:type="pct"/>
          </w:tcPr>
          <w:p w14:paraId="0E900752" w14:textId="77777777" w:rsidR="00494931" w:rsidRPr="00CF4909" w:rsidRDefault="00494931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40097820"/>
          </w:p>
        </w:tc>
        <w:tc>
          <w:tcPr>
            <w:tcW w:w="923" w:type="pct"/>
          </w:tcPr>
          <w:p w14:paraId="467596F3" w14:textId="77777777" w:rsidR="00494931" w:rsidRPr="008060F3" w:rsidRDefault="00494931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2CD107" w14:textId="77777777" w:rsidR="00494931" w:rsidRPr="008060F3" w:rsidRDefault="00494931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5A5BD0D5" w14:textId="77777777" w:rsidR="00494931" w:rsidRPr="008060F3" w:rsidRDefault="00494931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418" w:rsidRPr="00147418" w14:paraId="58145123" w14:textId="77777777" w:rsidTr="00343C60">
        <w:tc>
          <w:tcPr>
            <w:tcW w:w="2961" w:type="pct"/>
          </w:tcPr>
          <w:p w14:paraId="0732154D" w14:textId="77777777" w:rsidR="00147418" w:rsidRPr="00147418" w:rsidRDefault="00147418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2767E651" w14:textId="77777777" w:rsidR="00147418" w:rsidRPr="00147418" w:rsidRDefault="00147418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FB85DE" w14:textId="77777777" w:rsidR="00147418" w:rsidRPr="00147418" w:rsidRDefault="00147418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674B8AAF" w14:textId="77777777" w:rsidR="00147418" w:rsidRPr="00147418" w:rsidRDefault="00147418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418" w:rsidRPr="00147418" w14:paraId="15266B20" w14:textId="77777777" w:rsidTr="00343C60">
        <w:tc>
          <w:tcPr>
            <w:tcW w:w="2961" w:type="pct"/>
          </w:tcPr>
          <w:p w14:paraId="0F61477C" w14:textId="77777777" w:rsidR="00147418" w:rsidRPr="00147418" w:rsidRDefault="00147418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22002522" w14:textId="77777777" w:rsidR="00147418" w:rsidRPr="00147418" w:rsidRDefault="00147418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9D5A75" w14:textId="77777777" w:rsidR="00147418" w:rsidRPr="00147418" w:rsidRDefault="00147418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01A43F8B" w14:textId="77777777" w:rsidR="00147418" w:rsidRPr="00147418" w:rsidRDefault="00147418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418" w:rsidRPr="00147418" w14:paraId="2B15E9D8" w14:textId="77777777" w:rsidTr="00343C60">
        <w:tc>
          <w:tcPr>
            <w:tcW w:w="2961" w:type="pct"/>
          </w:tcPr>
          <w:p w14:paraId="205BF7DF" w14:textId="77777777" w:rsidR="00147418" w:rsidRPr="00147418" w:rsidRDefault="00147418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0340D96B" w14:textId="77777777" w:rsidR="00147418" w:rsidRPr="00147418" w:rsidRDefault="00147418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E18236" w14:textId="77777777" w:rsidR="00147418" w:rsidRPr="00147418" w:rsidRDefault="00147418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0B4D2F22" w14:textId="77777777" w:rsidR="00147418" w:rsidRPr="00147418" w:rsidRDefault="00147418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1D34" w:rsidRPr="008060F3" w14:paraId="04D4459D" w14:textId="77777777" w:rsidTr="00343C60">
        <w:tc>
          <w:tcPr>
            <w:tcW w:w="2961" w:type="pct"/>
          </w:tcPr>
          <w:p w14:paraId="56404A2F" w14:textId="7830043A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8F40799" w14:textId="77777777" w:rsidR="00871D34" w:rsidRPr="008060F3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0"/>
      <w:tr w:rsidR="00FD3A4C" w:rsidRPr="008060F3" w14:paraId="578CE1FD" w14:textId="77777777" w:rsidTr="00343C60">
        <w:tc>
          <w:tcPr>
            <w:tcW w:w="2961" w:type="pct"/>
          </w:tcPr>
          <w:p w14:paraId="5E7F4105" w14:textId="124576C9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663BDDD5" w:rsidR="00FD3A4C" w:rsidRPr="008060F3" w:rsidRDefault="005C596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59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</w:t>
            </w:r>
            <w:r w:rsidRPr="005C59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C596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063</w:t>
            </w:r>
          </w:p>
        </w:tc>
        <w:tc>
          <w:tcPr>
            <w:tcW w:w="147" w:type="pct"/>
          </w:tcPr>
          <w:p w14:paraId="19C1A50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4E530C6" w14:textId="439DA2E8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9,063</w:t>
            </w:r>
          </w:p>
        </w:tc>
      </w:tr>
      <w:tr w:rsidR="00FD3A4C" w:rsidRPr="008060F3" w14:paraId="56C92915" w14:textId="77777777" w:rsidTr="00343C60">
        <w:tc>
          <w:tcPr>
            <w:tcW w:w="2961" w:type="pct"/>
          </w:tcPr>
          <w:p w14:paraId="52C67A61" w14:textId="0DEAAC01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75775C66" w:rsidR="00FD3A4C" w:rsidRPr="005C596F" w:rsidRDefault="005C596F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20,07</w:t>
            </w:r>
            <w:r w:rsidR="00EF6DF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29C3AEC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0E8D1E1E" w14:textId="25D92B16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20,07</w:t>
            </w:r>
            <w:r w:rsidR="00EF6DF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D3A4C" w:rsidRPr="008060F3" w14:paraId="65C24E04" w14:textId="77777777" w:rsidTr="00343C60">
        <w:tc>
          <w:tcPr>
            <w:tcW w:w="2961" w:type="pct"/>
          </w:tcPr>
          <w:p w14:paraId="7E39EFB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หลัง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7538904D" w:rsidR="00FD3A4C" w:rsidRPr="008060F3" w:rsidRDefault="005C596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75,447</w:t>
            </w:r>
          </w:p>
        </w:tc>
        <w:tc>
          <w:tcPr>
            <w:tcW w:w="147" w:type="pct"/>
          </w:tcPr>
          <w:p w14:paraId="19BF92B2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56B705B" w14:textId="58F07712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75,447</w:t>
            </w:r>
          </w:p>
        </w:tc>
      </w:tr>
      <w:tr w:rsidR="00FD3A4C" w:rsidRPr="008060F3" w14:paraId="1601B254" w14:textId="77777777" w:rsidTr="00343C60">
        <w:tc>
          <w:tcPr>
            <w:tcW w:w="2961" w:type="pct"/>
          </w:tcPr>
          <w:p w14:paraId="6A37CC10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7AAE1E1A" w:rsidR="00FD3A4C" w:rsidRPr="005C596F" w:rsidRDefault="005C596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596F">
              <w:rPr>
                <w:rFonts w:ascii="Angsana New" w:hAnsi="Angsana New"/>
                <w:b/>
                <w:bCs/>
                <w:sz w:val="30"/>
                <w:szCs w:val="30"/>
              </w:rPr>
              <w:t>104,584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3723BF88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96F">
              <w:rPr>
                <w:rFonts w:ascii="Angsana New" w:hAnsi="Angsana New"/>
                <w:b/>
                <w:bCs/>
                <w:sz w:val="30"/>
                <w:szCs w:val="30"/>
              </w:rPr>
              <w:t>104,584</w:t>
            </w:r>
          </w:p>
        </w:tc>
      </w:tr>
      <w:tr w:rsidR="00871D34" w:rsidRPr="00F3690D" w14:paraId="1767EBA8" w14:textId="77777777" w:rsidTr="00343C60">
        <w:tc>
          <w:tcPr>
            <w:tcW w:w="2961" w:type="pct"/>
          </w:tcPr>
          <w:p w14:paraId="5A22EE38" w14:textId="77777777" w:rsidR="00871D34" w:rsidRPr="00F3690D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F3690D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CCBB9" w14:textId="77777777" w:rsidR="00871D34" w:rsidRPr="00F3690D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6BE04FF2" w14:textId="77777777" w:rsidR="00871D34" w:rsidRPr="00F3690D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D34" w:rsidRPr="008060F3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3DA0923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1A386845" w:rsidR="00FD3A4C" w:rsidRPr="008060F3" w:rsidRDefault="005C596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7" w:type="pct"/>
          </w:tcPr>
          <w:p w14:paraId="70F6811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BC2652F" w14:textId="179692F1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FD3A4C" w:rsidRPr="008060F3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 w:rsidR="006E7C3B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3F52A041" w:rsidR="00FD3A4C" w:rsidRPr="005C596F" w:rsidRDefault="005C596F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43,725</w:t>
            </w:r>
          </w:p>
        </w:tc>
        <w:tc>
          <w:tcPr>
            <w:tcW w:w="147" w:type="pct"/>
          </w:tcPr>
          <w:p w14:paraId="272F916E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66EAF469" w14:textId="130250AC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5C596F">
              <w:rPr>
                <w:rFonts w:ascii="Angsana New" w:hAnsi="Angsana New"/>
                <w:sz w:val="30"/>
                <w:szCs w:val="30"/>
              </w:rPr>
              <w:t>43,725</w:t>
            </w:r>
          </w:p>
        </w:tc>
      </w:tr>
      <w:tr w:rsidR="00FD3A4C" w:rsidRPr="008060F3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44C6BA17" w:rsidR="00FD3A4C" w:rsidRPr="008060F3" w:rsidRDefault="005C596F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C59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44,007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0E22DC59" w:rsidR="00FD3A4C" w:rsidRPr="008060F3" w:rsidRDefault="005C596F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C59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44,007</w:t>
            </w:r>
          </w:p>
        </w:tc>
      </w:tr>
    </w:tbl>
    <w:p w14:paraId="5F871DEA" w14:textId="77777777" w:rsidR="00EF6DF1" w:rsidRPr="00147418" w:rsidRDefault="00EF6DF1" w:rsidP="0075183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</w:p>
    <w:p w14:paraId="02A0A937" w14:textId="1A58E648" w:rsidR="00751837" w:rsidRPr="008060F3" w:rsidRDefault="00751837" w:rsidP="0075183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F97627" w:rsidRPr="00CB6983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3</w:t>
      </w:r>
      <w:r w:rsidR="00494931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1 </w:t>
      </w:r>
      <w:r w:rsidR="00494931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มีนาคม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494931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6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บริษัทมีวงเงินสินเชื่อซึ่งยังมิได้เบิกใช้ นอกเหนือจากวงเงินกู้ยืมเป็นจำนวนรว</w:t>
      </w:r>
      <w:r w:rsidR="00FA5734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 </w:t>
      </w:r>
      <w:r w:rsidR="00A40D5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125.28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494931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5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</w:t>
      </w:r>
      <w:r w:rsidR="00A40D5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125.46</w:t>
      </w:r>
      <w:r w:rsidR="00A40D53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167819AF" w14:textId="77777777" w:rsidR="005623DC" w:rsidRPr="00F3690D" w:rsidRDefault="005623D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CD262A" w14:textId="1E9EABA0" w:rsidR="00C50C0A" w:rsidRPr="008060F3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F3690D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4E546E3" w14:textId="3E21B720" w:rsidR="00C50C0A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ณ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F97627" w:rsidRPr="00CB6983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494931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1 </w:t>
      </w:r>
      <w:r w:rsidR="00494931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3D54F2" w:rsidRPr="008060F3">
        <w:rPr>
          <w:rFonts w:ascii="Angsana New" w:eastAsia="MS Mincho" w:hAnsi="Angsana New"/>
          <w:sz w:val="30"/>
          <w:szCs w:val="30"/>
          <w:lang w:val="en-US"/>
        </w:rPr>
        <w:t>256</w:t>
      </w:r>
      <w:r w:rsidR="00494931">
        <w:rPr>
          <w:rFonts w:ascii="Angsana New" w:eastAsia="MS Mincho" w:hAnsi="Angsana New"/>
          <w:sz w:val="30"/>
          <w:szCs w:val="30"/>
          <w:lang w:val="en-US"/>
        </w:rPr>
        <w:t>6</w:t>
      </w:r>
      <w:r w:rsidR="003D54F2" w:rsidRPr="008060F3">
        <w:rPr>
          <w:rFonts w:ascii="Angsana New" w:eastAsia="MS Mincho" w:hAnsi="Angsana New"/>
          <w:b/>
          <w:bCs/>
          <w:sz w:val="30"/>
          <w:szCs w:val="30"/>
          <w:lang w:val="en-US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6E7C3B">
        <w:rPr>
          <w:rFonts w:ascii="Angsana New" w:hAnsi="Angsana New" w:hint="cs"/>
          <w:sz w:val="30"/>
          <w:szCs w:val="30"/>
          <w:cs/>
          <w:lang w:bidi="th-TH"/>
        </w:rPr>
        <w:t>จากสถาบันการเงิน</w:t>
      </w:r>
      <w:r w:rsidR="00097FEF" w:rsidRPr="008060F3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8060F3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</w:p>
    <w:p w14:paraId="2477A081" w14:textId="1C5536F4" w:rsidR="006E7C3B" w:rsidRDefault="006E7C3B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ADD64E2" w14:textId="64B05D57" w:rsidR="00DD1892" w:rsidRPr="008060F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3A73F3AA" w14:textId="77777777" w:rsidR="00DD1892" w:rsidRPr="005623DC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35CF18B" w14:textId="3728C576" w:rsidR="007A577C" w:rsidRDefault="00DD1892" w:rsidP="00842447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บริษัทได้ทำสัญญา</w:t>
      </w:r>
      <w:r w:rsidR="001E6861" w:rsidRPr="008060F3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8060F3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8060F3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8060F3">
        <w:rPr>
          <w:rFonts w:ascii="Angsana New" w:hAnsi="Angsana New"/>
          <w:sz w:val="30"/>
          <w:szCs w:val="30"/>
          <w:cs/>
          <w:lang w:bidi="th-TH"/>
        </w:rPr>
        <w:t>่</w:t>
      </w:r>
      <w:r w:rsidR="00171598">
        <w:rPr>
          <w:rFonts w:ascii="Angsana New" w:hAnsi="Angsana New"/>
          <w:sz w:val="30"/>
          <w:szCs w:val="30"/>
          <w:lang w:bidi="th-TH"/>
        </w:rPr>
        <w:t xml:space="preserve"> </w:t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1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30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>ปี</w:t>
      </w:r>
      <w:bookmarkStart w:id="1" w:name="_Hlk85999046"/>
    </w:p>
    <w:p w14:paraId="680FF867" w14:textId="47B971BE" w:rsidR="007A577C" w:rsidRDefault="007A577C" w:rsidP="00756179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73CAC10" w14:textId="77777777" w:rsidR="00147418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D33D9D" w14:textId="2836BEA6" w:rsidR="00271CF5" w:rsidRPr="008060F3" w:rsidRDefault="00786A17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EF6DF1">
        <w:rPr>
          <w:rFonts w:ascii="Angsana New" w:hAnsi="Angsana New"/>
          <w:b/>
          <w:bCs/>
          <w:sz w:val="30"/>
          <w:szCs w:val="30"/>
        </w:rPr>
        <w:t>1</w:t>
      </w:r>
      <w:r w:rsidR="00515202" w:rsidRPr="008060F3">
        <w:rPr>
          <w:rFonts w:ascii="Angsana New" w:hAnsi="Angsana New"/>
          <w:b/>
          <w:bCs/>
          <w:sz w:val="30"/>
          <w:szCs w:val="30"/>
          <w:cs/>
        </w:rPr>
        <w:tab/>
      </w:r>
      <w:r w:rsidR="00271CF5" w:rsidRPr="008060F3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34EF71E6" w14:textId="77777777" w:rsidR="00B83A79" w:rsidRPr="005623D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lang w:val="en-US"/>
        </w:rPr>
      </w:pPr>
    </w:p>
    <w:bookmarkEnd w:id="1"/>
    <w:p w14:paraId="43CA685C" w14:textId="0B88B297" w:rsidR="00B729AD" w:rsidRPr="00D55686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5AED1358" w14:textId="77777777" w:rsidR="001C5BBC" w:rsidRDefault="001C5BB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6E03A" w14:textId="77777777" w:rsidR="00147418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126A83" w14:textId="4DA1BFC6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Pr="004D7A8F">
        <w:rPr>
          <w:rFonts w:ascii="Angsana New" w:hAnsi="Angsana New" w:hint="cs"/>
          <w:sz w:val="30"/>
          <w:szCs w:val="30"/>
        </w:rPr>
        <w:t>15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288CFC4F" w14:textId="77777777" w:rsidR="00B729AD" w:rsidRPr="00FF5C4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3B81893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055674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F1D6BB6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2C5703E" w14:textId="53FE21BF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 w:hint="cs"/>
          <w:sz w:val="30"/>
          <w:szCs w:val="30"/>
          <w:cs/>
        </w:rPr>
        <w:t xml:space="preserve"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1C5BBC">
        <w:rPr>
          <w:rFonts w:ascii="Angsana New" w:hAnsi="Angsana New" w:hint="cs"/>
          <w:sz w:val="30"/>
          <w:szCs w:val="30"/>
        </w:rPr>
        <w:t xml:space="preserve">39.2 </w:t>
      </w:r>
      <w:r w:rsidRPr="001C5BBC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1C5BBC">
        <w:rPr>
          <w:rFonts w:ascii="Angsana New" w:hAnsi="Angsana New" w:hint="cs"/>
          <w:sz w:val="30"/>
          <w:szCs w:val="30"/>
        </w:rPr>
        <w:t>7.5%</w:t>
      </w:r>
      <w:r w:rsidRPr="001C5BBC">
        <w:rPr>
          <w:rFonts w:ascii="Angsana New" w:hAnsi="Angsana New" w:hint="cs"/>
          <w:sz w:val="30"/>
          <w:szCs w:val="30"/>
          <w:cs/>
        </w:rPr>
        <w:t xml:space="preserve"> ต่อปีของต้นเงิน</w:t>
      </w:r>
      <w:r w:rsidR="00131668" w:rsidRPr="001C5BBC">
        <w:rPr>
          <w:rFonts w:ascii="Angsana New" w:hAnsi="Angsana New" w:hint="cs"/>
          <w:sz w:val="30"/>
          <w:szCs w:val="30"/>
          <w:cs/>
        </w:rPr>
        <w:t xml:space="preserve"> </w:t>
      </w:r>
      <w:r w:rsidRPr="001C5BBC">
        <w:rPr>
          <w:rFonts w:ascii="Angsana New" w:hAnsi="Angsana New" w:hint="cs"/>
          <w:sz w:val="30"/>
          <w:szCs w:val="30"/>
        </w:rPr>
        <w:t xml:space="preserve">36.8 </w:t>
      </w:r>
      <w:r w:rsidRPr="001C5BBC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1C5BBC">
        <w:rPr>
          <w:rFonts w:ascii="Angsana New" w:hAnsi="Angsana New" w:hint="cs"/>
          <w:sz w:val="30"/>
          <w:szCs w:val="30"/>
        </w:rPr>
        <w:t>24</w:t>
      </w:r>
      <w:r w:rsidRPr="001C5BBC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1C5BBC">
        <w:rPr>
          <w:rFonts w:ascii="Angsana New" w:hAnsi="Angsana New" w:hint="cs"/>
          <w:sz w:val="30"/>
          <w:szCs w:val="30"/>
        </w:rPr>
        <w:t>2556</w:t>
      </w:r>
      <w:r w:rsidRPr="001C5BBC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อีกทั้งผู้ประกอบการโทรคมนาคมไม่ปฏิบัติตามข้อกำหนดของ กสทช. (ประกาศไอซี)</w:t>
      </w:r>
    </w:p>
    <w:p w14:paraId="144E274F" w14:textId="77777777" w:rsidR="00842447" w:rsidRPr="001C5BBC" w:rsidRDefault="00842447" w:rsidP="00842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4E6D3DD" w14:textId="77777777" w:rsidR="00147418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577FA2" w14:textId="5761903A" w:rsidR="00B729AD" w:rsidRPr="001C5BBC" w:rsidRDefault="00B729AD" w:rsidP="00842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 w:hint="cs"/>
          <w:sz w:val="30"/>
          <w:szCs w:val="3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1C5BBC">
        <w:rPr>
          <w:rFonts w:ascii="Angsana New" w:hAnsi="Angsana New" w:hint="cs"/>
          <w:sz w:val="30"/>
          <w:szCs w:val="30"/>
          <w:cs/>
        </w:rPr>
        <w:t xml:space="preserve">น </w:t>
      </w:r>
      <w:r w:rsidRPr="001C5BBC">
        <w:rPr>
          <w:rFonts w:ascii="Angsana New" w:hAnsi="Angsana New" w:hint="cs"/>
          <w:sz w:val="30"/>
          <w:szCs w:val="3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131668" w:rsidRPr="001C5BBC">
        <w:rPr>
          <w:rFonts w:ascii="Angsana New" w:hAnsi="Angsana New" w:hint="cs"/>
          <w:sz w:val="30"/>
          <w:szCs w:val="30"/>
          <w:cs/>
        </w:rPr>
        <w:t xml:space="preserve">  </w:t>
      </w:r>
      <w:r w:rsidRPr="001C5BBC">
        <w:rPr>
          <w:rFonts w:ascii="Angsana New" w:hAnsi="Angsana New" w:hint="cs"/>
          <w:sz w:val="30"/>
          <w:szCs w:val="3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</w:t>
      </w:r>
      <w:r w:rsidRPr="001C5BBC">
        <w:rPr>
          <w:rFonts w:ascii="Angsana New" w:hAnsi="Angsana New"/>
          <w:sz w:val="30"/>
          <w:szCs w:val="30"/>
        </w:rPr>
        <w:br/>
      </w:r>
      <w:r w:rsidRPr="001C5BBC">
        <w:rPr>
          <w:rFonts w:ascii="Angsana New" w:hAnsi="Angsana New" w:hint="cs"/>
          <w:sz w:val="30"/>
          <w:szCs w:val="30"/>
          <w:cs/>
        </w:rPr>
        <w:t>ก็ตาม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131668" w:rsidRPr="001C5BBC">
        <w:rPr>
          <w:rFonts w:ascii="Angsana New" w:hAnsi="Angsana New" w:hint="cs"/>
          <w:sz w:val="30"/>
          <w:szCs w:val="30"/>
          <w:cs/>
        </w:rPr>
        <w:t xml:space="preserve">  </w:t>
      </w:r>
      <w:r w:rsidRPr="001C5BBC">
        <w:rPr>
          <w:rFonts w:ascii="Angsana New" w:hAnsi="Angsana New" w:hint="cs"/>
          <w:sz w:val="30"/>
          <w:szCs w:val="3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0BC86842" w14:textId="77777777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rFonts w:ascii="Angsana New" w:hAnsi="Angsana New"/>
          <w:sz w:val="30"/>
          <w:szCs w:val="30"/>
        </w:rPr>
      </w:pPr>
    </w:p>
    <w:p w14:paraId="22546FDD" w14:textId="55AB2C9A" w:rsidR="00B729AD" w:rsidRPr="00D55686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 w:hint="cs"/>
          <w:sz w:val="30"/>
          <w:szCs w:val="3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Pr="00D55686">
        <w:rPr>
          <w:rFonts w:ascii="Angsana New" w:hAnsi="Angsana New" w:hint="cs"/>
          <w:sz w:val="30"/>
          <w:szCs w:val="3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>
        <w:rPr>
          <w:rFonts w:ascii="Angsana New" w:hAnsi="Angsana New" w:hint="cs"/>
          <w:sz w:val="30"/>
          <w:szCs w:val="30"/>
          <w:cs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50C38D2E" w14:textId="77777777" w:rsidR="001C5BBC" w:rsidRDefault="001C5BB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D71B13D" w14:textId="77777777" w:rsidR="00147418" w:rsidRDefault="00147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54B901" w14:textId="7DBB1716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ถึงบริษัทว่าศาลปกครองกลางได้รับ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ดังนั้น บริษัทจึงได้ยื่นคำร้องโต้แย้งคำสั่งศาลปกครองกลางเมื่อวันที่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ซึ่งศาลปกครองกลางพิจารณาคำร้องของบริษัทแล้วมีคำสั่งเมื่อวันที่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ว่าไม่รับคำร้องของบริษัท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1C5BBC">
        <w:rPr>
          <w:rFonts w:ascii="Angsana New" w:hAnsi="Angsana New" w:hint="cs"/>
          <w:sz w:val="30"/>
          <w:szCs w:val="30"/>
          <w:cs/>
        </w:rPr>
        <w:t>กลางได้มีคำสั่งกำหนดให้วันที่</w:t>
      </w:r>
      <w:r w:rsidRPr="001C5BBC">
        <w:rPr>
          <w:rFonts w:ascii="Angsana New" w:hAnsi="Angsana New" w:hint="cs"/>
          <w:sz w:val="30"/>
          <w:szCs w:val="30"/>
        </w:rPr>
        <w:t xml:space="preserve"> 30</w:t>
      </w:r>
      <w:r w:rsidRPr="001C5BBC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1C5BBC">
        <w:rPr>
          <w:rFonts w:ascii="Angsana New" w:hAnsi="Angsana New" w:hint="cs"/>
          <w:sz w:val="30"/>
          <w:szCs w:val="30"/>
        </w:rPr>
        <w:t xml:space="preserve"> 2561</w:t>
      </w:r>
      <w:r w:rsidRPr="001C5BBC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1C5BBC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</w:p>
    <w:p w14:paraId="4DB62636" w14:textId="77777777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C5BBC">
        <w:rPr>
          <w:rFonts w:ascii="Angsana New" w:hAnsi="Angsana New" w:hint="cs"/>
          <w:sz w:val="30"/>
          <w:szCs w:val="30"/>
        </w:rPr>
        <w:t xml:space="preserve"> 31</w:t>
      </w:r>
      <w:r w:rsidRPr="001C5BBC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1C5BBC">
        <w:rPr>
          <w:rFonts w:ascii="Angsana New" w:hAnsi="Angsana New" w:hint="cs"/>
          <w:sz w:val="30"/>
          <w:szCs w:val="30"/>
        </w:rPr>
        <w:t xml:space="preserve"> 2562</w:t>
      </w:r>
      <w:r w:rsidRPr="001C5BBC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บริษัทชำระค่าเช่าแก่ผู้ประกอบกิจการ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1C5BBC">
        <w:rPr>
          <w:rFonts w:ascii="Angsana New" w:hAnsi="Angsana New" w:hint="cs"/>
          <w:sz w:val="30"/>
          <w:szCs w:val="30"/>
        </w:rPr>
        <w:t xml:space="preserve"> 7.5 </w:t>
      </w:r>
      <w:r w:rsidRPr="001C5BBC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1C5BBC">
        <w:rPr>
          <w:rFonts w:ascii="Angsana New" w:hAnsi="Angsana New" w:hint="cs"/>
          <w:sz w:val="30"/>
          <w:szCs w:val="30"/>
        </w:rPr>
        <w:t xml:space="preserve"> 7</w:t>
      </w:r>
      <w:r w:rsidRPr="001C5BBC">
        <w:rPr>
          <w:rFonts w:ascii="Angsana New" w:hAnsi="Angsana New" w:hint="cs"/>
          <w:sz w:val="30"/>
          <w:szCs w:val="3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1C5BBC">
        <w:rPr>
          <w:rFonts w:ascii="Angsana New" w:hAnsi="Angsana New" w:hint="cs"/>
          <w:sz w:val="30"/>
          <w:szCs w:val="30"/>
        </w:rPr>
        <w:t xml:space="preserve">16 </w:t>
      </w:r>
      <w:r w:rsidRPr="001C5BBC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Pr="001C5BBC">
        <w:rPr>
          <w:rFonts w:ascii="Angsana New" w:hAnsi="Angsana New" w:hint="cs"/>
          <w:sz w:val="30"/>
          <w:szCs w:val="30"/>
        </w:rPr>
        <w:t>21</w:t>
      </w:r>
      <w:r w:rsidRPr="001C5BBC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1C5BBC">
        <w:rPr>
          <w:rFonts w:ascii="Angsana New" w:hAnsi="Angsana New" w:hint="cs"/>
          <w:sz w:val="30"/>
          <w:szCs w:val="30"/>
        </w:rPr>
        <w:t>2562</w:t>
      </w:r>
    </w:p>
    <w:p w14:paraId="5FE4BFE7" w14:textId="77777777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</w:p>
    <w:p w14:paraId="65A2FC66" w14:textId="51B09118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1C5BBC">
        <w:rPr>
          <w:rFonts w:ascii="Angsana New" w:hAnsi="Angsana New" w:hint="cs"/>
          <w:sz w:val="30"/>
          <w:szCs w:val="30"/>
        </w:rPr>
        <w:t xml:space="preserve">28 </w:t>
      </w:r>
      <w:r w:rsidRPr="001C5BB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C5BBC">
        <w:rPr>
          <w:rFonts w:ascii="Angsana New" w:hAnsi="Angsana New" w:hint="cs"/>
          <w:sz w:val="30"/>
          <w:szCs w:val="30"/>
        </w:rPr>
        <w:t>2562</w:t>
      </w:r>
      <w:r w:rsidRPr="001C5BBC">
        <w:rPr>
          <w:rFonts w:ascii="Angsana New" w:hAnsi="Angsana New" w:hint="cs"/>
          <w:sz w:val="30"/>
          <w:szCs w:val="3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1C5BBC">
        <w:rPr>
          <w:rFonts w:ascii="Angsana New" w:hAnsi="Angsana New" w:hint="cs"/>
          <w:sz w:val="30"/>
          <w:szCs w:val="30"/>
        </w:rPr>
        <w:t xml:space="preserve"> 17</w:t>
      </w:r>
      <w:r w:rsidRPr="001C5BB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C5BBC">
        <w:rPr>
          <w:rFonts w:ascii="Angsana New" w:hAnsi="Angsana New" w:hint="cs"/>
          <w:sz w:val="30"/>
          <w:szCs w:val="30"/>
        </w:rPr>
        <w:t xml:space="preserve"> 2562</w:t>
      </w:r>
      <w:r w:rsidR="004B5DD0" w:rsidRPr="001C5BBC">
        <w:rPr>
          <w:rFonts w:ascii="Angsana New" w:hAnsi="Angsana New" w:hint="cs"/>
          <w:sz w:val="30"/>
          <w:szCs w:val="30"/>
          <w:cs/>
        </w:rPr>
        <w:t xml:space="preserve"> </w:t>
      </w:r>
      <w:r w:rsidRPr="001C5BBC">
        <w:rPr>
          <w:rFonts w:ascii="Angsana New" w:hAnsi="Angsana New" w:hint="cs"/>
          <w:sz w:val="30"/>
          <w:szCs w:val="30"/>
          <w:cs/>
        </w:rPr>
        <w:t>โดยขณะนี้บริษัทอยู่ระหว่างรอผลการตัดสินพิพากษาจากศาลปกครองสูงสุด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</w:p>
    <w:p w14:paraId="4871421A" w14:textId="71EDCBD9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1C5BBC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บริษัทได้บันทึกค่าเช่าท่อสำหรับเดือนสิงหาคม </w:t>
      </w:r>
      <w:r w:rsidRPr="001C5BBC">
        <w:rPr>
          <w:rFonts w:ascii="Angsana New" w:hAnsi="Angsana New" w:hint="cs"/>
          <w:spacing w:val="-4"/>
          <w:sz w:val="30"/>
          <w:szCs w:val="30"/>
        </w:rPr>
        <w:t xml:space="preserve">2562 </w:t>
      </w:r>
      <w:r w:rsidRPr="001C5BBC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24378C" w:rsidRPr="001C5BBC">
        <w:rPr>
          <w:rFonts w:ascii="Angsana New" w:hAnsi="Angsana New"/>
          <w:spacing w:val="-4"/>
          <w:sz w:val="30"/>
          <w:szCs w:val="30"/>
        </w:rPr>
        <w:t>3</w:t>
      </w:r>
      <w:r w:rsidR="00DD2F60">
        <w:rPr>
          <w:rFonts w:ascii="Angsana New" w:hAnsi="Angsana New"/>
          <w:spacing w:val="-4"/>
          <w:sz w:val="30"/>
          <w:szCs w:val="30"/>
        </w:rPr>
        <w:t>1</w:t>
      </w:r>
      <w:r w:rsidRPr="001C5BBC">
        <w:rPr>
          <w:rFonts w:ascii="Angsana New" w:hAnsi="Angsana New"/>
          <w:spacing w:val="-4"/>
          <w:sz w:val="30"/>
          <w:szCs w:val="30"/>
        </w:rPr>
        <w:t xml:space="preserve"> </w:t>
      </w:r>
      <w:r w:rsidR="00DD2F60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4B5DD0" w:rsidRPr="001C5B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B5DD0" w:rsidRPr="001C5BBC">
        <w:rPr>
          <w:rFonts w:ascii="Angsana New" w:hAnsi="Angsana New"/>
          <w:spacing w:val="-4"/>
          <w:sz w:val="30"/>
          <w:szCs w:val="30"/>
        </w:rPr>
        <w:t>256</w:t>
      </w:r>
      <w:r w:rsidR="00DD2F60">
        <w:rPr>
          <w:rFonts w:ascii="Angsana New" w:hAnsi="Angsana New"/>
          <w:spacing w:val="-4"/>
          <w:sz w:val="30"/>
          <w:szCs w:val="30"/>
        </w:rPr>
        <w:t>6</w:t>
      </w:r>
      <w:r w:rsidRPr="001C5BB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C5BBC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="00876AFB" w:rsidRPr="001C5BBC">
        <w:rPr>
          <w:rFonts w:ascii="Angsana New" w:hAnsi="Angsana New"/>
          <w:spacing w:val="-4"/>
          <w:sz w:val="30"/>
          <w:szCs w:val="30"/>
        </w:rPr>
        <w:t>0.</w:t>
      </w:r>
      <w:r w:rsidR="00DD2F60">
        <w:rPr>
          <w:rFonts w:ascii="Angsana New" w:hAnsi="Angsana New"/>
          <w:spacing w:val="-4"/>
          <w:sz w:val="30"/>
          <w:szCs w:val="30"/>
        </w:rPr>
        <w:t>15</w:t>
      </w:r>
      <w:r w:rsidRPr="001C5BBC">
        <w:rPr>
          <w:rFonts w:ascii="Angsana New" w:hAnsi="Angsana New"/>
          <w:spacing w:val="-4"/>
          <w:sz w:val="30"/>
          <w:szCs w:val="30"/>
        </w:rPr>
        <w:t xml:space="preserve"> </w:t>
      </w:r>
      <w:r w:rsidRPr="001C5BBC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1C5BBC">
        <w:rPr>
          <w:rFonts w:ascii="Angsana New" w:hAnsi="Angsana New"/>
          <w:spacing w:val="-4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1C5BB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A6B1C3" w14:textId="47077CAE" w:rsidR="00B729AD" w:rsidRPr="001C5BBC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  <w:r w:rsidRPr="001C5BBC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1C5BBC">
        <w:rPr>
          <w:rFonts w:ascii="Angsana New" w:hAnsi="Angsana New" w:hint="cs"/>
          <w:sz w:val="30"/>
          <w:szCs w:val="30"/>
        </w:rPr>
        <w:t>2555</w:t>
      </w:r>
      <w:r w:rsidRPr="001C5BBC">
        <w:rPr>
          <w:rFonts w:ascii="Angsana New" w:hAnsi="Angsana New" w:hint="cs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</w:t>
      </w:r>
      <w:r w:rsidR="004B5DD0" w:rsidRPr="001C5BBC">
        <w:rPr>
          <w:rFonts w:ascii="Angsana New" w:hAnsi="Angsana New"/>
          <w:sz w:val="30"/>
          <w:szCs w:val="30"/>
        </w:rPr>
        <w:t xml:space="preserve">  </w:t>
      </w:r>
      <w:r w:rsidRPr="001C5BBC">
        <w:rPr>
          <w:rFonts w:ascii="Angsana New" w:hAnsi="Angsana New" w:hint="cs"/>
          <w:sz w:val="30"/>
          <w:szCs w:val="30"/>
          <w:cs/>
        </w:rPr>
        <w:t xml:space="preserve">จ้างตกลงรับประกันความชำรุดบกพร่องหรือขัดข้องของงานเป็นระยะเวลา </w:t>
      </w:r>
      <w:r w:rsidRPr="001C5BBC">
        <w:rPr>
          <w:rFonts w:ascii="Angsana New" w:hAnsi="Angsana New" w:hint="cs"/>
          <w:sz w:val="30"/>
          <w:szCs w:val="30"/>
        </w:rPr>
        <w:t>5</w:t>
      </w:r>
      <w:r w:rsidRPr="001C5BBC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</w:t>
      </w:r>
      <w:r w:rsidR="004B5DD0" w:rsidRPr="001C5BBC">
        <w:rPr>
          <w:rFonts w:ascii="Angsana New" w:hAnsi="Angsana New"/>
          <w:sz w:val="30"/>
          <w:szCs w:val="30"/>
        </w:rPr>
        <w:t xml:space="preserve">  </w:t>
      </w:r>
      <w:r w:rsidRPr="001C5BBC">
        <w:rPr>
          <w:rFonts w:ascii="Angsana New" w:hAnsi="Angsana New" w:hint="cs"/>
          <w:sz w:val="30"/>
          <w:szCs w:val="30"/>
          <w:cs/>
        </w:rPr>
        <w:t>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</w:t>
      </w:r>
      <w:r w:rsidR="004B5DD0" w:rsidRPr="001C5BBC">
        <w:rPr>
          <w:rFonts w:ascii="Angsana New" w:hAnsi="Angsana New"/>
          <w:sz w:val="30"/>
          <w:szCs w:val="30"/>
        </w:rPr>
        <w:t xml:space="preserve">  </w:t>
      </w:r>
      <w:r w:rsidRPr="001C5BBC">
        <w:rPr>
          <w:rFonts w:ascii="Angsana New" w:hAnsi="Angsana New" w:hint="cs"/>
          <w:sz w:val="30"/>
          <w:szCs w:val="30"/>
          <w:cs/>
        </w:rPr>
        <w:t>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</w:t>
      </w:r>
      <w:r w:rsidR="004B5DD0" w:rsidRPr="001C5BBC">
        <w:rPr>
          <w:rFonts w:ascii="Angsana New" w:hAnsi="Angsana New"/>
          <w:sz w:val="30"/>
          <w:szCs w:val="30"/>
        </w:rPr>
        <w:t xml:space="preserve">   </w:t>
      </w:r>
      <w:r w:rsidRPr="001C5BBC">
        <w:rPr>
          <w:rFonts w:ascii="Angsana New" w:hAnsi="Angsana New" w:hint="cs"/>
          <w:sz w:val="30"/>
          <w:szCs w:val="30"/>
          <w:cs/>
        </w:rPr>
        <w:t xml:space="preserve">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Pr="001C5BBC">
        <w:rPr>
          <w:rFonts w:ascii="Angsana New" w:hAnsi="Angsana New" w:hint="cs"/>
          <w:sz w:val="30"/>
          <w:szCs w:val="30"/>
        </w:rPr>
        <w:t>13</w:t>
      </w:r>
      <w:r w:rsidRPr="001C5BB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1C5BBC">
        <w:rPr>
          <w:rFonts w:ascii="Angsana New" w:hAnsi="Angsana New" w:hint="cs"/>
          <w:sz w:val="30"/>
          <w:szCs w:val="30"/>
        </w:rPr>
        <w:t>2560</w:t>
      </w:r>
    </w:p>
    <w:p w14:paraId="22793846" w14:textId="074BC2F5" w:rsidR="000F748C" w:rsidRPr="001C5BBC" w:rsidRDefault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F7A7E9C" w14:textId="1E3FE511" w:rsidR="00214A9B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 และมีคำสั่งให้บริษัทต้องชำระเงินพร้อมดอกเบี้ยอัตราร้อยละ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ล้านบาทนับแต่วันที่ </w:t>
      </w:r>
      <w:r w:rsidR="00264801">
        <w:rPr>
          <w:rFonts w:ascii="Angsana New" w:hAnsi="Angsana New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D7A8F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20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2564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49580ED2" w14:textId="77777777" w:rsidR="00214A9B" w:rsidRPr="00055674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23D7AB6" w14:textId="77777777" w:rsidR="00214A9B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>
        <w:rPr>
          <w:rFonts w:ascii="Angsana New" w:hAnsi="Angsana New"/>
          <w:sz w:val="30"/>
          <w:szCs w:val="30"/>
        </w:rPr>
        <w:t xml:space="preserve"> 20 </w:t>
      </w:r>
      <w:r w:rsidRPr="005D1744"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2565 </w:t>
      </w:r>
      <w:r w:rsidRPr="005D1744">
        <w:rPr>
          <w:rFonts w:ascii="Angsana New" w:hAnsi="Angsana New" w:hint="cs"/>
          <w:sz w:val="30"/>
          <w:szCs w:val="30"/>
          <w:cs/>
        </w:rPr>
        <w:t>ศาลฎีกาได้มีคำสั่งรับฎีกา</w:t>
      </w:r>
      <w:r>
        <w:rPr>
          <w:rFonts w:ascii="Angsana New" w:hAnsi="Angsana New"/>
          <w:sz w:val="30"/>
          <w:szCs w:val="30"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โดยศาลฎีกาให้เหตุผลว่าฎีกาของบริษัทเป็นฎีกาในปัญหาสำคัญที่ศาลฎีกาควรวินิจฉัยคดีคุ้มครองผู้บริโภค</w:t>
      </w:r>
    </w:p>
    <w:p w14:paraId="1B996B97" w14:textId="77777777" w:rsidR="00214A9B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7C140AB" w14:textId="29537BEA" w:rsidR="00214A9B" w:rsidRDefault="00214A9B" w:rsidP="0021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E2E4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2565</w:t>
      </w:r>
      <w:r w:rsidRPr="002E2E41">
        <w:rPr>
          <w:rFonts w:ascii="Angsana New" w:hAnsi="Angsana New"/>
          <w:sz w:val="30"/>
          <w:szCs w:val="30"/>
        </w:rPr>
        <w:t xml:space="preserve"> </w:t>
      </w:r>
      <w:r w:rsidRPr="002E2E41">
        <w:rPr>
          <w:rFonts w:ascii="Angsana New" w:hAnsi="Angsana New" w:hint="cs"/>
          <w:sz w:val="30"/>
          <w:szCs w:val="30"/>
          <w:cs/>
        </w:rPr>
        <w:t>ศาลฎีกามีคำพิพากษาให้</w:t>
      </w:r>
      <w:r>
        <w:rPr>
          <w:rFonts w:ascii="Angsana New" w:hAnsi="Angsana New" w:hint="cs"/>
          <w:sz w:val="30"/>
          <w:szCs w:val="30"/>
          <w:cs/>
        </w:rPr>
        <w:t>บริษัทได้รับ</w:t>
      </w:r>
      <w:r w:rsidRPr="002E2E41">
        <w:rPr>
          <w:rFonts w:ascii="Angsana New" w:hAnsi="Angsana New" w:hint="cs"/>
          <w:sz w:val="30"/>
          <w:szCs w:val="30"/>
          <w:cs/>
        </w:rPr>
        <w:t>ชำระเงิน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.50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E2E41">
        <w:rPr>
          <w:rFonts w:ascii="Angsana New" w:hAnsi="Angsana New" w:hint="cs"/>
          <w:sz w:val="30"/>
          <w:szCs w:val="30"/>
          <w:cs/>
        </w:rPr>
        <w:t xml:space="preserve"> พร้อ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2E2E4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E2E41">
        <w:rPr>
          <w:rFonts w:ascii="Angsana New" w:hAnsi="Angsana New" w:hint="cs"/>
          <w:sz w:val="30"/>
          <w:szCs w:val="30"/>
          <w:cs/>
        </w:rPr>
        <w:t>อัตร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2E2E41">
        <w:rPr>
          <w:rFonts w:ascii="Angsana New" w:hAnsi="Angsana New" w:hint="cs"/>
          <w:sz w:val="30"/>
          <w:szCs w:val="30"/>
          <w:cs/>
        </w:rPr>
        <w:t>ร้อยละ</w:t>
      </w:r>
      <w:r w:rsidRPr="002E2E41">
        <w:rPr>
          <w:rFonts w:ascii="Angsana New" w:hAnsi="Angsana New"/>
          <w:sz w:val="30"/>
          <w:szCs w:val="30"/>
        </w:rPr>
        <w:t xml:space="preserve"> 7.5 </w:t>
      </w:r>
      <w:r w:rsidRPr="002E2E41">
        <w:rPr>
          <w:rFonts w:ascii="Angsana New" w:hAnsi="Angsana New" w:hint="cs"/>
          <w:sz w:val="30"/>
          <w:szCs w:val="30"/>
          <w:cs/>
        </w:rPr>
        <w:t>ต่อปี ของ</w:t>
      </w:r>
      <w:r>
        <w:rPr>
          <w:rFonts w:ascii="Angsana New" w:hAnsi="Angsana New" w:hint="cs"/>
          <w:sz w:val="30"/>
          <w:szCs w:val="30"/>
          <w:cs/>
        </w:rPr>
        <w:t xml:space="preserve">เงินต้นคงค้าง </w:t>
      </w:r>
      <w:r>
        <w:rPr>
          <w:rFonts w:ascii="Angsana New" w:hAnsi="Angsana New"/>
          <w:sz w:val="30"/>
          <w:szCs w:val="30"/>
        </w:rPr>
        <w:t xml:space="preserve">0.18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2E2E41">
        <w:rPr>
          <w:rFonts w:ascii="Angsana New" w:hAnsi="Angsana New" w:hint="cs"/>
          <w:sz w:val="30"/>
          <w:szCs w:val="30"/>
          <w:cs/>
        </w:rPr>
        <w:t>นับแต่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13 </w:t>
      </w:r>
      <w:r w:rsidRPr="002E2E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E2E41">
        <w:rPr>
          <w:rFonts w:ascii="Angsana New" w:hAnsi="Angsana New"/>
          <w:sz w:val="30"/>
          <w:szCs w:val="30"/>
        </w:rPr>
        <w:t xml:space="preserve">2560 </w:t>
      </w:r>
      <w:r w:rsidRPr="002E2E41">
        <w:rPr>
          <w:rFonts w:ascii="Angsana New" w:hAnsi="Angsana New" w:hint="cs"/>
          <w:sz w:val="30"/>
          <w:szCs w:val="30"/>
          <w:cs/>
        </w:rPr>
        <w:t>ถึง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10 </w:t>
      </w:r>
      <w:r w:rsidRPr="002E2E4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E2E41">
        <w:rPr>
          <w:rFonts w:ascii="Angsana New" w:hAnsi="Angsana New"/>
          <w:sz w:val="30"/>
          <w:szCs w:val="30"/>
        </w:rPr>
        <w:t xml:space="preserve">2564 </w:t>
      </w:r>
      <w:r w:rsidRPr="002E2E41">
        <w:rPr>
          <w:rFonts w:ascii="Angsana New" w:hAnsi="Angsana New" w:hint="cs"/>
          <w:sz w:val="30"/>
          <w:szCs w:val="30"/>
          <w:cs/>
        </w:rPr>
        <w:t xml:space="preserve">และอัตราร้อยละ </w:t>
      </w:r>
      <w:r w:rsidRPr="002E2E41">
        <w:rPr>
          <w:rFonts w:ascii="Angsana New" w:hAnsi="Angsana New"/>
          <w:sz w:val="30"/>
          <w:szCs w:val="30"/>
        </w:rPr>
        <w:t xml:space="preserve">5 </w:t>
      </w:r>
      <w:r w:rsidRPr="002E2E41">
        <w:rPr>
          <w:rFonts w:ascii="Angsana New" w:hAnsi="Angsana New" w:hint="cs"/>
          <w:sz w:val="30"/>
          <w:szCs w:val="30"/>
          <w:cs/>
        </w:rPr>
        <w:t>ต่อปี นับแต่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2E2E41">
        <w:rPr>
          <w:rFonts w:ascii="Angsana New" w:hAnsi="Angsana New" w:hint="cs"/>
          <w:sz w:val="30"/>
          <w:szCs w:val="30"/>
          <w:cs/>
        </w:rPr>
        <w:t xml:space="preserve"> </w:t>
      </w:r>
      <w:r w:rsidRPr="002E2E41">
        <w:rPr>
          <w:rFonts w:ascii="Angsana New" w:hAnsi="Angsana New"/>
          <w:sz w:val="30"/>
          <w:szCs w:val="30"/>
        </w:rPr>
        <w:t xml:space="preserve">11 </w:t>
      </w:r>
      <w:r w:rsidRPr="002E2E4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E2E41">
        <w:rPr>
          <w:rFonts w:ascii="Angsana New" w:hAnsi="Angsana New"/>
          <w:sz w:val="30"/>
          <w:szCs w:val="30"/>
        </w:rPr>
        <w:t xml:space="preserve">2564 </w:t>
      </w:r>
      <w:r w:rsidRPr="002E2E41">
        <w:rPr>
          <w:rFonts w:ascii="Angsana New" w:hAnsi="Angsana New" w:hint="cs"/>
          <w:sz w:val="30"/>
          <w:szCs w:val="30"/>
          <w:cs/>
        </w:rPr>
        <w:t>เป็นต้นไปจนกว่าจะชำระ</w:t>
      </w:r>
      <w:r w:rsidRPr="0016054B">
        <w:rPr>
          <w:rFonts w:ascii="Angsana New" w:hAnsi="Angsana New" w:hint="cs"/>
          <w:sz w:val="30"/>
          <w:szCs w:val="30"/>
          <w:cs/>
        </w:rPr>
        <w:t xml:space="preserve">เสร็จ </w:t>
      </w:r>
      <w:r w:rsidR="00147418">
        <w:rPr>
          <w:rFonts w:ascii="Angsana New" w:hAnsi="Angsana New" w:hint="cs"/>
          <w:sz w:val="30"/>
          <w:szCs w:val="30"/>
          <w:cs/>
        </w:rPr>
        <w:t xml:space="preserve">บริษัทได้รับชำระเงินพร้อมดอกเบี้ยในเดือนมีนาคม </w:t>
      </w:r>
      <w:r w:rsidR="00147418">
        <w:rPr>
          <w:rFonts w:ascii="Angsana New" w:hAnsi="Angsana New"/>
          <w:sz w:val="30"/>
          <w:szCs w:val="30"/>
        </w:rPr>
        <w:t xml:space="preserve">2566 </w:t>
      </w:r>
      <w:r w:rsidR="00147418">
        <w:rPr>
          <w:rFonts w:ascii="Angsana New" w:hAnsi="Angsana New" w:hint="cs"/>
          <w:sz w:val="30"/>
          <w:szCs w:val="30"/>
          <w:cs/>
        </w:rPr>
        <w:t>ซึ่งส่งผลให้คดีความดังกล่าวสิ้นสุดลง</w:t>
      </w:r>
    </w:p>
    <w:p w14:paraId="078F1C2F" w14:textId="77777777" w:rsidR="00295E76" w:rsidRDefault="00295E76" w:rsidP="0029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274B7AC" w14:textId="29A8504A" w:rsidR="00426790" w:rsidRDefault="00295E76" w:rsidP="0042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26790">
        <w:rPr>
          <w:rFonts w:ascii="Angsana New" w:hAnsi="Angsana New"/>
          <w:b/>
          <w:bCs/>
          <w:sz w:val="30"/>
          <w:szCs w:val="30"/>
        </w:rPr>
        <w:t>1</w:t>
      </w:r>
      <w:r w:rsidR="00147418">
        <w:rPr>
          <w:rFonts w:ascii="Angsana New" w:hAnsi="Angsana New"/>
          <w:b/>
          <w:bCs/>
          <w:sz w:val="30"/>
          <w:szCs w:val="30"/>
        </w:rPr>
        <w:t>2</w:t>
      </w:r>
      <w:r w:rsidR="00147418">
        <w:rPr>
          <w:rFonts w:ascii="Angsana New" w:hAnsi="Angsana New"/>
          <w:b/>
          <w:bCs/>
          <w:sz w:val="30"/>
          <w:szCs w:val="30"/>
        </w:rPr>
        <w:tab/>
      </w:r>
      <w:r w:rsidR="00426790" w:rsidRPr="0042679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1EAF5F" w14:textId="77777777" w:rsidR="00426790" w:rsidRDefault="00426790" w:rsidP="0042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B7D2A83" w14:textId="402E72D9" w:rsidR="00426790" w:rsidRPr="00147418" w:rsidRDefault="00090E59" w:rsidP="00147418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7418">
        <w:rPr>
          <w:rFonts w:ascii="Angsana New" w:hAnsi="Angsana New" w:hint="cs"/>
          <w:sz w:val="30"/>
          <w:szCs w:val="30"/>
          <w:cs/>
        </w:rPr>
        <w:t>ในการประชุมสามัญผู้ถือหุ้น</w:t>
      </w:r>
      <w:r w:rsidR="00FE182E" w:rsidRPr="00147418"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 w:rsidR="00FE182E" w:rsidRPr="00147418">
        <w:rPr>
          <w:rFonts w:ascii="Angsana New" w:hAnsi="Angsana New"/>
          <w:sz w:val="30"/>
          <w:szCs w:val="30"/>
        </w:rPr>
        <w:t xml:space="preserve">11 </w:t>
      </w:r>
      <w:r w:rsidR="00FE182E" w:rsidRPr="0014741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FE182E" w:rsidRPr="00147418">
        <w:rPr>
          <w:rFonts w:ascii="Angsana New" w:hAnsi="Angsana New"/>
          <w:sz w:val="30"/>
          <w:szCs w:val="30"/>
        </w:rPr>
        <w:t>256</w:t>
      </w:r>
      <w:r w:rsidR="00147418" w:rsidRPr="00147418">
        <w:rPr>
          <w:rFonts w:ascii="Angsana New" w:hAnsi="Angsana New"/>
          <w:sz w:val="30"/>
          <w:szCs w:val="30"/>
        </w:rPr>
        <w:t>6</w:t>
      </w:r>
      <w:r w:rsidR="00FE182E" w:rsidRPr="00147418">
        <w:rPr>
          <w:rFonts w:ascii="Angsana New" w:hAnsi="Angsana New"/>
          <w:sz w:val="30"/>
          <w:szCs w:val="30"/>
        </w:rPr>
        <w:t xml:space="preserve"> </w:t>
      </w:r>
      <w:r w:rsidR="00FE182E" w:rsidRPr="00147418">
        <w:rPr>
          <w:rFonts w:ascii="Angsana New" w:hAnsi="Angsana New" w:hint="cs"/>
          <w:sz w:val="30"/>
          <w:szCs w:val="30"/>
          <w:cs/>
        </w:rPr>
        <w:t>ผู้ถือหุ้นมีมติอนุมัติ</w:t>
      </w:r>
      <w:r w:rsidR="00230872" w:rsidRPr="00147418">
        <w:rPr>
          <w:rFonts w:ascii="Angsana New" w:hAnsi="Angsana New" w:hint="cs"/>
          <w:sz w:val="30"/>
          <w:szCs w:val="30"/>
          <w:cs/>
        </w:rPr>
        <w:t>การจ่ายเงินปันผลในอัตรา</w:t>
      </w:r>
      <w:r w:rsidR="00E91CAC" w:rsidRPr="00147418">
        <w:rPr>
          <w:rFonts w:ascii="Angsana New" w:hAnsi="Angsana New"/>
          <w:sz w:val="30"/>
          <w:szCs w:val="30"/>
        </w:rPr>
        <w:br/>
      </w:r>
      <w:r w:rsidR="00230872" w:rsidRPr="00147418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230872" w:rsidRPr="00147418">
        <w:rPr>
          <w:rFonts w:ascii="Angsana New" w:hAnsi="Angsana New"/>
          <w:sz w:val="30"/>
          <w:szCs w:val="30"/>
        </w:rPr>
        <w:t>0.0935</w:t>
      </w:r>
      <w:r w:rsidR="00052D29" w:rsidRPr="00147418">
        <w:rPr>
          <w:rFonts w:ascii="Angsana New" w:hAnsi="Angsana New"/>
          <w:sz w:val="30"/>
          <w:szCs w:val="30"/>
        </w:rPr>
        <w:t xml:space="preserve"> </w:t>
      </w:r>
      <w:r w:rsidR="00147418" w:rsidRPr="00147418">
        <w:rPr>
          <w:rFonts w:ascii="Angsana New" w:hAnsi="Angsana New" w:hint="cs"/>
          <w:sz w:val="30"/>
          <w:szCs w:val="30"/>
          <w:cs/>
        </w:rPr>
        <w:t xml:space="preserve">บาท </w:t>
      </w:r>
      <w:r w:rsidR="00052D29" w:rsidRPr="00147418">
        <w:rPr>
          <w:rFonts w:ascii="Angsana New" w:hAnsi="Angsana New" w:hint="cs"/>
          <w:sz w:val="30"/>
          <w:szCs w:val="30"/>
          <w:cs/>
        </w:rPr>
        <w:t xml:space="preserve">รวมเป็นเงิน </w:t>
      </w:r>
      <w:r w:rsidR="00052D29" w:rsidRPr="00147418">
        <w:rPr>
          <w:rFonts w:ascii="Angsana New" w:hAnsi="Angsana New"/>
          <w:sz w:val="30"/>
          <w:szCs w:val="30"/>
        </w:rPr>
        <w:t xml:space="preserve">40.55 </w:t>
      </w:r>
      <w:r w:rsidR="00052D29" w:rsidRPr="00147418"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="00E91CAC" w:rsidRPr="00147418">
        <w:rPr>
          <w:rFonts w:ascii="Angsana New" w:hAnsi="Angsana New" w:hint="cs"/>
          <w:sz w:val="30"/>
          <w:szCs w:val="30"/>
          <w:cs/>
        </w:rPr>
        <w:t xml:space="preserve">จะจ่ายให้กับผู้ถือหุ้นในเดือนพฤษภาคม </w:t>
      </w:r>
      <w:r w:rsidR="00E91CAC" w:rsidRPr="00147418">
        <w:rPr>
          <w:rFonts w:ascii="Angsana New" w:hAnsi="Angsana New"/>
          <w:sz w:val="30"/>
          <w:szCs w:val="30"/>
        </w:rPr>
        <w:t>2566</w:t>
      </w:r>
    </w:p>
    <w:p w14:paraId="23A12F6F" w14:textId="58909BB4" w:rsidR="00295E76" w:rsidRDefault="00295E76" w:rsidP="0029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EB23F9A" w14:textId="32A61A80" w:rsidR="00147418" w:rsidRPr="006E688F" w:rsidRDefault="006E688F" w:rsidP="006E688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147418" w:rsidRPr="006E688F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20 </w:t>
      </w:r>
      <w:r w:rsidR="00147418" w:rsidRPr="006E688F"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</w:rPr>
        <w:t xml:space="preserve"> 2566 </w:t>
      </w:r>
      <w:r w:rsidR="00147418" w:rsidRPr="006E688F">
        <w:rPr>
          <w:rFonts w:ascii="Angsana New" w:hAnsi="Angsana New" w:hint="cs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 xml:space="preserve">ขายเงินลงทุนทั้งหมดในบริษัท </w:t>
      </w:r>
      <w:r w:rsidRPr="006E688F">
        <w:rPr>
          <w:rFonts w:ascii="Angsana New" w:hAnsi="Angsana New" w:hint="cs"/>
          <w:sz w:val="30"/>
          <w:szCs w:val="30"/>
          <w:cs/>
        </w:rPr>
        <w:t>เอมส์</w:t>
      </w:r>
      <w:r w:rsidRPr="006E688F">
        <w:rPr>
          <w:rFonts w:ascii="Angsana New" w:hAnsi="Angsana New"/>
          <w:sz w:val="30"/>
          <w:szCs w:val="30"/>
          <w:cs/>
        </w:rPr>
        <w:t xml:space="preserve"> </w:t>
      </w:r>
      <w:r w:rsidRPr="006E688F">
        <w:rPr>
          <w:rFonts w:ascii="Angsana New" w:hAnsi="Angsana New" w:hint="cs"/>
          <w:sz w:val="30"/>
          <w:szCs w:val="30"/>
          <w:cs/>
        </w:rPr>
        <w:t>ดาต้า</w:t>
      </w:r>
      <w:r w:rsidRPr="006E688F">
        <w:rPr>
          <w:rFonts w:ascii="Angsana New" w:hAnsi="Angsana New"/>
          <w:sz w:val="30"/>
          <w:szCs w:val="30"/>
          <w:cs/>
        </w:rPr>
        <w:t xml:space="preserve"> </w:t>
      </w:r>
      <w:r w:rsidRPr="006E688F">
        <w:rPr>
          <w:rFonts w:ascii="Angsana New" w:hAnsi="Angsana New" w:hint="cs"/>
          <w:sz w:val="30"/>
          <w:szCs w:val="30"/>
          <w:cs/>
        </w:rPr>
        <w:t>เซ็นเตอร์</w:t>
      </w:r>
      <w:r w:rsidRPr="006E688F">
        <w:rPr>
          <w:rFonts w:ascii="Angsana New" w:hAnsi="Angsana New"/>
          <w:sz w:val="30"/>
          <w:szCs w:val="30"/>
          <w:cs/>
        </w:rPr>
        <w:t xml:space="preserve"> (</w:t>
      </w:r>
      <w:r w:rsidRPr="006E688F">
        <w:rPr>
          <w:rFonts w:ascii="Angsana New" w:hAnsi="Angsana New" w:hint="cs"/>
          <w:sz w:val="30"/>
          <w:szCs w:val="30"/>
          <w:cs/>
        </w:rPr>
        <w:t>ประเทศไทย</w:t>
      </w:r>
      <w:r w:rsidRPr="006E688F">
        <w:rPr>
          <w:rFonts w:ascii="Angsana New" w:hAnsi="Angsana New"/>
          <w:sz w:val="30"/>
          <w:szCs w:val="30"/>
          <w:cs/>
        </w:rPr>
        <w:t xml:space="preserve">) </w:t>
      </w:r>
      <w:r w:rsidRPr="006E688F">
        <w:rPr>
          <w:rFonts w:ascii="Angsana New" w:hAnsi="Angsana New" w:hint="cs"/>
          <w:sz w:val="30"/>
          <w:szCs w:val="30"/>
          <w:cs/>
        </w:rPr>
        <w:t>จำกัด</w:t>
      </w:r>
      <w:r w:rsidRPr="006E688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(“ADCTH”) </w:t>
      </w:r>
      <w:r>
        <w:rPr>
          <w:rFonts w:ascii="Angsana New" w:hAnsi="Angsana New" w:hint="cs"/>
          <w:sz w:val="30"/>
          <w:szCs w:val="30"/>
          <w:cs/>
        </w:rPr>
        <w:t>ซึ่งเป็นบริษัทร่วม โดยการ</w:t>
      </w:r>
      <w:r w:rsidR="00147418" w:rsidRPr="006E688F">
        <w:rPr>
          <w:rFonts w:ascii="Angsana New" w:hAnsi="Angsana New" w:hint="cs"/>
          <w:sz w:val="30"/>
          <w:szCs w:val="30"/>
          <w:cs/>
        </w:rPr>
        <w:t>โอนหุ้นสามัญทั้งหมดจำนวน</w:t>
      </w:r>
      <w:r>
        <w:rPr>
          <w:rFonts w:ascii="Angsana New" w:hAnsi="Angsana New"/>
          <w:sz w:val="30"/>
          <w:szCs w:val="30"/>
        </w:rPr>
        <w:t xml:space="preserve"> 490,000 </w:t>
      </w:r>
      <w:r w:rsidR="00147418" w:rsidRPr="006E688F">
        <w:rPr>
          <w:rFonts w:ascii="Angsana New" w:hAnsi="Angsana New" w:hint="cs"/>
          <w:sz w:val="30"/>
          <w:szCs w:val="30"/>
          <w:cs/>
        </w:rPr>
        <w:t>หุ้น</w:t>
      </w:r>
      <w:r w:rsidR="00147418" w:rsidRPr="006E688F">
        <w:rPr>
          <w:rFonts w:ascii="Angsana New" w:hAnsi="Angsana New"/>
          <w:sz w:val="30"/>
          <w:szCs w:val="30"/>
          <w:cs/>
        </w:rPr>
        <w:t xml:space="preserve"> </w:t>
      </w:r>
      <w:r w:rsidR="00147418" w:rsidRPr="006E688F">
        <w:rPr>
          <w:rFonts w:ascii="Angsana New" w:hAnsi="Angsana New" w:hint="cs"/>
          <w:sz w:val="30"/>
          <w:szCs w:val="30"/>
          <w:cs/>
        </w:rPr>
        <w:t>คิดเป็นร้อยละ</w:t>
      </w:r>
      <w:r>
        <w:rPr>
          <w:rFonts w:ascii="Angsana New" w:hAnsi="Angsana New"/>
          <w:sz w:val="30"/>
          <w:szCs w:val="30"/>
        </w:rPr>
        <w:t xml:space="preserve"> 49</w:t>
      </w:r>
      <w:r w:rsidR="00147418" w:rsidRPr="006E688F">
        <w:rPr>
          <w:rFonts w:ascii="Angsana New" w:hAnsi="Angsana New"/>
          <w:sz w:val="30"/>
          <w:szCs w:val="30"/>
          <w:cs/>
        </w:rPr>
        <w:t xml:space="preserve"> </w:t>
      </w:r>
      <w:r w:rsidR="00147418" w:rsidRPr="006E688F">
        <w:rPr>
          <w:rFonts w:ascii="Angsana New" w:hAnsi="Angsana New" w:hint="cs"/>
          <w:sz w:val="30"/>
          <w:szCs w:val="30"/>
          <w:cs/>
        </w:rPr>
        <w:t>ของจำนวนหุ้นที่ออกและจำหน่ายแล้วทั้งหมดของ</w:t>
      </w:r>
      <w:r w:rsidR="00147418" w:rsidRPr="006E688F">
        <w:rPr>
          <w:rFonts w:ascii="Angsana New" w:hAnsi="Angsana New"/>
          <w:sz w:val="30"/>
          <w:szCs w:val="30"/>
          <w:cs/>
        </w:rPr>
        <w:t xml:space="preserve"> </w:t>
      </w:r>
      <w:r w:rsidR="00147418" w:rsidRPr="006E688F">
        <w:rPr>
          <w:rFonts w:ascii="Angsana New" w:hAnsi="Angsana New"/>
          <w:sz w:val="30"/>
          <w:szCs w:val="30"/>
        </w:rPr>
        <w:t xml:space="preserve">ADCTH </w:t>
      </w:r>
      <w:r w:rsidR="00147418" w:rsidRPr="006E688F">
        <w:rPr>
          <w:rFonts w:ascii="Angsana New" w:hAnsi="Angsana New" w:hint="cs"/>
          <w:sz w:val="30"/>
          <w:szCs w:val="30"/>
          <w:cs/>
        </w:rPr>
        <w:t>ให้กับ</w:t>
      </w:r>
      <w:r>
        <w:rPr>
          <w:rFonts w:ascii="Angsana New" w:hAnsi="Angsana New" w:hint="cs"/>
          <w:sz w:val="30"/>
          <w:szCs w:val="30"/>
          <w:cs/>
        </w:rPr>
        <w:t>กิจการอื่นที่ไม่เกี่ยวข้องกัน</w:t>
      </w:r>
      <w:r w:rsidR="00147418" w:rsidRPr="006E688F">
        <w:rPr>
          <w:rFonts w:ascii="Angsana New" w:hAnsi="Angsana New" w:hint="cs"/>
          <w:sz w:val="30"/>
          <w:szCs w:val="30"/>
          <w:cs/>
        </w:rPr>
        <w:t>และได้รับชำระค่าตอบแทนจากการโอนหุ้น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="00147418" w:rsidRPr="006E688F">
        <w:rPr>
          <w:rFonts w:ascii="Angsana New" w:hAnsi="Angsana New" w:hint="cs"/>
          <w:sz w:val="30"/>
          <w:szCs w:val="30"/>
          <w:cs/>
        </w:rPr>
        <w:t>จำนวน</w:t>
      </w:r>
      <w:r w:rsidR="00147418" w:rsidRPr="006E688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63.70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="00147418" w:rsidRPr="006E688F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47418" w:rsidRPr="006E688F">
        <w:rPr>
          <w:rFonts w:ascii="Angsana New" w:hAnsi="Angsana New" w:hint="cs"/>
          <w:sz w:val="30"/>
          <w:szCs w:val="30"/>
          <w:cs/>
        </w:rPr>
        <w:t>ในการนี้</w:t>
      </w:r>
      <w:r w:rsidR="00147418" w:rsidRPr="006E688F">
        <w:rPr>
          <w:rFonts w:ascii="Angsana New" w:hAnsi="Angsana New"/>
          <w:sz w:val="30"/>
          <w:szCs w:val="30"/>
          <w:cs/>
        </w:rPr>
        <w:t xml:space="preserve"> </w:t>
      </w:r>
      <w:r w:rsidR="00147418" w:rsidRPr="006E688F">
        <w:rPr>
          <w:rFonts w:ascii="Angsana New" w:hAnsi="Angsana New"/>
          <w:sz w:val="30"/>
          <w:szCs w:val="30"/>
        </w:rPr>
        <w:t xml:space="preserve">ADCTH </w:t>
      </w:r>
      <w:r w:rsidR="00147418" w:rsidRPr="006E688F">
        <w:rPr>
          <w:rFonts w:ascii="Angsana New" w:hAnsi="Angsana New" w:hint="cs"/>
          <w:sz w:val="30"/>
          <w:szCs w:val="30"/>
          <w:cs/>
        </w:rPr>
        <w:t>ได้สิ้นสภาพจากการเป็นบริษัทร่วมของบริษัท</w:t>
      </w:r>
      <w:r w:rsidR="00147418" w:rsidRPr="006E688F">
        <w:rPr>
          <w:rFonts w:ascii="Angsana New" w:hAnsi="Angsana New"/>
          <w:sz w:val="30"/>
          <w:szCs w:val="30"/>
          <w:cs/>
        </w:rPr>
        <w:t xml:space="preserve"> </w:t>
      </w:r>
      <w:r w:rsidR="00264801" w:rsidRPr="00264801">
        <w:rPr>
          <w:rFonts w:ascii="Angsana New" w:hAnsi="Angsana New" w:hint="cs"/>
          <w:sz w:val="30"/>
          <w:szCs w:val="30"/>
          <w:cs/>
        </w:rPr>
        <w:t>เงินกู้ยืมที</w:t>
      </w:r>
      <w:r w:rsidR="00B74C34">
        <w:rPr>
          <w:rFonts w:ascii="Angsana New" w:hAnsi="Angsana New" w:hint="cs"/>
          <w:sz w:val="30"/>
          <w:szCs w:val="30"/>
          <w:cs/>
        </w:rPr>
        <w:t xml:space="preserve">่ </w:t>
      </w:r>
      <w:r w:rsidR="00B74C34">
        <w:rPr>
          <w:rFonts w:ascii="Angsana New" w:hAnsi="Angsana New"/>
          <w:sz w:val="30"/>
          <w:szCs w:val="30"/>
        </w:rPr>
        <w:t xml:space="preserve">ADCTH </w:t>
      </w:r>
      <w:r w:rsidR="00264801" w:rsidRPr="00264801">
        <w:rPr>
          <w:rFonts w:ascii="Angsana New" w:hAnsi="Angsana New" w:hint="cs"/>
          <w:sz w:val="30"/>
          <w:szCs w:val="30"/>
          <w:cs/>
        </w:rPr>
        <w:t>ค้างชำระต่อบริษัทตามสัญญาเงินกู้ยืมจากผู้ถือหุ้น</w:t>
      </w:r>
      <w:r w:rsidR="00B74C34">
        <w:rPr>
          <w:rFonts w:ascii="Angsana New" w:hAnsi="Angsana New" w:hint="cs"/>
          <w:sz w:val="30"/>
          <w:szCs w:val="30"/>
          <w:cs/>
        </w:rPr>
        <w:t xml:space="preserve"> </w:t>
      </w:r>
      <w:r w:rsidR="00264801" w:rsidRPr="00264801">
        <w:rPr>
          <w:rFonts w:ascii="Angsana New" w:hAnsi="Angsana New" w:hint="cs"/>
          <w:sz w:val="30"/>
          <w:szCs w:val="30"/>
          <w:cs/>
        </w:rPr>
        <w:t>รวม</w:t>
      </w:r>
      <w:r w:rsidR="00264801">
        <w:rPr>
          <w:rFonts w:ascii="Angsana New" w:hAnsi="Angsana New" w:hint="cs"/>
          <w:sz w:val="30"/>
          <w:szCs w:val="30"/>
          <w:cs/>
        </w:rPr>
        <w:t>ถึง</w:t>
      </w:r>
      <w:r w:rsidR="00264801" w:rsidRPr="00264801">
        <w:rPr>
          <w:rFonts w:ascii="Angsana New" w:hAnsi="Angsana New" w:hint="cs"/>
          <w:sz w:val="30"/>
          <w:szCs w:val="30"/>
          <w:cs/>
        </w:rPr>
        <w:t>ดอกเบี้ยค้างรับ</w:t>
      </w:r>
      <w:r w:rsidR="00264801">
        <w:rPr>
          <w:rFonts w:ascii="Angsana New" w:hAnsi="Angsana New" w:hint="cs"/>
          <w:sz w:val="30"/>
          <w:szCs w:val="30"/>
          <w:cs/>
        </w:rPr>
        <w:t xml:space="preserve"> </w:t>
      </w:r>
      <w:r w:rsidR="00264801" w:rsidRPr="00264801">
        <w:rPr>
          <w:rFonts w:ascii="Angsana New" w:hAnsi="Angsana New" w:hint="cs"/>
          <w:sz w:val="30"/>
          <w:szCs w:val="30"/>
          <w:cs/>
        </w:rPr>
        <w:t>ถูกชำระคืนให้แก่บริษัทเต็มจำนวน</w:t>
      </w:r>
      <w:r w:rsidR="00B74C34">
        <w:rPr>
          <w:rFonts w:ascii="Angsana New" w:hAnsi="Angsana New" w:hint="cs"/>
          <w:sz w:val="30"/>
          <w:szCs w:val="30"/>
          <w:cs/>
        </w:rPr>
        <w:t xml:space="preserve">แล้วในเดือนพฤษภาคม </w:t>
      </w:r>
      <w:r w:rsidR="00B74C34">
        <w:rPr>
          <w:rFonts w:ascii="Angsana New" w:hAnsi="Angsana New"/>
          <w:sz w:val="30"/>
          <w:szCs w:val="30"/>
        </w:rPr>
        <w:t>2566</w:t>
      </w:r>
    </w:p>
    <w:sectPr w:rsidR="00147418" w:rsidRPr="006E688F" w:rsidSect="00264801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6AC64" w14:textId="77777777" w:rsidR="00D56A07" w:rsidRDefault="00D56A07" w:rsidP="00900EE2">
      <w:r>
        <w:separator/>
      </w:r>
    </w:p>
  </w:endnote>
  <w:endnote w:type="continuationSeparator" w:id="0">
    <w:p w14:paraId="74324A80" w14:textId="77777777" w:rsidR="00D56A07" w:rsidRDefault="00D56A0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 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77777777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1E0DF" w14:textId="77777777" w:rsidR="00D56A07" w:rsidRDefault="00D56A07" w:rsidP="00900EE2">
      <w:r>
        <w:separator/>
      </w:r>
    </w:p>
  </w:footnote>
  <w:footnote w:type="continuationSeparator" w:id="0">
    <w:p w14:paraId="6008E138" w14:textId="77777777" w:rsidR="00D56A07" w:rsidRDefault="00D56A0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F8EE" w14:textId="77777777" w:rsidR="00F06F54" w:rsidRPr="0002526B" w:rsidRDefault="00F06F54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2E8C3A2" w14:textId="77777777" w:rsidR="00F06F54" w:rsidRPr="0002526B" w:rsidRDefault="00F06F54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A623BF" w14:textId="77777777" w:rsidR="00F06F54" w:rsidRPr="0002526B" w:rsidRDefault="00F06F54" w:rsidP="00B52A6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6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B52A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16</Pages>
  <Words>4498</Words>
  <Characters>18184</Characters>
  <Application>Microsoft Office Word</Application>
  <DocSecurity>0</DocSecurity>
  <Lines>151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3</cp:revision>
  <cp:lastPrinted>2023-05-09T03:54:00Z</cp:lastPrinted>
  <dcterms:created xsi:type="dcterms:W3CDTF">2023-05-12T06:43:00Z</dcterms:created>
  <dcterms:modified xsi:type="dcterms:W3CDTF">2023-05-12T06:43:00Z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</Properties>
</file>