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3C855" w14:textId="629FE51A" w:rsidR="00FB352E" w:rsidRDefault="00FB352E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 xml:space="preserve">สำหรับงวดสามเดือนสิ้นสุดวันที่ </w:t>
      </w:r>
      <w:r w:rsidR="004957E2">
        <w:rPr>
          <w:rFonts w:ascii="Angsana New" w:hAnsi="Angsana New"/>
          <w:b/>
          <w:bCs/>
          <w:sz w:val="30"/>
          <w:szCs w:val="30"/>
        </w:rPr>
        <w:t>31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 w:rsidR="004957E2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มีนาคม</w:t>
      </w:r>
    </w:p>
    <w:p w14:paraId="1E4FA2A8" w14:textId="0E2C55EB" w:rsidR="00781E1C" w:rsidRPr="00184215" w:rsidRDefault="00781E1C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  <w:sectPr w:rsidR="00781E1C" w:rsidRPr="00184215" w:rsidSect="007B69D7"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3"/>
          <w:cols w:space="720"/>
          <w:titlePg/>
          <w:docGrid w:linePitch="360"/>
        </w:sectPr>
      </w:pPr>
      <w:r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61F85ABE" wp14:editId="5FB2F9F2">
            <wp:extent cx="6520375" cy="4500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31" t="1174" r="1441" b="3645"/>
                    <a:stretch/>
                  </pic:blipFill>
                  <pic:spPr bwMode="auto">
                    <a:xfrm>
                      <a:off x="0" y="0"/>
                      <a:ext cx="6539450" cy="4513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0C559730" w14:textId="1E740B84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B24B1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0DAAB8EB" w:rsidR="00CA0EE7" w:rsidRPr="00B24B12" w:rsidRDefault="00CA0EE7" w:rsidP="00B24B1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24B12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373F219A" w14:textId="77777777" w:rsidR="006E3B29" w:rsidRDefault="00FA2EDA" w:rsidP="006E3B2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003602B9" w14:textId="59C34C69" w:rsidR="00373D37" w:rsidRPr="006E3B29" w:rsidRDefault="006E3B29" w:rsidP="006E3B2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E3B29">
        <w:rPr>
          <w:rFonts w:ascii="Angsana New" w:hAnsi="Angsana New"/>
          <w:sz w:val="30"/>
          <w:szCs w:val="30"/>
          <w:cs/>
        </w:rPr>
        <w:t>เงินปันผล</w:t>
      </w:r>
    </w:p>
    <w:p w14:paraId="1C2FD9E9" w14:textId="002F4B2E" w:rsidR="00373D37" w:rsidRPr="00245A6C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2C7858D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742804F" w14:textId="77777777" w:rsidR="005B5FA8" w:rsidRPr="005B5FA8" w:rsidRDefault="00B310CD" w:rsidP="005B5FA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5A36D3" w:rsidRPr="00184215">
        <w:rPr>
          <w:rFonts w:ascii="Angsana New" w:hAnsi="Angsana New" w:hint="cs"/>
          <w:sz w:val="30"/>
          <w:szCs w:val="30"/>
          <w:cs/>
          <w:lang w:val="en-US" w:bidi="th-TH"/>
        </w:rPr>
        <w:t>ฟ้องร้อง</w:t>
      </w:r>
    </w:p>
    <w:p w14:paraId="3666AEEB" w14:textId="77777777" w:rsidR="003C45B9" w:rsidRDefault="005B5FA8" w:rsidP="003C45B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296459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5D5223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5D522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290194" w14:textId="77777777" w:rsidR="000300EB" w:rsidRPr="00702911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2E6C79" w14:textId="55722EF3" w:rsidR="000300EB" w:rsidRPr="005D5223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522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5D5223">
        <w:rPr>
          <w:rFonts w:ascii="Angsana New" w:hAnsi="Angsana New" w:hint="cs"/>
          <w:sz w:val="30"/>
          <w:szCs w:val="30"/>
          <w:cs/>
        </w:rPr>
        <w:t>บริษัท</w:t>
      </w:r>
      <w:r w:rsidRPr="005D5223">
        <w:rPr>
          <w:rFonts w:ascii="Angsana New" w:hAnsi="Angsana New"/>
          <w:sz w:val="30"/>
          <w:szCs w:val="30"/>
          <w:cs/>
        </w:rPr>
        <w:t>เมื่อวันที่</w:t>
      </w:r>
      <w:r w:rsidRPr="005D5223">
        <w:rPr>
          <w:rFonts w:ascii="Angsana New" w:hAnsi="Angsana New"/>
          <w:sz w:val="30"/>
          <w:szCs w:val="30"/>
        </w:rPr>
        <w:t xml:space="preserve"> </w:t>
      </w:r>
      <w:r w:rsidR="00BF3051">
        <w:rPr>
          <w:rFonts w:ascii="Angsana New" w:hAnsi="Angsana New"/>
          <w:sz w:val="30"/>
          <w:szCs w:val="30"/>
        </w:rPr>
        <w:t xml:space="preserve">11 </w:t>
      </w:r>
      <w:r w:rsidR="00BF305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34B3D">
        <w:rPr>
          <w:rFonts w:ascii="Angsana New" w:hAnsi="Angsana New"/>
          <w:sz w:val="30"/>
          <w:szCs w:val="30"/>
        </w:rPr>
        <w:t>2566</w:t>
      </w:r>
    </w:p>
    <w:p w14:paraId="14BDBA89" w14:textId="4DD27620" w:rsidR="00B70BE2" w:rsidRPr="00702911" w:rsidRDefault="00B70BE2" w:rsidP="002831D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DA9D4AA" w14:textId="2D1C4F82" w:rsidR="000300EB" w:rsidRPr="005D5223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5D5223">
        <w:rPr>
          <w:rFonts w:asciiTheme="majorBidi" w:hAnsiTheme="majorBidi" w:cstheme="majorBidi"/>
          <w:cs/>
        </w:rPr>
        <w:t>เกณฑ์</w:t>
      </w:r>
      <w:r w:rsidR="00690722" w:rsidRPr="005D5223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702911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F8F1D4" w14:textId="2B019DA8" w:rsidR="002E4924" w:rsidRPr="007A54CF" w:rsidRDefault="002E4924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A54CF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A54CF">
        <w:rPr>
          <w:rFonts w:ascii="Angsana New" w:hAnsi="Angsana New"/>
          <w:sz w:val="30"/>
          <w:szCs w:val="30"/>
        </w:rPr>
        <w:t xml:space="preserve">34 </w:t>
      </w:r>
      <w:r w:rsidRPr="007A54CF">
        <w:rPr>
          <w:rFonts w:ascii="Angsana New" w:hAnsi="Angsana New"/>
          <w:sz w:val="30"/>
          <w:szCs w:val="30"/>
          <w:cs/>
        </w:rPr>
        <w:t xml:space="preserve">เรื่อง </w:t>
      </w:r>
      <w:r w:rsidRPr="007A54C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A54CF">
        <w:rPr>
          <w:rFonts w:ascii="Angsana New" w:hAnsi="Angsana New"/>
          <w:sz w:val="30"/>
          <w:szCs w:val="30"/>
        </w:rPr>
        <w:t xml:space="preserve"> </w:t>
      </w:r>
      <w:bookmarkEnd w:id="0"/>
      <w:r w:rsidRPr="007A54C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A54CF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A54CF">
        <w:rPr>
          <w:rFonts w:ascii="Angsana New" w:hAnsi="Angsana New"/>
          <w:sz w:val="30"/>
          <w:szCs w:val="30"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7A54CF">
        <w:rPr>
          <w:rFonts w:ascii="Angsana New" w:hAnsi="Angsana New" w:hint="cs"/>
          <w:sz w:val="30"/>
          <w:szCs w:val="30"/>
          <w:cs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7A54CF">
        <w:rPr>
          <w:rFonts w:ascii="Angsana New" w:hAnsi="Angsana New"/>
          <w:sz w:val="30"/>
          <w:szCs w:val="30"/>
        </w:rPr>
        <w:t xml:space="preserve"> 31 </w:t>
      </w:r>
      <w:r w:rsidRPr="007A54CF">
        <w:rPr>
          <w:rFonts w:ascii="Angsana New" w:hAnsi="Angsana New"/>
          <w:sz w:val="30"/>
          <w:szCs w:val="30"/>
          <w:cs/>
        </w:rPr>
        <w:t>ธันวาคม</w:t>
      </w:r>
      <w:r w:rsidRPr="007A54CF">
        <w:rPr>
          <w:rFonts w:ascii="Angsana New" w:hAnsi="Angsana New"/>
          <w:sz w:val="30"/>
          <w:szCs w:val="30"/>
        </w:rPr>
        <w:t xml:space="preserve"> 256</w:t>
      </w:r>
      <w:r w:rsidR="00734B3D">
        <w:rPr>
          <w:rFonts w:ascii="Angsana New" w:hAnsi="Angsana New"/>
          <w:sz w:val="30"/>
          <w:szCs w:val="30"/>
        </w:rPr>
        <w:t>5</w:t>
      </w:r>
    </w:p>
    <w:p w14:paraId="51620FC1" w14:textId="77777777" w:rsidR="002E4924" w:rsidRPr="00702911" w:rsidRDefault="002E4924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3A0352BA" w14:textId="32A2CB9E" w:rsidR="002E4924" w:rsidRPr="007A54CF" w:rsidRDefault="002E4924" w:rsidP="002E49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</w:pPr>
      <w:r w:rsidRPr="007A54C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</w:t>
      </w:r>
      <w:r w:rsidRPr="007A54CF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ของบริษัท ซึ่</w:t>
      </w:r>
      <w:r w:rsidRPr="007A54CF">
        <w:rPr>
          <w:rFonts w:ascii="Angsana New" w:hAnsi="Angsana New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7A54CF">
        <w:rPr>
          <w:rFonts w:ascii="Angsana New" w:hAnsi="Angsana New" w:hint="cs"/>
          <w:sz w:val="30"/>
          <w:szCs w:val="30"/>
          <w:cs/>
        </w:rPr>
        <w:t>ที่</w:t>
      </w:r>
      <w:r w:rsidRPr="007A54CF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7A54CF">
        <w:rPr>
          <w:rFonts w:ascii="Angsana New" w:hAnsi="Angsana New" w:hint="cs"/>
          <w:sz w:val="30"/>
          <w:szCs w:val="30"/>
          <w:cs/>
        </w:rPr>
        <w:t>ไว้</w:t>
      </w:r>
      <w:r w:rsidRPr="007A54CF">
        <w:rPr>
          <w:rFonts w:ascii="Angsana New" w:hAnsi="Angsana New"/>
          <w:sz w:val="30"/>
          <w:szCs w:val="30"/>
          <w:cs/>
        </w:rPr>
        <w:t>ใน</w:t>
      </w:r>
      <w:r w:rsidRPr="007A54CF">
        <w:rPr>
          <w:rFonts w:ascii="Angsana New" w:hAnsi="Angsana New" w:hint="cs"/>
          <w:sz w:val="30"/>
          <w:szCs w:val="30"/>
          <w:cs/>
        </w:rPr>
        <w:t xml:space="preserve">     </w:t>
      </w:r>
      <w:r w:rsidRPr="007A54CF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7A54CF">
        <w:rPr>
          <w:rFonts w:ascii="Angsana New" w:hAnsi="Angsana New"/>
          <w:sz w:val="30"/>
          <w:szCs w:val="30"/>
        </w:rPr>
        <w:t xml:space="preserve">31 </w:t>
      </w:r>
      <w:r w:rsidRPr="007A54C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A54CF">
        <w:rPr>
          <w:rFonts w:ascii="Angsana New" w:hAnsi="Angsana New"/>
          <w:sz w:val="30"/>
          <w:szCs w:val="30"/>
        </w:rPr>
        <w:t>256</w:t>
      </w:r>
      <w:r w:rsidR="00734B3D">
        <w:rPr>
          <w:rFonts w:ascii="Angsana New" w:hAnsi="Angsana New"/>
          <w:sz w:val="30"/>
          <w:szCs w:val="30"/>
        </w:rPr>
        <w:t>5</w:t>
      </w:r>
    </w:p>
    <w:p w14:paraId="219AFDB8" w14:textId="2C898DD3" w:rsidR="00B67388" w:rsidRPr="00702911" w:rsidRDefault="00B67388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4"/>
          <w:szCs w:val="24"/>
        </w:rPr>
      </w:pPr>
    </w:p>
    <w:p w14:paraId="6549EA64" w14:textId="0EE74CBE" w:rsidR="000300EB" w:rsidRPr="00184215" w:rsidRDefault="000300EB" w:rsidP="00E23539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บุคคลหรือกิจการที่เกี่ยวข้องกัน</w:t>
      </w:r>
    </w:p>
    <w:p w14:paraId="5FB1E4E7" w14:textId="77777777" w:rsidR="00B90BC3" w:rsidRPr="00702911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2"/>
        <w:gridCol w:w="1231"/>
        <w:gridCol w:w="248"/>
        <w:gridCol w:w="1236"/>
      </w:tblGrid>
      <w:tr w:rsidR="000300EB" w:rsidRPr="009E7019" w14:paraId="53D8BFAE" w14:textId="77777777" w:rsidTr="00652381">
        <w:trPr>
          <w:tblHeader/>
        </w:trPr>
        <w:tc>
          <w:tcPr>
            <w:tcW w:w="3524" w:type="pct"/>
            <w:vAlign w:val="bottom"/>
          </w:tcPr>
          <w:p w14:paraId="73D5A5CA" w14:textId="12FE6AE3" w:rsidR="000300EB" w:rsidRPr="009E7019" w:rsidRDefault="00CB4C6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B4C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669" w:type="pct"/>
            <w:vAlign w:val="bottom"/>
          </w:tcPr>
          <w:p w14:paraId="66461A2F" w14:textId="66942C4B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A677B2E" w14:textId="77777777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EED6216" w14:textId="59D8A08D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C37" w:rsidRPr="009E7019" w14:paraId="1D00F5D9" w14:textId="77777777" w:rsidTr="00652381">
        <w:trPr>
          <w:tblHeader/>
        </w:trPr>
        <w:tc>
          <w:tcPr>
            <w:tcW w:w="3524" w:type="pct"/>
            <w:vAlign w:val="bottom"/>
          </w:tcPr>
          <w:p w14:paraId="49C5290D" w14:textId="213AE8FA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7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E862F8" w:rsidRPr="00E862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69" w:type="pct"/>
            <w:vAlign w:val="bottom"/>
          </w:tcPr>
          <w:p w14:paraId="2BC4B276" w14:textId="384E5266" w:rsidR="00032C37" w:rsidRPr="009E7019" w:rsidRDefault="00734B3D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" w:type="pct"/>
            <w:vAlign w:val="bottom"/>
          </w:tcPr>
          <w:p w14:paraId="33FF316F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60183D9F" w14:textId="46F1B800" w:rsidR="00032C37" w:rsidRPr="009E7019" w:rsidRDefault="00734B3D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32C37" w:rsidRPr="009E7019" w14:paraId="613DC25A" w14:textId="77777777" w:rsidTr="002E4627">
        <w:trPr>
          <w:tblHeader/>
        </w:trPr>
        <w:tc>
          <w:tcPr>
            <w:tcW w:w="3524" w:type="pct"/>
            <w:vAlign w:val="bottom"/>
          </w:tcPr>
          <w:p w14:paraId="3D3E604F" w14:textId="77777777" w:rsidR="00032C37" w:rsidRPr="009E7019" w:rsidRDefault="00032C37" w:rsidP="0003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pct"/>
            <w:gridSpan w:val="3"/>
            <w:vAlign w:val="bottom"/>
          </w:tcPr>
          <w:p w14:paraId="1D019855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70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2C37" w:rsidRPr="009E7019" w14:paraId="5FF42EB2" w14:textId="77777777" w:rsidTr="00652381">
        <w:tc>
          <w:tcPr>
            <w:tcW w:w="3524" w:type="pct"/>
            <w:vAlign w:val="bottom"/>
          </w:tcPr>
          <w:p w14:paraId="6517C1DA" w14:textId="77777777" w:rsidR="00032C37" w:rsidRPr="009E7019" w:rsidRDefault="00032C37" w:rsidP="00032C37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7019">
              <w:rPr>
                <w:rFonts w:cs="Angsana New"/>
                <w:sz w:val="30"/>
                <w:szCs w:val="30"/>
                <w:lang w:val="en-US" w:bidi="th-TH"/>
              </w:rPr>
              <w:br w:type="page"/>
            </w:r>
            <w:r w:rsidRPr="009E701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9E701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669" w:type="pct"/>
            <w:vAlign w:val="bottom"/>
          </w:tcPr>
          <w:p w14:paraId="5B74C5D9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9D70720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393922AE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B3D" w:rsidRPr="009E7019" w14:paraId="44B25772" w14:textId="77777777" w:rsidTr="007354D6">
        <w:tc>
          <w:tcPr>
            <w:tcW w:w="3524" w:type="pct"/>
            <w:vAlign w:val="bottom"/>
          </w:tcPr>
          <w:p w14:paraId="35B0596D" w14:textId="77777777" w:rsidR="00734B3D" w:rsidRPr="009E7019" w:rsidRDefault="00734B3D" w:rsidP="00734B3D">
            <w:pPr>
              <w:pStyle w:val="block"/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70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ค่าที่ปรึกษากฎหมาย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shd w:val="clear" w:color="auto" w:fill="auto"/>
          </w:tcPr>
          <w:p w14:paraId="4963809D" w14:textId="4156B60B" w:rsidR="00734B3D" w:rsidRPr="009E7019" w:rsidRDefault="00303548" w:rsidP="00303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0949F4F5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75472062" w14:textId="2D560CEE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  <w:tr w:rsidR="00734B3D" w:rsidRPr="009E7019" w14:paraId="54717E69" w14:textId="77777777" w:rsidTr="007354D6">
        <w:tc>
          <w:tcPr>
            <w:tcW w:w="3524" w:type="pct"/>
            <w:vAlign w:val="bottom"/>
          </w:tcPr>
          <w:p w14:paraId="08D19665" w14:textId="77777777" w:rsidR="00734B3D" w:rsidRPr="009E7019" w:rsidRDefault="00734B3D" w:rsidP="00734B3D">
            <w:pPr>
              <w:pStyle w:val="block"/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E70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69" w:type="pct"/>
            <w:tcBorders>
              <w:top w:val="double" w:sz="4" w:space="0" w:color="auto"/>
            </w:tcBorders>
            <w:shd w:val="clear" w:color="auto" w:fill="auto"/>
          </w:tcPr>
          <w:p w14:paraId="6B835C55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97A1933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4C2577CB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B3D" w:rsidRPr="009E7019" w14:paraId="2D3C9396" w14:textId="77777777" w:rsidTr="006B526C">
        <w:tc>
          <w:tcPr>
            <w:tcW w:w="3524" w:type="pct"/>
            <w:vAlign w:val="bottom"/>
          </w:tcPr>
          <w:p w14:paraId="210B6FEB" w14:textId="77777777" w:rsidR="00734B3D" w:rsidRPr="009E7019" w:rsidRDefault="00734B3D" w:rsidP="00734B3D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9" w:type="pct"/>
            <w:shd w:val="clear" w:color="auto" w:fill="auto"/>
          </w:tcPr>
          <w:p w14:paraId="4ED141D1" w14:textId="255F223D" w:rsidR="00734B3D" w:rsidRPr="004817F0" w:rsidRDefault="00E73799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4817F0">
              <w:rPr>
                <w:rFonts w:ascii="Angsana New" w:hAnsi="Angsana New"/>
                <w:sz w:val="30"/>
                <w:szCs w:val="30"/>
              </w:rPr>
              <w:t>9,683</w:t>
            </w:r>
          </w:p>
        </w:tc>
        <w:tc>
          <w:tcPr>
            <w:tcW w:w="135" w:type="pct"/>
            <w:vAlign w:val="bottom"/>
          </w:tcPr>
          <w:p w14:paraId="4CD6D8A6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9423D75" w14:textId="3F5D6271" w:rsidR="00734B3D" w:rsidRPr="002E4627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AE4157">
              <w:rPr>
                <w:rFonts w:ascii="Angsana New" w:hAnsi="Angsana New"/>
                <w:sz w:val="30"/>
                <w:szCs w:val="30"/>
              </w:rPr>
              <w:t>7,746</w:t>
            </w:r>
          </w:p>
        </w:tc>
      </w:tr>
      <w:tr w:rsidR="00734B3D" w:rsidRPr="009E7019" w14:paraId="5E7E552E" w14:textId="1AAEF603" w:rsidTr="006B526C">
        <w:tc>
          <w:tcPr>
            <w:tcW w:w="3524" w:type="pct"/>
            <w:vAlign w:val="bottom"/>
          </w:tcPr>
          <w:p w14:paraId="07F6B26B" w14:textId="77777777" w:rsidR="00734B3D" w:rsidRPr="009E7019" w:rsidRDefault="00734B3D" w:rsidP="00734B3D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9" w:type="pct"/>
            <w:shd w:val="clear" w:color="auto" w:fill="auto"/>
          </w:tcPr>
          <w:p w14:paraId="1E276CF1" w14:textId="3291E05A" w:rsidR="00734B3D" w:rsidRPr="004817F0" w:rsidRDefault="00540CD6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4817F0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35" w:type="pct"/>
            <w:vAlign w:val="bottom"/>
          </w:tcPr>
          <w:p w14:paraId="698B2A9F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AEF0422" w14:textId="3198C846" w:rsidR="00734B3D" w:rsidRPr="002E4627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AE4157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734B3D" w:rsidRPr="009E7019" w14:paraId="5F0D389B" w14:textId="7B81945E" w:rsidTr="006B526C">
        <w:tc>
          <w:tcPr>
            <w:tcW w:w="3524" w:type="pct"/>
            <w:vAlign w:val="bottom"/>
          </w:tcPr>
          <w:p w14:paraId="2F96B4D5" w14:textId="77777777" w:rsidR="00734B3D" w:rsidRPr="009E7019" w:rsidRDefault="00734B3D" w:rsidP="00734B3D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14:paraId="43A4112B" w14:textId="2158A634" w:rsidR="00734B3D" w:rsidRPr="004817F0" w:rsidRDefault="00540CD6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4817F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08336488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6A47AF1" w14:textId="5F15C05B" w:rsidR="00734B3D" w:rsidRPr="002E4627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AE415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34B3D" w:rsidRPr="009E7019" w14:paraId="0B0BCB8B" w14:textId="77777777" w:rsidTr="006B526C">
        <w:tc>
          <w:tcPr>
            <w:tcW w:w="3524" w:type="pct"/>
            <w:vAlign w:val="bottom"/>
          </w:tcPr>
          <w:p w14:paraId="19416FF9" w14:textId="137F068B" w:rsidR="00734B3D" w:rsidRPr="009E7019" w:rsidRDefault="00734B3D" w:rsidP="00734B3D">
            <w:pPr>
              <w:tabs>
                <w:tab w:val="clear" w:pos="227"/>
                <w:tab w:val="left" w:pos="162"/>
              </w:tabs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9E70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158E1" w14:textId="1B9D1FA0" w:rsidR="00734B3D" w:rsidRPr="004817F0" w:rsidRDefault="004817F0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17F0">
              <w:rPr>
                <w:rFonts w:ascii="Angsana New" w:hAnsi="Angsana New"/>
                <w:b/>
                <w:bCs/>
                <w:sz w:val="30"/>
                <w:szCs w:val="30"/>
              </w:rPr>
              <w:t>10,163</w:t>
            </w:r>
          </w:p>
        </w:tc>
        <w:tc>
          <w:tcPr>
            <w:tcW w:w="135" w:type="pct"/>
            <w:vAlign w:val="bottom"/>
          </w:tcPr>
          <w:p w14:paraId="5D6B9D22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02B0" w14:textId="5C1DB1CA" w:rsidR="00734B3D" w:rsidRPr="002E4627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57">
              <w:rPr>
                <w:rFonts w:ascii="Angsana New" w:hAnsi="Angsana New"/>
                <w:b/>
                <w:bCs/>
                <w:sz w:val="30"/>
                <w:szCs w:val="30"/>
              </w:rPr>
              <w:t>8,199</w:t>
            </w:r>
          </w:p>
        </w:tc>
      </w:tr>
      <w:tr w:rsidR="00734B3D" w:rsidRPr="009E7019" w14:paraId="38B7EF2F" w14:textId="77777777" w:rsidTr="007354D6">
        <w:tc>
          <w:tcPr>
            <w:tcW w:w="3524" w:type="pct"/>
            <w:vAlign w:val="bottom"/>
          </w:tcPr>
          <w:p w14:paraId="6BF41710" w14:textId="77777777" w:rsidR="00734B3D" w:rsidRPr="009E7019" w:rsidRDefault="00734B3D" w:rsidP="00734B3D">
            <w:pPr>
              <w:tabs>
                <w:tab w:val="clear" w:pos="227"/>
                <w:tab w:val="left" w:pos="162"/>
              </w:tabs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E25A8D1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5CA11E5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441D7255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4B3D" w:rsidRPr="009E7019" w14:paraId="53647712" w14:textId="77777777" w:rsidTr="007354D6">
        <w:tc>
          <w:tcPr>
            <w:tcW w:w="3524" w:type="pct"/>
            <w:vAlign w:val="bottom"/>
          </w:tcPr>
          <w:p w14:paraId="77E2AB06" w14:textId="7C4A88F9" w:rsidR="00734B3D" w:rsidRPr="009E7019" w:rsidRDefault="00734B3D" w:rsidP="00734B3D">
            <w:pPr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9E70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69" w:type="pct"/>
          </w:tcPr>
          <w:p w14:paraId="4DC80A1A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E386A47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551EFAD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4B3D" w:rsidRPr="009E7019" w14:paraId="63EA1363" w14:textId="77777777" w:rsidTr="00A118C2">
        <w:tc>
          <w:tcPr>
            <w:tcW w:w="3524" w:type="pct"/>
            <w:vAlign w:val="bottom"/>
          </w:tcPr>
          <w:p w14:paraId="06824314" w14:textId="5268F2B7" w:rsidR="00734B3D" w:rsidRPr="009E7019" w:rsidRDefault="002C27B0" w:rsidP="00734B3D">
            <w:pPr>
              <w:ind w:left="227" w:hanging="2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734B3D" w:rsidRPr="009E7019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669" w:type="pct"/>
            <w:shd w:val="clear" w:color="auto" w:fill="auto"/>
          </w:tcPr>
          <w:p w14:paraId="4E540672" w14:textId="4471F649" w:rsidR="00734B3D" w:rsidRPr="009E7019" w:rsidRDefault="000230BC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1,751</w:t>
            </w:r>
          </w:p>
        </w:tc>
        <w:tc>
          <w:tcPr>
            <w:tcW w:w="135" w:type="pct"/>
            <w:vAlign w:val="bottom"/>
          </w:tcPr>
          <w:p w14:paraId="08881564" w14:textId="77777777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7A945DD" w14:textId="59C1278F" w:rsidR="00734B3D" w:rsidRPr="009E7019" w:rsidRDefault="00734B3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</w:tr>
    </w:tbl>
    <w:p w14:paraId="28ADFB72" w14:textId="24D9F7D1" w:rsidR="0059729E" w:rsidRPr="00D10D60" w:rsidRDefault="0059729E" w:rsidP="0059729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D10D60">
        <w:rPr>
          <w:rFonts w:asciiTheme="majorBidi" w:hAnsiTheme="majorBidi" w:cstheme="majorBidi"/>
          <w:cs/>
        </w:rPr>
        <w:lastRenderedPageBreak/>
        <w:t>สินทรัพย์ทางการเงินที่อยู่ในความต้องการของตลาด</w:t>
      </w:r>
    </w:p>
    <w:p w14:paraId="583E2B08" w14:textId="77777777" w:rsidR="00D411F6" w:rsidRPr="009E02E2" w:rsidRDefault="00D411F6" w:rsidP="009E02E2">
      <w:pPr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241"/>
        <w:gridCol w:w="1019"/>
        <w:gridCol w:w="249"/>
        <w:gridCol w:w="1101"/>
        <w:gridCol w:w="249"/>
        <w:gridCol w:w="1191"/>
        <w:gridCol w:w="249"/>
        <w:gridCol w:w="1101"/>
      </w:tblGrid>
      <w:tr w:rsidR="00372BFD" w:rsidRPr="00D10D60" w14:paraId="45292E6C" w14:textId="77777777" w:rsidTr="00372BFD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60B0DB7" w14:textId="77777777" w:rsidR="00372BFD" w:rsidRPr="00D10D60" w:rsidRDefault="00372BFD" w:rsidP="00734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D10D6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4119F461" w14:textId="77777777" w:rsidR="00372BFD" w:rsidRPr="00D10D60" w:rsidRDefault="00372BFD" w:rsidP="00734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D10D6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C11158" w14:textId="77777777" w:rsidR="00372BFD" w:rsidRPr="00D10D60" w:rsidRDefault="00372BF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8C32A38" w14:textId="77777777" w:rsidR="00372BFD" w:rsidRPr="00D10D60" w:rsidRDefault="00372BF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378A99" w14:textId="77777777" w:rsidR="00372BFD" w:rsidRPr="00D10D60" w:rsidRDefault="00372BF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7CCEAC5" w14:textId="77777777" w:rsidR="00372BFD" w:rsidRPr="00D10D60" w:rsidRDefault="00372BF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B576394" w14:textId="77777777" w:rsidR="00372BFD" w:rsidRPr="00D10D60" w:rsidRDefault="00372BF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9400B3" w14:textId="77777777" w:rsidR="00372BFD" w:rsidRPr="00D10D60" w:rsidRDefault="00372BF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EBCE5C" w14:textId="77777777" w:rsidR="00372BFD" w:rsidRPr="00D10D60" w:rsidRDefault="00372BFD" w:rsidP="00734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B5878AA" w14:textId="77777777" w:rsidR="00372BFD" w:rsidRPr="00D10D60" w:rsidRDefault="00372BF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97A7049" w14:textId="77777777" w:rsidR="00372BFD" w:rsidRPr="00D10D60" w:rsidRDefault="00372BF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9328871" w14:textId="77777777" w:rsidR="00372BFD" w:rsidRPr="00D10D60" w:rsidRDefault="00372BF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2A954DB" w14:textId="78139DF6" w:rsidR="00372BFD" w:rsidRPr="00D10D60" w:rsidRDefault="00372BFD" w:rsidP="00734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D411F6" w:rsidRPr="00D10D60" w14:paraId="0B34C5F6" w14:textId="77777777" w:rsidTr="00372BFD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57E6CF68" w14:textId="77777777" w:rsidR="00D411F6" w:rsidRPr="00D10D60" w:rsidRDefault="00D411F6" w:rsidP="00734B3D">
            <w:pPr>
              <w:tabs>
                <w:tab w:val="clear" w:pos="227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  <w:vAlign w:val="bottom"/>
          </w:tcPr>
          <w:p w14:paraId="4CAFB161" w14:textId="77777777" w:rsidR="00D411F6" w:rsidRPr="00D10D60" w:rsidRDefault="00D411F6" w:rsidP="00734B3D">
            <w:pPr>
              <w:pStyle w:val="acctfourfigures"/>
              <w:tabs>
                <w:tab w:val="clear" w:pos="765"/>
              </w:tabs>
              <w:spacing w:line="360" w:lineRule="exact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D10D6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11F6" w:rsidRPr="00D10D60" w14:paraId="136E58A7" w14:textId="77777777" w:rsidTr="00372BFD">
        <w:trPr>
          <w:trHeight w:val="254"/>
          <w:tblHeader/>
        </w:trPr>
        <w:tc>
          <w:tcPr>
            <w:tcW w:w="9180" w:type="dxa"/>
            <w:gridSpan w:val="10"/>
            <w:shd w:val="clear" w:color="auto" w:fill="auto"/>
            <w:vAlign w:val="bottom"/>
          </w:tcPr>
          <w:p w14:paraId="029B1B2E" w14:textId="35B93802" w:rsidR="00D411F6" w:rsidRPr="00D10D60" w:rsidRDefault="00D411F6" w:rsidP="00734B3D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734B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</w:tr>
      <w:tr w:rsidR="00372BFD" w:rsidRPr="00D10D60" w14:paraId="6C1024E4" w14:textId="77777777" w:rsidTr="00372BFD">
        <w:tc>
          <w:tcPr>
            <w:tcW w:w="2700" w:type="dxa"/>
            <w:shd w:val="clear" w:color="auto" w:fill="auto"/>
            <w:vAlign w:val="bottom"/>
          </w:tcPr>
          <w:p w14:paraId="0B4BC734" w14:textId="77777777" w:rsidR="00372BFD" w:rsidRPr="00D10D60" w:rsidRDefault="00372BFD" w:rsidP="00734B3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14:paraId="7525D9C6" w14:textId="77777777" w:rsidR="00372BFD" w:rsidRPr="00D10D60" w:rsidRDefault="00372BFD" w:rsidP="00734B3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820707F" w14:textId="77777777" w:rsidR="00372BFD" w:rsidRPr="00D10D60" w:rsidRDefault="00372BFD" w:rsidP="00734B3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F88A3D0" w14:textId="77777777" w:rsidR="00372BFD" w:rsidRPr="00D10D60" w:rsidRDefault="00372BFD" w:rsidP="00734B3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80116B6" w14:textId="77777777" w:rsidR="00372BFD" w:rsidRPr="00D10D60" w:rsidRDefault="00372BFD" w:rsidP="00734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CD12E24" w14:textId="77777777" w:rsidR="00372BFD" w:rsidRPr="00D10D60" w:rsidRDefault="00372BFD" w:rsidP="00734B3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FE3F5BE" w14:textId="77777777" w:rsidR="00372BFD" w:rsidRPr="00D10D60" w:rsidRDefault="00372BFD" w:rsidP="00734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7574B9F" w14:textId="77777777" w:rsidR="00372BFD" w:rsidRPr="00D10D60" w:rsidRDefault="00372BFD" w:rsidP="00734B3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4C3109C" w14:textId="77777777" w:rsidR="00372BFD" w:rsidRPr="00D10D60" w:rsidRDefault="00372BFD" w:rsidP="00734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A612689" w14:textId="77777777" w:rsidR="00372BFD" w:rsidRPr="00D10D60" w:rsidRDefault="00372BFD" w:rsidP="00734B3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28B7" w:rsidRPr="00D10D60" w14:paraId="3CB52CEE" w14:textId="77777777" w:rsidTr="00372BFD">
        <w:tc>
          <w:tcPr>
            <w:tcW w:w="2700" w:type="dxa"/>
            <w:shd w:val="clear" w:color="auto" w:fill="auto"/>
            <w:vAlign w:val="bottom"/>
          </w:tcPr>
          <w:p w14:paraId="5F7924F1" w14:textId="77777777" w:rsidR="008E28B7" w:rsidRPr="002B2BB7" w:rsidRDefault="008E28B7" w:rsidP="008E28B7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ตั๋วแลกเงินที่วัดมูลค่าด้วยราคา</w:t>
            </w:r>
          </w:p>
          <w:p w14:paraId="5D3FDAC9" w14:textId="458B1787" w:rsidR="008E28B7" w:rsidRPr="00D10D60" w:rsidRDefault="008E28B7" w:rsidP="008E28B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0" w:type="dxa"/>
            <w:vAlign w:val="bottom"/>
          </w:tcPr>
          <w:p w14:paraId="75B93A24" w14:textId="14E96A25" w:rsidR="008E28B7" w:rsidRPr="008E28B7" w:rsidRDefault="008E28B7" w:rsidP="008E28B7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8E28B7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41" w:type="dxa"/>
            <w:vAlign w:val="bottom"/>
          </w:tcPr>
          <w:p w14:paraId="5DF87136" w14:textId="77777777" w:rsidR="008E28B7" w:rsidRPr="00D10D60" w:rsidRDefault="008E28B7" w:rsidP="008E28B7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F1C0175" w14:textId="64B45991" w:rsidR="008E28B7" w:rsidRPr="00D10D60" w:rsidRDefault="00821180" w:rsidP="00821180">
            <w:pPr>
              <w:pStyle w:val="acctfourfigures"/>
              <w:tabs>
                <w:tab w:val="clear" w:pos="765"/>
                <w:tab w:val="decimal" w:pos="463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0709B02" w14:textId="77777777" w:rsidR="008E28B7" w:rsidRPr="00D10D60" w:rsidRDefault="008E28B7" w:rsidP="008E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F7435D" w14:textId="24A5EB01" w:rsidR="008E28B7" w:rsidRPr="00D10D60" w:rsidRDefault="008154D7" w:rsidP="008E28B7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AE02400" w14:textId="77777777" w:rsidR="008E28B7" w:rsidRPr="00D10D60" w:rsidRDefault="008E28B7" w:rsidP="008E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3D1C5FA" w14:textId="59F73EDB" w:rsidR="008E28B7" w:rsidRPr="00D10D60" w:rsidRDefault="00923779" w:rsidP="00923779">
            <w:pPr>
              <w:pStyle w:val="acctfourfigures"/>
              <w:tabs>
                <w:tab w:val="clear" w:pos="765"/>
              </w:tabs>
              <w:spacing w:line="360" w:lineRule="exact"/>
              <w:ind w:left="-345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1A4E794" w14:textId="77777777" w:rsidR="008E28B7" w:rsidRPr="00D10D60" w:rsidRDefault="008E28B7" w:rsidP="008E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E54F7DA" w14:textId="62DB9CC9" w:rsidR="008E28B7" w:rsidRPr="00D10D60" w:rsidRDefault="006B040D" w:rsidP="00B841CB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2315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C8129D" w:rsidRPr="00D10D60" w14:paraId="5327874B" w14:textId="77777777" w:rsidTr="00816808">
        <w:tc>
          <w:tcPr>
            <w:tcW w:w="2700" w:type="dxa"/>
            <w:shd w:val="clear" w:color="auto" w:fill="auto"/>
            <w:vAlign w:val="bottom"/>
          </w:tcPr>
          <w:p w14:paraId="539454AD" w14:textId="77777777" w:rsidR="00C8129D" w:rsidRPr="002B2BB7" w:rsidRDefault="00C8129D" w:rsidP="00C812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19BEF412" w14:textId="7C815566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A61C86" w14:textId="5999D7D8" w:rsidR="00C8129D" w:rsidRPr="008E28B7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28B7"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  <w:tc>
          <w:tcPr>
            <w:tcW w:w="241" w:type="dxa"/>
            <w:shd w:val="clear" w:color="auto" w:fill="auto"/>
          </w:tcPr>
          <w:p w14:paraId="78A10D2E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38902" w14:textId="24A2D7DC" w:rsidR="00C8129D" w:rsidRPr="00D10D60" w:rsidRDefault="00C8129D" w:rsidP="00C8129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2BEFC3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E41B" w14:textId="7E566C4B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3CB0">
              <w:rPr>
                <w:rFonts w:asciiTheme="majorBidi" w:hAnsiTheme="majorBidi" w:cstheme="majorBidi"/>
                <w:sz w:val="30"/>
                <w:szCs w:val="30"/>
              </w:rPr>
              <w:t>(11,24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CD0B899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6A8C9" w14:textId="288A9FC3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left="-345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61E20F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A12FE" w14:textId="58DB4F36" w:rsidR="00C8129D" w:rsidRPr="00D10D60" w:rsidRDefault="00FB5892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120,998</w:t>
            </w:r>
          </w:p>
        </w:tc>
      </w:tr>
      <w:tr w:rsidR="00C8129D" w:rsidRPr="00D10D60" w14:paraId="1F62308B" w14:textId="77777777" w:rsidTr="0018023D">
        <w:trPr>
          <w:trHeight w:val="343"/>
        </w:trPr>
        <w:tc>
          <w:tcPr>
            <w:tcW w:w="2700" w:type="dxa"/>
            <w:shd w:val="clear" w:color="auto" w:fill="auto"/>
            <w:vAlign w:val="bottom"/>
          </w:tcPr>
          <w:p w14:paraId="2E7E2D2D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7E486" w14:textId="7DFA6177" w:rsidR="00C8129D" w:rsidRPr="008E28B7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131,956</w:t>
            </w:r>
          </w:p>
        </w:tc>
        <w:tc>
          <w:tcPr>
            <w:tcW w:w="241" w:type="dxa"/>
            <w:shd w:val="clear" w:color="auto" w:fill="auto"/>
          </w:tcPr>
          <w:p w14:paraId="1326C5F8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5740A" w14:textId="3DF33C89" w:rsidR="00C8129D" w:rsidRPr="00D10D60" w:rsidRDefault="00821180" w:rsidP="00C8129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8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7C17F46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3C5987" w14:textId="1BB78B21" w:rsidR="00C8129D" w:rsidRPr="00D10D60" w:rsidRDefault="00CB7BFB" w:rsidP="00CB7BFB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(61,241)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7435342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DBBD5" w14:textId="2006AE34" w:rsidR="00C8129D" w:rsidRPr="00D10D60" w:rsidRDefault="00000818" w:rsidP="00C8129D">
            <w:pPr>
              <w:pStyle w:val="acctfourfigures"/>
              <w:tabs>
                <w:tab w:val="clear" w:pos="765"/>
                <w:tab w:val="decimal" w:pos="626"/>
              </w:tabs>
              <w:spacing w:line="360" w:lineRule="exact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9799CC5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0058F" w14:textId="03217055" w:rsidR="00C8129D" w:rsidRPr="00D10D60" w:rsidRDefault="008E631B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B0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0,998</w:t>
            </w:r>
          </w:p>
        </w:tc>
      </w:tr>
      <w:tr w:rsidR="00C8129D" w:rsidRPr="00D10D60" w14:paraId="35455A95" w14:textId="77777777" w:rsidTr="00816808">
        <w:tc>
          <w:tcPr>
            <w:tcW w:w="2700" w:type="dxa"/>
            <w:shd w:val="clear" w:color="auto" w:fill="auto"/>
            <w:vAlign w:val="bottom"/>
          </w:tcPr>
          <w:p w14:paraId="14ED0610" w14:textId="77777777" w:rsidR="00C8129D" w:rsidRPr="009E02E2" w:rsidRDefault="00C8129D" w:rsidP="00C812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40E44D0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272D7D3" w14:textId="77777777" w:rsidR="00C8129D" w:rsidRPr="009E02E2" w:rsidRDefault="00C8129D" w:rsidP="00C8129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E8195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F4E195B" w14:textId="77777777" w:rsidR="00C8129D" w:rsidRPr="009E02E2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2F84F0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40BAC99" w14:textId="77777777" w:rsidR="00C8129D" w:rsidRPr="009E02E2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E95960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5C3B81E" w14:textId="77777777" w:rsidR="00C8129D" w:rsidRPr="009E02E2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7B4CFD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129D" w:rsidRPr="00D10D60" w14:paraId="346F6C83" w14:textId="77777777" w:rsidTr="00816808">
        <w:tc>
          <w:tcPr>
            <w:tcW w:w="2700" w:type="dxa"/>
            <w:shd w:val="clear" w:color="auto" w:fill="auto"/>
            <w:vAlign w:val="bottom"/>
          </w:tcPr>
          <w:p w14:paraId="40B0C358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14:paraId="5842F02B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  <w:tab w:val="decimal" w:pos="970"/>
              </w:tabs>
              <w:spacing w:line="360" w:lineRule="exac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B047C5D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623ADFD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1D69135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F8D9756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5F3AC77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02C0C1F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E6B9F15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1C2ACE3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29D" w:rsidRPr="00D10D60" w14:paraId="1DC18E11" w14:textId="77777777" w:rsidTr="00816808">
        <w:tc>
          <w:tcPr>
            <w:tcW w:w="2700" w:type="dxa"/>
            <w:shd w:val="clear" w:color="auto" w:fill="auto"/>
            <w:vAlign w:val="bottom"/>
          </w:tcPr>
          <w:p w14:paraId="43B8D4F5" w14:textId="77777777" w:rsidR="00C8129D" w:rsidRPr="002B2BB7" w:rsidRDefault="00C8129D" w:rsidP="00C812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500F98F8" w14:textId="24CE875C" w:rsidR="00C8129D" w:rsidRPr="00D10D60" w:rsidRDefault="00C8129D" w:rsidP="00C8129D">
            <w:pPr>
              <w:tabs>
                <w:tab w:val="clear" w:pos="227"/>
                <w:tab w:val="left" w:pos="16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0" w:type="dxa"/>
            <w:vAlign w:val="bottom"/>
          </w:tcPr>
          <w:p w14:paraId="016C3472" w14:textId="68E9B2E9" w:rsidR="00C8129D" w:rsidRPr="004538BF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531,796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F249E6E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ADEB176" w14:textId="57EA5DEC" w:rsidR="00C8129D" w:rsidRPr="00D10D60" w:rsidRDefault="00E01956" w:rsidP="00C8129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120,089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C4AD67E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E138112" w14:textId="7EABB220" w:rsidR="00C8129D" w:rsidRPr="00D10D60" w:rsidRDefault="00BD01F0" w:rsidP="00C8129D">
            <w:pPr>
              <w:pStyle w:val="acctfourfigures"/>
              <w:tabs>
                <w:tab w:val="clear" w:pos="765"/>
                <w:tab w:val="decimal" w:pos="544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D4B50E0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D6A8A32" w14:textId="65C11273" w:rsidR="00C8129D" w:rsidRPr="00D10D60" w:rsidRDefault="000A24BD" w:rsidP="00C8129D">
            <w:pPr>
              <w:pStyle w:val="acctfourfigures"/>
              <w:tabs>
                <w:tab w:val="clear" w:pos="765"/>
                <w:tab w:val="decimal" w:pos="2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44A4DC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3758024" w14:textId="580D9A76" w:rsidR="00C8129D" w:rsidRPr="00D10D60" w:rsidRDefault="000A24B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651,885</w:t>
            </w:r>
          </w:p>
        </w:tc>
      </w:tr>
      <w:tr w:rsidR="00C8129D" w:rsidRPr="00D10D60" w14:paraId="5ECDC6FD" w14:textId="77777777" w:rsidTr="0018023D">
        <w:trPr>
          <w:trHeight w:val="929"/>
        </w:trPr>
        <w:tc>
          <w:tcPr>
            <w:tcW w:w="2700" w:type="dxa"/>
            <w:shd w:val="clear" w:color="auto" w:fill="auto"/>
            <w:vAlign w:val="bottom"/>
          </w:tcPr>
          <w:p w14:paraId="31A2B495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49F68D8C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12A11066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47FED90B" w14:textId="68818DE0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D9597C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B4A9F66" w14:textId="2990240D" w:rsidR="00C8129D" w:rsidRPr="00D10D60" w:rsidRDefault="00E01956" w:rsidP="00C8129D">
            <w:pPr>
              <w:pStyle w:val="acctfourfigures"/>
              <w:tabs>
                <w:tab w:val="clear" w:pos="765"/>
                <w:tab w:val="decimal" w:pos="463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8D1CC1E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390805A" w14:textId="1BDD7B01" w:rsidR="00C8129D" w:rsidRPr="00D10D60" w:rsidRDefault="00BD01F0" w:rsidP="00C8129D">
            <w:pPr>
              <w:pStyle w:val="acctfourfigures"/>
              <w:tabs>
                <w:tab w:val="clear" w:pos="765"/>
                <w:tab w:val="decimal" w:pos="544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998D449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14DB53" w14:textId="516689CB" w:rsidR="00C8129D" w:rsidRPr="00D10D60" w:rsidRDefault="000A24BD" w:rsidP="00C8129D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335679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B8956A4" w14:textId="48CC967A" w:rsidR="00C8129D" w:rsidRPr="00D10D60" w:rsidRDefault="001958D7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53,900</w:t>
            </w:r>
          </w:p>
        </w:tc>
      </w:tr>
      <w:tr w:rsidR="00C8129D" w:rsidRPr="00D10D60" w14:paraId="7A1EB821" w14:textId="77777777" w:rsidTr="00445954">
        <w:tc>
          <w:tcPr>
            <w:tcW w:w="2700" w:type="dxa"/>
            <w:shd w:val="clear" w:color="auto" w:fill="auto"/>
            <w:vAlign w:val="bottom"/>
          </w:tcPr>
          <w:p w14:paraId="5829E6AF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3A36F" w14:textId="4D2CC688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5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585,346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21CDB1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CB626" w14:textId="17C9AA96" w:rsidR="00C8129D" w:rsidRPr="003706C9" w:rsidRDefault="00E01956" w:rsidP="00C8129D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120,089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C44A825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37334" w14:textId="1AC485D8" w:rsidR="00C8129D" w:rsidRPr="00D10D60" w:rsidRDefault="00BD01F0" w:rsidP="00C8129D">
            <w:pPr>
              <w:pStyle w:val="acctfourfigures"/>
              <w:tabs>
                <w:tab w:val="clear" w:pos="765"/>
                <w:tab w:val="decimal" w:pos="544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6974A9D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162FC5" w14:textId="3F2685D2" w:rsidR="00C8129D" w:rsidRPr="00D10D60" w:rsidRDefault="000A24BD" w:rsidP="00C8129D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B19493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D8C5E" w14:textId="6A67C6BD" w:rsidR="00C8129D" w:rsidRPr="00D10D60" w:rsidRDefault="001958D7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705,785</w:t>
            </w:r>
          </w:p>
        </w:tc>
      </w:tr>
      <w:tr w:rsidR="00C8129D" w:rsidRPr="00D10D60" w14:paraId="399B8E19" w14:textId="77777777" w:rsidTr="00445954">
        <w:tc>
          <w:tcPr>
            <w:tcW w:w="2700" w:type="dxa"/>
            <w:shd w:val="clear" w:color="auto" w:fill="auto"/>
            <w:vAlign w:val="bottom"/>
          </w:tcPr>
          <w:p w14:paraId="007E07C4" w14:textId="77777777" w:rsidR="00C8129D" w:rsidRPr="009E02E2" w:rsidRDefault="00C8129D" w:rsidP="00C812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DFCACA9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178D404" w14:textId="77777777" w:rsidR="00C8129D" w:rsidRPr="009E02E2" w:rsidRDefault="00C8129D" w:rsidP="00C8129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6A9629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B0F94A2" w14:textId="77777777" w:rsidR="00C8129D" w:rsidRPr="009E02E2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C600DC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A1BFB58" w14:textId="77777777" w:rsidR="00C8129D" w:rsidRPr="009E02E2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864FE3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1B3870B" w14:textId="77777777" w:rsidR="00C8129D" w:rsidRPr="009E02E2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5060BA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129D" w:rsidRPr="00D10D60" w14:paraId="7B83EEFB" w14:textId="77777777" w:rsidTr="00EB4C69">
        <w:trPr>
          <w:trHeight w:val="254"/>
          <w:tblHeader/>
        </w:trPr>
        <w:tc>
          <w:tcPr>
            <w:tcW w:w="9180" w:type="dxa"/>
            <w:gridSpan w:val="10"/>
            <w:shd w:val="clear" w:color="auto" w:fill="auto"/>
            <w:vAlign w:val="bottom"/>
          </w:tcPr>
          <w:p w14:paraId="47434A3D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</w:tr>
      <w:tr w:rsidR="00C8129D" w:rsidRPr="00D10D60" w14:paraId="0B2F6DC2" w14:textId="77777777" w:rsidTr="00EB4C69">
        <w:tc>
          <w:tcPr>
            <w:tcW w:w="2700" w:type="dxa"/>
            <w:shd w:val="clear" w:color="auto" w:fill="auto"/>
            <w:vAlign w:val="bottom"/>
          </w:tcPr>
          <w:p w14:paraId="0F7417CF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14:paraId="73C22727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A6503E4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053446E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574FA83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3BB6987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7CC3622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045AB3D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BC72ACA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2C142E0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29D" w:rsidRPr="00D10D60" w14:paraId="06A1B4A1" w14:textId="77777777" w:rsidTr="00EB4C69">
        <w:tc>
          <w:tcPr>
            <w:tcW w:w="2700" w:type="dxa"/>
            <w:shd w:val="clear" w:color="auto" w:fill="auto"/>
            <w:vAlign w:val="bottom"/>
          </w:tcPr>
          <w:p w14:paraId="359271E9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4E28C798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7DE4CB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41" w:type="dxa"/>
            <w:shd w:val="clear" w:color="auto" w:fill="auto"/>
          </w:tcPr>
          <w:p w14:paraId="31BEF9AB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CD843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left" w:pos="456"/>
                <w:tab w:val="decimal" w:pos="553"/>
              </w:tabs>
              <w:spacing w:line="360" w:lineRule="exact"/>
              <w:ind w:left="-471" w:right="335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E812C39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A7527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544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6BD291E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3678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left="-345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B3979E1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56FDF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C8129D" w:rsidRPr="00D10D60" w14:paraId="178B4DB1" w14:textId="77777777" w:rsidTr="00EB4C69">
        <w:tc>
          <w:tcPr>
            <w:tcW w:w="2700" w:type="dxa"/>
            <w:shd w:val="clear" w:color="auto" w:fill="auto"/>
            <w:vAlign w:val="bottom"/>
          </w:tcPr>
          <w:p w14:paraId="049B2636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58F0D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41" w:type="dxa"/>
            <w:shd w:val="clear" w:color="auto" w:fill="auto"/>
          </w:tcPr>
          <w:p w14:paraId="091DD0B9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D0B5E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463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609FDE6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E37D8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544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1914AC3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DE6E5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626"/>
              </w:tabs>
              <w:spacing w:line="360" w:lineRule="exact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ABFA0AE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84039C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  <w:tr w:rsidR="00C8129D" w:rsidRPr="006B48FB" w14:paraId="6784311A" w14:textId="77777777" w:rsidTr="00EB4C69">
        <w:tc>
          <w:tcPr>
            <w:tcW w:w="2700" w:type="dxa"/>
            <w:shd w:val="clear" w:color="auto" w:fill="auto"/>
            <w:vAlign w:val="bottom"/>
          </w:tcPr>
          <w:p w14:paraId="563046DB" w14:textId="77777777" w:rsidR="00C8129D" w:rsidRPr="009E02E2" w:rsidRDefault="00C8129D" w:rsidP="00C812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51B2B4F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E5930D1" w14:textId="77777777" w:rsidR="00C8129D" w:rsidRPr="009E02E2" w:rsidRDefault="00C8129D" w:rsidP="00C8129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B2A7D4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6DD4B0E" w14:textId="77777777" w:rsidR="00C8129D" w:rsidRPr="009E02E2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952629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EE5D714" w14:textId="77777777" w:rsidR="00C8129D" w:rsidRPr="009E02E2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78C820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EA22D66" w14:textId="77777777" w:rsidR="00C8129D" w:rsidRPr="009E02E2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B45740" w14:textId="77777777" w:rsidR="00C8129D" w:rsidRPr="009E02E2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129D" w:rsidRPr="00D10D60" w14:paraId="71C0EB9D" w14:textId="77777777" w:rsidTr="00EB4C69">
        <w:tc>
          <w:tcPr>
            <w:tcW w:w="2700" w:type="dxa"/>
            <w:shd w:val="clear" w:color="auto" w:fill="auto"/>
            <w:vAlign w:val="bottom"/>
          </w:tcPr>
          <w:p w14:paraId="555CA037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</w:tcPr>
          <w:p w14:paraId="5D7B3BCA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  <w:tab w:val="decimal" w:pos="970"/>
              </w:tabs>
              <w:spacing w:line="360" w:lineRule="exac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BB19E1B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80B56F6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613FD72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7EEF5B2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554B476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D9BE404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0873C6E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F260CAB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29D" w:rsidRPr="00D10D60" w14:paraId="59160B29" w14:textId="77777777" w:rsidTr="00EB4C69">
        <w:tc>
          <w:tcPr>
            <w:tcW w:w="2700" w:type="dxa"/>
            <w:shd w:val="clear" w:color="auto" w:fill="auto"/>
            <w:vAlign w:val="bottom"/>
          </w:tcPr>
          <w:p w14:paraId="111BCAAB" w14:textId="77777777" w:rsidR="00C8129D" w:rsidRPr="006C50BE" w:rsidRDefault="00C8129D" w:rsidP="00C8129D">
            <w:pPr>
              <w:spacing w:line="360" w:lineRule="exact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11C9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  <w:r w:rsidRPr="006C50BE">
              <w:rPr>
                <w:rFonts w:asciiTheme="majorBidi" w:hAnsiTheme="majorBidi"/>
                <w:sz w:val="30"/>
                <w:szCs w:val="30"/>
                <w:cs/>
              </w:rPr>
              <w:t>ที่วัดมูลค่าด้วยราคา</w:t>
            </w:r>
          </w:p>
          <w:p w14:paraId="723AB37F" w14:textId="77777777" w:rsidR="00C8129D" w:rsidRPr="00D10D60" w:rsidRDefault="00C8129D" w:rsidP="00C8129D">
            <w:pPr>
              <w:tabs>
                <w:tab w:val="clear" w:pos="227"/>
                <w:tab w:val="left" w:pos="16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C50BE">
              <w:rPr>
                <w:rFonts w:asciiTheme="majorBidi" w:hAnsi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0" w:type="dxa"/>
            <w:vAlign w:val="bottom"/>
          </w:tcPr>
          <w:p w14:paraId="510503E0" w14:textId="77777777" w:rsidR="00C8129D" w:rsidRPr="004538BF" w:rsidRDefault="00C8129D" w:rsidP="00C8129D">
            <w:pPr>
              <w:pStyle w:val="acctfourfigures"/>
              <w:tabs>
                <w:tab w:val="clear" w:pos="765"/>
                <w:tab w:val="decimal" w:pos="51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538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8728237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BFA49A6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E8650E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D79BEC0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544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2979E8B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AA2FAE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27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F429B6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5F0FC91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C8129D" w:rsidRPr="00D10D60" w14:paraId="77FB45B2" w14:textId="77777777" w:rsidTr="00EB4C69">
        <w:tc>
          <w:tcPr>
            <w:tcW w:w="2700" w:type="dxa"/>
            <w:shd w:val="clear" w:color="auto" w:fill="auto"/>
            <w:vAlign w:val="bottom"/>
          </w:tcPr>
          <w:p w14:paraId="3DB6FE7C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304DA5AD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2DD9B464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13EA324D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51,450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9882E0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7E1891D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463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2561126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DCC30F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544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233F1A4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C9D639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32C4B01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54660C6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56,000</w:t>
            </w:r>
          </w:p>
        </w:tc>
      </w:tr>
      <w:tr w:rsidR="00C8129D" w:rsidRPr="00D10D60" w14:paraId="27A162C8" w14:textId="77777777" w:rsidTr="00EB4C69">
        <w:tc>
          <w:tcPr>
            <w:tcW w:w="2700" w:type="dxa"/>
            <w:shd w:val="clear" w:color="auto" w:fill="auto"/>
            <w:vAlign w:val="bottom"/>
          </w:tcPr>
          <w:p w14:paraId="7DADBF96" w14:textId="77777777" w:rsidR="00C8129D" w:rsidRPr="00D10D60" w:rsidRDefault="00C8129D" w:rsidP="00C8129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BDC80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0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F66C97B" w14:textId="77777777" w:rsidR="00C8129D" w:rsidRPr="00D10D60" w:rsidRDefault="00C8129D" w:rsidP="00C8129D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C4941" w14:textId="77777777" w:rsidR="00C8129D" w:rsidRPr="003706C9" w:rsidRDefault="00C8129D" w:rsidP="00C8129D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AA306BA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5C551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544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AF93A9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08F10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63D3C65" w14:textId="77777777" w:rsidR="00C8129D" w:rsidRPr="00D10D60" w:rsidRDefault="00C8129D" w:rsidP="00C8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2B187" w14:textId="77777777" w:rsidR="00C8129D" w:rsidRPr="00D10D60" w:rsidRDefault="00C8129D" w:rsidP="00C8129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76,000</w:t>
            </w:r>
          </w:p>
        </w:tc>
      </w:tr>
    </w:tbl>
    <w:p w14:paraId="547BDFAA" w14:textId="38849171" w:rsidR="00036B89" w:rsidRPr="00B04069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B04069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633F54" w:rsidRPr="00B04069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77777777" w:rsidR="00036B89" w:rsidRPr="00B04069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A535A" w14:textId="48057023" w:rsidR="00036B89" w:rsidRPr="00B04069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4069">
        <w:rPr>
          <w:rFonts w:asciiTheme="majorBidi" w:hAnsiTheme="majorBidi" w:cstheme="majorBidi"/>
          <w:sz w:val="30"/>
          <w:szCs w:val="30"/>
          <w:cs/>
        </w:rPr>
        <w:t>บริษัทดำเนิน</w:t>
      </w:r>
      <w:r w:rsidR="00B575D7" w:rsidRPr="00B04069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B04069">
        <w:rPr>
          <w:rFonts w:asciiTheme="majorBidi" w:hAnsiTheme="majorBidi" w:cstheme="majorBidi"/>
          <w:sz w:val="30"/>
          <w:szCs w:val="30"/>
          <w:cs/>
        </w:rPr>
        <w:t>ในส่วนงาน</w:t>
      </w:r>
      <w:r w:rsidR="003E27AA" w:rsidRPr="00B04069">
        <w:rPr>
          <w:rFonts w:asciiTheme="majorBidi" w:hAnsiTheme="majorBidi" w:cstheme="majorBidi"/>
          <w:sz w:val="30"/>
          <w:szCs w:val="30"/>
          <w:cs/>
        </w:rPr>
        <w:t>เดียวคือ</w:t>
      </w:r>
      <w:r w:rsidR="00D42D66" w:rsidRPr="00B04069">
        <w:rPr>
          <w:rFonts w:asciiTheme="majorBidi" w:hAnsiTheme="majorBidi" w:cstheme="majorBidi"/>
          <w:sz w:val="30"/>
          <w:szCs w:val="30"/>
          <w:cs/>
        </w:rPr>
        <w:t xml:space="preserve"> การ</w:t>
      </w:r>
      <w:r w:rsidRPr="00B04069">
        <w:rPr>
          <w:rFonts w:asciiTheme="majorBidi" w:hAnsiTheme="majorBidi" w:cstheme="majorBidi"/>
          <w:sz w:val="30"/>
          <w:szCs w:val="30"/>
          <w:cs/>
        </w:rPr>
        <w:t>ให้บริการทางยกระดับช่วงดินแดงถึงอนุสรณ์สถานแห่งชาติ ดังนั้น</w:t>
      </w:r>
      <w:r w:rsidR="00A40DA5" w:rsidRPr="00B04069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B04069">
        <w:rPr>
          <w:rFonts w:asciiTheme="majorBidi" w:hAnsiTheme="majorBidi" w:cstheme="majorBidi"/>
          <w:sz w:val="30"/>
          <w:szCs w:val="30"/>
          <w:cs/>
        </w:rPr>
        <w:t>ฝ่ายบริหารจึงพิจารณาว่าบริษัทมี</w:t>
      </w:r>
      <w:r w:rsidR="00F90C10" w:rsidRPr="00B04069">
        <w:rPr>
          <w:rFonts w:asciiTheme="majorBidi" w:hAnsiTheme="majorBidi" w:cstheme="majorBidi"/>
          <w:sz w:val="30"/>
          <w:szCs w:val="30"/>
          <w:cs/>
        </w:rPr>
        <w:t>ส่วนงานที่รายงานเพียงส่วนงานเดียว</w:t>
      </w:r>
      <w:r w:rsidR="00702836" w:rsidRPr="00B040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6881" w:rsidRPr="00B04069">
        <w:rPr>
          <w:rFonts w:asciiTheme="majorBidi" w:hAnsiTheme="majorBidi" w:cstheme="majorBidi"/>
          <w:sz w:val="30"/>
          <w:szCs w:val="30"/>
          <w:cs/>
        </w:rPr>
        <w:t>โดยจังหวะเวลาในการรับรู้รายได้</w:t>
      </w:r>
      <w:r w:rsidR="00CE2B44" w:rsidRPr="00B04069">
        <w:rPr>
          <w:rFonts w:asciiTheme="majorBidi" w:hAnsiTheme="majorBidi" w:cstheme="majorBidi"/>
          <w:sz w:val="30"/>
          <w:szCs w:val="30"/>
          <w:cs/>
        </w:rPr>
        <w:t>คือ</w:t>
      </w:r>
      <w:r w:rsidR="00785212" w:rsidRPr="00B040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531D" w:rsidRPr="00B04069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1F883A3B" w14:textId="5BD265D6" w:rsidR="003B4C40" w:rsidRPr="00BE52BC" w:rsidRDefault="003B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A767CBE" w14:textId="321CD9EA" w:rsidR="00036B89" w:rsidRPr="00BE52BC" w:rsidRDefault="00D572A1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="Angsana New"/>
        </w:rPr>
      </w:pPr>
      <w:r w:rsidRPr="00BE52BC">
        <w:rPr>
          <w:rFonts w:asciiTheme="majorBidi" w:hAnsiTheme="majorBidi" w:cs="Angsana New"/>
          <w:cs/>
        </w:rPr>
        <w:t>เงินปันผล</w:t>
      </w:r>
    </w:p>
    <w:p w14:paraId="17E0C1DF" w14:textId="77777777" w:rsidR="00D572A1" w:rsidRPr="00BE52BC" w:rsidRDefault="00D572A1" w:rsidP="00D572A1">
      <w:pPr>
        <w:rPr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76"/>
        <w:gridCol w:w="236"/>
        <w:gridCol w:w="1238"/>
        <w:gridCol w:w="237"/>
        <w:gridCol w:w="1023"/>
        <w:gridCol w:w="229"/>
        <w:gridCol w:w="1031"/>
      </w:tblGrid>
      <w:tr w:rsidR="00BD01E0" w:rsidRPr="00BE52BC" w14:paraId="029D0BC7" w14:textId="77777777" w:rsidTr="0032186C">
        <w:trPr>
          <w:tblHeader/>
        </w:trPr>
        <w:tc>
          <w:tcPr>
            <w:tcW w:w="3600" w:type="dxa"/>
            <w:vAlign w:val="bottom"/>
          </w:tcPr>
          <w:p w14:paraId="21AF7B4D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</w:tcPr>
          <w:p w14:paraId="6419F9C9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2B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390896E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6AF53300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2B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5BB2725F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</w:tcPr>
          <w:p w14:paraId="67DA8B96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2B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4629FAF8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vAlign w:val="bottom"/>
          </w:tcPr>
          <w:p w14:paraId="538DD123" w14:textId="77777777" w:rsidR="00BD01E0" w:rsidRPr="00BE52BC" w:rsidDel="00D43E7A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2B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D01E0" w:rsidRPr="00BE52BC" w14:paraId="00A29BB5" w14:textId="77777777" w:rsidTr="0032186C">
        <w:trPr>
          <w:tblHeader/>
        </w:trPr>
        <w:tc>
          <w:tcPr>
            <w:tcW w:w="3600" w:type="dxa"/>
          </w:tcPr>
          <w:p w14:paraId="5DD97F86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7BFE144A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D5F34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21A45B3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4F0CEE1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453D41F7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2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5A186B5C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75DB7EF6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52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01E0" w:rsidRPr="00BE52BC" w14:paraId="4B7B6894" w14:textId="77777777" w:rsidTr="0032186C">
        <w:tc>
          <w:tcPr>
            <w:tcW w:w="3600" w:type="dxa"/>
          </w:tcPr>
          <w:p w14:paraId="793C1770" w14:textId="7448C4E3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52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939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76" w:type="dxa"/>
          </w:tcPr>
          <w:p w14:paraId="115C15BC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14BA777C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38" w:type="dxa"/>
          </w:tcPr>
          <w:p w14:paraId="50868DA3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54F48BE4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44A79653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6C3EC897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FA22BE9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01E0" w:rsidRPr="00BE52BC" w14:paraId="58C438B2" w14:textId="77777777" w:rsidTr="0032186C">
        <w:tc>
          <w:tcPr>
            <w:tcW w:w="3600" w:type="dxa"/>
          </w:tcPr>
          <w:p w14:paraId="5867D4EC" w14:textId="5CBE409A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52B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B834EA" w:rsidRPr="00BE52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 </w:t>
            </w:r>
            <w:r w:rsidR="00B834EA" w:rsidRPr="00BE52B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B834EA" w:rsidRPr="00BE52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="007170A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แรก</w:t>
            </w:r>
            <w:r w:rsidR="00B834EA" w:rsidRPr="00BE52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  <w:r w:rsidRPr="00BE52BC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shd w:val="clear" w:color="auto" w:fill="auto"/>
          </w:tcPr>
          <w:p w14:paraId="226055CD" w14:textId="08408E73" w:rsidR="00BD01E0" w:rsidRPr="00BE52BC" w:rsidRDefault="00EE1D8B" w:rsidP="00EE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2BC">
              <w:rPr>
                <w:rFonts w:asciiTheme="majorBidi" w:hAnsiTheme="majorBidi"/>
                <w:sz w:val="30"/>
                <w:szCs w:val="30"/>
              </w:rPr>
              <w:t>21</w:t>
            </w:r>
            <w:r w:rsidRPr="00BE52BC">
              <w:rPr>
                <w:rFonts w:asciiTheme="majorBidi" w:hAnsiTheme="majorBidi"/>
                <w:sz w:val="30"/>
                <w:szCs w:val="30"/>
                <w:cs/>
              </w:rPr>
              <w:t xml:space="preserve"> กุมภาพันธ์ </w:t>
            </w:r>
            <w:r w:rsidR="00410F33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4C85ACF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7550A005" w14:textId="1A59E74F" w:rsidR="00BD01E0" w:rsidRPr="00BE52BC" w:rsidRDefault="00C763CF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2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BE52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117E471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CA38A01" w14:textId="62788118" w:rsidR="00BD01E0" w:rsidRPr="00BE52BC" w:rsidRDefault="000A44E6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2BC"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29" w:type="dxa"/>
          </w:tcPr>
          <w:p w14:paraId="28F24918" w14:textId="77777777" w:rsidR="00BD01E0" w:rsidRPr="00BE52BC" w:rsidRDefault="00BD01E0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1EAD397" w14:textId="744B8923" w:rsidR="00BD01E0" w:rsidRPr="00BE52BC" w:rsidRDefault="000A44E6" w:rsidP="004E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2BC">
              <w:rPr>
                <w:rFonts w:asciiTheme="majorBidi" w:hAnsiTheme="majorBidi" w:cstheme="majorBidi"/>
                <w:sz w:val="30"/>
                <w:szCs w:val="30"/>
              </w:rPr>
              <w:t>448.87</w:t>
            </w:r>
          </w:p>
        </w:tc>
      </w:tr>
    </w:tbl>
    <w:p w14:paraId="38DDAB84" w14:textId="77777777" w:rsidR="00CE3E44" w:rsidRPr="00BE52BC" w:rsidRDefault="00CE3E44" w:rsidP="0003694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488F70B" w14:textId="4A673689" w:rsidR="00036B89" w:rsidRPr="00BE52BC" w:rsidRDefault="00036B89" w:rsidP="005C454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BE52BC">
        <w:rPr>
          <w:rFonts w:asciiTheme="majorBidi" w:hAnsiTheme="majorBidi" w:cstheme="majorBidi"/>
          <w:cs/>
        </w:rPr>
        <w:t>เครื่องมือทางการเงิน</w:t>
      </w:r>
    </w:p>
    <w:p w14:paraId="378CC8E8" w14:textId="77777777" w:rsidR="001560E0" w:rsidRPr="00BE52BC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44C0A" w14:textId="03C11653" w:rsidR="001560E0" w:rsidRPr="00B04069" w:rsidRDefault="001560E0" w:rsidP="00FD3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E52BC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</w:t>
      </w:r>
      <w:r w:rsidRPr="00B04069">
        <w:rPr>
          <w:rFonts w:asciiTheme="majorBidi" w:hAnsiTheme="majorBidi" w:cstheme="majorBidi"/>
          <w:i/>
          <w:iCs/>
          <w:sz w:val="30"/>
          <w:szCs w:val="30"/>
          <w:cs/>
        </w:rPr>
        <w:t>และมูลค่ายุติธรรม</w:t>
      </w:r>
      <w:r w:rsidRPr="00B0406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2E5FAB7" w14:textId="77777777" w:rsidR="001560E0" w:rsidRPr="00B04069" w:rsidRDefault="001560E0" w:rsidP="00E77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BD02B93" w14:textId="4706C3FB" w:rsidR="001560E0" w:rsidRPr="00B04069" w:rsidRDefault="001560E0" w:rsidP="00DA27F3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406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D06F1" w:rsidRPr="00B040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4069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4D06F1" w:rsidRPr="00B040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4069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385512E" w14:textId="1A8F5C2F" w:rsidR="00A97704" w:rsidRPr="00B04069" w:rsidRDefault="00A97704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D030C6" w14:textId="35EBCA29" w:rsidR="00B04069" w:rsidRDefault="00B04069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76382" w14:textId="6371392F" w:rsidR="00B04069" w:rsidRDefault="00B04069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AB9A71" w14:textId="175096C7" w:rsidR="00B04069" w:rsidRDefault="00B04069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50CD7" w14:textId="01BA3E98" w:rsidR="00B04069" w:rsidRDefault="00B04069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00051" w14:textId="77777777" w:rsidR="00B04069" w:rsidRPr="006B48FB" w:rsidRDefault="00B04069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963C56" w:rsidRPr="006B48FB" w14:paraId="467D8A79" w14:textId="77777777" w:rsidTr="0089740A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22BBF21F" w14:textId="77777777" w:rsidR="00963C56" w:rsidRPr="006B48FB" w:rsidRDefault="00963C56" w:rsidP="006C6D8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F4457DF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EBB9DD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3D462170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63C56" w:rsidRPr="006B48FB" w14:paraId="3F3B52D3" w14:textId="77777777" w:rsidTr="005F7AB9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5936140E" w14:textId="2403CE70" w:rsidR="00963C56" w:rsidRPr="006B48FB" w:rsidRDefault="00963C56" w:rsidP="006C6D85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AC3D99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CC3C843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4DE67639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B48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D525847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B116106" w14:textId="7CF432D0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4C41D16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529CC336" w14:textId="09804FCC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2F9CFDF" w14:textId="77777777" w:rsidR="00963C56" w:rsidRPr="006B48FB" w:rsidRDefault="00963C56" w:rsidP="006C6D8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4A89560" w14:textId="4BA7F7CA" w:rsidR="00963C56" w:rsidRPr="006B48FB" w:rsidRDefault="00963C56" w:rsidP="006C6D8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27744E9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649B91F5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63C56" w:rsidRPr="006B48FB" w14:paraId="0F25E999" w14:textId="77777777" w:rsidTr="0089740A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61E534ED" w14:textId="77777777" w:rsidR="00963C56" w:rsidRPr="006B48FB" w:rsidRDefault="00963C56" w:rsidP="006C6D85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312C64DB" w14:textId="77777777" w:rsidR="00963C56" w:rsidRPr="006B48FB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F7AB9" w:rsidRPr="006B48FB" w14:paraId="744705AF" w14:textId="77777777" w:rsidTr="0089740A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40A99FDE" w14:textId="335C22BD" w:rsidR="005F7AB9" w:rsidRPr="006B48FB" w:rsidRDefault="005F7AB9" w:rsidP="005F7AB9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04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010" w:type="dxa"/>
            <w:gridSpan w:val="11"/>
          </w:tcPr>
          <w:p w14:paraId="4666E409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5F7AB9" w:rsidRPr="006B48FB" w14:paraId="478EBC29" w14:textId="77777777" w:rsidTr="006C6D85">
        <w:trPr>
          <w:cantSplit/>
          <w:trHeight w:val="261"/>
        </w:trPr>
        <w:tc>
          <w:tcPr>
            <w:tcW w:w="2250" w:type="dxa"/>
          </w:tcPr>
          <w:p w14:paraId="3C7F435C" w14:textId="77777777" w:rsidR="005F7AB9" w:rsidRPr="006B48FB" w:rsidRDefault="005F7AB9" w:rsidP="005F7AB9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94803C6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AC5BD96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F070AAA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C312087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3B9D627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595A6E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DEEF3A4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305D7EF" w14:textId="77777777" w:rsidR="005F7AB9" w:rsidRPr="006B48FB" w:rsidRDefault="005F7AB9" w:rsidP="005F7AB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239C152" w14:textId="77777777" w:rsidR="005F7AB9" w:rsidRPr="006B48FB" w:rsidRDefault="005F7AB9" w:rsidP="005F7AB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BA23EF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C0143B2" w14:textId="77777777" w:rsidR="005F7AB9" w:rsidRPr="006B48FB" w:rsidRDefault="005F7AB9" w:rsidP="005F7A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F7AB9" w:rsidRPr="006B48FB" w14:paraId="36174631" w14:textId="77777777" w:rsidTr="006C6D85">
        <w:trPr>
          <w:cantSplit/>
          <w:trHeight w:val="261"/>
        </w:trPr>
        <w:tc>
          <w:tcPr>
            <w:tcW w:w="2250" w:type="dxa"/>
            <w:vAlign w:val="bottom"/>
          </w:tcPr>
          <w:p w14:paraId="49D54916" w14:textId="77777777" w:rsidR="005F7AB9" w:rsidRPr="006B48FB" w:rsidRDefault="005F7AB9" w:rsidP="005F7AB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1661A2D1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AFECE4" w14:textId="77777777" w:rsidR="005F7AB9" w:rsidRPr="006B48FB" w:rsidRDefault="005F7AB9" w:rsidP="005F7A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1FACD1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57410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B2751D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39135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267685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9DA51A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9D3E003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45BFD1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DC578C" w14:textId="77777777" w:rsidR="005F7AB9" w:rsidRPr="006B48FB" w:rsidRDefault="005F7AB9" w:rsidP="005F7A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26F" w:rsidRPr="006B48FB" w14:paraId="6A705709" w14:textId="77777777" w:rsidTr="006C6D85">
        <w:trPr>
          <w:cantSplit/>
          <w:trHeight w:val="261"/>
        </w:trPr>
        <w:tc>
          <w:tcPr>
            <w:tcW w:w="2250" w:type="dxa"/>
            <w:vAlign w:val="bottom"/>
          </w:tcPr>
          <w:p w14:paraId="2DE8482C" w14:textId="5D1DF31B" w:rsidR="000B326F" w:rsidRPr="006B48FB" w:rsidRDefault="000B326F" w:rsidP="000B326F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F72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F72B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43259E52" w14:textId="7F4284DE" w:rsidR="000B326F" w:rsidRPr="006B48FB" w:rsidRDefault="000B326F" w:rsidP="000B32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77D91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CD8EBFC" w14:textId="641519F5" w:rsidR="000B326F" w:rsidRPr="006B48FB" w:rsidRDefault="002A5CC0" w:rsidP="000B32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B326F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14:paraId="78E1E0E2" w14:textId="77777777" w:rsidR="000B326F" w:rsidRPr="006B48FB" w:rsidRDefault="000B326F" w:rsidP="000B326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7D431A" w14:textId="103E299A" w:rsidR="000B326F" w:rsidRPr="006B48FB" w:rsidRDefault="000B326F" w:rsidP="000B32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83FFCE" w14:textId="77777777" w:rsidR="000B326F" w:rsidRPr="006B48FB" w:rsidRDefault="000B326F" w:rsidP="000B326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F966FE" w14:textId="29740009" w:rsidR="000B326F" w:rsidRPr="006B48FB" w:rsidRDefault="002A5CC0" w:rsidP="000B3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326F">
              <w:rPr>
                <w:rFonts w:asciiTheme="majorBidi" w:hAnsiTheme="majorBidi" w:cstheme="majorBidi"/>
                <w:sz w:val="30"/>
                <w:szCs w:val="30"/>
              </w:rPr>
              <w:t>9,991</w:t>
            </w:r>
          </w:p>
        </w:tc>
        <w:tc>
          <w:tcPr>
            <w:tcW w:w="236" w:type="dxa"/>
          </w:tcPr>
          <w:p w14:paraId="30F0D9FE" w14:textId="77777777" w:rsidR="000B326F" w:rsidRPr="006B48FB" w:rsidRDefault="000B326F" w:rsidP="000B326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2E7B633" w14:textId="3A42F0F8" w:rsidR="000B326F" w:rsidRPr="006B48FB" w:rsidRDefault="000B326F" w:rsidP="000B326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457C99" w14:textId="77777777" w:rsidR="000B326F" w:rsidRPr="006B48FB" w:rsidRDefault="000B326F" w:rsidP="000B326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C9CAA8" w14:textId="37EE6CBA" w:rsidR="000B326F" w:rsidRPr="006B48FB" w:rsidRDefault="002A5CC0" w:rsidP="000B326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326F" w:rsidRPr="000B326F">
              <w:rPr>
                <w:rFonts w:asciiTheme="majorBidi" w:hAnsiTheme="majorBidi" w:cstheme="majorBidi"/>
                <w:sz w:val="30"/>
                <w:szCs w:val="30"/>
              </w:rPr>
              <w:t>9,991</w:t>
            </w:r>
          </w:p>
        </w:tc>
      </w:tr>
      <w:tr w:rsidR="000B326F" w:rsidRPr="006B48FB" w14:paraId="7BC2D1E9" w14:textId="77777777" w:rsidTr="0041497B">
        <w:trPr>
          <w:cantSplit/>
          <w:trHeight w:val="261"/>
        </w:trPr>
        <w:tc>
          <w:tcPr>
            <w:tcW w:w="2250" w:type="dxa"/>
            <w:vAlign w:val="bottom"/>
          </w:tcPr>
          <w:p w14:paraId="35EC8DB7" w14:textId="77777777" w:rsidR="000B326F" w:rsidRPr="006B48FB" w:rsidRDefault="000B326F" w:rsidP="000B326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4F056F36" w14:textId="5A57A53C" w:rsidR="000B326F" w:rsidRPr="006B48FB" w:rsidRDefault="000B326F" w:rsidP="000B32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883A45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301FC3" w14:textId="163FEA02" w:rsidR="000B326F" w:rsidRPr="006B48FB" w:rsidRDefault="000B326F" w:rsidP="000B32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120,998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F6C9C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365E63" w14:textId="041F19A7" w:rsidR="000B326F" w:rsidRPr="006B48FB" w:rsidRDefault="000B326F" w:rsidP="000B32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FBAE8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421FEF" w14:textId="496B58D5" w:rsidR="000B326F" w:rsidRPr="006B48FB" w:rsidRDefault="000B326F" w:rsidP="000B3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120,719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002DE" w14:textId="77777777" w:rsidR="000B326F" w:rsidRPr="006B48FB" w:rsidRDefault="000B326F" w:rsidP="000B326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60ADFD6" w14:textId="349FFFE3" w:rsidR="000B326F" w:rsidRPr="006B48FB" w:rsidRDefault="000B326F" w:rsidP="000B326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39B868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364594E" w14:textId="0E46AD2E" w:rsidR="000B326F" w:rsidRPr="006B48FB" w:rsidRDefault="000B326F" w:rsidP="000B326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6F">
              <w:rPr>
                <w:rFonts w:asciiTheme="majorBidi" w:hAnsiTheme="majorBidi" w:cstheme="majorBidi"/>
                <w:sz w:val="30"/>
                <w:szCs w:val="30"/>
              </w:rPr>
              <w:t>120,719</w:t>
            </w:r>
          </w:p>
        </w:tc>
      </w:tr>
      <w:tr w:rsidR="000B326F" w:rsidRPr="006B48FB" w14:paraId="252BE1EA" w14:textId="77777777" w:rsidTr="0041497B">
        <w:trPr>
          <w:cantSplit/>
          <w:trHeight w:val="261"/>
        </w:trPr>
        <w:tc>
          <w:tcPr>
            <w:tcW w:w="2250" w:type="dxa"/>
            <w:vAlign w:val="bottom"/>
          </w:tcPr>
          <w:p w14:paraId="7BFBC9E8" w14:textId="77777777" w:rsidR="000B326F" w:rsidRPr="006B48FB" w:rsidRDefault="000B326F" w:rsidP="000B326F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  <w:shd w:val="clear" w:color="auto" w:fill="auto"/>
          </w:tcPr>
          <w:p w14:paraId="057DC9A3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AD2B89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6BFEE3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E1552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624AFDF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BE9FB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CC3893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A31294" w14:textId="77777777" w:rsidR="000B326F" w:rsidRPr="006B48FB" w:rsidRDefault="000B326F" w:rsidP="000B326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0C93EE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93D4F9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B5E212F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26F" w:rsidRPr="006B48FB" w14:paraId="350AB7CD" w14:textId="77777777" w:rsidTr="0041497B">
        <w:trPr>
          <w:cantSplit/>
          <w:trHeight w:val="261"/>
        </w:trPr>
        <w:tc>
          <w:tcPr>
            <w:tcW w:w="2250" w:type="dxa"/>
            <w:vAlign w:val="bottom"/>
          </w:tcPr>
          <w:p w14:paraId="0EEB765B" w14:textId="3FCB00ED" w:rsidR="000B326F" w:rsidRPr="006B48FB" w:rsidRDefault="000B326F" w:rsidP="000B326F">
            <w:pPr>
              <w:ind w:left="160" w:right="-9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7A28410C" w14:textId="50146E4D" w:rsidR="000B326F" w:rsidRPr="006B48FB" w:rsidRDefault="000B326F" w:rsidP="000B326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45ED8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0C77D7A" w14:textId="5A38D87C" w:rsidR="000B326F" w:rsidRPr="006B48FB" w:rsidRDefault="000B326F" w:rsidP="000B326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09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651,885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2598A6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D5DDE49" w14:textId="60E4CE92" w:rsidR="000B326F" w:rsidRPr="006B48FB" w:rsidRDefault="000B326F" w:rsidP="000B32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58963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145FF9" w14:textId="72F6DFEF" w:rsidR="000B326F" w:rsidRPr="006B48FB" w:rsidRDefault="000B326F" w:rsidP="000B3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656,797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B2B877" w14:textId="77777777" w:rsidR="000B326F" w:rsidRPr="006B48FB" w:rsidRDefault="000B326F" w:rsidP="000B326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75B5B03" w14:textId="79286979" w:rsidR="000B326F" w:rsidRPr="006B48FB" w:rsidRDefault="000B326F" w:rsidP="000B326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BF5B40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61CAC4C" w14:textId="486E6499" w:rsidR="000B326F" w:rsidRPr="006B48FB" w:rsidRDefault="000B326F" w:rsidP="000B326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6F">
              <w:rPr>
                <w:rFonts w:asciiTheme="majorBidi" w:hAnsiTheme="majorBidi" w:cstheme="majorBidi"/>
                <w:sz w:val="30"/>
                <w:szCs w:val="30"/>
              </w:rPr>
              <w:t>656,797</w:t>
            </w:r>
          </w:p>
        </w:tc>
      </w:tr>
      <w:tr w:rsidR="000B326F" w:rsidRPr="006B48FB" w14:paraId="68D9C47A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1F869FAF" w14:textId="77777777" w:rsidR="000B326F" w:rsidRPr="006B48FB" w:rsidRDefault="000B326F" w:rsidP="000B326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  <w:shd w:val="clear" w:color="auto" w:fill="auto"/>
          </w:tcPr>
          <w:p w14:paraId="0AA8AF9B" w14:textId="3093874F" w:rsidR="000B326F" w:rsidRPr="006B48FB" w:rsidRDefault="000B326F" w:rsidP="000B326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53,900</w:t>
            </w:r>
          </w:p>
        </w:tc>
        <w:tc>
          <w:tcPr>
            <w:tcW w:w="236" w:type="dxa"/>
            <w:shd w:val="clear" w:color="auto" w:fill="auto"/>
          </w:tcPr>
          <w:p w14:paraId="0465752D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4CE4BD" w14:textId="0EF3490D" w:rsidR="000B326F" w:rsidRPr="006B48FB" w:rsidRDefault="000B326F" w:rsidP="000B32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FF2A2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3C3819" w14:textId="6658EB52" w:rsidR="000B326F" w:rsidRPr="006B48FB" w:rsidRDefault="000B326F" w:rsidP="000B326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0EBAD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59E2876" w14:textId="4DC7CFCD" w:rsidR="000B326F" w:rsidRPr="006B48FB" w:rsidRDefault="000B326F" w:rsidP="000B32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53,900</w:t>
            </w:r>
          </w:p>
        </w:tc>
        <w:tc>
          <w:tcPr>
            <w:tcW w:w="236" w:type="dxa"/>
            <w:shd w:val="clear" w:color="auto" w:fill="auto"/>
          </w:tcPr>
          <w:p w14:paraId="0F82FDD4" w14:textId="77777777" w:rsidR="000B326F" w:rsidRPr="006B48FB" w:rsidRDefault="000B326F" w:rsidP="000B326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F506204" w14:textId="1E634823" w:rsidR="000B326F" w:rsidRPr="006B48FB" w:rsidRDefault="000B326F" w:rsidP="000B326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CD0F8A" w14:textId="77777777" w:rsidR="000B326F" w:rsidRPr="006B48FB" w:rsidRDefault="000B326F" w:rsidP="000B326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ADA040B" w14:textId="4E1625D6" w:rsidR="000B326F" w:rsidRPr="006B48FB" w:rsidRDefault="000B326F" w:rsidP="000B326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B326F">
              <w:rPr>
                <w:rFonts w:asciiTheme="majorBidi" w:hAnsiTheme="majorBidi" w:cstheme="majorBidi"/>
                <w:sz w:val="30"/>
                <w:szCs w:val="30"/>
              </w:rPr>
              <w:t>53,900</w:t>
            </w:r>
          </w:p>
        </w:tc>
      </w:tr>
      <w:tr w:rsidR="0025082F" w:rsidRPr="006B48FB" w14:paraId="39951A37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05494132" w14:textId="77777777" w:rsidR="0025082F" w:rsidRPr="006B48FB" w:rsidRDefault="0025082F" w:rsidP="0025082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656CEDD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4ADADD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1BB1D4F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60556A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4B984C5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275B6C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CEB209E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4F13D6" w14:textId="77777777" w:rsidR="0025082F" w:rsidRPr="006B48FB" w:rsidRDefault="0025082F" w:rsidP="00250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BB8A255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384317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A729A45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82F" w:rsidRPr="006B48FB" w14:paraId="0D360B74" w14:textId="77777777" w:rsidTr="00D96F08">
        <w:trPr>
          <w:cantSplit/>
          <w:trHeight w:val="261"/>
        </w:trPr>
        <w:tc>
          <w:tcPr>
            <w:tcW w:w="2250" w:type="dxa"/>
          </w:tcPr>
          <w:p w14:paraId="718F035A" w14:textId="3F03FAF4" w:rsidR="0025082F" w:rsidRPr="006B48FB" w:rsidRDefault="0025082F" w:rsidP="0025082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30" w:type="dxa"/>
            <w:shd w:val="clear" w:color="auto" w:fill="auto"/>
          </w:tcPr>
          <w:p w14:paraId="168089B6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2FC1E3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2E1934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899D69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8687D7E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A31508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A6A879B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E12BE3" w14:textId="77777777" w:rsidR="0025082F" w:rsidRPr="006B48FB" w:rsidRDefault="0025082F" w:rsidP="00250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05D707E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B16120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EE7C9D0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82F" w:rsidRPr="006B48FB" w14:paraId="245AF3DC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2C521C2E" w14:textId="77777777" w:rsidR="0025082F" w:rsidRDefault="0025082F" w:rsidP="0025082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เงินกู้ยืมระยะสั้นจาก</w:t>
            </w:r>
          </w:p>
          <w:p w14:paraId="09EC60F9" w14:textId="1E92CA02" w:rsidR="0025082F" w:rsidRPr="006B48FB" w:rsidRDefault="0025082F" w:rsidP="0025082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7CC36A4A" w14:textId="77777777" w:rsidR="0025082F" w:rsidRDefault="0025082F" w:rsidP="002508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50EAC0" w14:textId="3A0C1661" w:rsidR="0025082F" w:rsidRPr="006B48FB" w:rsidRDefault="0025082F" w:rsidP="002508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4AADBA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62A7B1A" w14:textId="77777777" w:rsidR="0025082F" w:rsidRDefault="0025082F" w:rsidP="0025082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6F79A93" w14:textId="4EE6C543" w:rsidR="0025082F" w:rsidRPr="00F7325E" w:rsidRDefault="0025082F" w:rsidP="0025082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43F1E9B8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9519E9C" w14:textId="77777777" w:rsidR="0025082F" w:rsidRDefault="0025082F" w:rsidP="0025082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A01C66" w14:textId="4EDC0250" w:rsidR="0025082F" w:rsidRPr="006B48FB" w:rsidRDefault="0025082F" w:rsidP="0025082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6E45C1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941255C" w14:textId="77777777" w:rsidR="0025082F" w:rsidRDefault="0025082F" w:rsidP="002508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76C8A3" w14:textId="301E6623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399,562</w:t>
            </w:r>
          </w:p>
        </w:tc>
        <w:tc>
          <w:tcPr>
            <w:tcW w:w="236" w:type="dxa"/>
            <w:shd w:val="clear" w:color="auto" w:fill="auto"/>
          </w:tcPr>
          <w:p w14:paraId="7FFC1903" w14:textId="77777777" w:rsidR="0025082F" w:rsidRPr="006B48FB" w:rsidRDefault="0025082F" w:rsidP="00250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2888F3D" w14:textId="77777777" w:rsidR="0025082F" w:rsidRDefault="0025082F" w:rsidP="002508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58756A" w14:textId="7B3EC7EB" w:rsidR="0025082F" w:rsidRPr="006B48FB" w:rsidRDefault="0025082F" w:rsidP="002508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9D1796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2F19654" w14:textId="77777777" w:rsidR="0025082F" w:rsidRDefault="0025082F" w:rsidP="0025082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9E922E" w14:textId="27C02FAC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95461">
              <w:rPr>
                <w:rFonts w:asciiTheme="majorBidi" w:hAnsiTheme="majorBidi" w:cstheme="majorBidi"/>
                <w:sz w:val="30"/>
                <w:szCs w:val="30"/>
              </w:rPr>
              <w:t>399,562</w:t>
            </w:r>
          </w:p>
        </w:tc>
      </w:tr>
      <w:tr w:rsidR="0025082F" w:rsidRPr="006B48FB" w14:paraId="1EA76560" w14:textId="77777777" w:rsidTr="00DE0BA8">
        <w:trPr>
          <w:cantSplit/>
          <w:trHeight w:val="261"/>
        </w:trPr>
        <w:tc>
          <w:tcPr>
            <w:tcW w:w="2250" w:type="dxa"/>
            <w:vAlign w:val="bottom"/>
          </w:tcPr>
          <w:p w14:paraId="03EC2616" w14:textId="79382A49" w:rsidR="0025082F" w:rsidRPr="006B48FB" w:rsidRDefault="0025082F" w:rsidP="0025082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57DD530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76858F3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92912D5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7C443D4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F6AFCAD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66C3876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0BEE8DF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6F8A355" w14:textId="77777777" w:rsidR="0025082F" w:rsidRPr="006B48FB" w:rsidRDefault="0025082F" w:rsidP="0025082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B9EB211" w14:textId="77777777" w:rsidR="0025082F" w:rsidRPr="006B48FB" w:rsidRDefault="0025082F" w:rsidP="0025082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222D3C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42E48B1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5082F" w:rsidRPr="006B48FB" w14:paraId="30AE800F" w14:textId="77777777" w:rsidTr="00DE0BA8">
        <w:trPr>
          <w:cantSplit/>
          <w:trHeight w:val="261"/>
        </w:trPr>
        <w:tc>
          <w:tcPr>
            <w:tcW w:w="2250" w:type="dxa"/>
            <w:vAlign w:val="bottom"/>
          </w:tcPr>
          <w:p w14:paraId="2282A537" w14:textId="77151A6A" w:rsidR="0025082F" w:rsidRPr="006B48FB" w:rsidRDefault="0025082F" w:rsidP="0025082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020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0908E814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5BC0A7A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9EAC18A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E0F8F19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5F15BE5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75F214F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78D8142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AA4853C" w14:textId="77777777" w:rsidR="0025082F" w:rsidRPr="006B48FB" w:rsidRDefault="0025082F" w:rsidP="0025082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4983AD8" w14:textId="77777777" w:rsidR="0025082F" w:rsidRPr="006B48FB" w:rsidRDefault="0025082F" w:rsidP="0025082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F164775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4C04F4A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5082F" w:rsidRPr="006B48FB" w14:paraId="2610FBF7" w14:textId="77777777" w:rsidTr="00EB4C69">
        <w:trPr>
          <w:cantSplit/>
          <w:trHeight w:val="261"/>
        </w:trPr>
        <w:tc>
          <w:tcPr>
            <w:tcW w:w="2250" w:type="dxa"/>
          </w:tcPr>
          <w:p w14:paraId="608686B4" w14:textId="7B48ED8D" w:rsidR="0025082F" w:rsidRPr="006B48FB" w:rsidRDefault="0025082F" w:rsidP="0025082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3EA922A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8F628E0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68B0E7E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FB7A7A6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3A78E20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E046785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A0449F0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1952FF6" w14:textId="77777777" w:rsidR="0025082F" w:rsidRPr="006B48FB" w:rsidRDefault="0025082F" w:rsidP="0025082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35DDDEA" w14:textId="77777777" w:rsidR="0025082F" w:rsidRPr="006B48FB" w:rsidRDefault="0025082F" w:rsidP="0025082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1722EA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9A33ABC" w14:textId="77777777" w:rsidR="0025082F" w:rsidRPr="006B48FB" w:rsidRDefault="0025082F" w:rsidP="002508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5082F" w:rsidRPr="006B48FB" w14:paraId="52D3A610" w14:textId="77777777" w:rsidTr="00EB4C69">
        <w:trPr>
          <w:cantSplit/>
          <w:trHeight w:val="261"/>
        </w:trPr>
        <w:tc>
          <w:tcPr>
            <w:tcW w:w="2250" w:type="dxa"/>
            <w:vAlign w:val="bottom"/>
          </w:tcPr>
          <w:p w14:paraId="16E8DAC3" w14:textId="04876D97" w:rsidR="0025082F" w:rsidRPr="006B48FB" w:rsidRDefault="0025082F" w:rsidP="00250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7E1D17DE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29A638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DA94E1" w14:textId="77777777" w:rsidR="0025082F" w:rsidRPr="006B48FB" w:rsidRDefault="0025082F" w:rsidP="00250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8E29BF" w14:textId="77777777" w:rsidR="0025082F" w:rsidRPr="006B48FB" w:rsidRDefault="0025082F" w:rsidP="00250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DE44C19" w14:textId="77777777" w:rsidR="0025082F" w:rsidRPr="006B48FB" w:rsidRDefault="0025082F" w:rsidP="00250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81F0A" w14:textId="77777777" w:rsidR="0025082F" w:rsidRPr="006B48FB" w:rsidRDefault="0025082F" w:rsidP="00250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DBB92C" w14:textId="77777777" w:rsidR="0025082F" w:rsidRPr="006B48FB" w:rsidRDefault="0025082F" w:rsidP="00250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5B8E19" w14:textId="77777777" w:rsidR="0025082F" w:rsidRPr="006B48FB" w:rsidRDefault="0025082F" w:rsidP="00250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E672900" w14:textId="77777777" w:rsidR="0025082F" w:rsidRPr="006B48FB" w:rsidRDefault="0025082F" w:rsidP="00250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9CCFA0" w14:textId="77777777" w:rsidR="0025082F" w:rsidRPr="006B48FB" w:rsidRDefault="0025082F" w:rsidP="00250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D5F2E2" w14:textId="77777777" w:rsidR="0025082F" w:rsidRPr="006B48FB" w:rsidRDefault="0025082F" w:rsidP="00250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82F" w:rsidRPr="006B48FB" w14:paraId="104293CC" w14:textId="77777777" w:rsidTr="00EA79CB">
        <w:trPr>
          <w:cantSplit/>
          <w:trHeight w:val="261"/>
        </w:trPr>
        <w:tc>
          <w:tcPr>
            <w:tcW w:w="2250" w:type="dxa"/>
            <w:vAlign w:val="bottom"/>
          </w:tcPr>
          <w:p w14:paraId="1C96851D" w14:textId="12824410" w:rsidR="0025082F" w:rsidRPr="006B48FB" w:rsidRDefault="0025082F" w:rsidP="0025082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F72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F72B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530" w:type="dxa"/>
            <w:shd w:val="clear" w:color="auto" w:fill="auto"/>
          </w:tcPr>
          <w:p w14:paraId="557D6015" w14:textId="1E46BBBD" w:rsidR="0025082F" w:rsidRPr="006B48FB" w:rsidRDefault="0025082F" w:rsidP="002508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DBE876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071C0C0" w14:textId="1358272C" w:rsidR="0025082F" w:rsidRPr="006B48FB" w:rsidRDefault="0025082F" w:rsidP="0025082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36" w:type="dxa"/>
            <w:shd w:val="clear" w:color="auto" w:fill="auto"/>
          </w:tcPr>
          <w:p w14:paraId="46FC3CF9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5BBF146" w14:textId="2F271D4E" w:rsidR="0025082F" w:rsidRPr="006B48FB" w:rsidRDefault="0025082F" w:rsidP="0025082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23FBF3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D8553DF" w14:textId="1D094005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69,982</w:t>
            </w:r>
          </w:p>
        </w:tc>
        <w:tc>
          <w:tcPr>
            <w:tcW w:w="236" w:type="dxa"/>
            <w:shd w:val="clear" w:color="auto" w:fill="auto"/>
          </w:tcPr>
          <w:p w14:paraId="0EEF6D81" w14:textId="77777777" w:rsidR="0025082F" w:rsidRPr="006B48FB" w:rsidRDefault="0025082F" w:rsidP="00250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2489906" w14:textId="4ECC7334" w:rsidR="0025082F" w:rsidRPr="006B48FB" w:rsidRDefault="0025082F" w:rsidP="002508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2346A3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2598B52" w14:textId="1CE3E853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69,982</w:t>
            </w:r>
          </w:p>
        </w:tc>
      </w:tr>
      <w:tr w:rsidR="0025082F" w:rsidRPr="006B48FB" w14:paraId="0083D5F1" w14:textId="77777777" w:rsidTr="00EA79CB">
        <w:trPr>
          <w:cantSplit/>
          <w:trHeight w:val="261"/>
        </w:trPr>
        <w:tc>
          <w:tcPr>
            <w:tcW w:w="2250" w:type="dxa"/>
            <w:vAlign w:val="bottom"/>
          </w:tcPr>
          <w:p w14:paraId="0C482B21" w14:textId="6E5486AD" w:rsidR="0025082F" w:rsidRPr="006B48FB" w:rsidRDefault="0025082F" w:rsidP="0025082F">
            <w:pPr>
              <w:ind w:left="160" w:right="-9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47AB5553" w14:textId="3BBF8279" w:rsidR="0025082F" w:rsidRPr="006B48FB" w:rsidRDefault="0025082F" w:rsidP="002508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F51DCF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0853AB4" w14:textId="3CFD3DE4" w:rsidR="0025082F" w:rsidRPr="006B48FB" w:rsidRDefault="0025082F" w:rsidP="0025082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  <w:tc>
          <w:tcPr>
            <w:tcW w:w="236" w:type="dxa"/>
            <w:shd w:val="clear" w:color="auto" w:fill="auto"/>
          </w:tcPr>
          <w:p w14:paraId="722A078B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705EE0" w14:textId="5A3C16D0" w:rsidR="0025082F" w:rsidRPr="006B48FB" w:rsidRDefault="0025082F" w:rsidP="0025082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F4891F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3D4A9E" w14:textId="4E44123D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62,360</w:t>
            </w:r>
          </w:p>
        </w:tc>
        <w:tc>
          <w:tcPr>
            <w:tcW w:w="236" w:type="dxa"/>
            <w:shd w:val="clear" w:color="auto" w:fill="auto"/>
          </w:tcPr>
          <w:p w14:paraId="58647FDD" w14:textId="77777777" w:rsidR="0025082F" w:rsidRPr="006B48FB" w:rsidRDefault="0025082F" w:rsidP="00250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28A33C7" w14:textId="247C7E7C" w:rsidR="0025082F" w:rsidRPr="006B48FB" w:rsidRDefault="0025082F" w:rsidP="002508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F121C0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A88F06" w14:textId="570D2A18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62,360</w:t>
            </w:r>
          </w:p>
        </w:tc>
      </w:tr>
      <w:tr w:rsidR="0025082F" w:rsidRPr="006B48FB" w14:paraId="73FB8EC5" w14:textId="77777777" w:rsidTr="00EB4C69">
        <w:trPr>
          <w:cantSplit/>
          <w:trHeight w:val="261"/>
        </w:trPr>
        <w:tc>
          <w:tcPr>
            <w:tcW w:w="2250" w:type="dxa"/>
            <w:vAlign w:val="bottom"/>
          </w:tcPr>
          <w:p w14:paraId="652CA5C4" w14:textId="4C0019D9" w:rsidR="0025082F" w:rsidRPr="006B48FB" w:rsidRDefault="0025082F" w:rsidP="0025082F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  <w:shd w:val="clear" w:color="auto" w:fill="auto"/>
          </w:tcPr>
          <w:p w14:paraId="7CE033EE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352899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63483A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D6C052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9CEF2A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90153E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8BD673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AEB4F8" w14:textId="77777777" w:rsidR="0025082F" w:rsidRPr="006B48FB" w:rsidRDefault="0025082F" w:rsidP="00250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3617AF8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B72CA6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38AAC2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82F" w:rsidRPr="006B48FB" w14:paraId="447D35C0" w14:textId="77777777" w:rsidTr="00EA79CB">
        <w:trPr>
          <w:cantSplit/>
          <w:trHeight w:val="261"/>
        </w:trPr>
        <w:tc>
          <w:tcPr>
            <w:tcW w:w="2250" w:type="dxa"/>
            <w:vAlign w:val="bottom"/>
          </w:tcPr>
          <w:p w14:paraId="14A1018C" w14:textId="1DCAABE4" w:rsidR="0025082F" w:rsidRPr="006B48FB" w:rsidRDefault="0025082F" w:rsidP="0025082F">
            <w:pPr>
              <w:ind w:left="160" w:right="-9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7FC51393" w14:textId="09588C2D" w:rsidR="0025082F" w:rsidRPr="006B48FB" w:rsidRDefault="0025082F" w:rsidP="0025082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8CE5B0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54715F" w14:textId="7DA2634A" w:rsidR="0025082F" w:rsidRPr="006B48FB" w:rsidRDefault="0025082F" w:rsidP="0025082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09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531,796</w:t>
            </w:r>
          </w:p>
        </w:tc>
        <w:tc>
          <w:tcPr>
            <w:tcW w:w="236" w:type="dxa"/>
            <w:shd w:val="clear" w:color="auto" w:fill="auto"/>
          </w:tcPr>
          <w:p w14:paraId="108E1A96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69EB480" w14:textId="69CFEF46" w:rsidR="0025082F" w:rsidRPr="006B48FB" w:rsidRDefault="0025082F" w:rsidP="0025082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7F5B56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DDF94A3" w14:textId="562DDCD4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533,883</w:t>
            </w:r>
          </w:p>
        </w:tc>
        <w:tc>
          <w:tcPr>
            <w:tcW w:w="236" w:type="dxa"/>
            <w:shd w:val="clear" w:color="auto" w:fill="auto"/>
          </w:tcPr>
          <w:p w14:paraId="5555F301" w14:textId="77777777" w:rsidR="0025082F" w:rsidRPr="006B48FB" w:rsidRDefault="0025082F" w:rsidP="00250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D583EC5" w14:textId="426D2EEE" w:rsidR="0025082F" w:rsidRPr="006B48FB" w:rsidRDefault="0025082F" w:rsidP="002508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6D0627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A91BFEF" w14:textId="44418AAC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533,883</w:t>
            </w:r>
          </w:p>
        </w:tc>
      </w:tr>
      <w:tr w:rsidR="0025082F" w:rsidRPr="006B48FB" w14:paraId="6673F728" w14:textId="77777777" w:rsidTr="00EB4C69">
        <w:trPr>
          <w:cantSplit/>
          <w:trHeight w:val="261"/>
        </w:trPr>
        <w:tc>
          <w:tcPr>
            <w:tcW w:w="2250" w:type="dxa"/>
            <w:vAlign w:val="bottom"/>
          </w:tcPr>
          <w:p w14:paraId="1283DF65" w14:textId="21759BA4" w:rsidR="0025082F" w:rsidRPr="006B48FB" w:rsidRDefault="0025082F" w:rsidP="0025082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  <w:shd w:val="clear" w:color="auto" w:fill="auto"/>
          </w:tcPr>
          <w:p w14:paraId="681DD498" w14:textId="404ACD5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36" w:type="dxa"/>
            <w:shd w:val="clear" w:color="auto" w:fill="auto"/>
          </w:tcPr>
          <w:p w14:paraId="5B71C02E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5E6934E" w14:textId="738784DB" w:rsidR="0025082F" w:rsidRPr="006B48FB" w:rsidRDefault="0025082F" w:rsidP="0025082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ADF512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9F964B" w14:textId="06AC9036" w:rsidR="0025082F" w:rsidRPr="006B48FB" w:rsidRDefault="0025082F" w:rsidP="0025082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5A485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A956406" w14:textId="19EC6C25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36" w:type="dxa"/>
            <w:shd w:val="clear" w:color="auto" w:fill="auto"/>
          </w:tcPr>
          <w:p w14:paraId="302B0EA0" w14:textId="77777777" w:rsidR="0025082F" w:rsidRPr="006B48FB" w:rsidRDefault="0025082F" w:rsidP="00250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EDCDECC" w14:textId="23A015AB" w:rsidR="0025082F" w:rsidRPr="006B48FB" w:rsidRDefault="0025082F" w:rsidP="0025082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5C2DAB" w14:textId="77777777" w:rsidR="0025082F" w:rsidRPr="006B48FB" w:rsidRDefault="0025082F" w:rsidP="002508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D50F92D" w14:textId="00FFC4CB" w:rsidR="0025082F" w:rsidRPr="006B48FB" w:rsidRDefault="0025082F" w:rsidP="0025082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</w:tr>
    </w:tbl>
    <w:p w14:paraId="708504A8" w14:textId="60E565B6" w:rsidR="00B04069" w:rsidRDefault="00B04069" w:rsidP="00274F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7BE928" w14:textId="3BAC8EE7" w:rsidR="00795BC2" w:rsidRDefault="00795BC2" w:rsidP="00274F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F318EB" w14:textId="77777777" w:rsidR="00795BC2" w:rsidRDefault="00795BC2" w:rsidP="00274F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DA8CB2" w14:textId="50D453AB" w:rsidR="00036B89" w:rsidRPr="006B48FB" w:rsidRDefault="00036B89" w:rsidP="00B04069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B48FB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7C9A9D36" w14:textId="77777777" w:rsidR="009C1524" w:rsidRPr="006B48FB" w:rsidRDefault="009C1524" w:rsidP="009C1524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32" w:type="dxa"/>
        <w:tblLook w:val="01E0" w:firstRow="1" w:lastRow="1" w:firstColumn="1" w:lastColumn="1" w:noHBand="0" w:noVBand="0"/>
      </w:tblPr>
      <w:tblGrid>
        <w:gridCol w:w="8010"/>
        <w:gridCol w:w="1170"/>
      </w:tblGrid>
      <w:tr w:rsidR="009C1524" w:rsidRPr="006B48FB" w14:paraId="00FC2DDA" w14:textId="77777777" w:rsidTr="00660583">
        <w:trPr>
          <w:tblHeader/>
        </w:trPr>
        <w:tc>
          <w:tcPr>
            <w:tcW w:w="8010" w:type="dxa"/>
            <w:hideMark/>
          </w:tcPr>
          <w:p w14:paraId="32EA3B0B" w14:textId="3EF8D62A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862F8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BE5B3B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5B3B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E862F8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04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5EE7E2FF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C1524" w:rsidRPr="006B48FB" w14:paraId="2B418493" w14:textId="77777777" w:rsidTr="00660583">
        <w:trPr>
          <w:tblHeader/>
        </w:trPr>
        <w:tc>
          <w:tcPr>
            <w:tcW w:w="8010" w:type="dxa"/>
          </w:tcPr>
          <w:p w14:paraId="6577B62C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C9495BF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1524" w:rsidRPr="006B48FB" w14:paraId="1BA06A8A" w14:textId="77777777" w:rsidTr="00E60B8E">
        <w:tc>
          <w:tcPr>
            <w:tcW w:w="8010" w:type="dxa"/>
            <w:hideMark/>
          </w:tcPr>
          <w:p w14:paraId="52076BF7" w14:textId="77777777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01C5C843" w14:textId="77777777" w:rsidR="009C1524" w:rsidRPr="006B48FB" w:rsidRDefault="009C1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B8E" w:rsidRPr="006B48FB" w14:paraId="42FBE2C6" w14:textId="77777777" w:rsidTr="00E60B8E">
        <w:tc>
          <w:tcPr>
            <w:tcW w:w="8010" w:type="dxa"/>
            <w:hideMark/>
          </w:tcPr>
          <w:p w14:paraId="1ADC9B52" w14:textId="276CAEEA" w:rsidR="00E60B8E" w:rsidRPr="006B48FB" w:rsidRDefault="00E60B8E" w:rsidP="00E60B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3F49B8" w14:textId="39D7A169" w:rsidR="00E60B8E" w:rsidRPr="006B48FB" w:rsidRDefault="00590433" w:rsidP="00E60B8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35,339</w:t>
            </w:r>
          </w:p>
        </w:tc>
      </w:tr>
    </w:tbl>
    <w:p w14:paraId="297E6C97" w14:textId="77777777" w:rsidR="0041465A" w:rsidRPr="006B48FB" w:rsidRDefault="0041465A" w:rsidP="0041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37072B7" w14:textId="2699BD1A" w:rsidR="00036B89" w:rsidRPr="00B04069" w:rsidRDefault="00775C80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B04069">
        <w:rPr>
          <w:rFonts w:asciiTheme="majorBidi" w:hAnsiTheme="majorBidi" w:cstheme="majorBidi"/>
          <w:cs/>
        </w:rPr>
        <w:t>คดีความ</w:t>
      </w:r>
    </w:p>
    <w:p w14:paraId="2BED9473" w14:textId="77777777" w:rsidR="00036B89" w:rsidRPr="00B04069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0B7C38" w14:textId="66B80D44" w:rsidR="0075391A" w:rsidRPr="00B04069" w:rsidRDefault="00360717" w:rsidP="0075391A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เมื่อวันที่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18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พฤศจิกายน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22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ถึงวันที่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2557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</w:t>
      </w:r>
      <w:r w:rsidR="00B40E8E" w:rsidRPr="00B0406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8F009E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ศาลปกครองสูงสุดได้พิจารณาคำฟ้องแล้วมีคำสั่งให้โอนสำนวนคดีให้ศาลปกครองกลาง เพราะเป็นคดีที่อยู่ในอำนาจพิจารณาพิพากษาคดีของศาลปกครองกลางซึ่งเป็นศาลปกครองชั้นต้น </w:t>
      </w:r>
    </w:p>
    <w:p w14:paraId="16366D11" w14:textId="183023FA" w:rsidR="00F648DC" w:rsidRPr="00B04069" w:rsidRDefault="00F6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CE2975C" w14:textId="1C8D708E" w:rsidR="00360717" w:rsidRPr="00B04069" w:rsidRDefault="00360717" w:rsidP="00360717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ศาลปกครองกลางได้พิจารณาคำฟ้องของผู้ฟ้องคดีแล้วมีคำสั่งรับคำฟ้องไว้พิจารณาเฉพาะประเด็นมีเหตุขอให้ศาลเพิกถอนมติคณะรัฐมนตรีเมื่อวัน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หรือไม่ ต่อมาศาลปกครองกลางได้มีคำสั่งให้รวมพิจารณาคดีนี้เข้ากับคดีอื่น ซึ่งเป็นคดีที่ผู้ฟ้องคดีรายอื่นรวม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คน ฟ้องผู้ถูกฟ้องคดีอื่นรวม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รายเป็นผู้ถูกฟ้องคดี แต่ไม่ได้ฟ้องบริษัทด้วย ศาลปกครองกลางได้พิจารณาแล้วมีคำพิพากษารวมพร้อมกันทั้งสองคดีเมื่อวันที่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18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สิงหาคม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2558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ให้เพิกถอนมติคณะรัฐมนตรีเมื่อวันที่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แต่ให้ยกฟ้องบริษัท กับผู้ถูกฟ้องคดีรายอื่นบางราย อย่างไรก็ตาม เมื่อวันที่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17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กันยายน </w:t>
      </w:r>
      <w:r w:rsidR="00E862F8" w:rsidRPr="00B04069">
        <w:rPr>
          <w:rFonts w:asciiTheme="majorBidi" w:hAnsiTheme="majorBidi" w:cstheme="majorBidi"/>
          <w:b w:val="0"/>
          <w:bCs w:val="0"/>
          <w:sz w:val="30"/>
          <w:szCs w:val="30"/>
        </w:rPr>
        <w:t>2558</w:t>
      </w:r>
      <w:r w:rsidRPr="00B0406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บริษัทได้ยื่นคำอุทธรณ์โต้แย้ง คำพิพากษาศาลปกครองกลางต่อศาลปกครองสูงสุด เพราะไม่เห็นพ้องด้วยกับคำพิพากษาของศาลปกครองกลางที่ให้เพิกถอนมติคณะรัฐมนตรี ส่วนผู้ถูกฟ้องคดีรายอื่นทุกรายก็ได้ยื่นคำอุทธรณ์ต่อศาลปกครองสูงสุดด้วยเช่นกัน ต่อมาศาลปกครองสูงสุดได้มีคำสั่งรับคำอุทธรณ์ของบริษัทและผู้ถูกฟ้องคดีรายอื่นทุกรายไว้พิจารณา</w:t>
      </w:r>
    </w:p>
    <w:p w14:paraId="2DD66504" w14:textId="77777777" w:rsidR="00221679" w:rsidRPr="006B48FB" w:rsidRDefault="00221679" w:rsidP="00221679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FF49A08" w14:textId="77777777" w:rsidR="00CC71B9" w:rsidRDefault="00CC7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EE25CB" w14:textId="166EBBD8" w:rsidR="00221679" w:rsidRPr="006B48FB" w:rsidRDefault="00221679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48F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</w:t>
      </w:r>
      <w:r w:rsidR="00783B2C">
        <w:rPr>
          <w:rFonts w:asciiTheme="majorBidi" w:hAnsiTheme="majorBidi" w:cstheme="majorBidi"/>
          <w:sz w:val="30"/>
          <w:szCs w:val="30"/>
        </w:rPr>
        <w:t>4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3B2C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62F8" w:rsidRPr="006B48FB">
        <w:rPr>
          <w:rFonts w:asciiTheme="majorBidi" w:hAnsiTheme="majorBidi" w:cstheme="majorBidi"/>
          <w:sz w:val="30"/>
          <w:szCs w:val="30"/>
        </w:rPr>
        <w:t>256</w:t>
      </w:r>
      <w:r w:rsidR="00783B2C">
        <w:rPr>
          <w:rFonts w:asciiTheme="majorBidi" w:hAnsiTheme="majorBidi" w:cstheme="majorBidi"/>
          <w:sz w:val="30"/>
          <w:szCs w:val="30"/>
        </w:rPr>
        <w:t>6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3B2C">
        <w:rPr>
          <w:rFonts w:asciiTheme="majorBidi" w:hAnsiTheme="majorBidi" w:cstheme="majorBidi" w:hint="cs"/>
          <w:sz w:val="30"/>
          <w:szCs w:val="30"/>
          <w:cs/>
        </w:rPr>
        <w:t xml:space="preserve">ศาลปกครองกลางได้อ่านคำพิพากษาศาลปกครองสูงสุด </w:t>
      </w:r>
      <w:r w:rsidR="009641E1">
        <w:rPr>
          <w:rFonts w:asciiTheme="majorBidi" w:hAnsiTheme="majorBidi" w:cstheme="majorBidi" w:hint="cs"/>
          <w:sz w:val="30"/>
          <w:szCs w:val="30"/>
          <w:cs/>
        </w:rPr>
        <w:t xml:space="preserve">โดยศาลปกครองสูงสุดได้มีคำวินิจฉัยว่า มติคณะรัฐมนตรีที่ให้ความเห็นชอบการตกลงทำ </w:t>
      </w:r>
      <w:r w:rsidR="009641E1">
        <w:rPr>
          <w:rFonts w:asciiTheme="majorBidi" w:hAnsiTheme="majorBidi" w:cstheme="majorBidi"/>
          <w:sz w:val="30"/>
          <w:szCs w:val="30"/>
        </w:rPr>
        <w:t xml:space="preserve">MOA 3/2550 </w:t>
      </w:r>
      <w:r w:rsidR="009641E1">
        <w:rPr>
          <w:rFonts w:asciiTheme="majorBidi" w:hAnsiTheme="majorBidi" w:cstheme="majorBidi" w:hint="cs"/>
          <w:sz w:val="30"/>
          <w:szCs w:val="30"/>
          <w:cs/>
        </w:rPr>
        <w:t>เป็นมติคณะรัฐมนตรีที่ชอบด้วยกฏหมาย จึงมีคำพิพากษากลับคำพิพากษาศาลปกครองกลาง เป็นให้ยกฟ้องคดี</w:t>
      </w:r>
      <w:r w:rsidR="00B56B0C">
        <w:rPr>
          <w:rFonts w:asciiTheme="majorBidi" w:hAnsiTheme="majorBidi" w:cstheme="majorBidi" w:hint="cs"/>
          <w:sz w:val="30"/>
          <w:szCs w:val="30"/>
          <w:cs/>
        </w:rPr>
        <w:t xml:space="preserve">ของผู้ฟ้อง ทั้งนี้คำพิพากษาของศาลปกครองสูงสุดนี้ มีผลทำให้ข้อพิพาทเกี่ยวกับความชอบด้วยกฎหมายของมติคณะรัฐมนตรีที่อนุมัติการตกลงทำ </w:t>
      </w:r>
      <w:r w:rsidR="00B56B0C">
        <w:rPr>
          <w:rFonts w:asciiTheme="majorBidi" w:hAnsiTheme="majorBidi" w:cstheme="majorBidi"/>
          <w:sz w:val="30"/>
          <w:szCs w:val="30"/>
        </w:rPr>
        <w:t xml:space="preserve">MOA 3/2550 </w:t>
      </w:r>
      <w:r w:rsidR="00B56B0C">
        <w:rPr>
          <w:rFonts w:asciiTheme="majorBidi" w:hAnsiTheme="majorBidi" w:cstheme="majorBidi" w:hint="cs"/>
          <w:sz w:val="30"/>
          <w:szCs w:val="30"/>
          <w:cs/>
        </w:rPr>
        <w:t>ยุติลง และถึงที่สุดแล้วตามกฎหมาย โดยคู่</w:t>
      </w:r>
      <w:r w:rsidR="009507F3">
        <w:rPr>
          <w:rFonts w:asciiTheme="majorBidi" w:hAnsiTheme="majorBidi" w:cstheme="majorBidi" w:hint="cs"/>
          <w:sz w:val="30"/>
          <w:szCs w:val="30"/>
          <w:cs/>
        </w:rPr>
        <w:t>ค</w:t>
      </w:r>
      <w:r w:rsidR="00B56B0C">
        <w:rPr>
          <w:rFonts w:asciiTheme="majorBidi" w:hAnsiTheme="majorBidi" w:cstheme="majorBidi" w:hint="cs"/>
          <w:sz w:val="30"/>
          <w:szCs w:val="30"/>
          <w:cs/>
        </w:rPr>
        <w:t>วามเดิมจ</w:t>
      </w:r>
      <w:r w:rsidR="00E45414">
        <w:rPr>
          <w:rFonts w:asciiTheme="majorBidi" w:hAnsiTheme="majorBidi" w:cstheme="majorBidi" w:hint="cs"/>
          <w:sz w:val="30"/>
          <w:szCs w:val="30"/>
          <w:cs/>
        </w:rPr>
        <w:t>ะ</w:t>
      </w:r>
      <w:r w:rsidR="00B56B0C">
        <w:rPr>
          <w:rFonts w:asciiTheme="majorBidi" w:hAnsiTheme="majorBidi" w:cstheme="majorBidi" w:hint="cs"/>
          <w:sz w:val="30"/>
          <w:szCs w:val="30"/>
          <w:cs/>
        </w:rPr>
        <w:t>ไม่สามารถฟ้องร้องกันในประเด็นข้อพิพาทเดิมได้อีก</w:t>
      </w:r>
    </w:p>
    <w:p w14:paraId="78E9C753" w14:textId="2D118BBE" w:rsidR="00C61F11" w:rsidRDefault="00C6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7B5C87A" w14:textId="46D1C7C6" w:rsidR="00690A36" w:rsidRPr="006B48FB" w:rsidRDefault="00891EB7" w:rsidP="00690A3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B48FB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073E007" w14:textId="124E99DE" w:rsidR="00A43CEA" w:rsidRDefault="00A43CEA" w:rsidP="00A43CEA">
      <w:pPr>
        <w:rPr>
          <w:rFonts w:asciiTheme="majorBidi" w:hAnsiTheme="majorBidi" w:cstheme="majorBidi"/>
          <w:sz w:val="30"/>
          <w:szCs w:val="30"/>
        </w:rPr>
      </w:pPr>
    </w:p>
    <w:p w14:paraId="6C719BF5" w14:textId="7CDF2D94" w:rsidR="00A14743" w:rsidRPr="00A14743" w:rsidRDefault="00A14743" w:rsidP="00A1474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1474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การจ่ายเงินปันผลระหว่างกาล</w:t>
      </w:r>
    </w:p>
    <w:p w14:paraId="5DD0EAD0" w14:textId="77777777" w:rsidR="00A14743" w:rsidRDefault="00A14743" w:rsidP="00AB1CE7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62A263" w14:textId="296D7EB4" w:rsidR="00AB1CE7" w:rsidRPr="007030F1" w:rsidRDefault="00AB1CE7" w:rsidP="00AB1CE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30F1">
        <w:rPr>
          <w:rFonts w:asciiTheme="majorBidi" w:hAnsiTheme="majorBidi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 w:rsidRPr="007030F1">
        <w:rPr>
          <w:rFonts w:asciiTheme="majorBidi" w:hAnsiTheme="majorBidi" w:cstheme="majorBidi"/>
          <w:sz w:val="30"/>
          <w:szCs w:val="30"/>
        </w:rPr>
        <w:t xml:space="preserve">11 </w:t>
      </w:r>
      <w:r w:rsidRPr="007030F1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7030F1">
        <w:rPr>
          <w:rFonts w:asciiTheme="majorBidi" w:hAnsiTheme="majorBidi" w:cstheme="majorBidi"/>
          <w:sz w:val="30"/>
          <w:szCs w:val="30"/>
        </w:rPr>
        <w:t xml:space="preserve">2566 </w:t>
      </w:r>
      <w:r w:rsidRPr="007030F1">
        <w:rPr>
          <w:rFonts w:asciiTheme="majorBidi" w:hAnsiTheme="majorBidi"/>
          <w:sz w:val="30"/>
          <w:szCs w:val="30"/>
          <w:cs/>
        </w:rPr>
        <w:t xml:space="preserve">คณะกรรมการของบริษัทได้มีมติอนุมัติให้บริษัทจ่ายเงินปันผลระหว่างกาล สำหรับผลการดำเนินงานงวด </w:t>
      </w:r>
      <w:r w:rsidRPr="007030F1">
        <w:rPr>
          <w:rFonts w:asciiTheme="majorBidi" w:hAnsiTheme="majorBidi" w:cstheme="majorBidi"/>
          <w:sz w:val="30"/>
          <w:szCs w:val="30"/>
        </w:rPr>
        <w:t xml:space="preserve">3 </w:t>
      </w:r>
      <w:r w:rsidRPr="007030F1">
        <w:rPr>
          <w:rFonts w:asciiTheme="majorBidi" w:hAnsiTheme="majorBidi"/>
          <w:sz w:val="30"/>
          <w:szCs w:val="30"/>
          <w:cs/>
        </w:rPr>
        <w:t xml:space="preserve">เดือนแรกของปี </w:t>
      </w:r>
      <w:r w:rsidRPr="007030F1">
        <w:rPr>
          <w:rFonts w:asciiTheme="majorBidi" w:hAnsiTheme="majorBidi" w:cstheme="majorBidi"/>
          <w:sz w:val="30"/>
          <w:szCs w:val="30"/>
        </w:rPr>
        <w:t xml:space="preserve">2566 </w:t>
      </w:r>
      <w:r w:rsidR="0061438F" w:rsidRPr="007030F1">
        <w:rPr>
          <w:rFonts w:asciiTheme="majorBidi" w:hAnsiTheme="majorBidi"/>
          <w:sz w:val="30"/>
          <w:szCs w:val="30"/>
          <w:cs/>
        </w:rPr>
        <w:t xml:space="preserve">โดยจ่ายจากกำไรสุทธิจากการดำเนินงาน </w:t>
      </w:r>
      <w:r w:rsidR="0061438F" w:rsidRPr="007030F1">
        <w:rPr>
          <w:rFonts w:asciiTheme="majorBidi" w:hAnsiTheme="majorBidi" w:cstheme="majorBidi"/>
          <w:sz w:val="30"/>
          <w:szCs w:val="30"/>
        </w:rPr>
        <w:t xml:space="preserve">3 </w:t>
      </w:r>
      <w:r w:rsidR="0061438F" w:rsidRPr="007030F1">
        <w:rPr>
          <w:rFonts w:asciiTheme="majorBidi" w:hAnsiTheme="majorBidi"/>
          <w:sz w:val="30"/>
          <w:szCs w:val="30"/>
          <w:cs/>
        </w:rPr>
        <w:t xml:space="preserve">เดือนแรกของปี </w:t>
      </w:r>
      <w:r w:rsidR="0061438F" w:rsidRPr="007030F1">
        <w:rPr>
          <w:rFonts w:asciiTheme="majorBidi" w:hAnsiTheme="majorBidi" w:cstheme="majorBidi"/>
          <w:sz w:val="30"/>
          <w:szCs w:val="30"/>
        </w:rPr>
        <w:t xml:space="preserve">2566 </w:t>
      </w:r>
      <w:r w:rsidR="0061438F" w:rsidRPr="007030F1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61438F" w:rsidRPr="007030F1">
        <w:rPr>
          <w:rFonts w:asciiTheme="majorBidi" w:hAnsiTheme="majorBidi" w:cstheme="majorBidi"/>
          <w:sz w:val="30"/>
          <w:szCs w:val="30"/>
        </w:rPr>
        <w:t xml:space="preserve">0.20 </w:t>
      </w:r>
      <w:r w:rsidR="0061438F" w:rsidRPr="007030F1">
        <w:rPr>
          <w:rFonts w:asciiTheme="majorBidi" w:hAnsiTheme="majorBidi"/>
          <w:sz w:val="30"/>
          <w:szCs w:val="30"/>
          <w:cs/>
        </w:rPr>
        <w:t xml:space="preserve">บาท </w:t>
      </w:r>
      <w:r w:rsidR="0061438F" w:rsidRPr="007030F1">
        <w:rPr>
          <w:rFonts w:asciiTheme="majorBidi" w:hAnsiTheme="majorBidi" w:hint="cs"/>
          <w:sz w:val="30"/>
          <w:szCs w:val="30"/>
          <w:cs/>
        </w:rPr>
        <w:t>เป็น</w:t>
      </w:r>
      <w:r w:rsidR="0061438F" w:rsidRPr="007030F1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="0061438F" w:rsidRPr="007030F1">
        <w:rPr>
          <w:rFonts w:asciiTheme="majorBidi" w:hAnsiTheme="majorBidi" w:cstheme="majorBidi"/>
          <w:sz w:val="30"/>
          <w:szCs w:val="30"/>
        </w:rPr>
        <w:t xml:space="preserve">236.25 </w:t>
      </w:r>
      <w:r w:rsidR="0061438F" w:rsidRPr="007030F1">
        <w:rPr>
          <w:rFonts w:asciiTheme="majorBidi" w:hAnsiTheme="majorBidi"/>
          <w:sz w:val="30"/>
          <w:szCs w:val="30"/>
          <w:cs/>
        </w:rPr>
        <w:t xml:space="preserve">ล้านบาท และจ่ายจากกำไรสะสมในอัตราหุ้นละ </w:t>
      </w:r>
      <w:r w:rsidR="0061438F" w:rsidRPr="007030F1">
        <w:rPr>
          <w:rFonts w:asciiTheme="majorBidi" w:hAnsiTheme="majorBidi" w:cstheme="majorBidi"/>
          <w:sz w:val="30"/>
          <w:szCs w:val="30"/>
        </w:rPr>
        <w:t xml:space="preserve">0.15 </w:t>
      </w:r>
      <w:r w:rsidR="0061438F" w:rsidRPr="007030F1">
        <w:rPr>
          <w:rFonts w:asciiTheme="majorBidi" w:hAnsiTheme="majorBidi"/>
          <w:sz w:val="30"/>
          <w:szCs w:val="30"/>
          <w:cs/>
        </w:rPr>
        <w:t xml:space="preserve">บาท </w:t>
      </w:r>
      <w:r w:rsidR="0061438F" w:rsidRPr="007030F1">
        <w:rPr>
          <w:rFonts w:asciiTheme="majorBidi" w:hAnsiTheme="majorBidi" w:hint="cs"/>
          <w:sz w:val="30"/>
          <w:szCs w:val="30"/>
          <w:cs/>
        </w:rPr>
        <w:t>เป็น</w:t>
      </w:r>
      <w:r w:rsidR="0061438F" w:rsidRPr="007030F1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="0061438F" w:rsidRPr="007030F1">
        <w:rPr>
          <w:rFonts w:asciiTheme="majorBidi" w:hAnsiTheme="majorBidi" w:cstheme="majorBidi"/>
          <w:sz w:val="30"/>
          <w:szCs w:val="30"/>
        </w:rPr>
        <w:t xml:space="preserve">177.18 </w:t>
      </w:r>
      <w:r w:rsidR="0061438F" w:rsidRPr="007030F1">
        <w:rPr>
          <w:rFonts w:asciiTheme="majorBidi" w:hAnsiTheme="majorBidi"/>
          <w:sz w:val="30"/>
          <w:szCs w:val="30"/>
          <w:cs/>
        </w:rPr>
        <w:t>ล้านบาท</w:t>
      </w:r>
      <w:r w:rsidR="0061438F">
        <w:rPr>
          <w:rFonts w:asciiTheme="majorBidi" w:hAnsiTheme="majorBidi" w:hint="cs"/>
          <w:sz w:val="30"/>
          <w:szCs w:val="30"/>
          <w:cs/>
        </w:rPr>
        <w:t xml:space="preserve"> รวมเป็น</w:t>
      </w:r>
      <w:r w:rsidRPr="007030F1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7030F1">
        <w:rPr>
          <w:rFonts w:asciiTheme="majorBidi" w:hAnsiTheme="majorBidi" w:cstheme="majorBidi"/>
          <w:sz w:val="30"/>
          <w:szCs w:val="30"/>
        </w:rPr>
        <w:t xml:space="preserve">0.35 </w:t>
      </w:r>
      <w:r w:rsidRPr="007030F1">
        <w:rPr>
          <w:rFonts w:asciiTheme="majorBidi" w:hAnsiTheme="majorBidi"/>
          <w:sz w:val="30"/>
          <w:szCs w:val="30"/>
          <w:cs/>
        </w:rPr>
        <w:t xml:space="preserve">บาท เป็นจำนวนเงิน </w:t>
      </w:r>
      <w:r w:rsidRPr="007030F1">
        <w:rPr>
          <w:rFonts w:asciiTheme="majorBidi" w:hAnsiTheme="majorBidi" w:cstheme="majorBidi"/>
          <w:sz w:val="30"/>
          <w:szCs w:val="30"/>
        </w:rPr>
        <w:t xml:space="preserve">413.43 </w:t>
      </w:r>
      <w:r w:rsidRPr="007030F1">
        <w:rPr>
          <w:rFonts w:asciiTheme="majorBidi" w:hAnsiTheme="majorBidi"/>
          <w:sz w:val="30"/>
          <w:szCs w:val="30"/>
          <w:cs/>
        </w:rPr>
        <w:t xml:space="preserve">ล้านบาท </w:t>
      </w:r>
    </w:p>
    <w:p w14:paraId="31A97E64" w14:textId="7E32598B" w:rsidR="00AB1CE7" w:rsidRDefault="00AB1CE7" w:rsidP="00A43CEA">
      <w:pPr>
        <w:rPr>
          <w:rFonts w:asciiTheme="majorBidi" w:hAnsiTheme="majorBidi" w:cstheme="majorBidi"/>
          <w:sz w:val="30"/>
          <w:szCs w:val="30"/>
        </w:rPr>
      </w:pPr>
    </w:p>
    <w:p w14:paraId="6CA215D7" w14:textId="77CE8A28" w:rsidR="005028D8" w:rsidRPr="001530E0" w:rsidRDefault="005028D8" w:rsidP="005028D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530E0">
        <w:rPr>
          <w:rFonts w:asciiTheme="majorBidi" w:hAnsiTheme="majorBidi" w:cstheme="majorBidi" w:hint="cs"/>
          <w:i/>
          <w:iCs/>
          <w:sz w:val="30"/>
          <w:szCs w:val="30"/>
          <w:cs/>
        </w:rPr>
        <w:t>วงเงิน</w:t>
      </w:r>
      <w:r w:rsidR="00543280">
        <w:rPr>
          <w:rFonts w:asciiTheme="majorBidi" w:hAnsiTheme="majorBidi" w:cstheme="majorBidi" w:hint="cs"/>
          <w:i/>
          <w:iCs/>
          <w:sz w:val="30"/>
          <w:szCs w:val="30"/>
          <w:cs/>
        </w:rPr>
        <w:t>สินเชื่อ</w:t>
      </w:r>
      <w:r w:rsidRPr="001530E0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จากสถาบันการเงิน</w:t>
      </w:r>
    </w:p>
    <w:p w14:paraId="41A8A798" w14:textId="77777777" w:rsidR="005028D8" w:rsidRPr="007030F1" w:rsidRDefault="005028D8" w:rsidP="00A43CEA">
      <w:pPr>
        <w:rPr>
          <w:rFonts w:asciiTheme="majorBidi" w:hAnsiTheme="majorBidi" w:cstheme="majorBidi"/>
          <w:sz w:val="30"/>
          <w:szCs w:val="30"/>
        </w:rPr>
      </w:pPr>
    </w:p>
    <w:p w14:paraId="79B12791" w14:textId="54A881F0" w:rsidR="001C3253" w:rsidRPr="007030F1" w:rsidRDefault="001C3253" w:rsidP="001C32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30F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E15C18">
        <w:rPr>
          <w:rFonts w:asciiTheme="majorBidi" w:hAnsiTheme="majorBidi" w:cstheme="majorBidi"/>
          <w:sz w:val="30"/>
          <w:szCs w:val="30"/>
        </w:rPr>
        <w:t>2</w:t>
      </w:r>
      <w:r w:rsidRPr="007030F1">
        <w:rPr>
          <w:rFonts w:asciiTheme="majorBidi" w:hAnsiTheme="majorBidi" w:cstheme="majorBidi"/>
          <w:sz w:val="30"/>
          <w:szCs w:val="30"/>
        </w:rPr>
        <w:t xml:space="preserve"> </w:t>
      </w:r>
      <w:r w:rsidRPr="007030F1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7030F1">
        <w:rPr>
          <w:rFonts w:asciiTheme="majorBidi" w:hAnsiTheme="majorBidi" w:cstheme="majorBidi"/>
          <w:sz w:val="30"/>
          <w:szCs w:val="30"/>
        </w:rPr>
        <w:t xml:space="preserve">2566 </w:t>
      </w:r>
      <w:r w:rsidRPr="007030F1">
        <w:rPr>
          <w:rFonts w:asciiTheme="majorBidi" w:hAnsiTheme="majorBidi"/>
          <w:sz w:val="30"/>
          <w:szCs w:val="30"/>
          <w:cs/>
        </w:rPr>
        <w:t>บริษัทได้ลงนามสัญญา</w:t>
      </w:r>
      <w:r w:rsidR="00D25269">
        <w:rPr>
          <w:rFonts w:asciiTheme="majorBidi" w:hAnsiTheme="majorBidi" w:hint="cs"/>
          <w:sz w:val="30"/>
          <w:szCs w:val="30"/>
          <w:cs/>
        </w:rPr>
        <w:t>วงเงินสินเชื่อ</w:t>
      </w:r>
      <w:r w:rsidRPr="007030F1">
        <w:rPr>
          <w:rFonts w:asciiTheme="majorBidi" w:hAnsiTheme="majorBidi"/>
          <w:sz w:val="30"/>
          <w:szCs w:val="30"/>
          <w:cs/>
        </w:rPr>
        <w:t>เพื่อรับวงเงิน</w:t>
      </w:r>
      <w:r w:rsidR="00B202B9">
        <w:rPr>
          <w:rFonts w:asciiTheme="majorBidi" w:hAnsiTheme="majorBidi" w:hint="cs"/>
          <w:sz w:val="30"/>
          <w:szCs w:val="30"/>
          <w:cs/>
        </w:rPr>
        <w:t>สินเชื่อ</w:t>
      </w:r>
      <w:r w:rsidRPr="007030F1">
        <w:rPr>
          <w:rFonts w:asciiTheme="majorBidi" w:hAnsiTheme="majorBidi"/>
          <w:sz w:val="30"/>
          <w:szCs w:val="30"/>
          <w:cs/>
        </w:rPr>
        <w:t xml:space="preserve">จากสถาบันการเงินในประเทศแห่งหนึ่งจำนวน </w:t>
      </w:r>
      <w:r w:rsidRPr="007030F1">
        <w:rPr>
          <w:rFonts w:asciiTheme="majorBidi" w:hAnsiTheme="majorBidi" w:cstheme="majorBidi"/>
          <w:sz w:val="30"/>
          <w:szCs w:val="30"/>
        </w:rPr>
        <w:t xml:space="preserve">200 </w:t>
      </w:r>
      <w:r w:rsidRPr="007030F1">
        <w:rPr>
          <w:rFonts w:asciiTheme="majorBidi" w:hAnsiTheme="majorBidi"/>
          <w:sz w:val="30"/>
          <w:szCs w:val="30"/>
          <w:cs/>
        </w:rPr>
        <w:t>ล้านบาท</w:t>
      </w:r>
    </w:p>
    <w:p w14:paraId="1788D5E1" w14:textId="1DE1469E" w:rsidR="001C3253" w:rsidRDefault="001C3253" w:rsidP="00A43CEA">
      <w:pPr>
        <w:rPr>
          <w:rFonts w:asciiTheme="majorBidi" w:hAnsiTheme="majorBidi" w:cstheme="majorBidi"/>
          <w:sz w:val="30"/>
          <w:szCs w:val="30"/>
        </w:rPr>
      </w:pPr>
    </w:p>
    <w:p w14:paraId="665ED757" w14:textId="21FE4A91" w:rsidR="00A76197" w:rsidRPr="00A76197" w:rsidRDefault="00A76197" w:rsidP="00A7619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761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การจ่ายเงินปันผลประจำปี </w:t>
      </w:r>
      <w:r w:rsidRPr="00A76197">
        <w:rPr>
          <w:rFonts w:asciiTheme="majorBidi" w:hAnsiTheme="majorBidi" w:cstheme="majorBidi"/>
          <w:i/>
          <w:iCs/>
          <w:sz w:val="30"/>
          <w:szCs w:val="30"/>
        </w:rPr>
        <w:t>2565</w:t>
      </w:r>
    </w:p>
    <w:p w14:paraId="1B351865" w14:textId="77777777" w:rsidR="00A76197" w:rsidRPr="007030F1" w:rsidRDefault="00A76197" w:rsidP="00A43CEA">
      <w:pPr>
        <w:rPr>
          <w:rFonts w:asciiTheme="majorBidi" w:hAnsiTheme="majorBidi" w:cstheme="majorBidi"/>
          <w:sz w:val="30"/>
          <w:szCs w:val="30"/>
        </w:rPr>
      </w:pPr>
    </w:p>
    <w:p w14:paraId="2ED28DC9" w14:textId="1633C732" w:rsidR="009147BF" w:rsidRPr="007030F1" w:rsidRDefault="009147BF" w:rsidP="00A578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DAB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ในการประชุมสามัญผู้ถือหุ้นประจำปี </w:t>
      </w:r>
      <w:r w:rsidR="00970175" w:rsidRPr="00743DAB">
        <w:rPr>
          <w:rFonts w:asciiTheme="majorBidi" w:hAnsiTheme="majorBidi" w:cstheme="majorBidi"/>
          <w:sz w:val="30"/>
          <w:szCs w:val="30"/>
        </w:rPr>
        <w:t>256</w:t>
      </w:r>
      <w:r w:rsidR="008A53B8" w:rsidRPr="00743DAB">
        <w:rPr>
          <w:rFonts w:asciiTheme="majorBidi" w:hAnsiTheme="majorBidi" w:cstheme="majorBidi"/>
          <w:sz w:val="30"/>
          <w:szCs w:val="30"/>
        </w:rPr>
        <w:t>6</w:t>
      </w:r>
      <w:r w:rsidRPr="00743DAB">
        <w:rPr>
          <w:rFonts w:asciiTheme="majorBidi" w:hAnsiTheme="majorBidi" w:cstheme="majorBidi"/>
          <w:sz w:val="30"/>
          <w:szCs w:val="30"/>
          <w:cs/>
        </w:rPr>
        <w:t xml:space="preserve"> ของบริษัท ซึ่งประชุมเมื่อวันที่ </w:t>
      </w:r>
      <w:r w:rsidR="008178BA" w:rsidRPr="00743DAB">
        <w:rPr>
          <w:rFonts w:asciiTheme="majorBidi" w:hAnsiTheme="majorBidi" w:cstheme="majorBidi"/>
          <w:sz w:val="30"/>
          <w:szCs w:val="30"/>
        </w:rPr>
        <w:t>2</w:t>
      </w:r>
      <w:r w:rsidR="008A53B8" w:rsidRPr="00743DAB">
        <w:rPr>
          <w:rFonts w:asciiTheme="majorBidi" w:hAnsiTheme="majorBidi" w:cstheme="majorBidi"/>
          <w:sz w:val="30"/>
          <w:szCs w:val="30"/>
        </w:rPr>
        <w:t>5</w:t>
      </w:r>
      <w:r w:rsidRPr="00743DAB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43DAB">
        <w:rPr>
          <w:rFonts w:asciiTheme="majorBidi" w:hAnsiTheme="majorBidi" w:cstheme="majorBidi"/>
          <w:sz w:val="30"/>
          <w:szCs w:val="30"/>
        </w:rPr>
        <w:t>256</w:t>
      </w:r>
      <w:r w:rsidR="001A6FEB" w:rsidRPr="00743DAB">
        <w:rPr>
          <w:rFonts w:asciiTheme="majorBidi" w:hAnsiTheme="majorBidi" w:cstheme="majorBidi"/>
          <w:sz w:val="30"/>
          <w:szCs w:val="30"/>
        </w:rPr>
        <w:t>6</w:t>
      </w:r>
      <w:r w:rsidRPr="00743DAB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</w:t>
      </w:r>
      <w:r w:rsidR="00D561DB" w:rsidRPr="00743DAB">
        <w:rPr>
          <w:rFonts w:asciiTheme="majorBidi" w:hAnsiTheme="majorBidi" w:cstheme="majorBidi"/>
          <w:sz w:val="30"/>
          <w:szCs w:val="30"/>
          <w:cs/>
        </w:rPr>
        <w:t>ผลการดำเนินงานประจำปี</w:t>
      </w:r>
      <w:r w:rsidR="00060C22" w:rsidRPr="00743DAB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="00060C22" w:rsidRPr="00743DAB">
        <w:rPr>
          <w:rFonts w:asciiTheme="majorBidi" w:hAnsiTheme="majorBidi" w:cstheme="majorBidi"/>
          <w:sz w:val="30"/>
          <w:szCs w:val="30"/>
        </w:rPr>
        <w:t xml:space="preserve">2565 </w:t>
      </w:r>
      <w:r w:rsidR="00060C22" w:rsidRPr="00743DAB">
        <w:rPr>
          <w:rFonts w:asciiTheme="majorBidi" w:hAnsiTheme="majorBidi" w:cstheme="majorBidi" w:hint="cs"/>
          <w:sz w:val="30"/>
          <w:szCs w:val="30"/>
          <w:cs/>
        </w:rPr>
        <w:t>และกำไรสะสม</w:t>
      </w:r>
      <w:r w:rsidRPr="00743DAB">
        <w:rPr>
          <w:rFonts w:asciiTheme="majorBidi" w:hAnsiTheme="majorBidi" w:cstheme="majorBidi"/>
          <w:sz w:val="30"/>
          <w:szCs w:val="30"/>
          <w:cs/>
        </w:rPr>
        <w:t>เป็นเงินปันผลในอัตราหุ้นละ</w:t>
      </w:r>
      <w:r w:rsidRPr="00743DAB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="00232BD7" w:rsidRPr="00743DAB">
        <w:rPr>
          <w:rFonts w:asciiTheme="majorBidi" w:hAnsiTheme="majorBidi" w:cstheme="majorBidi"/>
          <w:spacing w:val="-20"/>
          <w:sz w:val="30"/>
          <w:szCs w:val="30"/>
        </w:rPr>
        <w:t>1</w:t>
      </w:r>
      <w:r w:rsidRPr="00743DAB">
        <w:rPr>
          <w:rFonts w:asciiTheme="majorBidi" w:hAnsiTheme="majorBidi" w:cstheme="majorBidi"/>
          <w:sz w:val="30"/>
          <w:szCs w:val="30"/>
        </w:rPr>
        <w:t>.</w:t>
      </w:r>
      <w:r w:rsidR="00232BD7" w:rsidRPr="00743DAB">
        <w:rPr>
          <w:rFonts w:asciiTheme="majorBidi" w:hAnsiTheme="majorBidi" w:cstheme="majorBidi"/>
          <w:sz w:val="30"/>
          <w:szCs w:val="30"/>
        </w:rPr>
        <w:t>13</w:t>
      </w:r>
      <w:r w:rsidRPr="00743DAB">
        <w:rPr>
          <w:rFonts w:asciiTheme="majorBidi" w:hAnsiTheme="majorBidi" w:cstheme="majorBidi"/>
          <w:sz w:val="30"/>
          <w:szCs w:val="30"/>
        </w:rPr>
        <w:t xml:space="preserve"> </w:t>
      </w:r>
      <w:r w:rsidRPr="00743DAB">
        <w:rPr>
          <w:rFonts w:asciiTheme="majorBidi" w:hAnsiTheme="majorBidi" w:cstheme="majorBidi"/>
          <w:sz w:val="30"/>
          <w:szCs w:val="30"/>
          <w:cs/>
        </w:rPr>
        <w:t>บาท</w:t>
      </w:r>
      <w:r w:rsidRPr="00743DAB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743DAB">
        <w:rPr>
          <w:rFonts w:asciiTheme="majorBidi" w:hAnsiTheme="majorBidi" w:cstheme="majorBidi"/>
          <w:sz w:val="30"/>
          <w:szCs w:val="30"/>
          <w:cs/>
        </w:rPr>
        <w:t>เป็นจำนวนเงินทั้งสิ้น</w:t>
      </w:r>
      <w:r w:rsidRPr="00743DAB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="00D30DED" w:rsidRPr="00743DAB">
        <w:rPr>
          <w:rFonts w:asciiTheme="majorBidi" w:hAnsiTheme="majorBidi" w:cstheme="majorBidi"/>
          <w:sz w:val="30"/>
          <w:szCs w:val="30"/>
        </w:rPr>
        <w:t>1,334.79</w:t>
      </w:r>
      <w:r w:rsidRPr="00743DAB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743DA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747300" w:rsidRPr="00743DAB">
        <w:rPr>
          <w:rFonts w:asciiTheme="majorBidi" w:hAnsiTheme="majorBidi" w:cstheme="majorBidi"/>
          <w:sz w:val="30"/>
          <w:szCs w:val="30"/>
        </w:rPr>
        <w:t xml:space="preserve"> 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>บริษัทได้จ่ายเงินปันผลระหว่างกาล</w:t>
      </w:r>
      <w:r w:rsidR="0080140F" w:rsidRPr="00743DAB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0F753C" w:rsidRPr="00743DAB"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="000F753C" w:rsidRPr="00743DAB">
        <w:rPr>
          <w:rFonts w:asciiTheme="majorBidi" w:hAnsiTheme="majorBidi" w:cstheme="majorBidi"/>
          <w:sz w:val="30"/>
          <w:szCs w:val="30"/>
        </w:rPr>
        <w:t>2565</w:t>
      </w:r>
      <w:r w:rsidR="0080140F" w:rsidRPr="00743DAB">
        <w:rPr>
          <w:rFonts w:asciiTheme="majorBidi" w:hAnsiTheme="majorBidi" w:cstheme="majorBidi" w:hint="cs"/>
          <w:sz w:val="30"/>
          <w:szCs w:val="30"/>
          <w:cs/>
        </w:rPr>
        <w:t xml:space="preserve"> และจากกำไรสะสม</w:t>
      </w:r>
      <w:r w:rsidR="000F753C" w:rsidRPr="00743DAB">
        <w:rPr>
          <w:rFonts w:asciiTheme="majorBidi" w:hAnsiTheme="majorBidi" w:cstheme="majorBidi" w:hint="cs"/>
          <w:sz w:val="30"/>
          <w:szCs w:val="30"/>
          <w:cs/>
        </w:rPr>
        <w:t>ไปแล้วระหว่างปี</w:t>
      </w:r>
      <w:r w:rsidR="00747300" w:rsidRPr="00743D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7300" w:rsidRPr="00743DAB">
        <w:rPr>
          <w:rFonts w:asciiTheme="majorBidi" w:hAnsiTheme="majorBidi" w:cstheme="majorBidi"/>
          <w:sz w:val="30"/>
          <w:szCs w:val="30"/>
        </w:rPr>
        <w:t xml:space="preserve">2565 </w:t>
      </w:r>
      <w:r w:rsidR="00747300" w:rsidRPr="00743DAB">
        <w:rPr>
          <w:rFonts w:asciiTheme="majorBidi" w:hAnsiTheme="majorBidi" w:cstheme="majorBidi" w:hint="cs"/>
          <w:sz w:val="30"/>
          <w:szCs w:val="30"/>
          <w:cs/>
        </w:rPr>
        <w:t xml:space="preserve">และ ในเดือนมีนาคม </w:t>
      </w:r>
      <w:r w:rsidR="00747300" w:rsidRPr="00743DAB">
        <w:rPr>
          <w:rFonts w:asciiTheme="majorBidi" w:hAnsiTheme="majorBidi" w:cstheme="majorBidi"/>
          <w:sz w:val="30"/>
          <w:szCs w:val="30"/>
        </w:rPr>
        <w:t>2566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2A63" w:rsidRPr="00743DAB">
        <w:rPr>
          <w:rFonts w:asciiTheme="majorBidi" w:hAnsiTheme="majorBidi" w:cstheme="majorBidi" w:hint="cs"/>
          <w:sz w:val="30"/>
          <w:szCs w:val="30"/>
          <w:cs/>
        </w:rPr>
        <w:t>รวมแล้ว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747300" w:rsidRPr="00743DAB">
        <w:rPr>
          <w:rFonts w:asciiTheme="majorBidi" w:hAnsiTheme="majorBidi" w:cstheme="majorBidi"/>
          <w:sz w:val="30"/>
          <w:szCs w:val="30"/>
        </w:rPr>
        <w:t>0.63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0F753C" w:rsidRPr="00743DAB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747300" w:rsidRPr="00743DAB">
        <w:rPr>
          <w:rFonts w:asciiTheme="majorBidi" w:hAnsiTheme="majorBidi" w:cstheme="majorBidi"/>
          <w:sz w:val="30"/>
          <w:szCs w:val="30"/>
        </w:rPr>
        <w:t>744.18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 xml:space="preserve"> ล้านบาท ดังนั้น บริษัทจะจ่ายเงินปันผลส่วนที่เหลืออีกหุ้นละ </w:t>
      </w:r>
      <w:r w:rsidR="00A578D1" w:rsidRPr="00743DAB">
        <w:rPr>
          <w:rFonts w:asciiTheme="majorBidi" w:hAnsiTheme="majorBidi" w:cstheme="majorBidi"/>
          <w:sz w:val="30"/>
          <w:szCs w:val="30"/>
        </w:rPr>
        <w:t>0.</w:t>
      </w:r>
      <w:r w:rsidR="00747300" w:rsidRPr="00743DAB">
        <w:rPr>
          <w:rFonts w:asciiTheme="majorBidi" w:hAnsiTheme="majorBidi" w:cstheme="majorBidi"/>
          <w:sz w:val="30"/>
          <w:szCs w:val="30"/>
        </w:rPr>
        <w:t>50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</w:t>
      </w:r>
      <w:r w:rsidR="00747300" w:rsidRPr="00743DAB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7300" w:rsidRPr="00743DAB">
        <w:rPr>
          <w:rFonts w:asciiTheme="majorBidi" w:hAnsiTheme="majorBidi" w:cstheme="majorBidi"/>
          <w:sz w:val="30"/>
          <w:szCs w:val="30"/>
        </w:rPr>
        <w:t>590.6</w:t>
      </w:r>
      <w:r w:rsidR="00C0472D" w:rsidRPr="00743DAB">
        <w:rPr>
          <w:rFonts w:asciiTheme="majorBidi" w:hAnsiTheme="majorBidi" w:cstheme="majorBidi"/>
          <w:sz w:val="30"/>
          <w:szCs w:val="30"/>
        </w:rPr>
        <w:t>2</w:t>
      </w:r>
      <w:r w:rsidR="00A578D1" w:rsidRPr="00743DA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578D1" w:rsidRPr="00743DAB">
        <w:rPr>
          <w:rFonts w:asciiTheme="majorBidi" w:hAnsiTheme="majorBidi" w:cstheme="majorBidi"/>
          <w:sz w:val="30"/>
          <w:szCs w:val="30"/>
        </w:rPr>
        <w:t xml:space="preserve"> </w:t>
      </w:r>
      <w:r w:rsidRPr="00743DAB">
        <w:rPr>
          <w:rFonts w:asciiTheme="majorBidi" w:hAnsiTheme="majorBidi" w:cstheme="majorBidi"/>
          <w:sz w:val="30"/>
          <w:szCs w:val="30"/>
          <w:cs/>
        </w:rPr>
        <w:t xml:space="preserve">โดยบริษัทจะจ่ายเงินปันผลดังกล่าวให้กับผู้ถือหุ้นภายในวันที่ </w:t>
      </w:r>
      <w:r w:rsidR="003407CD" w:rsidRPr="00743DAB">
        <w:rPr>
          <w:rFonts w:asciiTheme="majorBidi" w:hAnsiTheme="majorBidi" w:cstheme="majorBidi"/>
          <w:sz w:val="30"/>
          <w:szCs w:val="30"/>
        </w:rPr>
        <w:t>2</w:t>
      </w:r>
      <w:r w:rsidR="00747300" w:rsidRPr="00743DAB">
        <w:rPr>
          <w:rFonts w:asciiTheme="majorBidi" w:hAnsiTheme="majorBidi" w:cstheme="majorBidi"/>
          <w:sz w:val="30"/>
          <w:szCs w:val="30"/>
        </w:rPr>
        <w:t>5</w:t>
      </w:r>
      <w:r w:rsidRPr="00743DA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743DAB">
        <w:rPr>
          <w:rFonts w:asciiTheme="majorBidi" w:hAnsiTheme="majorBidi" w:cstheme="majorBidi"/>
          <w:sz w:val="30"/>
          <w:szCs w:val="30"/>
        </w:rPr>
        <w:t>256</w:t>
      </w:r>
      <w:r w:rsidR="00747300" w:rsidRPr="00743DAB">
        <w:rPr>
          <w:rFonts w:asciiTheme="majorBidi" w:hAnsiTheme="majorBidi" w:cstheme="majorBidi"/>
          <w:sz w:val="30"/>
          <w:szCs w:val="30"/>
        </w:rPr>
        <w:t>6</w:t>
      </w:r>
    </w:p>
    <w:p w14:paraId="59D10FAD" w14:textId="77777777" w:rsidR="006F3D25" w:rsidRPr="007030F1" w:rsidRDefault="006F3D25" w:rsidP="00A578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595C0" w14:textId="77777777" w:rsidR="003658F6" w:rsidRDefault="003658F6" w:rsidP="00A578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7309C43" w14:textId="24DC62C3" w:rsidR="00FA0F27" w:rsidRPr="00FA0F27" w:rsidRDefault="00FA0F27" w:rsidP="00A578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A0F2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การลงทุนในบริษัทย่อย</w:t>
      </w:r>
    </w:p>
    <w:p w14:paraId="3AEDFD43" w14:textId="77777777" w:rsidR="00FA0F27" w:rsidRDefault="00FA0F27" w:rsidP="00A578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2562A" w14:textId="7E1116AB" w:rsidR="00F01DEC" w:rsidRPr="007030F1" w:rsidRDefault="001F1615" w:rsidP="00A578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30F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E16498" w:rsidRPr="007030F1">
        <w:rPr>
          <w:rFonts w:asciiTheme="majorBidi" w:hAnsiTheme="majorBidi" w:cstheme="majorBidi"/>
          <w:sz w:val="30"/>
          <w:szCs w:val="30"/>
        </w:rPr>
        <w:t>20</w:t>
      </w:r>
      <w:r w:rsidRPr="007030F1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7030F1">
        <w:rPr>
          <w:rFonts w:asciiTheme="majorBidi" w:hAnsiTheme="majorBidi" w:cstheme="majorBidi"/>
          <w:sz w:val="30"/>
          <w:szCs w:val="30"/>
        </w:rPr>
        <w:t xml:space="preserve">2566 </w:t>
      </w:r>
      <w:r w:rsidRPr="007030F1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บริษัทได้จดทะเบียนจัดตั้งบริษัท เอ สยาม </w:t>
      </w:r>
      <w:r w:rsidRPr="00843191">
        <w:rPr>
          <w:rFonts w:asciiTheme="majorBidi" w:hAnsiTheme="majorBidi" w:cstheme="majorBidi" w:hint="cs"/>
          <w:sz w:val="30"/>
          <w:szCs w:val="30"/>
          <w:cs/>
        </w:rPr>
        <w:t>อินฟรา จำกัด ซึ่งดำเนินธุรกิจด้านการซ่อมแซม ปรับปรุงและเพิ่มความแข็งแรงโครงสร้างพื้นฐาน</w:t>
      </w:r>
      <w:r w:rsidRPr="007030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6AAE" w:rsidRPr="007030F1">
        <w:rPr>
          <w:rFonts w:asciiTheme="majorBidi" w:hAnsiTheme="majorBidi"/>
          <w:sz w:val="30"/>
          <w:szCs w:val="30"/>
          <w:cs/>
        </w:rPr>
        <w:t>บริษัท เอ สยาม อินฟรา จำกัด</w:t>
      </w:r>
      <w:r w:rsidR="00BB1D55" w:rsidRPr="007030F1">
        <w:rPr>
          <w:rFonts w:asciiTheme="majorBidi" w:hAnsiTheme="majorBidi"/>
          <w:sz w:val="30"/>
          <w:szCs w:val="30"/>
        </w:rPr>
        <w:t xml:space="preserve"> </w:t>
      </w:r>
      <w:r w:rsidR="00E62A34" w:rsidRPr="007030F1">
        <w:rPr>
          <w:rFonts w:asciiTheme="majorBidi" w:hAnsiTheme="majorBidi" w:cstheme="majorBidi" w:hint="cs"/>
          <w:sz w:val="30"/>
          <w:szCs w:val="30"/>
          <w:cs/>
        </w:rPr>
        <w:t xml:space="preserve">มีทุนจดทะเบียนจำนวน </w:t>
      </w:r>
      <w:r w:rsidR="00570594">
        <w:rPr>
          <w:rFonts w:asciiTheme="majorBidi" w:hAnsiTheme="majorBidi" w:cstheme="majorBidi"/>
          <w:sz w:val="30"/>
          <w:szCs w:val="30"/>
        </w:rPr>
        <w:t xml:space="preserve">      </w:t>
      </w:r>
      <w:r w:rsidR="00E62A34" w:rsidRPr="007030F1">
        <w:rPr>
          <w:rFonts w:asciiTheme="majorBidi" w:hAnsiTheme="majorBidi" w:cstheme="majorBidi"/>
          <w:sz w:val="30"/>
          <w:szCs w:val="30"/>
        </w:rPr>
        <w:t xml:space="preserve">40 </w:t>
      </w:r>
      <w:r w:rsidR="00E62A34" w:rsidRPr="007030F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E62A34" w:rsidRPr="007030F1">
        <w:rPr>
          <w:rFonts w:asciiTheme="majorBidi" w:hAnsiTheme="majorBidi" w:cstheme="majorBidi"/>
          <w:sz w:val="30"/>
          <w:szCs w:val="30"/>
        </w:rPr>
        <w:t xml:space="preserve"> (4,000,000 </w:t>
      </w:r>
      <w:r w:rsidR="00E62A34" w:rsidRPr="007030F1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ED4FD1" w:rsidRPr="007030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4FD1" w:rsidRPr="007030F1">
        <w:rPr>
          <w:rFonts w:asciiTheme="majorBidi" w:hAnsiTheme="majorBidi"/>
          <w:sz w:val="30"/>
          <w:szCs w:val="30"/>
          <w:cs/>
        </w:rPr>
        <w:t xml:space="preserve">มูลค่าหุ้นละ </w:t>
      </w:r>
      <w:r w:rsidR="00ED4FD1" w:rsidRPr="007030F1">
        <w:rPr>
          <w:rFonts w:asciiTheme="majorBidi" w:hAnsiTheme="majorBidi"/>
          <w:sz w:val="30"/>
          <w:szCs w:val="30"/>
        </w:rPr>
        <w:t>10</w:t>
      </w:r>
      <w:r w:rsidR="00ED4FD1" w:rsidRPr="007030F1">
        <w:rPr>
          <w:rFonts w:asciiTheme="majorBidi" w:hAnsiTheme="majorBidi"/>
          <w:sz w:val="30"/>
          <w:szCs w:val="30"/>
          <w:cs/>
        </w:rPr>
        <w:t xml:space="preserve"> บาท</w:t>
      </w:r>
      <w:r w:rsidR="00ED4FD1" w:rsidRPr="007030F1">
        <w:rPr>
          <w:rFonts w:asciiTheme="majorBidi" w:hAnsiTheme="majorBidi"/>
          <w:sz w:val="30"/>
          <w:szCs w:val="30"/>
        </w:rPr>
        <w:t>)</w:t>
      </w:r>
      <w:r w:rsidR="00E62A34" w:rsidRPr="007030F1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โดยบริษัทมีสัดส่วนการถือหุ้นในบริษัทดัง</w:t>
      </w:r>
      <w:r w:rsidR="005A0117" w:rsidRPr="007030F1">
        <w:rPr>
          <w:rFonts w:asciiTheme="majorBidi" w:hAnsiTheme="majorBidi" w:cstheme="majorBidi" w:hint="cs"/>
          <w:sz w:val="30"/>
          <w:szCs w:val="30"/>
          <w:cs/>
        </w:rPr>
        <w:t>ก</w:t>
      </w:r>
      <w:r w:rsidR="00E62A34" w:rsidRPr="007030F1">
        <w:rPr>
          <w:rFonts w:asciiTheme="majorBidi" w:hAnsiTheme="majorBidi" w:cstheme="majorBidi" w:hint="cs"/>
          <w:sz w:val="30"/>
          <w:szCs w:val="30"/>
          <w:cs/>
        </w:rPr>
        <w:t>ล่าว</w:t>
      </w:r>
      <w:r w:rsidR="000A1FCC" w:rsidRPr="007030F1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E62A34" w:rsidRPr="007030F1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E62A34" w:rsidRPr="007030F1">
        <w:rPr>
          <w:rFonts w:asciiTheme="majorBidi" w:hAnsiTheme="majorBidi" w:cstheme="majorBidi"/>
          <w:sz w:val="30"/>
          <w:szCs w:val="30"/>
        </w:rPr>
        <w:t>68.50</w:t>
      </w:r>
      <w:r w:rsidR="00BA5C83" w:rsidRPr="007030F1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="008566DC" w:rsidRPr="007030F1">
        <w:rPr>
          <w:rFonts w:asciiTheme="majorBidi" w:hAnsiTheme="majorBidi" w:cstheme="majorBidi"/>
          <w:sz w:val="30"/>
          <w:szCs w:val="30"/>
        </w:rPr>
        <w:t xml:space="preserve">27.4 </w:t>
      </w:r>
      <w:r w:rsidR="008566DC" w:rsidRPr="007030F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D10E8" w:rsidRPr="007030F1">
        <w:rPr>
          <w:rFonts w:asciiTheme="majorBidi" w:hAnsiTheme="majorBidi" w:cstheme="majorBidi"/>
          <w:sz w:val="30"/>
          <w:szCs w:val="30"/>
        </w:rPr>
        <w:t xml:space="preserve"> </w:t>
      </w:r>
      <w:r w:rsidR="002D10E8" w:rsidRPr="007030F1">
        <w:rPr>
          <w:rFonts w:asciiTheme="majorBidi" w:hAnsiTheme="majorBidi" w:cstheme="majorBidi" w:hint="cs"/>
          <w:sz w:val="30"/>
          <w:szCs w:val="30"/>
          <w:cs/>
        </w:rPr>
        <w:t>ทำให้บริษ</w:t>
      </w:r>
      <w:r w:rsidR="004A19E5">
        <w:rPr>
          <w:rFonts w:asciiTheme="majorBidi" w:hAnsiTheme="majorBidi" w:cstheme="majorBidi" w:hint="cs"/>
          <w:sz w:val="30"/>
          <w:szCs w:val="30"/>
          <w:cs/>
        </w:rPr>
        <w:t>ั</w:t>
      </w:r>
      <w:r w:rsidR="002D10E8" w:rsidRPr="007030F1">
        <w:rPr>
          <w:rFonts w:asciiTheme="majorBidi" w:hAnsiTheme="majorBidi" w:cstheme="majorBidi" w:hint="cs"/>
          <w:sz w:val="30"/>
          <w:szCs w:val="30"/>
          <w:cs/>
        </w:rPr>
        <w:t>ทดังกล่าวกลายเป็นบริษัทย่อยของบริษัท</w:t>
      </w:r>
    </w:p>
    <w:p w14:paraId="66219E20" w14:textId="4EF6C21C" w:rsidR="00B8424D" w:rsidRPr="00D10D60" w:rsidRDefault="00B8424D" w:rsidP="009147BF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sectPr w:rsidR="00B8424D" w:rsidRPr="00D10D60" w:rsidSect="00C75D87">
      <w:headerReference w:type="default" r:id="rId12"/>
      <w:footerReference w:type="default" r:id="rId13"/>
      <w:type w:val="nextColumn"/>
      <w:pgSz w:w="11909" w:h="16834" w:code="9"/>
      <w:pgMar w:top="691" w:right="1152" w:bottom="576" w:left="1152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697B5" w14:textId="77777777" w:rsidR="00031D1A" w:rsidRDefault="00031D1A">
      <w:r>
        <w:separator/>
      </w:r>
    </w:p>
  </w:endnote>
  <w:endnote w:type="continuationSeparator" w:id="0">
    <w:p w14:paraId="1CFB78C2" w14:textId="77777777" w:rsidR="00031D1A" w:rsidRDefault="0003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6919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A3C04E" w14:textId="62756FD7" w:rsidR="007532D6" w:rsidRPr="00FA55B3" w:rsidRDefault="007532D6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0358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A4DEF7" w14:textId="474A6358" w:rsidR="007532D6" w:rsidRPr="007135C3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B1E9F" w14:textId="77777777" w:rsidR="00031D1A" w:rsidRDefault="00031D1A">
      <w:r>
        <w:separator/>
      </w:r>
    </w:p>
  </w:footnote>
  <w:footnote w:type="continuationSeparator" w:id="0">
    <w:p w14:paraId="22FEDA96" w14:textId="77777777" w:rsidR="00031D1A" w:rsidRDefault="00031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6AB0B" w14:textId="35600B36" w:rsidR="008C1E96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77777777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1C3C5E52" w:rsidR="007532D6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 w:rsidRPr="00E862F8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Pr="00E862F8">
      <w:rPr>
        <w:rFonts w:asciiTheme="majorBidi" w:hAnsiTheme="majorBidi" w:cstheme="majorBidi"/>
        <w:b/>
        <w:bCs/>
        <w:sz w:val="32"/>
        <w:szCs w:val="32"/>
      </w:rPr>
      <w:t>256</w:t>
    </w:r>
    <w:r w:rsidR="00734B3D">
      <w:rPr>
        <w:rFonts w:asciiTheme="majorBidi" w:hAnsiTheme="majorBidi" w:cstheme="majorBidi"/>
        <w:b/>
        <w:bCs/>
        <w:sz w:val="32"/>
        <w:szCs w:val="32"/>
      </w:rPr>
      <w:t>6</w:t>
    </w:r>
    <w:r>
      <w:rPr>
        <w:rFonts w:asciiTheme="majorBidi" w:hAnsiTheme="majorBidi" w:cstheme="majorBidi"/>
        <w:b/>
        <w:bCs/>
        <w:sz w:val="32"/>
        <w:szCs w:val="32"/>
      </w:rPr>
      <w:t xml:space="preserve"> (</w:t>
    </w:r>
    <w:r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19"/>
  </w:num>
  <w:num w:numId="12" w16cid:durableId="351036449">
    <w:abstractNumId w:val="17"/>
  </w:num>
  <w:num w:numId="13" w16cid:durableId="541983039">
    <w:abstractNumId w:val="28"/>
  </w:num>
  <w:num w:numId="14" w16cid:durableId="1115978063">
    <w:abstractNumId w:val="21"/>
  </w:num>
  <w:num w:numId="15" w16cid:durableId="1394423222">
    <w:abstractNumId w:val="14"/>
  </w:num>
  <w:num w:numId="16" w16cid:durableId="59639748">
    <w:abstractNumId w:val="30"/>
  </w:num>
  <w:num w:numId="17" w16cid:durableId="1924946659">
    <w:abstractNumId w:val="23"/>
  </w:num>
  <w:num w:numId="18" w16cid:durableId="1847282209">
    <w:abstractNumId w:val="16"/>
  </w:num>
  <w:num w:numId="19" w16cid:durableId="287055735">
    <w:abstractNumId w:val="20"/>
  </w:num>
  <w:num w:numId="20" w16cid:durableId="315888839">
    <w:abstractNumId w:val="12"/>
  </w:num>
  <w:num w:numId="21" w16cid:durableId="1378512436">
    <w:abstractNumId w:val="15"/>
  </w:num>
  <w:num w:numId="22" w16cid:durableId="1094089244">
    <w:abstractNumId w:val="27"/>
  </w:num>
  <w:num w:numId="23" w16cid:durableId="164515749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2"/>
  </w:num>
  <w:num w:numId="25" w16cid:durableId="128130231">
    <w:abstractNumId w:val="25"/>
  </w:num>
  <w:num w:numId="26" w16cid:durableId="1472484270">
    <w:abstractNumId w:val="24"/>
  </w:num>
  <w:num w:numId="27" w16cid:durableId="101151254">
    <w:abstractNumId w:val="13"/>
  </w:num>
  <w:num w:numId="28" w16cid:durableId="893198451">
    <w:abstractNumId w:val="33"/>
  </w:num>
  <w:num w:numId="29" w16cid:durableId="2079548747">
    <w:abstractNumId w:val="26"/>
  </w:num>
  <w:num w:numId="30" w16cid:durableId="1443185995">
    <w:abstractNumId w:val="31"/>
  </w:num>
  <w:num w:numId="31" w16cid:durableId="361514708">
    <w:abstractNumId w:val="29"/>
  </w:num>
  <w:num w:numId="32" w16cid:durableId="480149070">
    <w:abstractNumId w:val="18"/>
  </w:num>
  <w:num w:numId="33" w16cid:durableId="803235194">
    <w:abstractNumId w:val="22"/>
  </w:num>
  <w:num w:numId="34" w16cid:durableId="1026444665">
    <w:abstractNumId w:val="10"/>
  </w:num>
  <w:num w:numId="35" w16cid:durableId="743455180">
    <w:abstractNumId w:val="34"/>
  </w:num>
  <w:num w:numId="36" w16cid:durableId="701393827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1D1A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9C6"/>
    <w:rsid w:val="00053D8A"/>
    <w:rsid w:val="00053E92"/>
    <w:rsid w:val="00053EAC"/>
    <w:rsid w:val="00054023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6E72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C22"/>
    <w:rsid w:val="00060EBF"/>
    <w:rsid w:val="00060F98"/>
    <w:rsid w:val="000610C9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60DF"/>
    <w:rsid w:val="0009630D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A5D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AA4"/>
    <w:rsid w:val="00190F01"/>
    <w:rsid w:val="001910E8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D21"/>
    <w:rsid w:val="001C0EF4"/>
    <w:rsid w:val="001C11FA"/>
    <w:rsid w:val="001C169E"/>
    <w:rsid w:val="001C1792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4FBD"/>
    <w:rsid w:val="002652EB"/>
    <w:rsid w:val="00265771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69F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6CA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48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302A"/>
    <w:rsid w:val="0033357A"/>
    <w:rsid w:val="00333934"/>
    <w:rsid w:val="00333AC6"/>
    <w:rsid w:val="00333DDF"/>
    <w:rsid w:val="00333F6B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7CF"/>
    <w:rsid w:val="00371AAD"/>
    <w:rsid w:val="00372107"/>
    <w:rsid w:val="003724AF"/>
    <w:rsid w:val="0037255D"/>
    <w:rsid w:val="003726B4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574"/>
    <w:rsid w:val="003D56FF"/>
    <w:rsid w:val="003D5769"/>
    <w:rsid w:val="003D58B0"/>
    <w:rsid w:val="003D5D60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335B"/>
    <w:rsid w:val="003E33C1"/>
    <w:rsid w:val="003E359E"/>
    <w:rsid w:val="003E3A06"/>
    <w:rsid w:val="003E3FBC"/>
    <w:rsid w:val="003E4039"/>
    <w:rsid w:val="003E4160"/>
    <w:rsid w:val="003E4176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A58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7F0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2E"/>
    <w:rsid w:val="004D5B7A"/>
    <w:rsid w:val="004D5BB0"/>
    <w:rsid w:val="004D6072"/>
    <w:rsid w:val="004D62DD"/>
    <w:rsid w:val="004D6319"/>
    <w:rsid w:val="004D6B87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8D8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280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928"/>
    <w:rsid w:val="005709EE"/>
    <w:rsid w:val="005709FB"/>
    <w:rsid w:val="00570B08"/>
    <w:rsid w:val="00570D89"/>
    <w:rsid w:val="00571060"/>
    <w:rsid w:val="00571537"/>
    <w:rsid w:val="0057196D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24C7"/>
    <w:rsid w:val="006A2654"/>
    <w:rsid w:val="006A26A6"/>
    <w:rsid w:val="006A2747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C10"/>
    <w:rsid w:val="006B0E7C"/>
    <w:rsid w:val="006B120C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DC1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70D"/>
    <w:rsid w:val="00774719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4E2"/>
    <w:rsid w:val="007836B5"/>
    <w:rsid w:val="007838A8"/>
    <w:rsid w:val="00783B2C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CF"/>
    <w:rsid w:val="007951D5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9D7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3FA"/>
    <w:rsid w:val="007C36C6"/>
    <w:rsid w:val="007C39D2"/>
    <w:rsid w:val="007C471B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CCB"/>
    <w:rsid w:val="007D7D6F"/>
    <w:rsid w:val="007D7F19"/>
    <w:rsid w:val="007D7F7F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846"/>
    <w:rsid w:val="00804B6F"/>
    <w:rsid w:val="00804C43"/>
    <w:rsid w:val="00804E52"/>
    <w:rsid w:val="00804FA6"/>
    <w:rsid w:val="00805607"/>
    <w:rsid w:val="00805874"/>
    <w:rsid w:val="00805B4F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3F10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71F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14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A5F"/>
    <w:rsid w:val="008C0BC7"/>
    <w:rsid w:val="008C0C4D"/>
    <w:rsid w:val="008C13B5"/>
    <w:rsid w:val="008C17C2"/>
    <w:rsid w:val="008C1971"/>
    <w:rsid w:val="008C1BA0"/>
    <w:rsid w:val="008C1C8E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1E1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FA6"/>
    <w:rsid w:val="00970175"/>
    <w:rsid w:val="00970185"/>
    <w:rsid w:val="009705A3"/>
    <w:rsid w:val="00970613"/>
    <w:rsid w:val="00970A19"/>
    <w:rsid w:val="0097109D"/>
    <w:rsid w:val="0097117B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AF1"/>
    <w:rsid w:val="00997054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C032B"/>
    <w:rsid w:val="009C0335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EA2"/>
    <w:rsid w:val="00A56F5F"/>
    <w:rsid w:val="00A56FA8"/>
    <w:rsid w:val="00A57163"/>
    <w:rsid w:val="00A57184"/>
    <w:rsid w:val="00A57412"/>
    <w:rsid w:val="00A5756C"/>
    <w:rsid w:val="00A578D1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60D2"/>
    <w:rsid w:val="00A663A4"/>
    <w:rsid w:val="00A663E4"/>
    <w:rsid w:val="00A66A06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197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33F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A12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2B9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A3E"/>
    <w:rsid w:val="00B22BC6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CC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E37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A2A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F12"/>
    <w:rsid w:val="00CB6228"/>
    <w:rsid w:val="00CB685C"/>
    <w:rsid w:val="00CB6D73"/>
    <w:rsid w:val="00CB6D93"/>
    <w:rsid w:val="00CB6E81"/>
    <w:rsid w:val="00CB6ED2"/>
    <w:rsid w:val="00CB7463"/>
    <w:rsid w:val="00CB7639"/>
    <w:rsid w:val="00CB7A06"/>
    <w:rsid w:val="00CB7BFB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1F6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2A1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41B"/>
    <w:rsid w:val="00D84648"/>
    <w:rsid w:val="00D846AC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B8E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A87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85F"/>
    <w:rsid w:val="00E76C2F"/>
    <w:rsid w:val="00E7737D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D89"/>
    <w:rsid w:val="00EB7DC7"/>
    <w:rsid w:val="00EC0319"/>
    <w:rsid w:val="00EC039D"/>
    <w:rsid w:val="00EC05C5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54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40F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4F34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841"/>
    <w:rsid w:val="00FF0AFC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9B1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1383</TotalTime>
  <Pages>9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2757</cp:revision>
  <cp:lastPrinted>2023-05-02T04:36:00Z</cp:lastPrinted>
  <dcterms:created xsi:type="dcterms:W3CDTF">2021-02-06T10:22:00Z</dcterms:created>
  <dcterms:modified xsi:type="dcterms:W3CDTF">2023-05-04T03:47:00Z</dcterms:modified>
</cp:coreProperties>
</file>